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3E00D3" w14:paraId="593643BE" w14:textId="77777777" w:rsidTr="006B7C8E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AFE47F" w14:textId="77777777" w:rsidR="001940B5" w:rsidRPr="003E00D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DD9AD9" w14:textId="77777777" w:rsidR="001940B5" w:rsidRPr="003E00D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68A7850" w14:textId="77777777" w:rsidR="001940B5" w:rsidRPr="003E00D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sz w:val="25"/>
                <w:szCs w:val="25"/>
                <w:cs/>
              </w:rPr>
              <w:t>สารบัญ</w:t>
            </w:r>
          </w:p>
        </w:tc>
      </w:tr>
      <w:tr w:rsidR="001940B5" w:rsidRPr="003E00D3" w14:paraId="6ADF35BE" w14:textId="77777777" w:rsidTr="006B7C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D1B016" w14:textId="77777777" w:rsidR="001940B5" w:rsidRPr="003E00D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45CEA39" w14:textId="77777777" w:rsidR="001940B5" w:rsidRPr="003E00D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B926951" w14:textId="77777777" w:rsidR="001940B5" w:rsidRPr="003E00D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</w:tr>
      <w:tr w:rsidR="001940B5" w:rsidRPr="003E00D3" w14:paraId="1EB61A40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1DBAD4" w14:textId="77777777" w:rsidR="001940B5" w:rsidRPr="003E00D3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14:paraId="5F9513C8" w14:textId="77777777" w:rsidR="001940B5" w:rsidRPr="003E00D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524C568" w14:textId="77777777" w:rsidR="001940B5" w:rsidRPr="003E00D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ข้อมูลทั่วไป</w:t>
            </w:r>
          </w:p>
        </w:tc>
      </w:tr>
      <w:tr w:rsidR="001940B5" w:rsidRPr="003E00D3" w14:paraId="16B6D1E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19B947" w14:textId="77777777" w:rsidR="001940B5" w:rsidRPr="003E00D3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</w:t>
            </w:r>
          </w:p>
        </w:tc>
        <w:tc>
          <w:tcPr>
            <w:tcW w:w="270" w:type="dxa"/>
          </w:tcPr>
          <w:p w14:paraId="34E5C331" w14:textId="77777777" w:rsidR="001940B5" w:rsidRPr="003E00D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D7E05F1" w14:textId="77777777" w:rsidR="001940B5" w:rsidRPr="003E00D3" w:rsidRDefault="002222E4" w:rsidP="00952B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เกณฑ์การจัดทำงบการเงิน</w:t>
            </w:r>
          </w:p>
        </w:tc>
      </w:tr>
      <w:tr w:rsidR="001928D0" w:rsidRPr="003E00D3" w14:paraId="25175C5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9F85B9" w14:textId="77777777" w:rsidR="001928D0" w:rsidRPr="003E00D3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</w:t>
            </w:r>
          </w:p>
        </w:tc>
        <w:tc>
          <w:tcPr>
            <w:tcW w:w="270" w:type="dxa"/>
          </w:tcPr>
          <w:p w14:paraId="48D9FF3F" w14:textId="77777777" w:rsidR="001928D0" w:rsidRPr="003E00D3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E21E33C" w14:textId="77777777" w:rsidR="001928D0" w:rsidRPr="003E00D3" w:rsidRDefault="001928D0" w:rsidP="001928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นโยบายการบัญชีที่สำคัญ</w:t>
            </w:r>
          </w:p>
        </w:tc>
      </w:tr>
      <w:tr w:rsidR="002B660C" w:rsidRPr="003E00D3" w14:paraId="7A71ABB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3E9D60" w14:textId="4088ACA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59281396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18445AB" w14:textId="2DC15FAF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บุคคลหรือกิจการที่เกี่ยวข้องกัน</w:t>
            </w:r>
          </w:p>
        </w:tc>
      </w:tr>
      <w:tr w:rsidR="002B660C" w:rsidRPr="003E00D3" w14:paraId="6E88A98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D4F885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064F0852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0FEEAF6" w14:textId="6E808E18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</w:tr>
      <w:tr w:rsidR="002B660C" w:rsidRPr="003E00D3" w14:paraId="1E8E6BBE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DD32F5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3FF8A56A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0EEA721" w14:textId="54D82089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ลูกหนี้การค้าและลูกหนี้</w:t>
            </w: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หมุนเวียน</w:t>
            </w: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อื่น</w:t>
            </w:r>
          </w:p>
        </w:tc>
      </w:tr>
      <w:tr w:rsidR="002B660C" w:rsidRPr="003E00D3" w14:paraId="33F61B2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C807D4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7</w:t>
            </w:r>
          </w:p>
        </w:tc>
        <w:tc>
          <w:tcPr>
            <w:tcW w:w="270" w:type="dxa"/>
          </w:tcPr>
          <w:p w14:paraId="0CE12583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468CFBB" w14:textId="0264FE51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ลูกหนี้</w:t>
            </w: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หมุนเวียน</w:t>
            </w: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อื่น</w:t>
            </w:r>
          </w:p>
        </w:tc>
      </w:tr>
      <w:tr w:rsidR="002B660C" w:rsidRPr="003E00D3" w14:paraId="3FE585A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CF91F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8</w:t>
            </w:r>
          </w:p>
        </w:tc>
        <w:tc>
          <w:tcPr>
            <w:tcW w:w="270" w:type="dxa"/>
          </w:tcPr>
          <w:p w14:paraId="6C6DCC16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B3B602D" w14:textId="24D3CD92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เงินให้กู้ยืมระยะสั้นแก่</w:t>
            </w:r>
            <w:r w:rsidR="00DD7D0A"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ผู้ดำเนินงาน</w:t>
            </w: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อื่น</w:t>
            </w:r>
          </w:p>
        </w:tc>
      </w:tr>
      <w:tr w:rsidR="002B660C" w:rsidRPr="003E00D3" w14:paraId="651E2C4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4603D4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9</w:t>
            </w:r>
          </w:p>
        </w:tc>
        <w:tc>
          <w:tcPr>
            <w:tcW w:w="270" w:type="dxa"/>
          </w:tcPr>
          <w:p w14:paraId="100DCEE2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CC67908" w14:textId="149CC92D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ลูกหนี้ตามสัญญาเช่าการเงิน</w:t>
            </w:r>
          </w:p>
        </w:tc>
      </w:tr>
      <w:tr w:rsidR="002B660C" w:rsidRPr="003E00D3" w14:paraId="7811BE6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9684AD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10</w:t>
            </w:r>
          </w:p>
        </w:tc>
        <w:tc>
          <w:tcPr>
            <w:tcW w:w="270" w:type="dxa"/>
          </w:tcPr>
          <w:p w14:paraId="166CC09C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525D964" w14:textId="5DDE71BA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สินค้าคงเหลือ</w:t>
            </w:r>
          </w:p>
        </w:tc>
      </w:tr>
      <w:tr w:rsidR="002B660C" w:rsidRPr="003E00D3" w14:paraId="5B3DF98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3210E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11</w:t>
            </w:r>
          </w:p>
        </w:tc>
        <w:tc>
          <w:tcPr>
            <w:tcW w:w="270" w:type="dxa"/>
          </w:tcPr>
          <w:p w14:paraId="67D7FE9C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highlight w:val="yellow"/>
              </w:rPr>
            </w:pPr>
          </w:p>
        </w:tc>
        <w:tc>
          <w:tcPr>
            <w:tcW w:w="7920" w:type="dxa"/>
          </w:tcPr>
          <w:p w14:paraId="644F8F6B" w14:textId="6C1AE822" w:rsidR="002B660C" w:rsidRPr="003E00D3" w:rsidRDefault="00DE5AC1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เงินลงทุนในบริษัทร่วมและการร่วมค้า</w:t>
            </w:r>
          </w:p>
        </w:tc>
      </w:tr>
      <w:tr w:rsidR="002B660C" w:rsidRPr="003E00D3" w14:paraId="00E1048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9A7AF8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12</w:t>
            </w:r>
          </w:p>
        </w:tc>
        <w:tc>
          <w:tcPr>
            <w:tcW w:w="270" w:type="dxa"/>
          </w:tcPr>
          <w:p w14:paraId="086C6E83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2D85927" w14:textId="42F27EFA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การดำเนินงานร่วมกัน</w:t>
            </w:r>
          </w:p>
        </w:tc>
      </w:tr>
      <w:tr w:rsidR="002B660C" w:rsidRPr="003E00D3" w14:paraId="1A18DE5F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77CDAA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13</w:t>
            </w:r>
          </w:p>
        </w:tc>
        <w:tc>
          <w:tcPr>
            <w:tcW w:w="270" w:type="dxa"/>
          </w:tcPr>
          <w:p w14:paraId="3619E10E" w14:textId="77777777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9DBA36A" w14:textId="6BFE17EE" w:rsidR="002B660C" w:rsidRPr="003E00D3" w:rsidRDefault="002B660C" w:rsidP="002B66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เงินลงทุนในบริษัทย่อย</w:t>
            </w:r>
          </w:p>
        </w:tc>
      </w:tr>
      <w:tr w:rsidR="003A01EB" w:rsidRPr="003E00D3" w14:paraId="28503A0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179337" w14:textId="77777777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14</w:t>
            </w:r>
          </w:p>
        </w:tc>
        <w:tc>
          <w:tcPr>
            <w:tcW w:w="270" w:type="dxa"/>
          </w:tcPr>
          <w:p w14:paraId="6E77815D" w14:textId="77777777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highlight w:val="yellow"/>
              </w:rPr>
            </w:pPr>
          </w:p>
        </w:tc>
        <w:tc>
          <w:tcPr>
            <w:tcW w:w="7920" w:type="dxa"/>
          </w:tcPr>
          <w:p w14:paraId="79AACB90" w14:textId="7A6E4BDB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</w:tr>
      <w:tr w:rsidR="003A01EB" w:rsidRPr="003E00D3" w14:paraId="23B0E03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F6CAC" w14:textId="77777777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15</w:t>
            </w:r>
          </w:p>
        </w:tc>
        <w:tc>
          <w:tcPr>
            <w:tcW w:w="270" w:type="dxa"/>
          </w:tcPr>
          <w:p w14:paraId="3888D08F" w14:textId="77777777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3B5E220" w14:textId="74611A46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ที่ดิน อาคารและอุปกรณ์</w:t>
            </w:r>
          </w:p>
        </w:tc>
      </w:tr>
      <w:tr w:rsidR="003A01EB" w:rsidRPr="003E00D3" w14:paraId="0399241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963163" w14:textId="77777777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16</w:t>
            </w:r>
          </w:p>
        </w:tc>
        <w:tc>
          <w:tcPr>
            <w:tcW w:w="270" w:type="dxa"/>
          </w:tcPr>
          <w:p w14:paraId="43F17E87" w14:textId="77777777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28FD989" w14:textId="4C39EA3D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ค่าความนิยม</w:t>
            </w:r>
          </w:p>
        </w:tc>
      </w:tr>
      <w:tr w:rsidR="003A01EB" w:rsidRPr="003E00D3" w14:paraId="11B2DBE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0AD04A" w14:textId="77777777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</w:rPr>
              <w:t>17</w:t>
            </w:r>
          </w:p>
        </w:tc>
        <w:tc>
          <w:tcPr>
            <w:tcW w:w="270" w:type="dxa"/>
          </w:tcPr>
          <w:p w14:paraId="2AE56E5E" w14:textId="77777777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EC7CA90" w14:textId="499A3582" w:rsidR="003A01EB" w:rsidRPr="003E00D3" w:rsidRDefault="003A01EB" w:rsidP="003A01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สินทรัพย์ไม่มีตัวตน</w:t>
            </w:r>
            <w:r w:rsidR="00342366"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อื่น</w:t>
            </w:r>
          </w:p>
        </w:tc>
      </w:tr>
      <w:tr w:rsidR="00A46DC7" w:rsidRPr="003E00D3" w14:paraId="5614048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AB858A" w14:textId="77777777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18</w:t>
            </w:r>
          </w:p>
        </w:tc>
        <w:tc>
          <w:tcPr>
            <w:tcW w:w="270" w:type="dxa"/>
          </w:tcPr>
          <w:p w14:paraId="702EB754" w14:textId="77777777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B3BF432" w14:textId="7412B8D4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หนี้สินที่มีภาระดอกเบี้ย</w:t>
            </w:r>
          </w:p>
        </w:tc>
      </w:tr>
      <w:tr w:rsidR="00A46DC7" w:rsidRPr="003E00D3" w14:paraId="7D495A94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FF354A" w14:textId="77777777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19</w:t>
            </w:r>
          </w:p>
        </w:tc>
        <w:tc>
          <w:tcPr>
            <w:tcW w:w="270" w:type="dxa"/>
          </w:tcPr>
          <w:p w14:paraId="51AC4E32" w14:textId="77777777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A40A6BC" w14:textId="0D498625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A46DC7" w:rsidRPr="003E00D3" w14:paraId="01F4850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24C945" w14:textId="77777777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20</w:t>
            </w:r>
          </w:p>
        </w:tc>
        <w:tc>
          <w:tcPr>
            <w:tcW w:w="270" w:type="dxa"/>
          </w:tcPr>
          <w:p w14:paraId="584A05F3" w14:textId="77777777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AD329BA" w14:textId="58ABE6EC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เจ้าหนี้หมุนเวียนอื่น</w:t>
            </w:r>
          </w:p>
        </w:tc>
      </w:tr>
      <w:tr w:rsidR="00A46DC7" w:rsidRPr="003E00D3" w14:paraId="3ADB27A1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9F7FA9" w14:textId="77777777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21</w:t>
            </w:r>
          </w:p>
        </w:tc>
        <w:tc>
          <w:tcPr>
            <w:tcW w:w="270" w:type="dxa"/>
          </w:tcPr>
          <w:p w14:paraId="2DF13962" w14:textId="77777777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A333DEB" w14:textId="55C6CF63" w:rsidR="00A46DC7" w:rsidRPr="003E00D3" w:rsidRDefault="00A46DC7" w:rsidP="00A46D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  <w:t>ประมาณการหนี้สินไม่หมุนเวียนสำหรับ</w:t>
            </w:r>
            <w:r w:rsidRPr="003E00D3">
              <w:rPr>
                <w:rFonts w:ascii="Angsana New" w:hAnsi="Angsana New" w:hint="cs"/>
                <w:b w:val="0"/>
                <w:bCs w:val="0"/>
                <w:sz w:val="25"/>
                <w:szCs w:val="25"/>
                <w:cs/>
              </w:rPr>
              <w:t>ผลประโยชน์พนักงาน</w:t>
            </w:r>
          </w:p>
        </w:tc>
      </w:tr>
      <w:tr w:rsidR="00A80328" w:rsidRPr="003E00D3" w14:paraId="67A9EB45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8C1B5E" w14:textId="77777777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22</w:t>
            </w:r>
          </w:p>
        </w:tc>
        <w:tc>
          <w:tcPr>
            <w:tcW w:w="270" w:type="dxa"/>
          </w:tcPr>
          <w:p w14:paraId="0E028A64" w14:textId="77777777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283DC5F" w14:textId="0CE0DC94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hint="cs"/>
                <w:b w:val="0"/>
                <w:bCs w:val="0"/>
                <w:sz w:val="25"/>
                <w:szCs w:val="25"/>
                <w:cs/>
              </w:rPr>
              <w:t>สำรองตามกฎหมาย</w:t>
            </w:r>
          </w:p>
        </w:tc>
      </w:tr>
      <w:tr w:rsidR="00A80328" w:rsidRPr="003E00D3" w14:paraId="17D2326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B3B032" w14:textId="77777777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23</w:t>
            </w:r>
          </w:p>
        </w:tc>
        <w:tc>
          <w:tcPr>
            <w:tcW w:w="270" w:type="dxa"/>
          </w:tcPr>
          <w:p w14:paraId="147B7137" w14:textId="77777777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EB318FB" w14:textId="297ADD81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hint="cs"/>
                <w:b w:val="0"/>
                <w:bCs w:val="0"/>
                <w:sz w:val="25"/>
                <w:szCs w:val="25"/>
                <w:cs/>
              </w:rPr>
              <w:t>ส่วนงานดำเนินงาน</w:t>
            </w:r>
          </w:p>
        </w:tc>
      </w:tr>
      <w:tr w:rsidR="00A80328" w:rsidRPr="003E00D3" w14:paraId="41E3B7F1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E42507" w14:textId="77777777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24</w:t>
            </w:r>
          </w:p>
        </w:tc>
        <w:tc>
          <w:tcPr>
            <w:tcW w:w="270" w:type="dxa"/>
          </w:tcPr>
          <w:p w14:paraId="4C6D83AA" w14:textId="77777777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060EFFE" w14:textId="69905921" w:rsidR="00A80328" w:rsidRPr="003E00D3" w:rsidRDefault="00A80328" w:rsidP="00A8032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3E00D3">
              <w:rPr>
                <w:rFonts w:ascii="Angsana New" w:hAnsi="Angsana New"/>
                <w:sz w:val="25"/>
                <w:szCs w:val="25"/>
                <w:cs/>
              </w:rPr>
              <w:t>การจำแนกรายได้</w:t>
            </w:r>
          </w:p>
        </w:tc>
      </w:tr>
      <w:tr w:rsidR="00A80328" w:rsidRPr="003E00D3" w14:paraId="2D1E51E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147C21" w14:textId="77777777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25</w:t>
            </w:r>
          </w:p>
        </w:tc>
        <w:tc>
          <w:tcPr>
            <w:tcW w:w="270" w:type="dxa"/>
          </w:tcPr>
          <w:p w14:paraId="24EAE731" w14:textId="77777777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2B3F72D" w14:textId="61B83AD3" w:rsidR="00A80328" w:rsidRPr="003E00D3" w:rsidRDefault="00A80328" w:rsidP="00A8032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3E00D3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</w:tr>
      <w:tr w:rsidR="009C7D0B" w:rsidRPr="003E00D3" w14:paraId="36E03B9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94C4E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26</w:t>
            </w:r>
          </w:p>
        </w:tc>
        <w:tc>
          <w:tcPr>
            <w:tcW w:w="270" w:type="dxa"/>
          </w:tcPr>
          <w:p w14:paraId="5431456B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01410818" w14:textId="6DB9B6FA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ค่าใช้จ่ายผลประโยชน์ของพนักงาน</w:t>
            </w:r>
          </w:p>
        </w:tc>
      </w:tr>
      <w:tr w:rsidR="009C7D0B" w:rsidRPr="003E00D3" w14:paraId="69E79C52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5BC708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27</w:t>
            </w:r>
          </w:p>
        </w:tc>
        <w:tc>
          <w:tcPr>
            <w:tcW w:w="270" w:type="dxa"/>
          </w:tcPr>
          <w:p w14:paraId="02EF70C6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6C620DD" w14:textId="08AD855E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ค่าใช้จ่ายตามลักษณะ</w:t>
            </w:r>
          </w:p>
        </w:tc>
      </w:tr>
      <w:tr w:rsidR="009C7D0B" w:rsidRPr="003E00D3" w14:paraId="404FABB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64E50E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28</w:t>
            </w:r>
          </w:p>
        </w:tc>
        <w:tc>
          <w:tcPr>
            <w:tcW w:w="270" w:type="dxa"/>
          </w:tcPr>
          <w:p w14:paraId="3AB4402C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00EBC04" w14:textId="1327492E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ต้นทุนทางการเงิน</w:t>
            </w:r>
          </w:p>
        </w:tc>
      </w:tr>
      <w:tr w:rsidR="009C7D0B" w:rsidRPr="003E00D3" w14:paraId="0C4B14B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7C33AC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29</w:t>
            </w:r>
          </w:p>
        </w:tc>
        <w:tc>
          <w:tcPr>
            <w:tcW w:w="270" w:type="dxa"/>
          </w:tcPr>
          <w:p w14:paraId="76D7284B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731CB25" w14:textId="5E092EE1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ภาษีเงินได้</w:t>
            </w:r>
          </w:p>
        </w:tc>
      </w:tr>
      <w:tr w:rsidR="009C7D0B" w:rsidRPr="003E00D3" w14:paraId="6F96E8B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65CABB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30</w:t>
            </w:r>
          </w:p>
        </w:tc>
        <w:tc>
          <w:tcPr>
            <w:tcW w:w="270" w:type="dxa"/>
          </w:tcPr>
          <w:p w14:paraId="571F2825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15406D4" w14:textId="66EAD612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  <w:t>กำไรต่อหุ้นขั้นพื้นฐาน</w:t>
            </w:r>
          </w:p>
        </w:tc>
      </w:tr>
      <w:tr w:rsidR="009C7D0B" w:rsidRPr="003E00D3" w14:paraId="7603738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6B0F20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31</w:t>
            </w:r>
          </w:p>
        </w:tc>
        <w:tc>
          <w:tcPr>
            <w:tcW w:w="270" w:type="dxa"/>
          </w:tcPr>
          <w:p w14:paraId="252FF34D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B959F0C" w14:textId="5A236FD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hint="cs"/>
                <w:b w:val="0"/>
                <w:bCs w:val="0"/>
                <w:sz w:val="25"/>
                <w:szCs w:val="25"/>
                <w:cs/>
              </w:rPr>
              <w:t>เงินปันผล</w:t>
            </w:r>
          </w:p>
        </w:tc>
      </w:tr>
      <w:tr w:rsidR="009C7D0B" w:rsidRPr="003E00D3" w14:paraId="7307AF3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744959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32</w:t>
            </w:r>
          </w:p>
        </w:tc>
        <w:tc>
          <w:tcPr>
            <w:tcW w:w="270" w:type="dxa"/>
          </w:tcPr>
          <w:p w14:paraId="712EE1D3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E9A5DA8" w14:textId="04DEBDCD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theme="minorBidi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hint="cs"/>
                <w:b w:val="0"/>
                <w:bCs w:val="0"/>
                <w:sz w:val="25"/>
                <w:szCs w:val="25"/>
                <w:cs/>
              </w:rPr>
              <w:t>เครื่องมือทางการเงิน</w:t>
            </w:r>
          </w:p>
        </w:tc>
      </w:tr>
      <w:tr w:rsidR="009C7D0B" w:rsidRPr="003E00D3" w14:paraId="1455C3A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D92813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33</w:t>
            </w:r>
          </w:p>
        </w:tc>
        <w:tc>
          <w:tcPr>
            <w:tcW w:w="270" w:type="dxa"/>
          </w:tcPr>
          <w:p w14:paraId="0DE30DCA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A94AA4A" w14:textId="354CC88B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/>
                <w:b w:val="0"/>
                <w:bCs w:val="0"/>
                <w:sz w:val="25"/>
                <w:szCs w:val="25"/>
                <w:cs/>
              </w:rPr>
              <w:t>ภาระผูกพัน</w:t>
            </w:r>
            <w:r w:rsidRPr="003E00D3">
              <w:rPr>
                <w:rFonts w:ascii="Angsana New" w:hAnsi="Angsana New" w:hint="cs"/>
                <w:b w:val="0"/>
                <w:bCs w:val="0"/>
                <w:sz w:val="25"/>
                <w:szCs w:val="25"/>
                <w:cs/>
              </w:rPr>
              <w:t>กับบุคคลหรือกิจการที่ไม่เกี่ยวข้องกัน</w:t>
            </w:r>
          </w:p>
        </w:tc>
      </w:tr>
      <w:tr w:rsidR="009C7D0B" w:rsidRPr="003E00D3" w14:paraId="121300F4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F75720" w14:textId="0F6EAA78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34</w:t>
            </w:r>
          </w:p>
        </w:tc>
        <w:tc>
          <w:tcPr>
            <w:tcW w:w="270" w:type="dxa"/>
          </w:tcPr>
          <w:p w14:paraId="37D66F38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8759647" w14:textId="348010EB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เหตุการณ์ภายหลังรอบระยะเวลารายงาน</w:t>
            </w:r>
          </w:p>
        </w:tc>
      </w:tr>
      <w:tr w:rsidR="009C7D0B" w:rsidRPr="003E00D3" w14:paraId="50EDA727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185E56" w14:textId="297DBDC2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35</w:t>
            </w:r>
          </w:p>
        </w:tc>
        <w:tc>
          <w:tcPr>
            <w:tcW w:w="270" w:type="dxa"/>
          </w:tcPr>
          <w:p w14:paraId="07E8174F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DD2F428" w14:textId="51E96C3D" w:rsidR="009C7D0B" w:rsidRPr="003E00D3" w:rsidRDefault="009C7D0B" w:rsidP="009C7D0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3E00D3">
              <w:rPr>
                <w:rFonts w:ascii="Angsana New" w:hAnsi="Angsana New" w:hint="cs"/>
                <w:sz w:val="25"/>
                <w:szCs w:val="25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9C7D0B" w:rsidRPr="003E00D3" w14:paraId="31FA115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2707D" w14:textId="1A371D49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3E00D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36</w:t>
            </w:r>
          </w:p>
        </w:tc>
        <w:tc>
          <w:tcPr>
            <w:tcW w:w="270" w:type="dxa"/>
          </w:tcPr>
          <w:p w14:paraId="521245C6" w14:textId="77777777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20B9905" w14:textId="6E586853" w:rsidR="009C7D0B" w:rsidRPr="003E00D3" w:rsidRDefault="009C7D0B" w:rsidP="009C7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3E00D3">
              <w:rPr>
                <w:rFonts w:ascii="Angsana New" w:hAnsi="Angsana New" w:hint="cs"/>
                <w:b w:val="0"/>
                <w:bCs w:val="0"/>
                <w:sz w:val="25"/>
                <w:szCs w:val="25"/>
                <w:cs/>
              </w:rPr>
              <w:t>การจัดประเภทรายการใหม่</w:t>
            </w:r>
          </w:p>
        </w:tc>
      </w:tr>
      <w:tr w:rsidR="00A80328" w:rsidRPr="003E00D3" w14:paraId="5FB10CA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78C745" w14:textId="39552D4E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71817B87" w14:textId="77777777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0F6CE59A" w14:textId="50A732D0" w:rsidR="00A80328" w:rsidRPr="003E00D3" w:rsidRDefault="00A80328" w:rsidP="00A8032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</w:tr>
    </w:tbl>
    <w:p w14:paraId="74130430" w14:textId="77777777" w:rsidR="003E7076" w:rsidRPr="003E7076" w:rsidRDefault="001940B5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3E7076" w:rsidRPr="004F7441">
        <w:rPr>
          <w:rFonts w:ascii="Angsana New" w:hAnsi="Angsana New"/>
          <w:sz w:val="30"/>
          <w:szCs w:val="30"/>
          <w:cs/>
        </w:rPr>
        <w:lastRenderedPageBreak/>
        <w:t>หมายเ</w:t>
      </w:r>
      <w:r w:rsidR="003E7076" w:rsidRPr="003E7076">
        <w:rPr>
          <w:rFonts w:ascii="Angsana New" w:hAnsi="Angsana New"/>
          <w:sz w:val="30"/>
          <w:szCs w:val="30"/>
          <w:cs/>
        </w:rPr>
        <w:t>หตุประกอบงบการเงินเป็นส่วนหนึ่งของงบการเงินนี้</w:t>
      </w:r>
    </w:p>
    <w:p w14:paraId="18949934" w14:textId="77777777" w:rsidR="003E7076" w:rsidRPr="000F017F" w:rsidRDefault="003E7076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</w:rPr>
      </w:pPr>
    </w:p>
    <w:p w14:paraId="17C62BCC" w14:textId="5684B678" w:rsidR="00661CC0" w:rsidRPr="003E7076" w:rsidRDefault="00661CC0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>งบการเงิน</w:t>
      </w:r>
      <w:r w:rsidR="00E61283">
        <w:rPr>
          <w:rFonts w:ascii="Angsana New" w:hAnsi="Angsana New" w:hint="cs"/>
          <w:sz w:val="30"/>
          <w:szCs w:val="30"/>
          <w:cs/>
        </w:rPr>
        <w:t>นี้</w:t>
      </w:r>
      <w:r w:rsidRPr="003E7076">
        <w:rPr>
          <w:rFonts w:ascii="Angsana New" w:hAnsi="Angsana New"/>
          <w:sz w:val="30"/>
          <w:szCs w:val="30"/>
          <w:cs/>
        </w:rPr>
        <w:t>ได้รับอนุมัติ</w:t>
      </w:r>
      <w:r w:rsidR="00492A47" w:rsidRPr="003E7076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3E7076">
        <w:rPr>
          <w:rFonts w:ascii="Angsana New" w:hAnsi="Angsana New"/>
          <w:sz w:val="30"/>
          <w:szCs w:val="30"/>
          <w:cs/>
        </w:rPr>
        <w:t>จาก</w:t>
      </w:r>
      <w:r w:rsidR="006A5927" w:rsidRPr="003E7076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3E7076">
        <w:rPr>
          <w:rFonts w:ascii="Angsana New" w:hAnsi="Angsana New"/>
          <w:sz w:val="30"/>
          <w:szCs w:val="30"/>
          <w:cs/>
        </w:rPr>
        <w:t>เมื่อ</w:t>
      </w:r>
      <w:r w:rsidR="008704F5" w:rsidRPr="003E7076">
        <w:rPr>
          <w:rFonts w:ascii="Angsana New" w:hAnsi="Angsana New"/>
          <w:sz w:val="30"/>
          <w:szCs w:val="30"/>
          <w:cs/>
        </w:rPr>
        <w:t>วันที่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D943B2">
        <w:rPr>
          <w:rFonts w:ascii="Angsana New" w:hAnsi="Angsana New"/>
          <w:sz w:val="30"/>
          <w:szCs w:val="30"/>
        </w:rPr>
        <w:t>1</w:t>
      </w:r>
      <w:r w:rsidR="00FB65C6">
        <w:rPr>
          <w:rFonts w:ascii="Angsana New" w:hAnsi="Angsana New"/>
          <w:sz w:val="30"/>
          <w:szCs w:val="30"/>
        </w:rPr>
        <w:t>7</w:t>
      </w:r>
      <w:r w:rsidR="003E7076" w:rsidRPr="003E7076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="000242CC" w:rsidRPr="003E7076">
        <w:rPr>
          <w:rFonts w:ascii="Angsana New" w:hAnsi="Angsana New" w:hint="cs"/>
          <w:sz w:val="30"/>
          <w:szCs w:val="30"/>
          <w:cs/>
        </w:rPr>
        <w:t xml:space="preserve"> </w:t>
      </w:r>
      <w:r w:rsidR="00E26D10" w:rsidRPr="003E7076">
        <w:rPr>
          <w:rFonts w:ascii="Angsana New" w:hAnsi="Angsana New" w:hint="cs"/>
          <w:sz w:val="30"/>
          <w:szCs w:val="30"/>
        </w:rPr>
        <w:t>256</w:t>
      </w:r>
      <w:r w:rsidR="00FB65C6">
        <w:rPr>
          <w:rFonts w:ascii="Angsana New" w:hAnsi="Angsana New"/>
          <w:sz w:val="30"/>
          <w:szCs w:val="30"/>
        </w:rPr>
        <w:t>3</w:t>
      </w:r>
    </w:p>
    <w:p w14:paraId="288AE4A9" w14:textId="77777777" w:rsidR="00661CC0" w:rsidRPr="000F017F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73730008" w14:textId="77777777" w:rsidR="00661CC0" w:rsidRPr="003E7076" w:rsidRDefault="00661CC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E7076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DD52E8A" w14:textId="77777777" w:rsidR="00661CC0" w:rsidRPr="000F017F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cs/>
        </w:rPr>
      </w:pPr>
    </w:p>
    <w:p w14:paraId="7EB6D28E" w14:textId="206047BC" w:rsidR="00ED4081" w:rsidRPr="003E7076" w:rsidRDefault="00661CC0" w:rsidP="00B93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 xml:space="preserve">บริษัท </w:t>
      </w:r>
      <w:r w:rsidR="001C2283" w:rsidRPr="003E7076">
        <w:rPr>
          <w:rFonts w:ascii="Angsana New" w:hAnsi="Angsana New"/>
          <w:sz w:val="30"/>
          <w:szCs w:val="30"/>
          <w:cs/>
        </w:rPr>
        <w:t>สแกน อินเตอร์</w:t>
      </w:r>
      <w:r w:rsidRPr="003E7076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9C75A0" w:rsidRPr="003E7076">
        <w:rPr>
          <w:rFonts w:ascii="Angsana New" w:hAnsi="Angsana New"/>
          <w:sz w:val="30"/>
          <w:szCs w:val="30"/>
        </w:rPr>
        <w:t>“</w:t>
      </w:r>
      <w:r w:rsidR="009C75A0" w:rsidRPr="003E7076">
        <w:rPr>
          <w:rFonts w:ascii="Angsana New" w:hAnsi="Angsana New"/>
          <w:sz w:val="30"/>
          <w:szCs w:val="30"/>
          <w:cs/>
        </w:rPr>
        <w:t>บริษัท</w:t>
      </w:r>
      <w:r w:rsidR="009C75A0" w:rsidRPr="003E7076">
        <w:rPr>
          <w:rFonts w:ascii="Angsana New" w:hAnsi="Angsana New"/>
          <w:sz w:val="30"/>
          <w:szCs w:val="30"/>
        </w:rPr>
        <w:t>”</w:t>
      </w:r>
      <w:r w:rsidR="009C75A0" w:rsidRPr="003E7076">
        <w:rPr>
          <w:rFonts w:ascii="Angsana New" w:hAnsi="Angsana New"/>
          <w:sz w:val="30"/>
          <w:szCs w:val="30"/>
          <w:cs/>
        </w:rPr>
        <w:t xml:space="preserve"> </w:t>
      </w:r>
      <w:r w:rsidRPr="003E7076">
        <w:rPr>
          <w:rFonts w:ascii="Angsana New" w:hAnsi="Angsana New"/>
          <w:sz w:val="30"/>
          <w:szCs w:val="30"/>
          <w:cs/>
        </w:rPr>
        <w:t>เป็นนิต</w:t>
      </w:r>
      <w:r w:rsidR="00E346BE" w:rsidRPr="003E7076">
        <w:rPr>
          <w:rFonts w:ascii="Angsana New" w:hAnsi="Angsana New"/>
          <w:sz w:val="30"/>
          <w:szCs w:val="30"/>
          <w:cs/>
        </w:rPr>
        <w:t>ิบุคคลที่จัดตั้งขึ้นในประเทศไทย</w:t>
      </w:r>
      <w:r w:rsidR="00B93156">
        <w:rPr>
          <w:rFonts w:ascii="Angsana New" w:hAnsi="Angsana New" w:hint="cs"/>
          <w:sz w:val="30"/>
          <w:szCs w:val="30"/>
          <w:cs/>
        </w:rPr>
        <w:t xml:space="preserve"> และ</w:t>
      </w:r>
      <w:r w:rsidR="00B93156" w:rsidRPr="003E7076">
        <w:rPr>
          <w:rFonts w:ascii="Angsana New" w:hAnsi="Angsana New"/>
          <w:sz w:val="30"/>
          <w:szCs w:val="30"/>
          <w:cs/>
        </w:rPr>
        <w:t>จดทะเบียนกับ</w:t>
      </w:r>
      <w:r w:rsidR="00A96041">
        <w:rPr>
          <w:rFonts w:ascii="Angsana New" w:hAnsi="Angsana New" w:hint="cs"/>
          <w:sz w:val="30"/>
          <w:szCs w:val="30"/>
          <w:cs/>
        </w:rPr>
        <w:t xml:space="preserve">    </w:t>
      </w:r>
      <w:r w:rsidR="00B93156" w:rsidRPr="003E7076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="00B93156" w:rsidRPr="003E7076">
        <w:rPr>
          <w:rFonts w:ascii="Angsana New" w:hAnsi="Angsana New"/>
          <w:sz w:val="30"/>
          <w:szCs w:val="30"/>
        </w:rPr>
        <w:t>23</w:t>
      </w:r>
      <w:r w:rsidR="00B93156" w:rsidRPr="003E7076">
        <w:rPr>
          <w:rFonts w:ascii="Angsana New" w:hAnsi="Angsana New"/>
          <w:sz w:val="30"/>
          <w:szCs w:val="30"/>
          <w:cs/>
        </w:rPr>
        <w:t xml:space="preserve"> </w:t>
      </w:r>
      <w:r w:rsidR="00B93156" w:rsidRPr="003E7076">
        <w:rPr>
          <w:rFonts w:ascii="Angsana New" w:hAnsi="Angsana New" w:hint="cs"/>
          <w:sz w:val="30"/>
          <w:szCs w:val="30"/>
          <w:cs/>
        </w:rPr>
        <w:t>กุมภาพันธ์</w:t>
      </w:r>
      <w:r w:rsidR="00B93156" w:rsidRPr="003E7076">
        <w:rPr>
          <w:rFonts w:ascii="Angsana New" w:hAnsi="Angsana New"/>
          <w:sz w:val="30"/>
          <w:szCs w:val="30"/>
          <w:cs/>
        </w:rPr>
        <w:t xml:space="preserve"> </w:t>
      </w:r>
      <w:r w:rsidR="00B93156" w:rsidRPr="003E7076">
        <w:rPr>
          <w:rFonts w:ascii="Angsana New" w:hAnsi="Angsana New"/>
          <w:sz w:val="30"/>
          <w:szCs w:val="30"/>
        </w:rPr>
        <w:t>2558</w:t>
      </w:r>
      <w:r w:rsidR="00B93156">
        <w:rPr>
          <w:rFonts w:ascii="Angsana New" w:hAnsi="Angsana New" w:hint="cs"/>
          <w:sz w:val="30"/>
          <w:szCs w:val="30"/>
          <w:cs/>
        </w:rPr>
        <w:t xml:space="preserve"> โดย</w:t>
      </w:r>
      <w:r w:rsidR="008704F5" w:rsidRPr="003E7076">
        <w:rPr>
          <w:rFonts w:ascii="Angsana New" w:hAnsi="Angsana New"/>
          <w:sz w:val="30"/>
          <w:szCs w:val="30"/>
          <w:cs/>
        </w:rPr>
        <w:t>มี</w:t>
      </w:r>
      <w:r w:rsidRPr="003E7076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B93156">
        <w:rPr>
          <w:rFonts w:ascii="Angsana New" w:hAnsi="Angsana New" w:hint="cs"/>
          <w:sz w:val="30"/>
          <w:szCs w:val="30"/>
          <w:cs/>
        </w:rPr>
        <w:t>ของบริษัทตั้</w:t>
      </w:r>
      <w:r w:rsidR="00D12C44">
        <w:rPr>
          <w:rFonts w:ascii="Angsana New" w:hAnsi="Angsana New" w:hint="cs"/>
          <w:sz w:val="30"/>
          <w:szCs w:val="30"/>
          <w:cs/>
        </w:rPr>
        <w:t>ง</w:t>
      </w:r>
      <w:r w:rsidR="00B93156">
        <w:rPr>
          <w:rFonts w:ascii="Angsana New" w:hAnsi="Angsana New" w:hint="cs"/>
          <w:sz w:val="30"/>
          <w:szCs w:val="30"/>
          <w:cs/>
        </w:rPr>
        <w:t>อยู่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9C75A0" w:rsidRPr="003E7076">
        <w:rPr>
          <w:rFonts w:ascii="Angsana New" w:hAnsi="Angsana New"/>
          <w:sz w:val="30"/>
          <w:szCs w:val="30"/>
          <w:cs/>
        </w:rPr>
        <w:t xml:space="preserve">เลขที่ </w:t>
      </w:r>
      <w:r w:rsidR="008620B8" w:rsidRPr="003E7076">
        <w:rPr>
          <w:rFonts w:ascii="Angsana New" w:hAnsi="Angsana New"/>
          <w:sz w:val="30"/>
          <w:szCs w:val="30"/>
        </w:rPr>
        <w:t>355</w:t>
      </w:r>
      <w:r w:rsidR="001C2283" w:rsidRPr="003E7076">
        <w:rPr>
          <w:rFonts w:ascii="Angsana New" w:hAnsi="Angsana New"/>
          <w:sz w:val="30"/>
          <w:szCs w:val="30"/>
          <w:cs/>
        </w:rPr>
        <w:t xml:space="preserve"> ถนน</w:t>
      </w:r>
      <w:r w:rsidR="001C2283" w:rsidRPr="003E7076">
        <w:rPr>
          <w:rFonts w:ascii="Angsana New" w:hAnsi="Angsana New" w:hint="cs"/>
          <w:sz w:val="30"/>
          <w:szCs w:val="30"/>
          <w:cs/>
        </w:rPr>
        <w:t>บอนด์สตรีท</w:t>
      </w:r>
      <w:r w:rsidR="001C2283" w:rsidRPr="003E7076">
        <w:rPr>
          <w:rFonts w:ascii="Angsana New" w:hAnsi="Angsana New"/>
          <w:sz w:val="30"/>
          <w:szCs w:val="30"/>
          <w:cs/>
        </w:rPr>
        <w:t xml:space="preserve"> ตำบลบางพูด อำเภอ</w:t>
      </w:r>
      <w:r w:rsidR="001C2283" w:rsidRPr="003E7076">
        <w:rPr>
          <w:rFonts w:ascii="Angsana New" w:hAnsi="Angsana New" w:hint="cs"/>
          <w:sz w:val="30"/>
          <w:szCs w:val="30"/>
          <w:cs/>
        </w:rPr>
        <w:t>ปากเกร็ด</w:t>
      </w:r>
      <w:r w:rsidR="00ED4081" w:rsidRPr="003E7076">
        <w:rPr>
          <w:rFonts w:ascii="Angsana New" w:hAnsi="Angsana New"/>
          <w:sz w:val="30"/>
          <w:szCs w:val="30"/>
          <w:cs/>
        </w:rPr>
        <w:t xml:space="preserve"> </w:t>
      </w:r>
      <w:r w:rsidR="001C2283" w:rsidRPr="003E7076">
        <w:rPr>
          <w:rFonts w:ascii="Angsana New" w:hAnsi="Angsana New" w:hint="cs"/>
          <w:sz w:val="30"/>
          <w:szCs w:val="30"/>
          <w:cs/>
        </w:rPr>
        <w:t>จังหวัดนนทบุรี</w:t>
      </w:r>
      <w:r w:rsidR="008704F5" w:rsidRPr="003E7076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46B89B74" w14:textId="77777777" w:rsidR="00ED4081" w:rsidRPr="000F017F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</w:rPr>
      </w:pPr>
    </w:p>
    <w:p w14:paraId="34A04EB4" w14:textId="77777777" w:rsidR="00661CC0" w:rsidRPr="003E7076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14:paraId="04F82137" w14:textId="77777777" w:rsidR="00EA7826" w:rsidRPr="000F017F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E1EFBF2" w14:textId="77777777" w:rsidR="003A125D" w:rsidRPr="003E7076" w:rsidRDefault="0045291C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3E7076">
        <w:rPr>
          <w:rFonts w:ascii="Angsana New" w:hAnsi="Angsana New"/>
          <w:sz w:val="30"/>
          <w:szCs w:val="30"/>
        </w:rPr>
        <w:t>“</w:t>
      </w:r>
      <w:r w:rsidRPr="003E7076">
        <w:rPr>
          <w:rFonts w:ascii="Angsana New" w:hAnsi="Angsana New"/>
          <w:sz w:val="30"/>
          <w:szCs w:val="30"/>
          <w:cs/>
        </w:rPr>
        <w:t>กลุ่มบริษัท</w:t>
      </w:r>
      <w:r w:rsidRPr="003E7076">
        <w:rPr>
          <w:rFonts w:ascii="Angsana New" w:hAnsi="Angsana New"/>
          <w:sz w:val="30"/>
          <w:szCs w:val="30"/>
        </w:rPr>
        <w:t>”</w:t>
      </w:r>
      <w:r w:rsidRPr="003E7076">
        <w:rPr>
          <w:rFonts w:ascii="Angsana New" w:hAnsi="Angsana New"/>
          <w:sz w:val="30"/>
          <w:szCs w:val="30"/>
          <w:cs/>
        </w:rPr>
        <w:t>)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661CC0" w:rsidRPr="003E7076">
        <w:rPr>
          <w:rFonts w:ascii="Angsana New" w:hAnsi="Angsana New"/>
          <w:sz w:val="30"/>
          <w:szCs w:val="30"/>
          <w:cs/>
        </w:rPr>
        <w:t>ดำเนินธุรกิจ</w:t>
      </w:r>
      <w:r w:rsidR="00C13A72" w:rsidRPr="003E7076">
        <w:rPr>
          <w:rFonts w:ascii="Angsana New" w:hAnsi="Angsana New"/>
          <w:sz w:val="30"/>
          <w:szCs w:val="30"/>
          <w:cs/>
        </w:rPr>
        <w:t>หลักใน</w:t>
      </w:r>
      <w:r w:rsidR="00EA7826" w:rsidRPr="003E7076">
        <w:rPr>
          <w:rFonts w:ascii="Angsana New" w:hAnsi="Angsana New"/>
          <w:sz w:val="30"/>
          <w:szCs w:val="30"/>
          <w:cs/>
        </w:rPr>
        <w:t>ธุรกิจการค้าก๊าซทางสถานีบริการก๊าซธรรมชาติสำหรับยานยนต์ (</w:t>
      </w:r>
      <w:r w:rsidR="00EA7826" w:rsidRPr="003E7076">
        <w:rPr>
          <w:rFonts w:ascii="Angsana New" w:hAnsi="Angsana New"/>
          <w:sz w:val="30"/>
          <w:szCs w:val="30"/>
        </w:rPr>
        <w:t>NGV)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A7826" w:rsidRPr="003E7076">
        <w:rPr>
          <w:rFonts w:ascii="Angsana New" w:hAnsi="Angsana New"/>
          <w:sz w:val="30"/>
          <w:szCs w:val="30"/>
          <w:cs/>
        </w:rPr>
        <w:t>ธุรกิจก๊าซธรรมชาติอัดสำหรับอุตสาหกรรม (</w:t>
      </w:r>
      <w:r w:rsidR="00EA7826" w:rsidRPr="003E7076">
        <w:rPr>
          <w:rFonts w:ascii="Angsana New" w:hAnsi="Angsana New"/>
          <w:sz w:val="30"/>
          <w:szCs w:val="30"/>
        </w:rPr>
        <w:t>iCNG)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A7826" w:rsidRPr="003E7076">
        <w:rPr>
          <w:rFonts w:ascii="Angsana New" w:hAnsi="Angsana New"/>
          <w:sz w:val="30"/>
          <w:szCs w:val="30"/>
          <w:cs/>
        </w:rPr>
        <w:t xml:space="preserve">ธุรกิจบริการปรับปรุงคุณภาพก๊าซธรรมชาติ ธุรกิจขนส่งก๊าซธรรมชาติ </w:t>
      </w:r>
      <w:r w:rsidR="00EA0588" w:rsidRPr="003E7076">
        <w:rPr>
          <w:rFonts w:ascii="Angsana New" w:hAnsi="Angsana New"/>
          <w:sz w:val="30"/>
          <w:szCs w:val="30"/>
          <w:cs/>
        </w:rPr>
        <w:t>(</w:t>
      </w:r>
      <w:r w:rsidR="00EA0588" w:rsidRPr="003E7076">
        <w:rPr>
          <w:rFonts w:ascii="Angsana New" w:hAnsi="Angsana New"/>
          <w:sz w:val="30"/>
          <w:szCs w:val="30"/>
        </w:rPr>
        <w:t>PMS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A0588" w:rsidRPr="003E7076">
        <w:rPr>
          <w:rFonts w:ascii="Angsana New" w:hAnsi="Angsana New"/>
          <w:sz w:val="30"/>
          <w:szCs w:val="30"/>
          <w:cs/>
        </w:rPr>
        <w:t xml:space="preserve">และ </w:t>
      </w:r>
      <w:r w:rsidR="00EA0588" w:rsidRPr="003E7076">
        <w:rPr>
          <w:rFonts w:ascii="Angsana New" w:hAnsi="Angsana New"/>
          <w:sz w:val="30"/>
          <w:szCs w:val="30"/>
        </w:rPr>
        <w:t>TPL)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A7826" w:rsidRPr="003E7076">
        <w:rPr>
          <w:rFonts w:ascii="Angsana New" w:hAnsi="Angsana New"/>
          <w:sz w:val="30"/>
          <w:szCs w:val="30"/>
          <w:cs/>
        </w:rPr>
        <w:t>ธุรกิจออกแบบ ผลิต ติดตั้ง รับเหมาและซ่อมบำรุงอุปกรณ์สถานีก๊าซธรรมชาติ (</w:t>
      </w:r>
      <w:r w:rsidR="00EA7826" w:rsidRPr="003E7076">
        <w:rPr>
          <w:rFonts w:ascii="Angsana New" w:hAnsi="Angsana New"/>
          <w:sz w:val="30"/>
          <w:szCs w:val="30"/>
        </w:rPr>
        <w:t>EPC)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A7826" w:rsidRPr="003E7076">
        <w:rPr>
          <w:rFonts w:ascii="Angsana New" w:hAnsi="Angsana New"/>
          <w:sz w:val="30"/>
          <w:szCs w:val="30"/>
          <w:cs/>
        </w:rPr>
        <w:t>ธุรกิจติดตั้งระบบก๊</w:t>
      </w:r>
      <w:r w:rsidR="00AD4150" w:rsidRPr="003E7076">
        <w:rPr>
          <w:rFonts w:ascii="Angsana New" w:hAnsi="Angsana New"/>
          <w:sz w:val="30"/>
          <w:szCs w:val="30"/>
          <w:cs/>
        </w:rPr>
        <w:t xml:space="preserve">าซในรถยนต์และทดสอบถังบรรจุก๊าซ </w:t>
      </w:r>
      <w:r w:rsidR="00EA7826" w:rsidRPr="003E7076">
        <w:rPr>
          <w:rFonts w:ascii="Angsana New" w:hAnsi="Angsana New"/>
          <w:sz w:val="30"/>
          <w:szCs w:val="30"/>
          <w:cs/>
        </w:rPr>
        <w:t>ธุรกิจการค้ารถยนต์และชิ้นส่วนอะไหล่ที่เกี่ยวข้อง ธุรกิจส่งออก</w:t>
      </w:r>
      <w:r w:rsidR="00586AF2" w:rsidRPr="003E7076">
        <w:rPr>
          <w:rFonts w:ascii="Angsana New" w:hAnsi="Angsana New" w:hint="cs"/>
          <w:sz w:val="30"/>
          <w:szCs w:val="30"/>
          <w:cs/>
        </w:rPr>
        <w:t>แบตเตอรี่และ</w:t>
      </w:r>
      <w:r w:rsidR="00EA7826" w:rsidRPr="003E7076">
        <w:rPr>
          <w:rFonts w:ascii="Angsana New" w:hAnsi="Angsana New"/>
          <w:sz w:val="30"/>
          <w:szCs w:val="30"/>
          <w:cs/>
        </w:rPr>
        <w:t xml:space="preserve">กระจก ธุรกิจโรงไฟฟ้าพลังงานแสงอาทิตย์ ธุรกิจการค้าก๊าซคาร์บอนไดออกไซด์และก๊าซไนโตรเจน </w:t>
      </w:r>
      <w:r w:rsidR="00EA0588" w:rsidRPr="003E7076">
        <w:rPr>
          <w:rFonts w:ascii="Angsana New" w:hAnsi="Angsana New" w:hint="cs"/>
          <w:sz w:val="30"/>
          <w:szCs w:val="30"/>
          <w:cs/>
        </w:rPr>
        <w:t xml:space="preserve">น้ำมันเครื่องและน้ำมันหล่อลื่น </w:t>
      </w:r>
      <w:r w:rsidR="00EA7826" w:rsidRPr="003E7076">
        <w:rPr>
          <w:rFonts w:ascii="Angsana New" w:hAnsi="Angsana New"/>
          <w:sz w:val="30"/>
          <w:szCs w:val="30"/>
          <w:cs/>
        </w:rPr>
        <w:t>และธุรกิจให้บริการขนส่งสินค้า รับฝากและกระจายสินค้าทางบก</w:t>
      </w:r>
    </w:p>
    <w:p w14:paraId="45B438E6" w14:textId="77777777" w:rsidR="003A125D" w:rsidRPr="000F017F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DF79C0F" w14:textId="77777777" w:rsidR="00D2607B" w:rsidRPr="003E7076" w:rsidRDefault="00D2607B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E7076">
        <w:rPr>
          <w:rFonts w:ascii="Angsana New" w:hAnsi="Angsana New"/>
          <w:sz w:val="30"/>
          <w:szCs w:val="30"/>
          <w:cs/>
        </w:rPr>
        <w:t>ร</w:t>
      </w:r>
      <w:r w:rsidR="002C4361">
        <w:rPr>
          <w:rFonts w:ascii="Angsana New" w:hAnsi="Angsana New"/>
          <w:sz w:val="30"/>
          <w:szCs w:val="30"/>
          <w:cs/>
        </w:rPr>
        <w:t>ายละเอียดของบริษัทย่อย ณ วันที่</w:t>
      </w:r>
      <w:r w:rsidRPr="003E7076">
        <w:rPr>
          <w:rFonts w:ascii="Angsana New" w:hAnsi="Angsana New"/>
          <w:sz w:val="30"/>
          <w:szCs w:val="30"/>
          <w:cs/>
        </w:rPr>
        <w:t xml:space="preserve"> </w:t>
      </w:r>
      <w:r w:rsidR="008620B8" w:rsidRPr="003E7076">
        <w:rPr>
          <w:rFonts w:ascii="Angsana New" w:hAnsi="Angsana New"/>
          <w:sz w:val="30"/>
          <w:szCs w:val="30"/>
        </w:rPr>
        <w:t>31</w:t>
      </w:r>
      <w:r w:rsidR="00F83350" w:rsidRPr="003E7076">
        <w:rPr>
          <w:rFonts w:ascii="Angsana New" w:hAnsi="Angsana New"/>
          <w:sz w:val="30"/>
          <w:szCs w:val="30"/>
          <w:cs/>
        </w:rPr>
        <w:t xml:space="preserve"> </w:t>
      </w:r>
      <w:r w:rsidR="00EE4F6F" w:rsidRPr="003E707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E7076">
        <w:rPr>
          <w:rFonts w:ascii="Angsana New" w:hAnsi="Angsana New"/>
          <w:sz w:val="30"/>
          <w:szCs w:val="30"/>
          <w:cs/>
        </w:rPr>
        <w:t>มีดังนี้</w:t>
      </w:r>
    </w:p>
    <w:p w14:paraId="0F2AB063" w14:textId="77777777" w:rsidR="003A125D" w:rsidRPr="000F017F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b/>
          <w:bCs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3330"/>
        <w:gridCol w:w="900"/>
        <w:gridCol w:w="720"/>
        <w:gridCol w:w="270"/>
        <w:gridCol w:w="720"/>
      </w:tblGrid>
      <w:tr w:rsidR="00C86379" w:rsidRPr="00D01D85" w14:paraId="283CDB66" w14:textId="77777777" w:rsidTr="007D001C">
        <w:tc>
          <w:tcPr>
            <w:tcW w:w="3132" w:type="dxa"/>
          </w:tcPr>
          <w:p w14:paraId="73BD7DA2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4789AE7B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7F77DA1" w14:textId="77777777" w:rsidR="00C86379" w:rsidRPr="003A125D" w:rsidRDefault="00C86379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3C9B2DE7" w14:textId="77777777" w:rsidR="00C86379" w:rsidRPr="003A125D" w:rsidRDefault="00C86379" w:rsidP="0042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421B9D" w:rsidRPr="00D01D85" w14:paraId="010B1668" w14:textId="77777777" w:rsidTr="00D9435A">
        <w:trPr>
          <w:trHeight w:val="60"/>
        </w:trPr>
        <w:tc>
          <w:tcPr>
            <w:tcW w:w="3132" w:type="dxa"/>
          </w:tcPr>
          <w:p w14:paraId="41B9A1C9" w14:textId="77777777" w:rsidR="00421B9D" w:rsidRPr="003A125D" w:rsidRDefault="00421B9D" w:rsidP="00861B2F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09806BAC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1EAF5C2F" w14:textId="77777777" w:rsidR="00421B9D" w:rsidRPr="003A125D" w:rsidRDefault="00421B9D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4870417A" w14:textId="77777777" w:rsidR="00421B9D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</w:t>
            </w:r>
            <w:r w:rsidR="006C1D4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58CCD53" w14:textId="77777777" w:rsidR="00421B9D" w:rsidRPr="003A125D" w:rsidRDefault="00421B9D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5ADA11F" w14:textId="77777777" w:rsidR="00421B9D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</w:t>
            </w:r>
            <w:r w:rsidR="006C1D4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21B9D" w:rsidRPr="00D01D85" w14:paraId="3CC4AB7E" w14:textId="77777777" w:rsidTr="007D001C">
        <w:trPr>
          <w:trHeight w:val="101"/>
        </w:trPr>
        <w:tc>
          <w:tcPr>
            <w:tcW w:w="3132" w:type="dxa"/>
          </w:tcPr>
          <w:p w14:paraId="216735BA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0F84DEEA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7687AC7" w14:textId="77777777" w:rsidR="00421B9D" w:rsidRPr="003A125D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</w:tcPr>
          <w:p w14:paraId="7E3B1C96" w14:textId="77777777" w:rsidR="00421B9D" w:rsidRPr="003A125D" w:rsidRDefault="00421B9D" w:rsidP="00421B9D">
            <w:pPr>
              <w:ind w:left="-108" w:right="-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421B9D" w:rsidRPr="00D01D85" w14:paraId="1F82C33E" w14:textId="77777777" w:rsidTr="007D001C">
        <w:tc>
          <w:tcPr>
            <w:tcW w:w="3132" w:type="dxa"/>
          </w:tcPr>
          <w:p w14:paraId="5FF3C422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25B83182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65003F2" w14:textId="77777777" w:rsidR="00421B9D" w:rsidRPr="003A125D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6B42BD6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2912D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62883C6B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CE3A94" w:rsidRPr="00D01D85" w14:paraId="2546E8D7" w14:textId="77777777" w:rsidTr="007D001C">
        <w:tc>
          <w:tcPr>
            <w:tcW w:w="3132" w:type="dxa"/>
          </w:tcPr>
          <w:p w14:paraId="7688EA5A" w14:textId="77777777" w:rsidR="00CE3A94" w:rsidRPr="003A125D" w:rsidRDefault="00EA7826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สยามวาสโก จำกัด</w:t>
            </w:r>
          </w:p>
        </w:tc>
        <w:tc>
          <w:tcPr>
            <w:tcW w:w="3330" w:type="dxa"/>
          </w:tcPr>
          <w:p w14:paraId="7D936DCF" w14:textId="77777777" w:rsidR="00CE3A94" w:rsidRPr="003A125D" w:rsidRDefault="00EA7826" w:rsidP="003C2B7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ธุรกิจค้าปลีกคาร์บอนไดออกไซด์เหลว น้ำมันเครื่องและน้ำมันหล่อลื่น</w:t>
            </w:r>
          </w:p>
        </w:tc>
        <w:tc>
          <w:tcPr>
            <w:tcW w:w="900" w:type="dxa"/>
          </w:tcPr>
          <w:p w14:paraId="1BE8ACCA" w14:textId="77777777" w:rsidR="00CE3A94" w:rsidRPr="003A125D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48398E56" w14:textId="77777777" w:rsidR="00CE3A94" w:rsidRPr="003A125D" w:rsidRDefault="001D0E0A" w:rsidP="00335015">
            <w:pPr>
              <w:tabs>
                <w:tab w:val="clear" w:pos="680"/>
                <w:tab w:val="left" w:pos="666"/>
              </w:tabs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6316419F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7E05C6E" w14:textId="77777777" w:rsidR="00CE3A94" w:rsidRPr="003A125D" w:rsidRDefault="008620B8" w:rsidP="00671D2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CE3A94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E3A94" w:rsidRPr="00D01D85" w14:paraId="3CF3434F" w14:textId="77777777" w:rsidTr="007D001C">
        <w:tc>
          <w:tcPr>
            <w:tcW w:w="3132" w:type="dxa"/>
          </w:tcPr>
          <w:p w14:paraId="2C5F43C4" w14:textId="77777777" w:rsidR="00CE3A94" w:rsidRPr="003A125D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คอนโทร์โน จำกัด</w:t>
            </w:r>
          </w:p>
        </w:tc>
        <w:tc>
          <w:tcPr>
            <w:tcW w:w="3330" w:type="dxa"/>
          </w:tcPr>
          <w:p w14:paraId="5DB790DD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ธุรกิจส่งออกแบตเตอรี่และกระจก</w:t>
            </w:r>
          </w:p>
        </w:tc>
        <w:tc>
          <w:tcPr>
            <w:tcW w:w="900" w:type="dxa"/>
          </w:tcPr>
          <w:p w14:paraId="663D663E" w14:textId="77777777" w:rsidR="00CE3A94" w:rsidRPr="003A125D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5C88514E" w14:textId="77777777" w:rsidR="00CE3A94" w:rsidRPr="003A125D" w:rsidRDefault="001D0E0A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74A4160B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5EE95BC" w14:textId="77777777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E3A94" w:rsidRPr="00D01D85" w14:paraId="4E7C2B5D" w14:textId="77777777" w:rsidTr="007D001C">
        <w:tc>
          <w:tcPr>
            <w:tcW w:w="3132" w:type="dxa"/>
          </w:tcPr>
          <w:p w14:paraId="5B6A0AC2" w14:textId="77777777" w:rsidR="00CE3A94" w:rsidRPr="003A125D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เก้าก้อง ปิโตรเลียม จำกัด</w:t>
            </w:r>
          </w:p>
        </w:tc>
        <w:tc>
          <w:tcPr>
            <w:tcW w:w="3330" w:type="dxa"/>
          </w:tcPr>
          <w:p w14:paraId="0E2BA53F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900" w:type="dxa"/>
          </w:tcPr>
          <w:p w14:paraId="3B6F2386" w14:textId="77777777" w:rsidR="00CE3A94" w:rsidRPr="003A125D" w:rsidRDefault="005703A3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31B2AA04" w14:textId="77777777" w:rsidR="00CE3A94" w:rsidRPr="003A125D" w:rsidRDefault="001D0E0A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99.96</w:t>
            </w:r>
          </w:p>
        </w:tc>
        <w:tc>
          <w:tcPr>
            <w:tcW w:w="270" w:type="dxa"/>
          </w:tcPr>
          <w:p w14:paraId="2E31293B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F0784BE" w14:textId="77777777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E3A94" w:rsidRPr="00D01D85" w14:paraId="5C0749C1" w14:textId="77777777" w:rsidTr="007D001C">
        <w:trPr>
          <w:trHeight w:val="704"/>
        </w:trPr>
        <w:tc>
          <w:tcPr>
            <w:tcW w:w="3132" w:type="dxa"/>
          </w:tcPr>
          <w:p w14:paraId="0C986D6C" w14:textId="7E7EBFC9" w:rsidR="00CE3A94" w:rsidRPr="003A125D" w:rsidRDefault="00D37BBE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สแกน อินเตอร์</w:t>
            </w:r>
            <w:r w:rsidR="005703A3" w:rsidRPr="003A125D">
              <w:rPr>
                <w:rFonts w:ascii="Angsana New" w:hAnsi="Angsana New"/>
                <w:sz w:val="26"/>
                <w:szCs w:val="26"/>
                <w:cs/>
              </w:rPr>
              <w:t xml:space="preserve"> โลจิสติกส์ จำกัด</w:t>
            </w:r>
            <w:r w:rsidR="001D11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56BCE">
              <w:rPr>
                <w:rFonts w:ascii="Angsana New" w:hAnsi="Angsana New"/>
                <w:sz w:val="26"/>
                <w:szCs w:val="26"/>
                <w:cs/>
              </w:rPr>
              <w:br/>
            </w:r>
          </w:p>
        </w:tc>
        <w:tc>
          <w:tcPr>
            <w:tcW w:w="3330" w:type="dxa"/>
          </w:tcPr>
          <w:p w14:paraId="4EAA8B85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ธุรกิจให้บริการขนส่งสินค้า รับฝาก</w:t>
            </w:r>
            <w:r w:rsidR="0037441E" w:rsidRPr="003A12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A125D">
              <w:rPr>
                <w:rFonts w:ascii="Angsana New" w:hAnsi="Angsana New"/>
                <w:sz w:val="26"/>
                <w:szCs w:val="26"/>
                <w:cs/>
              </w:rPr>
              <w:t>และกระจายสินค้าทางบก</w:t>
            </w:r>
          </w:p>
        </w:tc>
        <w:tc>
          <w:tcPr>
            <w:tcW w:w="900" w:type="dxa"/>
          </w:tcPr>
          <w:p w14:paraId="7FB74B7F" w14:textId="77777777" w:rsidR="00CE3A94" w:rsidRPr="003A125D" w:rsidRDefault="005703A3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35D853B4" w14:textId="77777777" w:rsidR="00CE3A94" w:rsidRPr="003A125D" w:rsidRDefault="001D0E0A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470FF0F0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99B0B24" w14:textId="77777777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7441E" w:rsidRPr="00D01D85" w14:paraId="0ED08089" w14:textId="77777777" w:rsidTr="007D32F5">
        <w:trPr>
          <w:trHeight w:val="362"/>
        </w:trPr>
        <w:tc>
          <w:tcPr>
            <w:tcW w:w="3132" w:type="dxa"/>
          </w:tcPr>
          <w:p w14:paraId="1EA55D9D" w14:textId="0B1FE64F" w:rsidR="006C1D43" w:rsidRPr="003A125D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บริษัท วี</w:t>
            </w:r>
            <w:r w:rsidR="00BA41BB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r w:rsidR="00BA41BB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เน็ต ไบโอดีเซล เอเ</w:t>
            </w:r>
            <w:r w:rsidR="00D37149">
              <w:rPr>
                <w:rFonts w:ascii="Angsana New" w:hAnsi="Angsana New" w:hint="cs"/>
                <w:sz w:val="26"/>
                <w:szCs w:val="26"/>
                <w:cs/>
              </w:rPr>
              <w:t>ซี</w:t>
            </w: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ย จำกั</w:t>
            </w:r>
            <w:r w:rsidR="007D32F5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3330" w:type="dxa"/>
          </w:tcPr>
          <w:p w14:paraId="4905041C" w14:textId="77777777" w:rsidR="006C1D43" w:rsidRPr="003A125D" w:rsidRDefault="0037441E" w:rsidP="007D32F5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="00B01E33" w:rsidRPr="003A125D">
              <w:rPr>
                <w:rFonts w:ascii="Angsana New" w:hAnsi="Angsana New" w:hint="cs"/>
                <w:sz w:val="26"/>
                <w:szCs w:val="26"/>
                <w:cs/>
              </w:rPr>
              <w:t>ผลิตกระแสไฟฟ้าจากพลังงานแสงอาทิต</w:t>
            </w:r>
            <w:r w:rsidR="007D32F5">
              <w:rPr>
                <w:rFonts w:ascii="Angsana New" w:hAnsi="Angsana New" w:hint="cs"/>
                <w:sz w:val="26"/>
                <w:szCs w:val="26"/>
                <w:cs/>
              </w:rPr>
              <w:t>ย์</w:t>
            </w:r>
          </w:p>
        </w:tc>
        <w:tc>
          <w:tcPr>
            <w:tcW w:w="900" w:type="dxa"/>
          </w:tcPr>
          <w:p w14:paraId="607B893A" w14:textId="77777777" w:rsidR="006C1D43" w:rsidRPr="003A125D" w:rsidRDefault="0037441E" w:rsidP="007D32F5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E4C54DA" w14:textId="77777777" w:rsidR="006C1D43" w:rsidRPr="003A125D" w:rsidRDefault="001D0E0A" w:rsidP="007D32F5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516026C8" w14:textId="77777777"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0BC9C99" w14:textId="77777777" w:rsidR="006C1D43" w:rsidRPr="003A125D" w:rsidRDefault="006C1D43" w:rsidP="007D32F5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99.9</w:t>
            </w:r>
            <w:r w:rsidR="007D32F5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46C6D" w:rsidRPr="00D01D85" w14:paraId="3D16AE22" w14:textId="77777777" w:rsidTr="007D32F5">
        <w:trPr>
          <w:trHeight w:val="353"/>
        </w:trPr>
        <w:tc>
          <w:tcPr>
            <w:tcW w:w="3132" w:type="dxa"/>
          </w:tcPr>
          <w:p w14:paraId="6FDFD16C" w14:textId="77777777" w:rsidR="00346C6D" w:rsidRPr="00346C6D" w:rsidRDefault="00346C6D" w:rsidP="00346C6D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แพนเทอรา มอเตอร์ส จำกัด</w:t>
            </w:r>
          </w:p>
        </w:tc>
        <w:tc>
          <w:tcPr>
            <w:tcW w:w="3330" w:type="dxa"/>
          </w:tcPr>
          <w:p w14:paraId="78720B46" w14:textId="1610FFB9" w:rsidR="00346C6D" w:rsidRPr="003A125D" w:rsidRDefault="00F349C8" w:rsidP="007D32F5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ธุรกิจผลิตและให้เช่ารถโดยสาร</w:t>
            </w:r>
            <w:r w:rsidR="003E385F">
              <w:rPr>
                <w:rFonts w:ascii="Angsana New" w:hAnsi="Angsana New" w:hint="cs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900" w:type="dxa"/>
          </w:tcPr>
          <w:p w14:paraId="4A278420" w14:textId="77777777" w:rsidR="007D32F5" w:rsidRPr="007D32F5" w:rsidRDefault="00346C6D" w:rsidP="007D32F5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690497AA" w14:textId="77777777" w:rsidR="007D32F5" w:rsidRPr="007D32F5" w:rsidRDefault="00346C6D" w:rsidP="007D32F5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99.99</w:t>
            </w:r>
          </w:p>
        </w:tc>
        <w:tc>
          <w:tcPr>
            <w:tcW w:w="270" w:type="dxa"/>
          </w:tcPr>
          <w:p w14:paraId="703B3F01" w14:textId="77777777" w:rsidR="00346C6D" w:rsidRPr="003A125D" w:rsidRDefault="00346C6D" w:rsidP="00346C6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ECF8EF" w14:textId="77777777" w:rsidR="00346C6D" w:rsidRDefault="00346C6D" w:rsidP="007D32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2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A2328DE" w14:textId="77777777" w:rsidR="006603B1" w:rsidRPr="006603B1" w:rsidRDefault="006603B1" w:rsidP="007F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12"/>
          <w:szCs w:val="12"/>
        </w:rPr>
      </w:pPr>
    </w:p>
    <w:p w14:paraId="21E39050" w14:textId="77777777" w:rsidR="00D9435A" w:rsidRDefault="00D9435A">
      <w:r>
        <w:br w:type="page"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88"/>
        <w:gridCol w:w="702"/>
      </w:tblGrid>
      <w:tr w:rsidR="005443F1" w:rsidRPr="00E44B23" w14:paraId="1B19866C" w14:textId="77777777" w:rsidTr="007D001C">
        <w:tc>
          <w:tcPr>
            <w:tcW w:w="3222" w:type="dxa"/>
          </w:tcPr>
          <w:p w14:paraId="3224015D" w14:textId="77777777" w:rsidR="005443F1" w:rsidRPr="00E44B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2A551E62" w14:textId="77777777" w:rsidR="005443F1" w:rsidRPr="00E44B23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7B6806" w14:textId="77777777" w:rsidR="005443F1" w:rsidRPr="00E44B23" w:rsidRDefault="005443F1" w:rsidP="002C4361">
            <w:pPr>
              <w:ind w:left="-108" w:right="-16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44B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7F528086" w14:textId="77777777" w:rsidR="005443F1" w:rsidRPr="00E44B23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5443F1" w:rsidRPr="00E44B23" w14:paraId="7A534417" w14:textId="77777777" w:rsidTr="007D001C">
        <w:tc>
          <w:tcPr>
            <w:tcW w:w="3222" w:type="dxa"/>
          </w:tcPr>
          <w:p w14:paraId="3D46ACE2" w14:textId="77777777" w:rsidR="005443F1" w:rsidRPr="00E44B23" w:rsidRDefault="005443F1" w:rsidP="00861B2F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44B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5B633729" w14:textId="77777777" w:rsidR="005443F1" w:rsidRPr="00E44B23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084810AA" w14:textId="77777777" w:rsidR="005443F1" w:rsidRPr="00E44B23" w:rsidRDefault="005443F1" w:rsidP="002C436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44B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4FB40B65" w14:textId="77777777" w:rsidR="005443F1" w:rsidRPr="00E44B23" w:rsidRDefault="002C4361" w:rsidP="002C436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 w:hint="cs"/>
                <w:sz w:val="28"/>
                <w:szCs w:val="28"/>
              </w:rPr>
              <w:t>2</w:t>
            </w:r>
            <w:r w:rsidR="005443F1" w:rsidRPr="00E44B23">
              <w:rPr>
                <w:rFonts w:ascii="Angsana New" w:hAnsi="Angsana New"/>
                <w:sz w:val="28"/>
                <w:szCs w:val="28"/>
              </w:rPr>
              <w:t>56</w:t>
            </w:r>
            <w:r w:rsidR="006C1D43" w:rsidRPr="00E44B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8" w:type="dxa"/>
          </w:tcPr>
          <w:p w14:paraId="49260007" w14:textId="77777777" w:rsidR="005443F1" w:rsidRPr="00E44B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</w:tcPr>
          <w:p w14:paraId="51DBDA51" w14:textId="77777777" w:rsidR="005443F1" w:rsidRPr="00E44B23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</w:rPr>
              <w:t>256</w:t>
            </w:r>
            <w:r w:rsidR="006C1D43" w:rsidRPr="00E44B2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443F1" w:rsidRPr="00E44B23" w14:paraId="36594F06" w14:textId="77777777" w:rsidTr="007D001C">
        <w:tc>
          <w:tcPr>
            <w:tcW w:w="3222" w:type="dxa"/>
          </w:tcPr>
          <w:p w14:paraId="6768316C" w14:textId="77777777" w:rsidR="005443F1" w:rsidRPr="00E44B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233CDADF" w14:textId="77777777" w:rsidR="005443F1" w:rsidRPr="00E44B23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A5604B" w14:textId="77777777" w:rsidR="005443F1" w:rsidRPr="00E44B23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</w:tcPr>
          <w:p w14:paraId="136C21CC" w14:textId="77777777" w:rsidR="005443F1" w:rsidRPr="00E44B23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5443F1" w:rsidRPr="00E44B23" w14:paraId="57F90EF2" w14:textId="77777777" w:rsidTr="007D001C">
        <w:tc>
          <w:tcPr>
            <w:tcW w:w="3222" w:type="dxa"/>
          </w:tcPr>
          <w:p w14:paraId="1B3970B3" w14:textId="77777777" w:rsidR="005443F1" w:rsidRPr="00E44B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44B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บริษัทย่อยทางอ้อม </w:t>
            </w:r>
          </w:p>
        </w:tc>
        <w:tc>
          <w:tcPr>
            <w:tcW w:w="3060" w:type="dxa"/>
          </w:tcPr>
          <w:p w14:paraId="05A53C80" w14:textId="77777777" w:rsidR="005443F1" w:rsidRPr="00E44B23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0EBA31" w14:textId="77777777" w:rsidR="005443F1" w:rsidRPr="00E44B23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6309AC69" w14:textId="77777777" w:rsidR="005443F1" w:rsidRPr="00E44B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05282458" w14:textId="77777777" w:rsidR="005443F1" w:rsidRPr="00E44B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</w:tcPr>
          <w:p w14:paraId="70070288" w14:textId="77777777" w:rsidR="005443F1" w:rsidRPr="00E44B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3F1" w:rsidRPr="00E44B23" w14:paraId="23B4ED82" w14:textId="77777777" w:rsidTr="007D001C">
        <w:tc>
          <w:tcPr>
            <w:tcW w:w="3222" w:type="dxa"/>
          </w:tcPr>
          <w:p w14:paraId="08BF375A" w14:textId="77777777" w:rsidR="005443F1" w:rsidRPr="00E44B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44B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E44B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ถือหุ้นโดยบริษัท สยามวาสโก จำกัด</w:t>
            </w:r>
          </w:p>
        </w:tc>
        <w:tc>
          <w:tcPr>
            <w:tcW w:w="3060" w:type="dxa"/>
          </w:tcPr>
          <w:p w14:paraId="2ABB3E94" w14:textId="77777777" w:rsidR="005443F1" w:rsidRPr="00E44B23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5C8729" w14:textId="77777777" w:rsidR="005443F1" w:rsidRPr="00E44B23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34BA101A" w14:textId="77777777" w:rsidR="005443F1" w:rsidRPr="00E44B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610897F9" w14:textId="77777777" w:rsidR="005443F1" w:rsidRPr="00E44B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02" w:type="dxa"/>
          </w:tcPr>
          <w:p w14:paraId="21BB2631" w14:textId="77777777" w:rsidR="005443F1" w:rsidRPr="00E44B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3F1" w:rsidRPr="00E44B23" w14:paraId="4A7F01B5" w14:textId="77777777" w:rsidTr="007D001C">
        <w:tc>
          <w:tcPr>
            <w:tcW w:w="3222" w:type="dxa"/>
          </w:tcPr>
          <w:p w14:paraId="6F08678B" w14:textId="242AB85F" w:rsidR="005443F1" w:rsidRPr="00E44B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44B23">
              <w:rPr>
                <w:rFonts w:ascii="Angsana New" w:hAnsi="Angsana New"/>
                <w:sz w:val="28"/>
                <w:szCs w:val="28"/>
                <w:cs/>
              </w:rPr>
              <w:t>บริษัท บี.พี.เอ อินเตอร์เทรด จำกัด</w:t>
            </w:r>
          </w:p>
        </w:tc>
        <w:tc>
          <w:tcPr>
            <w:tcW w:w="3060" w:type="dxa"/>
          </w:tcPr>
          <w:p w14:paraId="30793F1A" w14:textId="77777777" w:rsidR="005443F1" w:rsidRPr="00E44B23" w:rsidRDefault="005443F1" w:rsidP="0013022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67688CF" w14:textId="77777777" w:rsidR="005443F1" w:rsidRPr="00E44B23" w:rsidRDefault="005443F1" w:rsidP="00A10E10">
            <w:pPr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7C6B4829" w14:textId="77777777" w:rsidR="005443F1" w:rsidRPr="00E44B23" w:rsidRDefault="001D0E0A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288" w:type="dxa"/>
          </w:tcPr>
          <w:p w14:paraId="3ABC3A5E" w14:textId="77777777" w:rsidR="005443F1" w:rsidRPr="00E44B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" w:type="dxa"/>
          </w:tcPr>
          <w:p w14:paraId="6217EA29" w14:textId="77777777" w:rsidR="005443F1" w:rsidRPr="00E44B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3E00D3" w:rsidRPr="00E44B23" w14:paraId="30FA4047" w14:textId="77777777" w:rsidTr="007D001C">
        <w:tc>
          <w:tcPr>
            <w:tcW w:w="3222" w:type="dxa"/>
          </w:tcPr>
          <w:p w14:paraId="7A9F2198" w14:textId="37794ED8" w:rsidR="003E00D3" w:rsidRPr="00E44B23" w:rsidRDefault="003E00D3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(ยังไม่ได้ดำเนินธุรกิจ)</w:t>
            </w:r>
          </w:p>
        </w:tc>
        <w:tc>
          <w:tcPr>
            <w:tcW w:w="3060" w:type="dxa"/>
          </w:tcPr>
          <w:p w14:paraId="45D8BC7B" w14:textId="77777777" w:rsidR="003E00D3" w:rsidRPr="00E44B23" w:rsidRDefault="003E00D3" w:rsidP="0013022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C382B1" w14:textId="77777777" w:rsidR="003E00D3" w:rsidRPr="00E44B23" w:rsidRDefault="003E00D3" w:rsidP="00A10E10">
            <w:pPr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35798922" w14:textId="77777777" w:rsidR="003E00D3" w:rsidRPr="00E44B23" w:rsidRDefault="003E00D3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128EA61C" w14:textId="77777777" w:rsidR="003E00D3" w:rsidRPr="00E44B23" w:rsidRDefault="003E00D3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" w:type="dxa"/>
          </w:tcPr>
          <w:p w14:paraId="058741F6" w14:textId="77777777" w:rsidR="003E00D3" w:rsidRPr="00E44B23" w:rsidRDefault="003E00D3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3F1" w:rsidRPr="00E44B23" w14:paraId="7163E8B3" w14:textId="77777777" w:rsidTr="007D001C">
        <w:trPr>
          <w:trHeight w:val="60"/>
        </w:trPr>
        <w:tc>
          <w:tcPr>
            <w:tcW w:w="3222" w:type="dxa"/>
          </w:tcPr>
          <w:p w14:paraId="05715C4B" w14:textId="61ECC492" w:rsidR="005443F1" w:rsidRPr="00E44B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44B23"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  <w:t>บริษัท วรปภา จำกัด</w:t>
            </w:r>
          </w:p>
        </w:tc>
        <w:tc>
          <w:tcPr>
            <w:tcW w:w="3060" w:type="dxa"/>
          </w:tcPr>
          <w:p w14:paraId="68EE4D0F" w14:textId="77777777" w:rsidR="005443F1" w:rsidRPr="00E44B23" w:rsidRDefault="005443F1" w:rsidP="007C5D77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</w:pPr>
            <w:r w:rsidRPr="00E44B23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190F31E9" w14:textId="77777777" w:rsidR="005443F1" w:rsidRPr="00E44B23" w:rsidRDefault="005443F1" w:rsidP="00A10E10">
            <w:pPr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76FA7BFA" w14:textId="77777777" w:rsidR="005443F1" w:rsidRPr="00E44B23" w:rsidRDefault="001D0E0A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288" w:type="dxa"/>
          </w:tcPr>
          <w:p w14:paraId="027318D7" w14:textId="77777777" w:rsidR="005443F1" w:rsidRPr="00E44B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" w:type="dxa"/>
          </w:tcPr>
          <w:p w14:paraId="148C9CB1" w14:textId="77777777" w:rsidR="005443F1" w:rsidRPr="00E44B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443F1" w:rsidRPr="00E44B23" w14:paraId="46D03726" w14:textId="77777777" w:rsidTr="007D001C">
        <w:tc>
          <w:tcPr>
            <w:tcW w:w="3222" w:type="dxa"/>
          </w:tcPr>
          <w:p w14:paraId="20E306ED" w14:textId="77777777" w:rsidR="005443F1" w:rsidRPr="00E44B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44B23"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E44B2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เอ็น ที เอนเนอจี ก๊าซ </w:t>
            </w:r>
            <w:r w:rsidRPr="00E44B23"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3060" w:type="dxa"/>
          </w:tcPr>
          <w:p w14:paraId="408D7B27" w14:textId="77777777" w:rsidR="005443F1" w:rsidRPr="00E44B23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ธุรกิจ</w:t>
            </w:r>
            <w:r w:rsidRPr="007C5D77">
              <w:rPr>
                <w:rFonts w:ascii="Angsana New" w:hAnsi="Angsana New"/>
                <w:sz w:val="28"/>
                <w:szCs w:val="28"/>
                <w:cs/>
              </w:rPr>
              <w:t>สถานี</w:t>
            </w:r>
            <w:r w:rsidRPr="00E44B23">
              <w:rPr>
                <w:rFonts w:ascii="Angsana New" w:eastAsia="MS Mincho" w:hAnsi="Angsana New"/>
                <w:sz w:val="28"/>
                <w:szCs w:val="28"/>
                <w:cs/>
                <w:lang w:val="en-GB"/>
              </w:rPr>
              <w:t>บริการก๊าซธรรมชาติ</w:t>
            </w:r>
          </w:p>
        </w:tc>
        <w:tc>
          <w:tcPr>
            <w:tcW w:w="1080" w:type="dxa"/>
          </w:tcPr>
          <w:p w14:paraId="0EBA64D5" w14:textId="77777777" w:rsidR="005443F1" w:rsidRPr="00E44B23" w:rsidRDefault="005443F1" w:rsidP="00A10E10">
            <w:pPr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1FBAF4CE" w14:textId="77777777" w:rsidR="005443F1" w:rsidRPr="00E44B23" w:rsidRDefault="001D0E0A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288" w:type="dxa"/>
          </w:tcPr>
          <w:p w14:paraId="624E49DE" w14:textId="77777777" w:rsidR="005443F1" w:rsidRPr="00E44B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" w:type="dxa"/>
          </w:tcPr>
          <w:p w14:paraId="7074AAFA" w14:textId="77777777" w:rsidR="005443F1" w:rsidRPr="00E44B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443F1" w:rsidRPr="00E44B23" w14:paraId="053F5222" w14:textId="77777777" w:rsidTr="007D001C">
        <w:tc>
          <w:tcPr>
            <w:tcW w:w="3222" w:type="dxa"/>
          </w:tcPr>
          <w:p w14:paraId="3CE0903C" w14:textId="77777777" w:rsidR="005443F1" w:rsidRPr="00E44B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44B23"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E44B2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เอ็มมี่ เอ็นจีวี </w:t>
            </w:r>
            <w:r w:rsidRPr="00E44B23"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3060" w:type="dxa"/>
          </w:tcPr>
          <w:p w14:paraId="0E0A2910" w14:textId="77777777" w:rsidR="005443F1" w:rsidRPr="00E44B23" w:rsidRDefault="005443F1" w:rsidP="0013022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4B23">
              <w:rPr>
                <w:rFonts w:ascii="Angsana New" w:hAnsi="Angsana New"/>
                <w:sz w:val="28"/>
                <w:szCs w:val="28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6D6076E" w14:textId="77777777" w:rsidR="005443F1" w:rsidRPr="00E44B23" w:rsidRDefault="005443F1" w:rsidP="00A10E10">
            <w:pPr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4BE7DEC7" w14:textId="77777777" w:rsidR="005443F1" w:rsidRPr="00E44B23" w:rsidRDefault="001D0E0A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288" w:type="dxa"/>
          </w:tcPr>
          <w:p w14:paraId="195A4DA4" w14:textId="77777777" w:rsidR="005443F1" w:rsidRPr="00E44B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" w:type="dxa"/>
          </w:tcPr>
          <w:p w14:paraId="38613BC9" w14:textId="77777777" w:rsidR="005443F1" w:rsidRPr="00E44B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443F1" w:rsidRPr="00E44B23" w14:paraId="7B6EB2C0" w14:textId="77777777" w:rsidTr="007D001C">
        <w:tc>
          <w:tcPr>
            <w:tcW w:w="3222" w:type="dxa"/>
          </w:tcPr>
          <w:p w14:paraId="693E9A19" w14:textId="77777777" w:rsidR="005443F1" w:rsidRPr="00E44B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44B23"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E44B23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น้ำพอง</w:t>
            </w:r>
            <w:r w:rsidRPr="00E44B23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E44B23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เอ็นจีวี </w:t>
            </w:r>
            <w:r w:rsidRPr="00E44B2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2558</w:t>
            </w:r>
            <w:r w:rsidRPr="00E44B23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E44B23"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  <w:t>จำกัด</w:t>
            </w:r>
          </w:p>
        </w:tc>
        <w:tc>
          <w:tcPr>
            <w:tcW w:w="3060" w:type="dxa"/>
          </w:tcPr>
          <w:p w14:paraId="21AA9051" w14:textId="77777777" w:rsidR="005443F1" w:rsidRPr="00E44B23" w:rsidRDefault="005443F1" w:rsidP="001709B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4B23">
              <w:rPr>
                <w:rFonts w:ascii="Angsana New" w:hAnsi="Angsana New"/>
                <w:sz w:val="28"/>
                <w:szCs w:val="28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276F4819" w14:textId="77777777" w:rsidR="005443F1" w:rsidRPr="00E44B23" w:rsidRDefault="005443F1" w:rsidP="00A10E10">
            <w:pPr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732DA44C" w14:textId="77777777" w:rsidR="005443F1" w:rsidRPr="00E44B23" w:rsidRDefault="001D0E0A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288" w:type="dxa"/>
          </w:tcPr>
          <w:p w14:paraId="3904E0CF" w14:textId="77777777" w:rsidR="005443F1" w:rsidRPr="00E44B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" w:type="dxa"/>
          </w:tcPr>
          <w:p w14:paraId="0B313FF1" w14:textId="77777777" w:rsidR="005443F1" w:rsidRPr="00E44B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4B2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184C78FA" w14:textId="77777777" w:rsidR="00130229" w:rsidRPr="009C594E" w:rsidRDefault="00130229" w:rsidP="009C59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576"/>
        <w:jc w:val="thaiDistribute"/>
        <w:rPr>
          <w:rFonts w:ascii="Angsana New" w:hAnsi="Angsana New"/>
          <w:sz w:val="28"/>
          <w:szCs w:val="28"/>
          <w:cs/>
        </w:rPr>
      </w:pPr>
    </w:p>
    <w:p w14:paraId="48C9DE2B" w14:textId="252F2B8F" w:rsidR="00CD31F8" w:rsidRPr="00873C71" w:rsidRDefault="000779C5" w:rsidP="00EF4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873C71">
        <w:rPr>
          <w:rFonts w:ascii="Angsana New" w:hAnsi="Angsana New" w:hint="cs"/>
          <w:spacing w:val="2"/>
          <w:sz w:val="30"/>
          <w:szCs w:val="30"/>
          <w:cs/>
        </w:rPr>
        <w:t xml:space="preserve">บริษัทมีการร่วมการงานประเภทการดำเนินงานร่วมกัน </w:t>
      </w:r>
      <w:r w:rsidRPr="00873C71">
        <w:rPr>
          <w:rFonts w:ascii="Angsana New" w:hAnsi="Angsana New"/>
          <w:spacing w:val="2"/>
          <w:sz w:val="30"/>
          <w:szCs w:val="30"/>
        </w:rPr>
        <w:t>(Joint</w:t>
      </w:r>
      <w:r w:rsidRPr="00873C7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73C71">
        <w:rPr>
          <w:rFonts w:ascii="Angsana New" w:hAnsi="Angsana New"/>
          <w:spacing w:val="2"/>
          <w:sz w:val="30"/>
          <w:szCs w:val="30"/>
        </w:rPr>
        <w:t>operation)</w:t>
      </w:r>
      <w:r w:rsidR="00F83350" w:rsidRPr="00873C7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73C71">
        <w:rPr>
          <w:rFonts w:ascii="Angsana New" w:hAnsi="Angsana New" w:hint="cs"/>
          <w:spacing w:val="2"/>
          <w:sz w:val="30"/>
          <w:szCs w:val="30"/>
          <w:cs/>
        </w:rPr>
        <w:t>ระหว่างบริษัทและผู้ร่วมดำเนินงานอื่น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945FFE">
        <w:rPr>
          <w:rFonts w:ascii="Angsana New" w:hAnsi="Angsana New"/>
          <w:spacing w:val="-4"/>
          <w:sz w:val="30"/>
          <w:szCs w:val="30"/>
        </w:rPr>
        <w:t>(</w:t>
      </w:r>
      <w:r w:rsidR="00945FFE">
        <w:rPr>
          <w:rFonts w:ascii="Angsana New" w:hAnsi="Angsana New" w:hint="cs"/>
          <w:spacing w:val="-4"/>
          <w:sz w:val="30"/>
          <w:szCs w:val="30"/>
          <w:cs/>
        </w:rPr>
        <w:t xml:space="preserve">หมายเหตุข้อ </w:t>
      </w:r>
      <w:r w:rsidR="005C03DF">
        <w:rPr>
          <w:rFonts w:ascii="Angsana New" w:hAnsi="Angsana New"/>
          <w:spacing w:val="-4"/>
          <w:sz w:val="30"/>
          <w:szCs w:val="30"/>
        </w:rPr>
        <w:t>1</w:t>
      </w:r>
      <w:r w:rsidR="00E8399C">
        <w:rPr>
          <w:rFonts w:ascii="Angsana New" w:hAnsi="Angsana New"/>
          <w:spacing w:val="-4"/>
          <w:sz w:val="30"/>
          <w:szCs w:val="30"/>
        </w:rPr>
        <w:t>2</w:t>
      </w:r>
      <w:r w:rsidRPr="002269C3">
        <w:rPr>
          <w:rFonts w:ascii="Angsana New" w:hAnsi="Angsana New"/>
          <w:spacing w:val="-4"/>
          <w:sz w:val="30"/>
          <w:szCs w:val="30"/>
        </w:rPr>
        <w:t>)</w:t>
      </w:r>
      <w:r w:rsidR="00F83350" w:rsidRPr="002269C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269C3">
        <w:rPr>
          <w:rFonts w:ascii="Angsana New" w:hAnsi="Angsana New" w:hint="cs"/>
          <w:spacing w:val="-4"/>
          <w:sz w:val="30"/>
          <w:szCs w:val="30"/>
          <w:cs/>
        </w:rPr>
        <w:t>บริษัทรับรู้ส่วน</w:t>
      </w:r>
      <w:r w:rsidR="00D05366" w:rsidRPr="002269C3">
        <w:rPr>
          <w:rFonts w:ascii="Angsana New" w:hAnsi="Angsana New" w:hint="cs"/>
          <w:spacing w:val="-4"/>
          <w:sz w:val="30"/>
          <w:szCs w:val="30"/>
          <w:cs/>
        </w:rPr>
        <w:t>ได้เสีย</w:t>
      </w:r>
      <w:r w:rsidRPr="002269C3">
        <w:rPr>
          <w:rFonts w:ascii="Angsana New" w:hAnsi="Angsana New" w:hint="cs"/>
          <w:spacing w:val="-4"/>
          <w:sz w:val="30"/>
          <w:szCs w:val="30"/>
          <w:cs/>
        </w:rPr>
        <w:t>ในสินทรัพย์ หนี้สิน รายได้และค่าใช้จ่าย แต่ละรายการ</w:t>
      </w:r>
      <w:r w:rsidRPr="00637F50">
        <w:rPr>
          <w:rFonts w:ascii="Angsana New" w:hAnsi="Angsana New" w:hint="cs"/>
          <w:spacing w:val="6"/>
          <w:sz w:val="30"/>
          <w:szCs w:val="30"/>
          <w:cs/>
        </w:rPr>
        <w:t>ของการดำเนินงานร่วมกันตามส่วนของตนใน</w:t>
      </w:r>
      <w:r w:rsidR="00D05366" w:rsidRPr="00637F50">
        <w:rPr>
          <w:rFonts w:ascii="Angsana New" w:hAnsi="Angsana New" w:hint="cs"/>
          <w:spacing w:val="6"/>
          <w:sz w:val="30"/>
          <w:szCs w:val="30"/>
          <w:cs/>
        </w:rPr>
        <w:t>งบการเงินรวมและ</w:t>
      </w:r>
      <w:r w:rsidRPr="00637F50">
        <w:rPr>
          <w:rFonts w:ascii="Angsana New" w:hAnsi="Angsana New" w:hint="cs"/>
          <w:spacing w:val="6"/>
          <w:sz w:val="30"/>
          <w:szCs w:val="30"/>
          <w:cs/>
        </w:rPr>
        <w:t>งบ</w:t>
      </w:r>
      <w:r w:rsidR="00C41AEE" w:rsidRPr="00637F50">
        <w:rPr>
          <w:rFonts w:ascii="Angsana New" w:hAnsi="Angsana New" w:hint="cs"/>
          <w:spacing w:val="6"/>
          <w:sz w:val="30"/>
          <w:szCs w:val="30"/>
          <w:cs/>
        </w:rPr>
        <w:t>การ</w:t>
      </w:r>
      <w:r w:rsidR="00D05366" w:rsidRPr="00637F50">
        <w:rPr>
          <w:rFonts w:ascii="Angsana New" w:hAnsi="Angsana New" w:hint="cs"/>
          <w:spacing w:val="6"/>
          <w:sz w:val="30"/>
          <w:szCs w:val="30"/>
          <w:cs/>
        </w:rPr>
        <w:t>เงิน</w:t>
      </w:r>
      <w:r w:rsidR="00A56109" w:rsidRPr="00637F50">
        <w:rPr>
          <w:rFonts w:ascii="Angsana New" w:hAnsi="Angsana New" w:hint="cs"/>
          <w:spacing w:val="6"/>
          <w:sz w:val="30"/>
          <w:szCs w:val="30"/>
          <w:cs/>
        </w:rPr>
        <w:t xml:space="preserve">เฉพาะกิจการ </w:t>
      </w:r>
      <w:r w:rsidRPr="00637F50">
        <w:rPr>
          <w:rFonts w:ascii="Angsana New" w:hAnsi="Angsana New" w:hint="cs"/>
          <w:spacing w:val="6"/>
          <w:sz w:val="30"/>
          <w:szCs w:val="30"/>
          <w:cs/>
        </w:rPr>
        <w:t>โดยมีรายละเอียด</w:t>
      </w:r>
      <w:r w:rsidR="002C4361" w:rsidRPr="00637F5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2C4361">
        <w:rPr>
          <w:rFonts w:ascii="Angsana New" w:hAnsi="Angsana New" w:hint="cs"/>
          <w:spacing w:val="6"/>
          <w:sz w:val="30"/>
          <w:szCs w:val="30"/>
          <w:cs/>
        </w:rPr>
        <w:t xml:space="preserve">ณ </w:t>
      </w:r>
      <w:r w:rsidR="002C4361">
        <w:rPr>
          <w:rFonts w:ascii="Angsana New" w:hAnsi="Angsana New"/>
          <w:spacing w:val="6"/>
          <w:sz w:val="30"/>
          <w:szCs w:val="30"/>
        </w:rPr>
        <w:t>31</w:t>
      </w:r>
      <w:r w:rsidR="001D111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2C4361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>ดังนี้</w:t>
      </w:r>
    </w:p>
    <w:p w14:paraId="035CFF2D" w14:textId="77777777" w:rsidR="000779C5" w:rsidRPr="009C594E" w:rsidRDefault="000779C5" w:rsidP="000779C5">
      <w:pPr>
        <w:ind w:left="630" w:right="-297"/>
        <w:jc w:val="both"/>
        <w:rPr>
          <w:rFonts w:ascii="Angsana New" w:hAnsi="Angsana New"/>
          <w:sz w:val="28"/>
          <w:szCs w:val="28"/>
          <w:cs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70"/>
        <w:gridCol w:w="720"/>
      </w:tblGrid>
      <w:tr w:rsidR="000779C5" w:rsidRPr="009C594E" w14:paraId="74D7B6AA" w14:textId="77777777" w:rsidTr="007D001C">
        <w:tc>
          <w:tcPr>
            <w:tcW w:w="3222" w:type="dxa"/>
          </w:tcPr>
          <w:p w14:paraId="21B615E0" w14:textId="77777777" w:rsidR="000779C5" w:rsidRPr="009C594E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6171F283" w14:textId="77777777" w:rsidR="000779C5" w:rsidRPr="009C594E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B717802" w14:textId="77777777" w:rsidR="00D17C76" w:rsidRPr="009C594E" w:rsidRDefault="00D17C76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B15DE8F" w14:textId="77777777" w:rsidR="000779C5" w:rsidRPr="009C594E" w:rsidRDefault="000779C5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59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1107FB47" w14:textId="77777777" w:rsidR="00D17C76" w:rsidRPr="009C594E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594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ส่วนได้เสียในการ</w:t>
            </w:r>
          </w:p>
          <w:p w14:paraId="7A3F98D9" w14:textId="77777777" w:rsidR="000779C5" w:rsidRPr="009C594E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594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ดำเนินงานร่วมกัน</w:t>
            </w:r>
          </w:p>
        </w:tc>
      </w:tr>
      <w:tr w:rsidR="000779C5" w:rsidRPr="009C594E" w14:paraId="516C6F4D" w14:textId="77777777" w:rsidTr="007D001C">
        <w:tc>
          <w:tcPr>
            <w:tcW w:w="3222" w:type="dxa"/>
          </w:tcPr>
          <w:p w14:paraId="12877F16" w14:textId="77777777" w:rsidR="000779C5" w:rsidRPr="009C594E" w:rsidRDefault="000779C5" w:rsidP="00861B2F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</w:pPr>
            <w:r w:rsidRPr="009C59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7323350C" w14:textId="77777777" w:rsidR="000779C5" w:rsidRPr="009C594E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59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28B70732" w14:textId="77777777" w:rsidR="000779C5" w:rsidRPr="009C594E" w:rsidRDefault="000779C5" w:rsidP="007D00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59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109BCA21" w14:textId="2B44D3D9" w:rsidR="000779C5" w:rsidRPr="009C594E" w:rsidRDefault="008620B8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594E">
              <w:rPr>
                <w:rFonts w:ascii="Angsana New" w:hAnsi="Angsana New"/>
                <w:sz w:val="28"/>
                <w:szCs w:val="28"/>
              </w:rPr>
              <w:t>256</w:t>
            </w:r>
            <w:r w:rsidR="00E8399C" w:rsidRPr="009C594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3A619F9" w14:textId="77777777" w:rsidR="000779C5" w:rsidRPr="009C594E" w:rsidRDefault="000779C5" w:rsidP="000779C5">
            <w:pPr>
              <w:tabs>
                <w:tab w:val="clear" w:pos="454"/>
                <w:tab w:val="decimal" w:pos="432"/>
              </w:tabs>
              <w:spacing w:line="240" w:lineRule="auto"/>
              <w:ind w:left="-108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563F31F5" w14:textId="69782AE8" w:rsidR="000779C5" w:rsidRPr="009C594E" w:rsidRDefault="008620B8" w:rsidP="002C4580">
            <w:pPr>
              <w:tabs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594E">
              <w:rPr>
                <w:rFonts w:ascii="Angsana New" w:hAnsi="Angsana New"/>
                <w:sz w:val="28"/>
                <w:szCs w:val="28"/>
              </w:rPr>
              <w:t>256</w:t>
            </w:r>
            <w:r w:rsidR="00E8399C" w:rsidRPr="009C594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779C5" w:rsidRPr="009C594E" w14:paraId="597C5B2C" w14:textId="77777777" w:rsidTr="007D001C">
        <w:tc>
          <w:tcPr>
            <w:tcW w:w="3222" w:type="dxa"/>
          </w:tcPr>
          <w:p w14:paraId="47F6BB02" w14:textId="77777777" w:rsidR="000779C5" w:rsidRPr="009C594E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5F7113FE" w14:textId="77777777" w:rsidR="000779C5" w:rsidRPr="009C594E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18D011" w14:textId="77777777" w:rsidR="000779C5" w:rsidRPr="009C594E" w:rsidRDefault="000779C5" w:rsidP="000779C5">
            <w:pPr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</w:tcPr>
          <w:p w14:paraId="22F2D905" w14:textId="77777777" w:rsidR="000779C5" w:rsidRPr="009C594E" w:rsidRDefault="000779C5" w:rsidP="000779C5">
            <w:pPr>
              <w:ind w:left="-108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59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C86379" w:rsidRPr="009C594E" w14:paraId="17653900" w14:textId="77777777" w:rsidTr="007D001C">
        <w:tc>
          <w:tcPr>
            <w:tcW w:w="3222" w:type="dxa"/>
          </w:tcPr>
          <w:p w14:paraId="12C29655" w14:textId="77777777" w:rsidR="00CD31F8" w:rsidRPr="009C594E" w:rsidRDefault="00CD31F8" w:rsidP="00341167">
            <w:pPr>
              <w:tabs>
                <w:tab w:val="left" w:pos="360"/>
                <w:tab w:val="left" w:pos="1440"/>
              </w:tabs>
              <w:ind w:left="144" w:right="-16" w:hanging="144"/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</w:pPr>
            <w:r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>กิจการร่วมค้า</w:t>
            </w:r>
            <w:r w:rsidR="00341167"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 xml:space="preserve">กลุ่มร่วมทำงาน  </w:t>
            </w:r>
            <w:r w:rsidR="00341167" w:rsidRPr="009C594E"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  <w:br/>
            </w:r>
            <w:r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>บริษัท สแกน อินเตอร์ จำกัด</w:t>
            </w:r>
            <w:r w:rsidR="00341167"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 xml:space="preserve"> (มหาชน)</w:t>
            </w:r>
            <w:r w:rsidR="001D1116" w:rsidRPr="009C594E">
              <w:rPr>
                <w:rFonts w:ascii="Angsana New" w:eastAsia="MS Mincho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341167"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>และ</w:t>
            </w:r>
            <w:r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 xml:space="preserve">บริษัท ช ทวี จำกัด </w:t>
            </w:r>
            <w:r w:rsidR="00341167"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 xml:space="preserve">(มหาชน) </w:t>
            </w:r>
            <w:r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>(ซึ่งต่อไปนี้ เรียกว่า</w:t>
            </w:r>
            <w:r w:rsidR="00341167"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9C594E">
              <w:rPr>
                <w:rFonts w:ascii="Angsana New" w:eastAsia="MS Mincho" w:hAnsi="Angsana New"/>
                <w:spacing w:val="-4"/>
                <w:sz w:val="28"/>
                <w:szCs w:val="28"/>
              </w:rPr>
              <w:t>“</w:t>
            </w:r>
            <w:r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>กิจการร่วมค้า</w:t>
            </w:r>
            <w:r w:rsidR="00784E4F"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>กลุ่มร่วมทำงาน</w:t>
            </w:r>
            <w:r w:rsidR="001664C4" w:rsidRPr="009C594E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1664C4" w:rsidRPr="009C594E">
              <w:rPr>
                <w:rFonts w:ascii="Angsana New" w:eastAsia="MS Mincho" w:hAnsi="Angsana New"/>
                <w:spacing w:val="-4"/>
                <w:sz w:val="28"/>
                <w:szCs w:val="28"/>
              </w:rPr>
              <w:t>SCN-CHO</w:t>
            </w:r>
            <w:r w:rsidRPr="009C594E">
              <w:rPr>
                <w:rFonts w:ascii="Angsana New" w:eastAsia="MS Mincho" w:hAnsi="Angsana New"/>
                <w:spacing w:val="-4"/>
                <w:sz w:val="28"/>
                <w:szCs w:val="28"/>
              </w:rPr>
              <w:t>”)</w:t>
            </w:r>
          </w:p>
        </w:tc>
        <w:tc>
          <w:tcPr>
            <w:tcW w:w="3060" w:type="dxa"/>
          </w:tcPr>
          <w:p w14:paraId="4E0DEB35" w14:textId="77777777" w:rsidR="00C86379" w:rsidRPr="009C594E" w:rsidRDefault="00CD31F8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594E">
              <w:rPr>
                <w:rFonts w:ascii="Angsana New" w:hAnsi="Angsana New" w:hint="cs"/>
                <w:sz w:val="28"/>
                <w:szCs w:val="28"/>
                <w:cs/>
              </w:rPr>
              <w:t xml:space="preserve">ธุรกิจขายรถโดยสารปรับอากาศใช้เชื้อเพลิงก๊าซธรรมชาติ </w:t>
            </w:r>
            <w:r w:rsidRPr="009C594E">
              <w:rPr>
                <w:rFonts w:ascii="Angsana New" w:hAnsi="Angsana New"/>
                <w:sz w:val="28"/>
                <w:szCs w:val="28"/>
              </w:rPr>
              <w:t>(NGV)</w:t>
            </w:r>
            <w:r w:rsidR="00F83350" w:rsidRPr="009C594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C594E">
              <w:rPr>
                <w:rFonts w:ascii="Angsana New" w:hAnsi="Angsana New" w:hint="cs"/>
                <w:sz w:val="28"/>
                <w:szCs w:val="28"/>
                <w:cs/>
              </w:rPr>
              <w:t xml:space="preserve">พร้อมซ่อมแซมและบำรุงรักษารถโดยสาร จำนวน </w:t>
            </w:r>
            <w:r w:rsidR="008620B8" w:rsidRPr="009C594E">
              <w:rPr>
                <w:rFonts w:ascii="Angsana New" w:hAnsi="Angsana New"/>
                <w:sz w:val="28"/>
                <w:szCs w:val="28"/>
              </w:rPr>
              <w:t>489</w:t>
            </w:r>
            <w:r w:rsidR="00F83350" w:rsidRPr="009C594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C594E">
              <w:rPr>
                <w:rFonts w:ascii="Angsana New" w:hAnsi="Angsana New" w:hint="cs"/>
                <w:sz w:val="28"/>
                <w:szCs w:val="28"/>
                <w:cs/>
              </w:rPr>
              <w:t>คัน</w:t>
            </w:r>
          </w:p>
        </w:tc>
        <w:tc>
          <w:tcPr>
            <w:tcW w:w="1080" w:type="dxa"/>
          </w:tcPr>
          <w:p w14:paraId="0705302A" w14:textId="77777777" w:rsidR="00C86379" w:rsidRPr="009C594E" w:rsidRDefault="00CD31F8" w:rsidP="0037441E">
            <w:pPr>
              <w:ind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594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6D1581EA" w14:textId="77777777" w:rsidR="00C86379" w:rsidRPr="009C594E" w:rsidRDefault="001D0E0A" w:rsidP="0037441E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594E">
              <w:rPr>
                <w:rFonts w:ascii="Angsana New" w:hAnsi="Angsana New"/>
                <w:sz w:val="28"/>
                <w:szCs w:val="28"/>
              </w:rPr>
              <w:t>50.00</w:t>
            </w:r>
          </w:p>
        </w:tc>
        <w:tc>
          <w:tcPr>
            <w:tcW w:w="270" w:type="dxa"/>
          </w:tcPr>
          <w:p w14:paraId="6D25D2DC" w14:textId="77777777" w:rsidR="00C86379" w:rsidRPr="009C594E" w:rsidRDefault="00C86379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5F172EA4" w14:textId="77777777" w:rsidR="00C86379" w:rsidRPr="009C594E" w:rsidRDefault="008620B8" w:rsidP="0037441E">
            <w:pPr>
              <w:ind w:left="-108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594E">
              <w:rPr>
                <w:rFonts w:ascii="Angsana New" w:hAnsi="Angsana New"/>
                <w:sz w:val="28"/>
                <w:szCs w:val="28"/>
              </w:rPr>
              <w:t>50</w:t>
            </w:r>
            <w:r w:rsidR="00CD31F8" w:rsidRPr="009C594E">
              <w:rPr>
                <w:rFonts w:ascii="Angsana New" w:hAnsi="Angsana New"/>
                <w:sz w:val="28"/>
                <w:szCs w:val="28"/>
              </w:rPr>
              <w:t>.</w:t>
            </w:r>
            <w:r w:rsidRPr="009C594E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14:paraId="21486C4D" w14:textId="576C49A0" w:rsidR="009C594E" w:rsidRDefault="009C5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39DDBF16" w14:textId="77777777" w:rsidR="00661CC0" w:rsidRPr="00BA3B87" w:rsidRDefault="002D761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AF89054" w14:textId="77777777" w:rsidR="00661CC0" w:rsidRPr="009541DD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CC5981D" w14:textId="77777777" w:rsidR="002D7611" w:rsidRPr="001928D0" w:rsidRDefault="002D7611" w:rsidP="00F62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928D0">
        <w:rPr>
          <w:rFonts w:ascii="Angsana New" w:hAnsi="Angsana New"/>
          <w:i/>
          <w:iCs/>
          <w:sz w:val="30"/>
          <w:szCs w:val="30"/>
          <w:cs/>
        </w:rPr>
        <w:t>(ก)</w:t>
      </w:r>
      <w:r w:rsidRPr="001928D0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3699A2E" w14:textId="77777777" w:rsidR="002D7611" w:rsidRPr="009541DD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54CA41D" w14:textId="4C4F762F" w:rsidR="000F017F" w:rsidRPr="00FC0963" w:rsidRDefault="000F017F" w:rsidP="000F0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C0963">
        <w:rPr>
          <w:rFonts w:ascii="Angsana New" w:hAnsi="Angsana New"/>
          <w:sz w:val="30"/>
          <w:szCs w:val="30"/>
          <w:cs/>
        </w:rPr>
        <w:t>งบการเงิน</w:t>
      </w:r>
      <w:r w:rsidRPr="00FC0963">
        <w:rPr>
          <w:rFonts w:ascii="Angsana New" w:hAnsi="Angsana New" w:hint="cs"/>
          <w:sz w:val="30"/>
          <w:szCs w:val="30"/>
          <w:cs/>
        </w:rPr>
        <w:t>นี้</w:t>
      </w:r>
      <w:r w:rsidRPr="00FC0963">
        <w:rPr>
          <w:rFonts w:ascii="Angsana New" w:hAnsi="Angsana New"/>
          <w:sz w:val="30"/>
          <w:szCs w:val="30"/>
          <w:cs/>
        </w:rPr>
        <w:t>จัดทำขึ้นตาม</w:t>
      </w:r>
      <w:r w:rsidRPr="00FC096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FC096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FC0963">
        <w:rPr>
          <w:rFonts w:ascii="Angsana New" w:hAnsi="Angsana New" w:hint="cs"/>
          <w:sz w:val="30"/>
          <w:szCs w:val="30"/>
          <w:cs/>
        </w:rPr>
        <w:t xml:space="preserve">ฯ กฎระเบียบและประกาศคณะกรรมการกำกับหลักทรัพย์และตลาดหลักทรัพย์ที่เกี่ยวข้อง  </w:t>
      </w:r>
    </w:p>
    <w:p w14:paraId="2840B85D" w14:textId="77777777" w:rsidR="003D626F" w:rsidRPr="009541DD" w:rsidRDefault="003D626F" w:rsidP="00F7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rFonts w:ascii="Angsana New" w:hAnsi="Angsana New"/>
          <w:sz w:val="24"/>
          <w:szCs w:val="24"/>
        </w:rPr>
      </w:pPr>
    </w:p>
    <w:p w14:paraId="6D9551D4" w14:textId="546B5509" w:rsidR="00D64154" w:rsidRPr="00D67314" w:rsidRDefault="000F017F" w:rsidP="00D67314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FC0963">
        <w:rPr>
          <w:rFonts w:ascii="Angsana New" w:hAnsi="Angsana New" w:hint="cs"/>
          <w:sz w:val="30"/>
          <w:szCs w:val="30"/>
          <w:cs/>
          <w:lang w:bidi="th-TH"/>
        </w:rPr>
        <w:lastRenderedPageBreak/>
        <w:t>มาตรฐานการรายงานทางการเงินหลายฉบับ</w:t>
      </w:r>
      <w:r w:rsidR="00904B79">
        <w:rPr>
          <w:rFonts w:ascii="Angsana New" w:hAnsi="Angsana New" w:hint="cs"/>
          <w:sz w:val="30"/>
          <w:szCs w:val="30"/>
          <w:cs/>
          <w:lang w:bidi="th-TH"/>
        </w:rPr>
        <w:t>ได้มีการออกและปรับปรุงใหม่</w:t>
      </w:r>
      <w:r w:rsidRPr="00FC0963">
        <w:rPr>
          <w:rFonts w:ascii="Angsana New" w:hAnsi="Angsana New"/>
          <w:sz w:val="30"/>
          <w:szCs w:val="30"/>
        </w:rPr>
        <w:t xml:space="preserve"> </w:t>
      </w:r>
      <w:r w:rsidRPr="00FC0963">
        <w:rPr>
          <w:rFonts w:ascii="Angsana New" w:hAnsi="Angsana New" w:hint="cs"/>
          <w:sz w:val="30"/>
          <w:szCs w:val="30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FC0963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="001D111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C0963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Pr="00FC0963">
        <w:rPr>
          <w:rFonts w:ascii="Angsana New" w:hAnsi="Angsana New" w:hint="cs"/>
          <w:sz w:val="30"/>
          <w:szCs w:val="30"/>
        </w:rPr>
        <w:t>25</w:t>
      </w:r>
      <w:r w:rsidRPr="00FC0963">
        <w:rPr>
          <w:rFonts w:ascii="Angsana New" w:hAnsi="Angsana New"/>
          <w:sz w:val="30"/>
          <w:szCs w:val="30"/>
        </w:rPr>
        <w:t>6</w:t>
      </w:r>
      <w:r w:rsidR="00E45E96">
        <w:rPr>
          <w:rFonts w:ascii="Angsana New" w:hAnsi="Angsana New"/>
          <w:sz w:val="30"/>
          <w:szCs w:val="30"/>
        </w:rPr>
        <w:t>2</w:t>
      </w:r>
      <w:r w:rsidRPr="00FC0963">
        <w:rPr>
          <w:rFonts w:ascii="Angsana New" w:hAnsi="Angsana New" w:hint="cs"/>
          <w:sz w:val="30"/>
          <w:szCs w:val="30"/>
          <w:cs/>
          <w:lang w:bidi="th-TH"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364810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="00021CB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>ซึ่งไม่มีผลกระทบอย่างมีสาระสำคัญต่องบการเงินของ</w:t>
      </w:r>
      <w:r w:rsidR="00D64154" w:rsidRPr="00FC0963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="00D64154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 xml:space="preserve"> ทั้งนี้</w:t>
      </w:r>
      <w:r w:rsidR="00801DFF">
        <w:rPr>
          <w:rFonts w:ascii="Angsana New" w:hAnsi="Angsana New"/>
          <w:sz w:val="30"/>
          <w:szCs w:val="30"/>
          <w:lang w:bidi="th-TH"/>
        </w:rPr>
        <w:t xml:space="preserve"> </w:t>
      </w:r>
      <w:r w:rsidR="00D64154" w:rsidRPr="00FC0963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="00D64154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 xml:space="preserve">ได้ปฏิบัติตามมาตรฐานการรายงานทางการเงิน ฉบับที่ </w:t>
      </w:r>
      <w:r w:rsidR="00D64154" w:rsidRPr="00D64154">
        <w:rPr>
          <w:rFonts w:ascii="Angsana New" w:hAnsi="Angsana New"/>
          <w:sz w:val="30"/>
          <w:szCs w:val="30"/>
          <w:lang w:bidi="th-TH"/>
        </w:rPr>
        <w:t xml:space="preserve">15 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 xml:space="preserve">เรื่อง </w:t>
      </w:r>
      <w:r w:rsidR="00D64154" w:rsidRPr="00021CB6">
        <w:rPr>
          <w:rFonts w:ascii="Angsana New" w:hAnsi="Angsana New"/>
          <w:i/>
          <w:iCs/>
          <w:sz w:val="30"/>
          <w:szCs w:val="30"/>
          <w:cs/>
          <w:lang w:bidi="th-TH"/>
        </w:rPr>
        <w:t>รายได้จากสัญญาที่ทำกับลูกค้า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 xml:space="preserve"> (“</w:t>
      </w:r>
      <w:r w:rsidR="00D64154" w:rsidRPr="00D64154">
        <w:rPr>
          <w:rFonts w:ascii="Angsana New" w:hAnsi="Angsana New"/>
          <w:sz w:val="30"/>
          <w:szCs w:val="30"/>
          <w:lang w:bidi="th-TH"/>
        </w:rPr>
        <w:t xml:space="preserve">TFRS 15”) 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 xml:space="preserve">เป็นครั้งแรกแทนมาตรฐานการบัญชี ฉบับที่ </w:t>
      </w:r>
      <w:r w:rsidR="00D64154" w:rsidRPr="00D64154">
        <w:rPr>
          <w:rFonts w:ascii="Angsana New" w:hAnsi="Angsana New"/>
          <w:sz w:val="30"/>
          <w:szCs w:val="30"/>
          <w:lang w:bidi="th-TH"/>
        </w:rPr>
        <w:t xml:space="preserve">18 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 xml:space="preserve">เรื่อง </w:t>
      </w:r>
      <w:r w:rsidR="00D64154" w:rsidRPr="00021CB6">
        <w:rPr>
          <w:rFonts w:ascii="Angsana New" w:hAnsi="Angsana New"/>
          <w:i/>
          <w:iCs/>
          <w:sz w:val="30"/>
          <w:szCs w:val="30"/>
          <w:cs/>
          <w:lang w:bidi="th-TH"/>
        </w:rPr>
        <w:t>รายได้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 xml:space="preserve"> (“</w:t>
      </w:r>
      <w:r w:rsidR="00D64154" w:rsidRPr="00D64154">
        <w:rPr>
          <w:rFonts w:ascii="Angsana New" w:hAnsi="Angsana New"/>
          <w:sz w:val="30"/>
          <w:szCs w:val="30"/>
          <w:lang w:bidi="th-TH"/>
        </w:rPr>
        <w:t xml:space="preserve">TAS 18”) 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 xml:space="preserve">มาตรฐานการบัญชี ฉบับที่ </w:t>
      </w:r>
      <w:r w:rsidR="00D64154" w:rsidRPr="00D64154">
        <w:rPr>
          <w:rFonts w:ascii="Angsana New" w:hAnsi="Angsana New"/>
          <w:sz w:val="30"/>
          <w:szCs w:val="30"/>
          <w:lang w:bidi="th-TH"/>
        </w:rPr>
        <w:t xml:space="preserve">11 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 xml:space="preserve">เรื่อง </w:t>
      </w:r>
      <w:r w:rsidR="00D64154" w:rsidRPr="00021CB6">
        <w:rPr>
          <w:rFonts w:ascii="Angsana New" w:hAnsi="Angsana New"/>
          <w:i/>
          <w:iCs/>
          <w:sz w:val="30"/>
          <w:szCs w:val="30"/>
          <w:cs/>
          <w:lang w:bidi="th-TH"/>
        </w:rPr>
        <w:t>สัญญาก่อสร้าง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 xml:space="preserve"> (“</w:t>
      </w:r>
      <w:r w:rsidR="00D64154" w:rsidRPr="00D64154">
        <w:rPr>
          <w:rFonts w:ascii="Angsana New" w:hAnsi="Angsana New"/>
          <w:sz w:val="30"/>
          <w:szCs w:val="30"/>
          <w:lang w:bidi="th-TH"/>
        </w:rPr>
        <w:t xml:space="preserve">TAS 11”) 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 xml:space="preserve">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 </w:t>
      </w:r>
      <w:r w:rsidR="00214380">
        <w:rPr>
          <w:rFonts w:ascii="Angsana New" w:hAnsi="Angsana New"/>
          <w:sz w:val="30"/>
          <w:szCs w:val="30"/>
          <w:lang w:val="en-US" w:bidi="th-TH"/>
        </w:rPr>
        <w:t>3</w:t>
      </w:r>
      <w:r w:rsidR="00D64154" w:rsidRPr="00D64154">
        <w:rPr>
          <w:rFonts w:ascii="Angsana New" w:hAnsi="Angsana New"/>
          <w:sz w:val="30"/>
          <w:szCs w:val="30"/>
          <w:lang w:bidi="th-TH"/>
        </w:rPr>
        <w:t xml:space="preserve"> (</w:t>
      </w:r>
      <w:r w:rsidR="00021CB6">
        <w:rPr>
          <w:rFonts w:ascii="Angsana New" w:hAnsi="Angsana New" w:hint="cs"/>
          <w:sz w:val="30"/>
          <w:szCs w:val="30"/>
          <w:cs/>
          <w:lang w:bidi="th-TH"/>
        </w:rPr>
        <w:t>ท</w:t>
      </w:r>
      <w:r w:rsidR="00D64154" w:rsidRPr="00D64154">
        <w:rPr>
          <w:rFonts w:ascii="Angsana New" w:hAnsi="Angsana New"/>
          <w:sz w:val="30"/>
          <w:szCs w:val="30"/>
          <w:cs/>
          <w:lang w:bidi="th-TH"/>
        </w:rPr>
        <w:t>)</w:t>
      </w:r>
    </w:p>
    <w:p w14:paraId="1755D4B3" w14:textId="77777777" w:rsidR="000F017F" w:rsidRPr="009541DD" w:rsidRDefault="000F017F" w:rsidP="00F7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rFonts w:ascii="Angsana New" w:hAnsi="Angsana New"/>
          <w:sz w:val="24"/>
          <w:szCs w:val="24"/>
        </w:rPr>
      </w:pPr>
    </w:p>
    <w:p w14:paraId="52CD858F" w14:textId="3C69151D" w:rsidR="008A713B" w:rsidRDefault="00F54DCD" w:rsidP="00062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="00AE6A29" w:rsidRPr="0030078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64810" w:rsidRPr="00300784">
        <w:rPr>
          <w:rFonts w:ascii="Angsana New" w:hAnsi="Angsana New" w:hint="cs"/>
          <w:sz w:val="30"/>
          <w:szCs w:val="30"/>
          <w:cs/>
        </w:rPr>
        <w:t>และบริษัท</w:t>
      </w:r>
      <w:r w:rsidR="00AE6A29" w:rsidRPr="00300784">
        <w:rPr>
          <w:rFonts w:ascii="Angsana New" w:hAnsi="Angsana New" w:hint="cs"/>
          <w:sz w:val="30"/>
          <w:szCs w:val="30"/>
          <w:cs/>
        </w:rPr>
        <w:t>ไม่ได้</w:t>
      </w:r>
      <w:r w:rsidR="00901FE7">
        <w:rPr>
          <w:rFonts w:ascii="Angsana New" w:hAnsi="Angsana New" w:hint="cs"/>
          <w:sz w:val="30"/>
          <w:szCs w:val="30"/>
          <w:cs/>
        </w:rPr>
        <w:t>นำ</w:t>
      </w:r>
      <w:r w:rsidR="00AE6A29" w:rsidRPr="0030078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="00D071B3">
        <w:rPr>
          <w:rFonts w:ascii="Angsana New" w:hAnsi="Angsana New" w:hint="cs"/>
          <w:sz w:val="30"/>
          <w:szCs w:val="30"/>
          <w:cs/>
        </w:rPr>
        <w:t>ที่ออกและปรับปรุงใหม่ ซึ่งยังไม่มีผลบังคับใช้ในงวดปัจจุบันมาถือปฏิบัติ</w:t>
      </w:r>
      <w:r w:rsidR="00AE6A29" w:rsidRPr="00300784">
        <w:rPr>
          <w:rFonts w:ascii="Angsana New" w:hAnsi="Angsana New" w:hint="cs"/>
          <w:sz w:val="30"/>
          <w:szCs w:val="30"/>
          <w:cs/>
        </w:rPr>
        <w:t>ใน</w:t>
      </w:r>
      <w:r w:rsidR="00AE6A29" w:rsidRPr="00300784">
        <w:rPr>
          <w:rFonts w:ascii="Angsana New" w:hAnsi="Angsana New"/>
          <w:sz w:val="30"/>
          <w:szCs w:val="30"/>
          <w:cs/>
        </w:rPr>
        <w:t>การจัดทำงบการเงิน</w:t>
      </w:r>
      <w:r w:rsidR="00AE6A29" w:rsidRPr="00300784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  <w:r w:rsidR="001D1116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  <w:r w:rsidR="00AE6A29" w:rsidRPr="0030078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E6A29" w:rsidRPr="00300784">
        <w:rPr>
          <w:rFonts w:ascii="Angsana New" w:hAnsi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ที่ออกและปรับปรุงใหม่ที่เกี่ยวกับการดำเนินงานของกลุ่มบริษัท</w:t>
      </w:r>
      <w:r w:rsidR="00364810" w:rsidRPr="00300784">
        <w:rPr>
          <w:rFonts w:ascii="Angsana New" w:hAnsi="Angsana New" w:hint="cs"/>
          <w:sz w:val="30"/>
          <w:szCs w:val="30"/>
          <w:cs/>
        </w:rPr>
        <w:t>และบริษัท</w:t>
      </w:r>
      <w:r w:rsidR="00AE6A29" w:rsidRPr="00300784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377D9C">
        <w:rPr>
          <w:rFonts w:ascii="Angsana New" w:hAnsi="Angsana New"/>
          <w:sz w:val="30"/>
          <w:szCs w:val="30"/>
        </w:rPr>
        <w:t>3</w:t>
      </w:r>
      <w:r w:rsidR="009C7D0B">
        <w:rPr>
          <w:rFonts w:ascii="Angsana New" w:hAnsi="Angsana New"/>
          <w:sz w:val="30"/>
          <w:szCs w:val="30"/>
        </w:rPr>
        <w:t>5</w:t>
      </w:r>
    </w:p>
    <w:p w14:paraId="31899112" w14:textId="77777777" w:rsidR="00372AE7" w:rsidRPr="009541DD" w:rsidRDefault="00372AE7" w:rsidP="00AE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819D4A6" w14:textId="6BE937ED" w:rsidR="002D7611" w:rsidRPr="001928D0" w:rsidRDefault="009C0658" w:rsidP="000460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(</w:t>
      </w:r>
      <w:r w:rsidR="000460B1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2D7611" w:rsidRPr="001928D0">
        <w:rPr>
          <w:rFonts w:ascii="Angsana New" w:hAnsi="Angsana New"/>
          <w:i/>
          <w:iCs/>
          <w:sz w:val="30"/>
          <w:szCs w:val="30"/>
          <w:cs/>
        </w:rPr>
        <w:t>)</w:t>
      </w:r>
      <w:r w:rsidR="002D7611" w:rsidRPr="001928D0">
        <w:rPr>
          <w:rFonts w:ascii="Angsana New" w:hAnsi="Angsana New"/>
          <w:color w:val="0000FF"/>
          <w:sz w:val="30"/>
          <w:szCs w:val="30"/>
          <w:cs/>
        </w:rPr>
        <w:tab/>
      </w:r>
      <w:r w:rsidR="002D7611" w:rsidRPr="001928D0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CB6F4E" w:rsidRPr="001928D0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="002D7611" w:rsidRPr="001928D0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21FFC411" w14:textId="77777777" w:rsidR="002D7611" w:rsidRPr="009541DD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C1178E5" w14:textId="03C6F8C9" w:rsidR="002D7611" w:rsidRDefault="00CF0526" w:rsidP="00CF0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  <w:cs/>
        </w:rPr>
      </w:pPr>
      <w:r w:rsidRPr="00C426EF">
        <w:rPr>
          <w:rFonts w:ascii="Angsana New" w:hAnsi="Angsana New"/>
          <w:sz w:val="30"/>
          <w:szCs w:val="30"/>
          <w:cs/>
        </w:rPr>
        <w:t>งบการเงินนี้จัดทำเป็นเงินบาท</w:t>
      </w:r>
      <w:r w:rsidR="00E1616E">
        <w:rPr>
          <w:rFonts w:ascii="Angsana New" w:hAnsi="Angsana New"/>
          <w:sz w:val="30"/>
          <w:szCs w:val="30"/>
        </w:rPr>
        <w:t xml:space="preserve"> </w:t>
      </w:r>
      <w:r w:rsidRPr="00C426EF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="00422BD1">
        <w:rPr>
          <w:rFonts w:ascii="Angsana New" w:hAnsi="Angsana New" w:hint="cs"/>
          <w:sz w:val="30"/>
          <w:szCs w:val="30"/>
          <w:cs/>
        </w:rPr>
        <w:t>บริษัท</w:t>
      </w:r>
    </w:p>
    <w:p w14:paraId="313200C6" w14:textId="77777777" w:rsidR="00127026" w:rsidRPr="009541DD" w:rsidRDefault="00127026" w:rsidP="00CF0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4"/>
          <w:szCs w:val="24"/>
        </w:rPr>
      </w:pPr>
    </w:p>
    <w:p w14:paraId="45C49A57" w14:textId="44A683AA" w:rsidR="002D7611" w:rsidRPr="001928D0" w:rsidRDefault="00184376" w:rsidP="000460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(</w:t>
      </w:r>
      <w:r w:rsidR="000460B1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2D7611" w:rsidRPr="001928D0">
        <w:rPr>
          <w:rFonts w:ascii="Angsana New" w:hAnsi="Angsana New"/>
          <w:i/>
          <w:iCs/>
          <w:sz w:val="30"/>
          <w:szCs w:val="30"/>
          <w:cs/>
        </w:rPr>
        <w:t>)</w:t>
      </w:r>
      <w:r w:rsidR="002D7611" w:rsidRPr="001928D0">
        <w:rPr>
          <w:rFonts w:ascii="Angsana New" w:hAnsi="Angsana New"/>
          <w:i/>
          <w:iCs/>
          <w:sz w:val="30"/>
          <w:szCs w:val="30"/>
          <w:cs/>
        </w:rPr>
        <w:tab/>
      </w:r>
      <w:r w:rsidR="003E0777" w:rsidRPr="001928D0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2261E422" w14:textId="77777777" w:rsidR="002D7611" w:rsidRPr="009541DD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C3ADE92" w14:textId="0342F0DE" w:rsidR="00684AEF" w:rsidRDefault="00FC76BE" w:rsidP="002A4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4BDA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06189A" w:rsidRPr="004E4BDA">
        <w:rPr>
          <w:rFonts w:ascii="Angsana New" w:hAnsi="Angsana New" w:hint="cs"/>
          <w:sz w:val="30"/>
          <w:szCs w:val="30"/>
          <w:cs/>
        </w:rPr>
        <w:t>ให้</w:t>
      </w:r>
      <w:r w:rsidRPr="004E4BDA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ผู้บริหารใช้</w:t>
      </w:r>
      <w:r w:rsidR="00EE2525" w:rsidRPr="004E4BDA">
        <w:rPr>
          <w:rFonts w:ascii="Angsana New" w:hAnsi="Angsana New"/>
          <w:sz w:val="30"/>
          <w:szCs w:val="30"/>
          <w:cs/>
        </w:rPr>
        <w:t>วิจารณญาณ</w:t>
      </w:r>
      <w:r w:rsidR="002270A6" w:rsidRPr="004E4BDA">
        <w:rPr>
          <w:rFonts w:ascii="Angsana New" w:hAnsi="Angsana New"/>
          <w:spacing w:val="-2"/>
          <w:sz w:val="30"/>
          <w:szCs w:val="30"/>
          <w:cs/>
        </w:rPr>
        <w:t>การประมาณ</w:t>
      </w:r>
      <w:r w:rsidR="00532D6A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="002270A6" w:rsidRPr="004E4BDA">
        <w:rPr>
          <w:rFonts w:ascii="Angsana New" w:hAnsi="Angsana New"/>
          <w:spacing w:val="-2"/>
          <w:sz w:val="30"/>
          <w:szCs w:val="30"/>
          <w:cs/>
        </w:rPr>
        <w:t>และข้อสมมติ</w:t>
      </w:r>
      <w:r w:rsidRPr="004E4BDA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</w:t>
      </w:r>
      <w:r w:rsidR="00E27755">
        <w:rPr>
          <w:rFonts w:ascii="Angsana New" w:hAnsi="Angsana New" w:hint="cs"/>
          <w:spacing w:val="-2"/>
          <w:sz w:val="30"/>
          <w:szCs w:val="30"/>
          <w:cs/>
        </w:rPr>
        <w:t>ปฏิบัติตาม</w:t>
      </w:r>
      <w:r w:rsidRPr="004E4BDA">
        <w:rPr>
          <w:rFonts w:ascii="Angsana New" w:hAnsi="Angsana New"/>
          <w:spacing w:val="-2"/>
          <w:sz w:val="30"/>
          <w:szCs w:val="30"/>
          <w:cs/>
        </w:rPr>
        <w:t>นโยบายการบัญชี</w:t>
      </w:r>
      <w:r w:rsidR="00EB06F2">
        <w:rPr>
          <w:rFonts w:ascii="Angsana New" w:hAnsi="Angsana New" w:hint="cs"/>
          <w:spacing w:val="-2"/>
          <w:sz w:val="30"/>
          <w:szCs w:val="30"/>
          <w:cs/>
        </w:rPr>
        <w:t>ของกลุ่มบริษัทและบริษัท ทั้งนี้</w:t>
      </w:r>
      <w:r w:rsidR="00E1616E">
        <w:rPr>
          <w:rFonts w:ascii="Angsana New" w:hAnsi="Angsana New"/>
          <w:spacing w:val="-2"/>
          <w:sz w:val="30"/>
          <w:szCs w:val="30"/>
        </w:rPr>
        <w:t xml:space="preserve"> </w:t>
      </w:r>
      <w:r w:rsidRPr="004E4BDA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324C5A">
        <w:rPr>
          <w:rFonts w:ascii="Angsana New" w:hAnsi="Angsana New" w:hint="cs"/>
          <w:sz w:val="30"/>
          <w:szCs w:val="30"/>
          <w:cs/>
        </w:rPr>
        <w:t xml:space="preserve"> </w:t>
      </w:r>
      <w:r w:rsidR="00684AEF" w:rsidRPr="00C561D1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</w:t>
      </w:r>
      <w:r w:rsidR="00684AEF" w:rsidRPr="00C561D1">
        <w:rPr>
          <w:rFonts w:ascii="Angsana New" w:hAnsi="Angsana New" w:hint="cs"/>
          <w:sz w:val="30"/>
          <w:szCs w:val="30"/>
          <w:cs/>
        </w:rPr>
        <w:t>ต่อเนื่อง</w:t>
      </w:r>
      <w:r w:rsidR="00684AEF" w:rsidRPr="00C561D1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684AEF" w:rsidRPr="00C561D1">
        <w:rPr>
          <w:rFonts w:ascii="Angsana New" w:hAnsi="Angsana New" w:hint="cs"/>
          <w:sz w:val="30"/>
          <w:szCs w:val="30"/>
          <w:cs/>
        </w:rPr>
        <w:t>การ</w:t>
      </w:r>
      <w:r w:rsidR="00684AEF" w:rsidRPr="00C561D1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684AEF" w:rsidRPr="00C561D1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14:paraId="58FEBC20" w14:textId="3F83EB78" w:rsidR="008F14B8" w:rsidRPr="009541DD" w:rsidRDefault="008F14B8" w:rsidP="002A4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2ED3E40" w14:textId="6C70E949" w:rsidR="008F14B8" w:rsidRPr="00786EEF" w:rsidRDefault="008F14B8" w:rsidP="00CF755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86EEF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42B284CA" w14:textId="77777777" w:rsidR="009541DD" w:rsidRPr="00786EEF" w:rsidRDefault="009541DD" w:rsidP="0095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758134" w14:textId="256CE220" w:rsidR="00684AEF" w:rsidRPr="003E00D3" w:rsidRDefault="00684AEF" w:rsidP="00F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3E00D3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</w:t>
      </w:r>
      <w:r w:rsidR="00B34B1A" w:rsidRPr="003E00D3">
        <w:rPr>
          <w:rFonts w:ascii="Angsana New" w:hAnsi="Angsana New" w:hint="cs"/>
          <w:sz w:val="30"/>
          <w:szCs w:val="30"/>
          <w:cs/>
        </w:rPr>
        <w:t>ปฏิบัติตาม</w:t>
      </w:r>
      <w:r w:rsidRPr="003E00D3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</w:t>
      </w:r>
      <w:r w:rsidRPr="00786EEF">
        <w:rPr>
          <w:rFonts w:ascii="Angsana New" w:hAnsi="Angsana New"/>
          <w:sz w:val="30"/>
          <w:szCs w:val="30"/>
          <w:cs/>
        </w:rPr>
        <w:t>ที่รับรู้ในงบการเงิน</w:t>
      </w:r>
      <w:r w:rsidR="00B34B1A" w:rsidRPr="00786EEF">
        <w:rPr>
          <w:rFonts w:ascii="Angsana New" w:hAnsi="Angsana New" w:hint="cs"/>
          <w:sz w:val="30"/>
          <w:szCs w:val="30"/>
          <w:cs/>
        </w:rPr>
        <w:t xml:space="preserve"> </w:t>
      </w:r>
      <w:r w:rsidRPr="00786EEF">
        <w:rPr>
          <w:rFonts w:ascii="Angsana New" w:hAnsi="Angsana New"/>
          <w:sz w:val="30"/>
          <w:szCs w:val="30"/>
          <w:cs/>
        </w:rPr>
        <w:t>ประกอบด้วยหมายเหตุ</w:t>
      </w:r>
      <w:r w:rsidR="00B34B1A" w:rsidRPr="00786EEF">
        <w:rPr>
          <w:rFonts w:ascii="Angsana New" w:hAnsi="Angsana New" w:hint="cs"/>
          <w:sz w:val="30"/>
          <w:szCs w:val="30"/>
          <w:cs/>
        </w:rPr>
        <w:t>ข้อ</w:t>
      </w:r>
      <w:r w:rsidRPr="00786EEF">
        <w:rPr>
          <w:rFonts w:ascii="Angsana New" w:hAnsi="Angsana New"/>
          <w:sz w:val="30"/>
          <w:szCs w:val="30"/>
          <w:cs/>
        </w:rPr>
        <w:t>ต่อไปนี้</w:t>
      </w: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6930"/>
      </w:tblGrid>
      <w:tr w:rsidR="00045E36" w:rsidRPr="00C229C9" w14:paraId="5D59340E" w14:textId="77777777" w:rsidTr="00B2641F">
        <w:tc>
          <w:tcPr>
            <w:tcW w:w="1890" w:type="dxa"/>
          </w:tcPr>
          <w:p w14:paraId="4556E082" w14:textId="6FF7D82E" w:rsidR="00045E36" w:rsidRPr="00C229C9" w:rsidRDefault="00045E36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A019C"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0A019C"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A019C" w:rsidRPr="00C229C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038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29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229C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="0000389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930" w:type="dxa"/>
          </w:tcPr>
          <w:p w14:paraId="30EFB571" w14:textId="42E21FE0" w:rsidR="00045E36" w:rsidRPr="00C229C9" w:rsidRDefault="00045E36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C229C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14:paraId="77107E33" w14:textId="77777777" w:rsidR="00045E36" w:rsidRPr="00C229C9" w:rsidRDefault="00045E36" w:rsidP="00CF755A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4EC655AD" w14:textId="756F1812" w:rsidR="00045E36" w:rsidRPr="00C229C9" w:rsidRDefault="00045E36" w:rsidP="00CF755A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การขายสินค้าสั่งทำควรจะรับรู้รายได้ตลอดช่วงเวลาหนึ่ง หรือควรจะรับรู้ ณ เวลาใดเวลาหนึ่ง</w:t>
            </w:r>
            <w:r w:rsidRPr="00C229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9D19E19" w14:textId="77777777" w:rsidR="00045E36" w:rsidRPr="00C229C9" w:rsidRDefault="00045E36" w:rsidP="00CF755A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  <w:p w14:paraId="69AAED29" w14:textId="77777777" w:rsidR="00045E36" w:rsidRPr="00C229C9" w:rsidRDefault="00045E36" w:rsidP="00CF755A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รับล่วงหน้าระยะยาวจากลูกค้ามีองค์ประกอบเกี่ยวกับการจัดหาเงินที่มีนัยสำคัญหรือไม่</w:t>
            </w:r>
          </w:p>
        </w:tc>
      </w:tr>
      <w:tr w:rsidR="00045E36" w:rsidRPr="00C229C9" w14:paraId="0217FEEC" w14:textId="77777777" w:rsidTr="00B2641F">
        <w:tc>
          <w:tcPr>
            <w:tcW w:w="1890" w:type="dxa"/>
          </w:tcPr>
          <w:p w14:paraId="422EE815" w14:textId="743CCD30" w:rsidR="00045E36" w:rsidRPr="00C229C9" w:rsidRDefault="00045E36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11</w:t>
            </w:r>
          </w:p>
        </w:tc>
        <w:tc>
          <w:tcPr>
            <w:tcW w:w="6930" w:type="dxa"/>
          </w:tcPr>
          <w:p w14:paraId="1C8A5628" w14:textId="77777777" w:rsidR="00045E36" w:rsidRPr="00C229C9" w:rsidRDefault="00045E36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</w:p>
        </w:tc>
      </w:tr>
      <w:tr w:rsidR="003535A1" w:rsidRPr="00C229C9" w14:paraId="7DC0C7DC" w14:textId="77777777" w:rsidTr="00B2641F">
        <w:tc>
          <w:tcPr>
            <w:tcW w:w="1890" w:type="dxa"/>
          </w:tcPr>
          <w:p w14:paraId="173AFB5E" w14:textId="549FC299" w:rsidR="003535A1" w:rsidRPr="00C229C9" w:rsidRDefault="003535A1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6930" w:type="dxa"/>
          </w:tcPr>
          <w:p w14:paraId="4CCA08CF" w14:textId="31D6D2C6" w:rsidR="003535A1" w:rsidRPr="00C229C9" w:rsidRDefault="003535A1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045E36" w:rsidRPr="00C229C9" w14:paraId="2F6D5F86" w14:textId="77777777" w:rsidTr="00B2641F">
        <w:tc>
          <w:tcPr>
            <w:tcW w:w="1890" w:type="dxa"/>
          </w:tcPr>
          <w:p w14:paraId="532CD101" w14:textId="323A20F2" w:rsidR="00045E36" w:rsidRPr="00C229C9" w:rsidRDefault="00D05C1F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36" w:rsidRPr="00C229C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="00045E36" w:rsidRPr="00C229C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229C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45E36"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 </w:t>
            </w:r>
            <w:r w:rsidR="00045E36" w:rsidRPr="00C229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639E" w:rsidRPr="00C229C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930" w:type="dxa"/>
          </w:tcPr>
          <w:p w14:paraId="795AE76E" w14:textId="77777777" w:rsidR="00045E36" w:rsidRPr="00C229C9" w:rsidRDefault="00045E36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การบัญชีสำหรับข้อตกลงซึ่งประกอบด้วยสัญญาเช่า และการจัดประเภทสัญญาเช่า</w:t>
            </w:r>
          </w:p>
        </w:tc>
      </w:tr>
    </w:tbl>
    <w:p w14:paraId="7CEA9EA6" w14:textId="0DD49003" w:rsidR="00684AEF" w:rsidRPr="008164AE" w:rsidRDefault="00684AEF" w:rsidP="0068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6"/>
          <w:szCs w:val="26"/>
        </w:rPr>
      </w:pPr>
    </w:p>
    <w:p w14:paraId="2EA58614" w14:textId="0D0E6587" w:rsidR="001E35F4" w:rsidRPr="003A3CBE" w:rsidRDefault="001E35F4" w:rsidP="00CF755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3A3CBE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56924B12" w14:textId="277D63E9" w:rsidR="00045E36" w:rsidRPr="003A3CBE" w:rsidRDefault="00045E36" w:rsidP="0068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264ACF2" w14:textId="1585A4DE" w:rsidR="008164AE" w:rsidRPr="003A3CBE" w:rsidRDefault="008911EF" w:rsidP="00C229C9">
      <w:pPr>
        <w:pStyle w:val="AccountingPolicy"/>
        <w:tabs>
          <w:tab w:val="clear" w:pos="1531"/>
          <w:tab w:val="clear" w:pos="1871"/>
          <w:tab w:val="left" w:pos="-621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lang w:bidi="th-TH"/>
        </w:rPr>
        <w:tab/>
      </w:r>
      <w:r w:rsidR="008164AE" w:rsidRPr="003A3CBE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="008164AE" w:rsidRPr="003A3CBE">
        <w:rPr>
          <w:rFonts w:asciiTheme="majorBidi" w:hAnsiTheme="majorBidi" w:cstheme="majorBidi"/>
          <w:sz w:val="30"/>
          <w:szCs w:val="30"/>
        </w:rPr>
        <w:t xml:space="preserve"> </w:t>
      </w:r>
      <w:r w:rsidR="008164AE" w:rsidRPr="003A3CB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8164AE" w:rsidRPr="003A3CBE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8164AE" w:rsidRPr="003A3CB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8164AE" w:rsidRPr="003A3CBE">
        <w:rPr>
          <w:rFonts w:asciiTheme="majorBidi" w:hAnsiTheme="majorBidi" w:cstheme="majorBidi"/>
          <w:sz w:val="30"/>
          <w:szCs w:val="30"/>
          <w:lang w:val="en-US" w:bidi="th-TH"/>
        </w:rPr>
        <w:t xml:space="preserve">2562 </w:t>
      </w:r>
      <w:r w:rsidR="008164AE" w:rsidRPr="003A3CBE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8164AE" w:rsidRPr="003A3CBE">
        <w:rPr>
          <w:rFonts w:asciiTheme="majorBidi" w:hAnsiTheme="majorBidi" w:cs="Times New Roman"/>
          <w:sz w:val="30"/>
          <w:szCs w:val="30"/>
          <w:rtl/>
        </w:rPr>
        <w:t xml:space="preserve"> </w:t>
      </w:r>
      <w:r w:rsidR="008164AE" w:rsidRPr="003A3CB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ได้เปิดเผยในหมายเหตุข้อต่อไปนี้ </w:t>
      </w:r>
    </w:p>
    <w:p w14:paraId="06AC4CBF" w14:textId="77777777" w:rsidR="008164AE" w:rsidRPr="008164AE" w:rsidRDefault="008164AE" w:rsidP="008164AE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8164AE" w:rsidRPr="00C229C9" w14:paraId="563CDC0F" w14:textId="77777777" w:rsidTr="00B2641F">
        <w:tc>
          <w:tcPr>
            <w:tcW w:w="1890" w:type="dxa"/>
          </w:tcPr>
          <w:p w14:paraId="2B4B8AEB" w14:textId="5FD03CD5" w:rsidR="008164AE" w:rsidRPr="00C229C9" w:rsidRDefault="008164A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B309A"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ท</w:t>
            </w: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FB309A"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B309A" w:rsidRPr="00C229C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038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29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229C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="0000389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930" w:type="dxa"/>
          </w:tcPr>
          <w:p w14:paraId="0C1D2C65" w14:textId="77777777" w:rsidR="008164AE" w:rsidRPr="00C229C9" w:rsidRDefault="008164A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การรับรู้รายได้ที่มีการประมาณการรับคืนสินค้า </w:t>
            </w:r>
          </w:p>
        </w:tc>
      </w:tr>
      <w:tr w:rsidR="008164AE" w:rsidRPr="00C229C9" w14:paraId="7A594947" w14:textId="77777777" w:rsidTr="00B2641F">
        <w:tc>
          <w:tcPr>
            <w:tcW w:w="1890" w:type="dxa"/>
          </w:tcPr>
          <w:p w14:paraId="77D2FC38" w14:textId="32FD3452" w:rsidR="008164AE" w:rsidRPr="00C229C9" w:rsidRDefault="00FB309A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164AE"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(ก)</w:t>
            </w:r>
          </w:p>
        </w:tc>
        <w:tc>
          <w:tcPr>
            <w:tcW w:w="6930" w:type="dxa"/>
          </w:tcPr>
          <w:p w14:paraId="7422E933" w14:textId="5C744A7B" w:rsidR="008164AE" w:rsidRPr="00C229C9" w:rsidRDefault="008164A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การซื้อบริษัท</w:t>
            </w:r>
            <w:r w:rsidR="00FB309A"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ซึ่งการวัดมูลค่ายุติธรรมของสิ่งตอบแทนที่โอนให้ (รวมสิ่งตอบแทนที่คาดว่าจะต้องจ่าย) และมูลค่ายุติธรรมของสินทรัพย์ที่ได้มาและหนี้สินที่รับมาวัดมูลค่าโดยใช้เกณฑ์การประมาณการ</w:t>
            </w:r>
          </w:p>
        </w:tc>
      </w:tr>
      <w:tr w:rsidR="008164AE" w:rsidRPr="00C229C9" w14:paraId="5F262CCC" w14:textId="77777777" w:rsidTr="00B2641F">
        <w:tc>
          <w:tcPr>
            <w:tcW w:w="1890" w:type="dxa"/>
          </w:tcPr>
          <w:p w14:paraId="4E5D1D75" w14:textId="0B085105" w:rsidR="008164AE" w:rsidRPr="00C229C9" w:rsidRDefault="00FB309A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930" w:type="dxa"/>
          </w:tcPr>
          <w:p w14:paraId="653FE44C" w14:textId="5E8DF5F6" w:rsidR="008164AE" w:rsidRPr="00C229C9" w:rsidRDefault="008164A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การวัดมูลค่าค่าเผื่อหนี้สงสัยจะสูญของลูกหนี้</w:t>
            </w:r>
            <w:r w:rsidR="009F781F" w:rsidRPr="00C229C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</w:p>
        </w:tc>
      </w:tr>
      <w:tr w:rsidR="008164AE" w:rsidRPr="00C229C9" w14:paraId="6924C4DB" w14:textId="77777777" w:rsidTr="00B2641F">
        <w:tc>
          <w:tcPr>
            <w:tcW w:w="1890" w:type="dxa"/>
          </w:tcPr>
          <w:p w14:paraId="56916B3F" w14:textId="52BC7BE4" w:rsidR="008164AE" w:rsidRPr="00C229C9" w:rsidRDefault="00A51517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4C9C" w:rsidRPr="00C229C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930" w:type="dxa"/>
          </w:tcPr>
          <w:p w14:paraId="23CC2143" w14:textId="745A4B1D" w:rsidR="008164AE" w:rsidRPr="00C229C9" w:rsidRDefault="008164A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 </w:t>
            </w:r>
          </w:p>
        </w:tc>
      </w:tr>
      <w:tr w:rsidR="008164AE" w:rsidRPr="00C229C9" w14:paraId="160D24DB" w14:textId="77777777" w:rsidTr="00B2641F">
        <w:tc>
          <w:tcPr>
            <w:tcW w:w="1890" w:type="dxa"/>
          </w:tcPr>
          <w:p w14:paraId="42A0E445" w14:textId="11895A5B" w:rsidR="008164AE" w:rsidRPr="00C229C9" w:rsidRDefault="008164A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00AC4" w:rsidRPr="00C229C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930" w:type="dxa"/>
          </w:tcPr>
          <w:p w14:paraId="3161F552" w14:textId="77777777" w:rsidR="008164AE" w:rsidRPr="00C229C9" w:rsidRDefault="008164A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81527A" w:rsidRPr="00C229C9" w14:paraId="71496A1B" w14:textId="77777777" w:rsidTr="00B2641F">
        <w:tc>
          <w:tcPr>
            <w:tcW w:w="1890" w:type="dxa"/>
          </w:tcPr>
          <w:p w14:paraId="2180C670" w14:textId="5F5334DE" w:rsidR="0081527A" w:rsidRPr="00C229C9" w:rsidRDefault="009C7D0B" w:rsidP="0081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6930" w:type="dxa"/>
          </w:tcPr>
          <w:p w14:paraId="6449763A" w14:textId="1662F2A8" w:rsidR="0081527A" w:rsidRPr="00C229C9" w:rsidRDefault="0081527A" w:rsidP="0081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29C9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</w:tbl>
    <w:p w14:paraId="106EB438" w14:textId="02048244" w:rsidR="008164AE" w:rsidRPr="008164AE" w:rsidRDefault="008164AE" w:rsidP="0068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6"/>
          <w:szCs w:val="26"/>
        </w:rPr>
      </w:pPr>
    </w:p>
    <w:p w14:paraId="618CC3E5" w14:textId="77777777" w:rsidR="001928D0" w:rsidRDefault="001928D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70441C8D" w14:textId="77777777" w:rsidR="00731749" w:rsidRPr="00684279" w:rsidRDefault="00731749" w:rsidP="007317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00850CD" w14:textId="77777777" w:rsidR="001928D0" w:rsidRPr="00731749" w:rsidRDefault="00731749" w:rsidP="00192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1749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A107A73" w14:textId="0523EBEB" w:rsidR="00731749" w:rsidRDefault="00731749" w:rsidP="00192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1E4068" w14:textId="77777777" w:rsidR="003E00D3" w:rsidRPr="00684279" w:rsidRDefault="003E00D3" w:rsidP="00192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5366D89" w14:textId="77777777" w:rsidR="00731749" w:rsidRPr="00731749" w:rsidRDefault="00731749" w:rsidP="00CF755A">
      <w:pPr>
        <w:pStyle w:val="Heading8"/>
        <w:numPr>
          <w:ilvl w:val="1"/>
          <w:numId w:val="22"/>
        </w:numPr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317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เกณฑ์ในการ</w:t>
      </w:r>
      <w:r w:rsidRPr="00731749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จัด</w:t>
      </w:r>
      <w:r w:rsidRPr="00731749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ทำงบการเงินรวม</w:t>
      </w:r>
    </w:p>
    <w:p w14:paraId="54150D7D" w14:textId="77777777" w:rsidR="00731749" w:rsidRPr="0068427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6B363C1" w14:textId="13BC184E" w:rsidR="00731749" w:rsidRP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731749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731749">
        <w:rPr>
          <w:rFonts w:ascii="Angsana New" w:hAnsi="Angsana New"/>
          <w:sz w:val="30"/>
          <w:szCs w:val="30"/>
          <w:cs/>
        </w:rPr>
        <w:t>เ</w:t>
      </w:r>
      <w:r w:rsidRPr="00731749">
        <w:rPr>
          <w:rFonts w:ascii="Angsana New" w:hAnsi="Angsana New" w:hint="cs"/>
          <w:sz w:val="30"/>
          <w:szCs w:val="30"/>
          <w:cs/>
        </w:rPr>
        <w:t xml:space="preserve">งินของบริษัท และบริษัทย่อย </w:t>
      </w:r>
      <w:r w:rsidRPr="00731749">
        <w:rPr>
          <w:rFonts w:ascii="Angsana New" w:hAnsi="Angsana New"/>
          <w:sz w:val="30"/>
          <w:szCs w:val="30"/>
          <w:cs/>
        </w:rPr>
        <w:t>และ</w:t>
      </w:r>
      <w:r w:rsidRPr="00731749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731749">
        <w:rPr>
          <w:rFonts w:ascii="Angsana New" w:hAnsi="Angsana New"/>
          <w:sz w:val="30"/>
          <w:szCs w:val="30"/>
          <w:cs/>
        </w:rPr>
        <w:t>ร่วมกัน</w:t>
      </w:r>
      <w:r w:rsidR="001242DF">
        <w:rPr>
          <w:rFonts w:ascii="Angsana New" w:hAnsi="Angsana New" w:hint="cs"/>
          <w:sz w:val="30"/>
          <w:szCs w:val="30"/>
          <w:cs/>
        </w:rPr>
        <w:t xml:space="preserve"> (รวมกันเรียกว่า</w:t>
      </w:r>
      <w:r w:rsidR="001242DF">
        <w:rPr>
          <w:rFonts w:ascii="Angsana New" w:hAnsi="Angsana New"/>
          <w:sz w:val="30"/>
          <w:szCs w:val="30"/>
          <w:cs/>
        </w:rPr>
        <w:br/>
      </w:r>
      <w:r w:rsidRPr="00731749">
        <w:rPr>
          <w:rFonts w:ascii="Angsana New" w:hAnsi="Angsana New" w:hint="cs"/>
          <w:sz w:val="30"/>
          <w:szCs w:val="30"/>
        </w:rPr>
        <w:t>“</w:t>
      </w:r>
      <w:r w:rsidRPr="0073174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31749">
        <w:rPr>
          <w:rFonts w:ascii="Angsana New" w:hAnsi="Angsana New" w:hint="cs"/>
          <w:sz w:val="30"/>
          <w:szCs w:val="30"/>
        </w:rPr>
        <w:t>”</w:t>
      </w:r>
      <w:r w:rsidRPr="00731749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</w:t>
      </w:r>
      <w:r w:rsidR="00297AD1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</w:p>
    <w:p w14:paraId="6B06B9CE" w14:textId="1CA1C9EC" w:rsidR="00347B6D" w:rsidRPr="00684279" w:rsidRDefault="00347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7C12F3BE" w14:textId="77777777" w:rsidR="00731749" w:rsidRPr="00731749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31749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="001D1116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E1DAD0A" w14:textId="77777777" w:rsidR="00731749" w:rsidRPr="0068427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38463EC" w14:textId="77777777" w:rsidR="00731749" w:rsidRDefault="00731749" w:rsidP="0073174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731749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</w:t>
      </w:r>
      <w:r w:rsidRPr="00731749">
        <w:rPr>
          <w:rFonts w:ascii="Angsana New" w:hAnsi="Angsana New"/>
          <w:sz w:val="30"/>
          <w:szCs w:val="30"/>
          <w:cs/>
        </w:rPr>
        <w:t>(ตามที่กล่าวไว้ในส่วนของบริษัทย่อย)</w:t>
      </w:r>
      <w:r w:rsidR="00C6098C">
        <w:rPr>
          <w:rFonts w:ascii="Angsana New" w:hAnsi="Angsana New"/>
          <w:sz w:val="30"/>
          <w:szCs w:val="30"/>
          <w:cs/>
        </w:rPr>
        <w:br/>
      </w:r>
      <w:r w:rsidRPr="00731749">
        <w:rPr>
          <w:rFonts w:ascii="Angsana New" w:hAnsi="Angsana New" w:hint="cs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8FA485A" w14:textId="77777777" w:rsidR="00306BCF" w:rsidRPr="00684279" w:rsidRDefault="00306BCF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4B66296" w14:textId="77777777" w:rsidR="00731749" w:rsidRPr="00731749" w:rsidRDefault="00731749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31749">
        <w:rPr>
          <w:rFonts w:ascii="Angsana New" w:hAnsi="Angsana New" w:hint="cs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73F0EFAD" w14:textId="77777777" w:rsidR="00731749" w:rsidRPr="00684279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7D27C238" w14:textId="4C480134" w:rsidR="00731749" w:rsidRDefault="00731749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31749">
        <w:rPr>
          <w:rFonts w:ascii="Angsana New" w:hAnsi="Angsana New" w:hint="cs"/>
          <w:sz w:val="30"/>
          <w:szCs w:val="30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</w:t>
      </w:r>
      <w:r w:rsidRPr="00731749">
        <w:rPr>
          <w:rFonts w:ascii="Angsana New" w:hAnsi="Angsana New"/>
          <w:sz w:val="30"/>
          <w:szCs w:val="30"/>
          <w:cs/>
        </w:rPr>
        <w:t>(</w:t>
      </w:r>
      <w:r w:rsidRPr="00731749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731749">
        <w:rPr>
          <w:rFonts w:ascii="Angsana New" w:hAnsi="Angsana New"/>
          <w:sz w:val="30"/>
          <w:szCs w:val="30"/>
          <w:cs/>
        </w:rPr>
        <w:t>)</w:t>
      </w:r>
      <w:r w:rsidRPr="00731749">
        <w:rPr>
          <w:rFonts w:ascii="Angsana New" w:hAnsi="Angsana New" w:hint="cs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 </w:t>
      </w:r>
      <w:r w:rsidRPr="00731749">
        <w:rPr>
          <w:rFonts w:ascii="Angsana New" w:hAnsi="Angsana New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2F6A41B9" w14:textId="77777777" w:rsidR="00F93D7F" w:rsidRPr="00684279" w:rsidRDefault="00F93D7F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952E0A4" w14:textId="7F2E69B7" w:rsidR="00731749" w:rsidRPr="000A0D7F" w:rsidRDefault="00731749" w:rsidP="00CE3D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A0D7F">
        <w:rPr>
          <w:rFonts w:ascii="Angsana New" w:hAnsi="Angsana New" w:hint="cs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</w:t>
      </w:r>
      <w:r w:rsidR="00D83982" w:rsidRPr="000A0D7F">
        <w:rPr>
          <w:rFonts w:ascii="Angsana New" w:hAnsi="Angsana New" w:hint="cs"/>
          <w:sz w:val="30"/>
          <w:szCs w:val="30"/>
          <w:cs/>
        </w:rPr>
        <w:t>ไป</w:t>
      </w:r>
      <w:r w:rsidRPr="000A0D7F">
        <w:rPr>
          <w:rFonts w:ascii="Angsana New" w:hAnsi="Angsana New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="001D1116" w:rsidRPr="000A0D7F">
        <w:rPr>
          <w:rFonts w:ascii="Angsana New" w:hAnsi="Angsana New"/>
          <w:sz w:val="30"/>
          <w:szCs w:val="30"/>
          <w:cs/>
        </w:rPr>
        <w:t xml:space="preserve"> </w:t>
      </w:r>
      <w:r w:rsidRPr="000A0D7F">
        <w:rPr>
          <w:rFonts w:ascii="Angsana New" w:hAnsi="Angsana New" w:hint="cs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="00CE3DC8">
        <w:rPr>
          <w:rFonts w:ascii="Angsana New" w:hAnsi="Angsana New" w:hint="cs"/>
          <w:sz w:val="30"/>
          <w:szCs w:val="30"/>
          <w:cs/>
        </w:rPr>
        <w:t xml:space="preserve">      </w:t>
      </w:r>
      <w:r w:rsidRPr="000A0D7F">
        <w:rPr>
          <w:rFonts w:ascii="Angsana New" w:hAnsi="Angsana New" w:hint="cs"/>
          <w:sz w:val="30"/>
          <w:szCs w:val="30"/>
          <w:cs/>
        </w:rPr>
        <w:t>ผู้ถูกซื้อเมื่อรวมธุรกิจ</w:t>
      </w:r>
      <w:r w:rsidRPr="000A0D7F">
        <w:rPr>
          <w:rFonts w:ascii="Angsana New" w:hAnsi="Angsana New"/>
          <w:sz w:val="30"/>
          <w:szCs w:val="30"/>
          <w:cs/>
        </w:rPr>
        <w:t xml:space="preserve"> </w:t>
      </w:r>
      <w:r w:rsidRPr="000A0D7F">
        <w:rPr>
          <w:rFonts w:ascii="Angsana New" w:hAnsi="Angsana New" w:hint="cs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</w:t>
      </w:r>
      <w:r w:rsidR="003A32F0">
        <w:rPr>
          <w:rFonts w:ascii="Angsana New" w:hAnsi="Angsana New"/>
          <w:sz w:val="30"/>
          <w:szCs w:val="30"/>
        </w:rPr>
        <w:t xml:space="preserve">         </w:t>
      </w:r>
      <w:r w:rsidRPr="000A0D7F">
        <w:rPr>
          <w:rFonts w:ascii="Angsana New" w:hAnsi="Angsana New" w:hint="cs"/>
          <w:sz w:val="30"/>
          <w:szCs w:val="30"/>
          <w:cs/>
        </w:rPr>
        <w:t>ผู้ถูกซื้อให้ใช้ราคาที่ต่ำกว่าระหว่างมูลค่าจากการยกเลิกสัญญา</w:t>
      </w:r>
      <w:r w:rsidR="0058390C" w:rsidRPr="000A0D7F">
        <w:rPr>
          <w:rFonts w:ascii="Angsana New" w:hAnsi="Angsana New" w:hint="cs"/>
          <w:sz w:val="30"/>
          <w:szCs w:val="30"/>
          <w:cs/>
        </w:rPr>
        <w:t>ตามที่ระบุในสัญญา</w:t>
      </w:r>
      <w:r w:rsidRPr="000A0D7F">
        <w:rPr>
          <w:rFonts w:ascii="Angsana New" w:hAnsi="Angsana New" w:hint="cs"/>
          <w:sz w:val="30"/>
          <w:szCs w:val="30"/>
          <w:cs/>
        </w:rPr>
        <w:t xml:space="preserve">และมูลค่าองค์ประกอบนอกตลาดไปหักจากสิ่งตอบแทนที่โอนให้และรับรู้เป็นค่าใช้จ่ายอื่น </w:t>
      </w:r>
    </w:p>
    <w:p w14:paraId="7B80EEFB" w14:textId="77777777" w:rsidR="00130229" w:rsidRPr="00684279" w:rsidRDefault="00130229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C5D19AF" w14:textId="77777777" w:rsidR="00731749" w:rsidRPr="001939E4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939E4">
        <w:rPr>
          <w:rFonts w:ascii="Angsana New" w:hAnsi="Angsana New" w:hint="cs"/>
          <w:sz w:val="30"/>
          <w:szCs w:val="30"/>
          <w:cs/>
        </w:rPr>
        <w:t xml:space="preserve">หากมีการออกโครงการจ่ายโดยใช้หุ้นเป็นเกณฑ์ </w:t>
      </w:r>
      <w:r w:rsidRPr="001939E4">
        <w:rPr>
          <w:rFonts w:ascii="Angsana New" w:hAnsi="Angsana New"/>
          <w:sz w:val="30"/>
          <w:szCs w:val="30"/>
        </w:rPr>
        <w:t>(</w:t>
      </w:r>
      <w:r w:rsidRPr="001939E4">
        <w:rPr>
          <w:rFonts w:ascii="Angsana New" w:hAnsi="Angsana New" w:hint="cs"/>
          <w:sz w:val="30"/>
          <w:szCs w:val="30"/>
          <w:cs/>
        </w:rPr>
        <w:t>โครงการทดแทน) เพื่อแลกเปลี่ยนกับโครงการที่พนักงานของ</w:t>
      </w:r>
      <w:r w:rsidR="00C6098C" w:rsidRPr="001939E4">
        <w:rPr>
          <w:rFonts w:ascii="Angsana New" w:hAnsi="Angsana New"/>
          <w:sz w:val="30"/>
          <w:szCs w:val="30"/>
          <w:cs/>
        </w:rPr>
        <w:br/>
      </w:r>
      <w:r w:rsidRPr="001939E4">
        <w:rPr>
          <w:rFonts w:ascii="Angsana New" w:hAnsi="Angsana New" w:hint="cs"/>
          <w:sz w:val="30"/>
          <w:szCs w:val="30"/>
          <w:cs/>
        </w:rPr>
        <w:t>ผู้ถูกซื้อถืออยู่ (โครงการผู้ถูกซื้อ) ขึ้นอยู่</w:t>
      </w:r>
      <w:r w:rsidR="00C6098C" w:rsidRPr="001939E4">
        <w:rPr>
          <w:rFonts w:ascii="Angsana New" w:hAnsi="Angsana New" w:hint="cs"/>
          <w:sz w:val="30"/>
          <w:szCs w:val="30"/>
          <w:cs/>
        </w:rPr>
        <w:t>กับต้นทุนบริการในอดีต</w:t>
      </w:r>
      <w:r w:rsidRPr="001939E4">
        <w:rPr>
          <w:rFonts w:ascii="Angsana New" w:hAnsi="Angsana New" w:hint="cs"/>
          <w:sz w:val="30"/>
          <w:szCs w:val="30"/>
          <w:cs/>
        </w:rPr>
        <w:t xml:space="preserve"> ผู้ซื้อต้องวัดส่วนของโครงการทดแทนด้วยมูลค่าตามราคาตลาดซึ่งเป็นส่วนหนึ่งของ</w:t>
      </w:r>
      <w:r w:rsidR="00C6098C" w:rsidRPr="001939E4">
        <w:rPr>
          <w:rFonts w:ascii="Angsana New" w:hAnsi="Angsana New" w:hint="cs"/>
          <w:sz w:val="30"/>
          <w:szCs w:val="30"/>
          <w:cs/>
        </w:rPr>
        <w:t xml:space="preserve">สิ่งตอบแทนที่โอน </w:t>
      </w:r>
      <w:r w:rsidRPr="001939E4">
        <w:rPr>
          <w:rFonts w:ascii="Angsana New" w:hAnsi="Angsana New" w:hint="cs"/>
          <w:sz w:val="30"/>
          <w:szCs w:val="30"/>
          <w:cs/>
        </w:rPr>
        <w:t>หากมีข้อกำหนดเกี่ยวกับการทำงานในอนาคต ผลต่างระหว่างมูลค่าซึ่งรวมอยู่ในสิ่งตอบแทนที่โอนไปและราคาตลาดของโครงการทด</w:t>
      </w:r>
      <w:r w:rsidR="0058390C" w:rsidRPr="001939E4">
        <w:rPr>
          <w:rFonts w:ascii="Angsana New" w:hAnsi="Angsana New" w:hint="cs"/>
          <w:sz w:val="30"/>
          <w:szCs w:val="30"/>
          <w:cs/>
        </w:rPr>
        <w:t>แทน</w:t>
      </w:r>
      <w:r w:rsidRPr="001939E4">
        <w:rPr>
          <w:rFonts w:ascii="Angsana New" w:hAnsi="Angsana New" w:hint="cs"/>
          <w:sz w:val="30"/>
          <w:szCs w:val="30"/>
          <w:cs/>
        </w:rPr>
        <w:t>รับรู้เป็นผลตอบแทนพนักงานภายหลังการรวมธุรกิจ</w:t>
      </w:r>
    </w:p>
    <w:p w14:paraId="01EBC939" w14:textId="77777777" w:rsidR="006C71B2" w:rsidRPr="00684279" w:rsidRDefault="006C71B2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4C954961" w14:textId="516D63B4" w:rsidR="006C71B2" w:rsidRDefault="006C71B2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C71B2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3F8BAF49" w14:textId="77777777" w:rsidR="006C71B2" w:rsidRPr="00C44773" w:rsidRDefault="006C71B2" w:rsidP="006C71B2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67337B4A" w14:textId="41B80B46" w:rsidR="00731749" w:rsidRPr="001939E4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939E4">
        <w:rPr>
          <w:rFonts w:ascii="Angsana New" w:hAnsi="Angsana New" w:hint="cs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1242DF" w:rsidRPr="001939E4">
        <w:rPr>
          <w:rFonts w:ascii="Angsana New" w:hAnsi="Angsana New"/>
          <w:sz w:val="30"/>
          <w:szCs w:val="30"/>
          <w:cs/>
        </w:rPr>
        <w:br/>
      </w:r>
      <w:r w:rsidRPr="001939E4">
        <w:rPr>
          <w:rFonts w:ascii="Angsana New" w:hAnsi="Angsana New" w:hint="cs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3D0DAF75" w14:textId="77777777" w:rsidR="00731749" w:rsidRPr="00C44773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5110F2B8" w14:textId="77777777" w:rsidR="00731749" w:rsidRPr="001939E4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939E4">
        <w:rPr>
          <w:rFonts w:ascii="Angsana New" w:hAnsi="Angsana New" w:hint="cs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A56109" w:rsidRPr="001939E4">
        <w:rPr>
          <w:rFonts w:ascii="Angsana New" w:hAnsi="Angsana New" w:hint="cs"/>
          <w:sz w:val="30"/>
          <w:szCs w:val="30"/>
          <w:cs/>
        </w:rPr>
        <w:t xml:space="preserve"> </w:t>
      </w:r>
      <w:r w:rsidRPr="001939E4">
        <w:rPr>
          <w:rFonts w:ascii="Angsana New" w:hAnsi="Angsana New" w:hint="cs"/>
          <w:sz w:val="30"/>
          <w:szCs w:val="30"/>
          <w:cs/>
        </w:rPr>
        <w:t>ๆ ถือเป็นค่าใช้จ่ายเมื่อเกิดขึ้น</w:t>
      </w:r>
    </w:p>
    <w:p w14:paraId="123C672C" w14:textId="77777777" w:rsidR="00731749" w:rsidRPr="00C44773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  <w:cs/>
        </w:rPr>
      </w:pPr>
    </w:p>
    <w:p w14:paraId="324EACCC" w14:textId="12EA583F" w:rsidR="00731749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1939E4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1242DF" w:rsidRPr="001939E4">
        <w:rPr>
          <w:rFonts w:ascii="Angsana New" w:hAnsi="Angsana New"/>
          <w:sz w:val="30"/>
          <w:szCs w:val="30"/>
          <w:cs/>
        </w:rPr>
        <w:br/>
      </w:r>
      <w:r w:rsidRPr="001939E4">
        <w:rPr>
          <w:rFonts w:ascii="Angsana New" w:hAnsi="Angsana New"/>
          <w:sz w:val="30"/>
          <w:szCs w:val="30"/>
          <w:cs/>
        </w:rPr>
        <w:t>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</w:t>
      </w:r>
      <w:r w:rsidRPr="001939E4">
        <w:rPr>
          <w:rFonts w:ascii="Angsana New" w:hAnsi="Angsana New"/>
          <w:spacing w:val="-4"/>
          <w:sz w:val="30"/>
          <w:szCs w:val="30"/>
          <w:cs/>
        </w:rPr>
        <w:t>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</w:t>
      </w:r>
      <w:r w:rsidRPr="001939E4">
        <w:rPr>
          <w:rFonts w:ascii="Angsana New" w:hAnsi="Angsana New"/>
          <w:sz w:val="30"/>
          <w:szCs w:val="30"/>
          <w:cs/>
        </w:rPr>
        <w:t xml:space="preserve">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A56109" w:rsidRPr="001939E4">
        <w:rPr>
          <w:rFonts w:ascii="Angsana New" w:hAnsi="Angsana New" w:hint="cs"/>
          <w:sz w:val="30"/>
          <w:szCs w:val="30"/>
          <w:cs/>
        </w:rPr>
        <w:t xml:space="preserve"> </w:t>
      </w:r>
      <w:r w:rsidRPr="001939E4">
        <w:rPr>
          <w:rFonts w:ascii="Angsana New" w:hAnsi="Angsana New"/>
          <w:sz w:val="30"/>
          <w:szCs w:val="30"/>
          <w:cs/>
        </w:rPr>
        <w:t>ๆ ที่เคยรับรู้ไว้ ณ วันที่ซื้อ</w:t>
      </w:r>
    </w:p>
    <w:p w14:paraId="43481D1D" w14:textId="1F6A0DE8" w:rsidR="007D431E" w:rsidRDefault="007D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4D31755" w14:textId="77777777" w:rsidR="00A6665F" w:rsidRPr="00E54133" w:rsidRDefault="00A6665F" w:rsidP="00A6665F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5413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132E1C1" w14:textId="77777777" w:rsidR="00A6665F" w:rsidRPr="00C44773" w:rsidRDefault="00A6665F" w:rsidP="00A6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0BAD10" w14:textId="77777777" w:rsidR="00A6665F" w:rsidRPr="00E54133" w:rsidRDefault="00A6665F" w:rsidP="00A6665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4133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E54133">
        <w:rPr>
          <w:rFonts w:asciiTheme="majorBidi" w:hAnsiTheme="majorBidi" w:cstheme="majorBidi"/>
          <w:sz w:val="30"/>
          <w:szCs w:val="30"/>
        </w:rPr>
        <w:t xml:space="preserve"> </w:t>
      </w:r>
      <w:r w:rsidRPr="00E54133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E54133">
        <w:rPr>
          <w:rFonts w:asciiTheme="majorBidi" w:hAnsiTheme="majorBidi" w:cstheme="majorBidi"/>
          <w:sz w:val="30"/>
          <w:szCs w:val="30"/>
        </w:rPr>
        <w:t xml:space="preserve"> </w:t>
      </w:r>
      <w:r w:rsidRPr="00E54133">
        <w:rPr>
          <w:rFonts w:asciiTheme="majorBidi" w:hAnsiTheme="majorBidi" w:cstheme="majorBidi"/>
          <w:sz w:val="30"/>
          <w:szCs w:val="30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2FB13B6" w14:textId="77777777" w:rsidR="00A6665F" w:rsidRPr="00C44773" w:rsidRDefault="00A6665F" w:rsidP="00A6665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A44750" w14:textId="752FD8DF" w:rsidR="00A6665F" w:rsidRDefault="00A6665F" w:rsidP="00A6665F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</w:rPr>
      </w:pPr>
      <w:r w:rsidRPr="00E54133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E54133">
        <w:rPr>
          <w:rFonts w:asciiTheme="majorBidi" w:hAnsiTheme="majorBidi" w:cstheme="majorBidi"/>
          <w:sz w:val="30"/>
          <w:szCs w:val="30"/>
        </w:rPr>
        <w:t xml:space="preserve"> </w:t>
      </w:r>
      <w:r w:rsidRPr="00E54133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34469049" w14:textId="77777777" w:rsidR="00A6665F" w:rsidRPr="00C44773" w:rsidRDefault="00A6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0E591A0" w14:textId="77777777" w:rsidR="00731749" w:rsidRPr="001939E4" w:rsidRDefault="00731749" w:rsidP="00731749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1939E4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121091C0" w14:textId="77777777" w:rsidR="00731749" w:rsidRPr="00C4477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0B43870" w14:textId="7999ABCC" w:rsidR="00731749" w:rsidRPr="003E00D3" w:rsidRDefault="00731749" w:rsidP="0073174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3E00D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3E00D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E00D3">
        <w:rPr>
          <w:rFonts w:asciiTheme="majorBidi" w:hAnsiTheme="majorBidi" w:cstheme="majorBidi"/>
          <w:sz w:val="30"/>
          <w:szCs w:val="30"/>
          <w:cs/>
        </w:rPr>
        <w:t xml:space="preserve"> การควบคุมเกิดขึ้นเมื่อ</w:t>
      </w:r>
      <w:r w:rsidRPr="003E00D3">
        <w:rPr>
          <w:rFonts w:asciiTheme="majorBidi" w:hAnsiTheme="majorBidi" w:cstheme="majorBidi" w:hint="cs"/>
          <w:sz w:val="30"/>
          <w:szCs w:val="30"/>
          <w:cs/>
        </w:rPr>
        <w:t>กลุ่มบริษัทเปิดรับหรือมีสิทธิ</w:t>
      </w:r>
      <w:r w:rsidR="001939E4" w:rsidRPr="003E00D3">
        <w:rPr>
          <w:rFonts w:asciiTheme="majorBidi" w:hAnsiTheme="majorBidi" w:cstheme="majorBidi"/>
          <w:sz w:val="30"/>
          <w:szCs w:val="30"/>
        </w:rPr>
        <w:br/>
      </w:r>
      <w:r w:rsidRPr="003E00D3">
        <w:rPr>
          <w:rFonts w:asciiTheme="majorBidi" w:hAnsiTheme="majorBidi" w:cstheme="majorBidi" w:hint="cs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D83982" w:rsidRPr="003E00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E00D3">
        <w:rPr>
          <w:rFonts w:asciiTheme="majorBidi" w:hAnsiTheme="majorBidi" w:cstheme="majorBidi"/>
          <w:sz w:val="30"/>
          <w:szCs w:val="30"/>
          <w:cs/>
        </w:rPr>
        <w:t>งบการเงินของบริ</w:t>
      </w:r>
      <w:r w:rsidR="00D83982" w:rsidRPr="003E00D3">
        <w:rPr>
          <w:rFonts w:asciiTheme="majorBidi" w:hAnsiTheme="majorBidi" w:cstheme="majorBidi"/>
          <w:sz w:val="30"/>
          <w:szCs w:val="30"/>
          <w:cs/>
        </w:rPr>
        <w:t>ษัทย่อยได้รวมอยู่ในงบการเงินรวม</w:t>
      </w:r>
      <w:r w:rsidRPr="003E00D3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Pr="003E00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7609F08" w14:textId="70C1BB5D" w:rsidR="003E00D3" w:rsidRDefault="003E00D3" w:rsidP="0073174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33DC73C" w14:textId="04112ABB" w:rsidR="003E00D3" w:rsidRDefault="003E00D3" w:rsidP="0073174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1A10AEC" w14:textId="77777777" w:rsidR="003E00D3" w:rsidRPr="001939E4" w:rsidRDefault="003E00D3" w:rsidP="0073174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79BE5D8" w14:textId="77777777" w:rsidR="00731749" w:rsidRPr="001939E4" w:rsidRDefault="00731749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939E4">
        <w:rPr>
          <w:rFonts w:ascii="Angsana New" w:hAnsi="Angsana New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</w:p>
    <w:p w14:paraId="12CD6C02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2"/>
          <w:szCs w:val="12"/>
        </w:rPr>
      </w:pPr>
    </w:p>
    <w:p w14:paraId="6DB548B6" w14:textId="78CC7156" w:rsidR="00731749" w:rsidRDefault="00731749" w:rsidP="00E3058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939E4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624E521" w14:textId="77777777" w:rsidR="003D6905" w:rsidRPr="00131025" w:rsidRDefault="003D6905" w:rsidP="00E3058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12"/>
          <w:szCs w:val="12"/>
          <w:highlight w:val="cyan"/>
          <w:cs/>
        </w:rPr>
      </w:pPr>
    </w:p>
    <w:p w14:paraId="5EB372F7" w14:textId="47E92EA9" w:rsidR="00731749" w:rsidRDefault="00731749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939E4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57AFEB66" w14:textId="12E69860" w:rsidR="0076107F" w:rsidRPr="00131025" w:rsidRDefault="0076107F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14"/>
          <w:szCs w:val="14"/>
        </w:rPr>
      </w:pPr>
    </w:p>
    <w:p w14:paraId="7815B1DF" w14:textId="77777777" w:rsidR="0076107F" w:rsidRPr="00A666F8" w:rsidRDefault="0076107F" w:rsidP="00A66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66F8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14:paraId="7355A9E6" w14:textId="77777777" w:rsidR="0076107F" w:rsidRPr="00131025" w:rsidRDefault="0076107F" w:rsidP="00A666F8">
      <w:pPr>
        <w:pStyle w:val="BodyText2"/>
        <w:spacing w:line="240" w:lineRule="atLeast"/>
        <w:ind w:left="540" w:right="47" w:firstLine="0"/>
        <w:jc w:val="left"/>
        <w:rPr>
          <w:rFonts w:asciiTheme="majorBidi" w:hAnsiTheme="majorBidi" w:cstheme="majorBidi"/>
          <w:sz w:val="14"/>
          <w:szCs w:val="14"/>
        </w:rPr>
      </w:pPr>
    </w:p>
    <w:p w14:paraId="3863E05B" w14:textId="1865194F" w:rsidR="0076107F" w:rsidRPr="006C53E7" w:rsidRDefault="0076107F" w:rsidP="00BB505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C53E7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3705911" w14:textId="77777777" w:rsidR="0076107F" w:rsidRPr="00131025" w:rsidRDefault="0076107F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14"/>
          <w:szCs w:val="14"/>
        </w:rPr>
      </w:pPr>
    </w:p>
    <w:p w14:paraId="47673A59" w14:textId="77777777" w:rsidR="00731749" w:rsidRPr="001939E4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D507C5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5E3649AA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2"/>
          <w:szCs w:val="12"/>
        </w:rPr>
      </w:pPr>
    </w:p>
    <w:p w14:paraId="63B4D6B9" w14:textId="1D38A093" w:rsidR="00731749" w:rsidRPr="00D83982" w:rsidRDefault="00731749" w:rsidP="0073174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83982">
        <w:rPr>
          <w:rFonts w:ascii="Angsana New" w:hAnsi="Angsana New"/>
          <w:sz w:val="30"/>
          <w:szCs w:val="30"/>
          <w:cs/>
        </w:rPr>
        <w:t>ส่วนได้เสีย</w:t>
      </w:r>
      <w:r w:rsidRPr="00D83982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D83982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ประกอบด้วยส่วนได้เสียในบริษัทร่วม</w:t>
      </w:r>
      <w:r w:rsidR="003D6905">
        <w:rPr>
          <w:rFonts w:ascii="Angsana New" w:hAnsi="Angsana New" w:hint="cs"/>
          <w:sz w:val="30"/>
          <w:szCs w:val="30"/>
          <w:cs/>
        </w:rPr>
        <w:t>และ</w:t>
      </w:r>
      <w:r w:rsidR="00E35BCA">
        <w:rPr>
          <w:rFonts w:ascii="Angsana New" w:hAnsi="Angsana New"/>
          <w:sz w:val="30"/>
          <w:szCs w:val="30"/>
        </w:rPr>
        <w:t xml:space="preserve">     </w:t>
      </w:r>
      <w:r w:rsidR="003D6905">
        <w:rPr>
          <w:rFonts w:ascii="Angsana New" w:hAnsi="Angsana New" w:hint="cs"/>
          <w:sz w:val="30"/>
          <w:szCs w:val="30"/>
          <w:cs/>
        </w:rPr>
        <w:t>การร่วมค้า</w:t>
      </w:r>
    </w:p>
    <w:p w14:paraId="2B9E5A7D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2"/>
          <w:szCs w:val="12"/>
        </w:rPr>
      </w:pPr>
    </w:p>
    <w:p w14:paraId="75023ABC" w14:textId="6E180FF2" w:rsidR="00731749" w:rsidRPr="00D83982" w:rsidRDefault="00731749" w:rsidP="0073174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83982">
        <w:rPr>
          <w:rFonts w:ascii="Angsana New" w:hAnsi="Angsana New"/>
          <w:sz w:val="30"/>
          <w:szCs w:val="30"/>
          <w:cs/>
        </w:rPr>
        <w:t>บริษัทร่วม</w:t>
      </w:r>
      <w:r w:rsidR="009D06B7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D83982">
        <w:rPr>
          <w:rFonts w:ascii="Angsana New" w:hAnsi="Angsana New"/>
          <w:sz w:val="30"/>
          <w:szCs w:val="30"/>
          <w:cs/>
        </w:rPr>
        <w:t>เป็นกิจการที่</w:t>
      </w:r>
      <w:r w:rsidRPr="00D8398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83982">
        <w:rPr>
          <w:rFonts w:ascii="Angsana New" w:hAnsi="Angsana New"/>
          <w:sz w:val="30"/>
          <w:szCs w:val="30"/>
          <w:cs/>
        </w:rPr>
        <w:t>มีอิทธิพลอย่าง</w:t>
      </w:r>
      <w:r w:rsidRPr="00D83982">
        <w:rPr>
          <w:rFonts w:ascii="Angsana New" w:hAnsi="Angsana New" w:hint="cs"/>
          <w:sz w:val="30"/>
          <w:szCs w:val="30"/>
          <w:cs/>
        </w:rPr>
        <w:t>มีนัย</w:t>
      </w:r>
      <w:r w:rsidRPr="00D83982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D83982">
        <w:rPr>
          <w:rFonts w:ascii="Angsana New" w:hAnsi="Angsana New" w:hint="cs"/>
          <w:sz w:val="30"/>
          <w:szCs w:val="30"/>
          <w:cs/>
        </w:rPr>
        <w:t>จ</w:t>
      </w:r>
      <w:r w:rsidRPr="00D83982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D83982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Pr="00D83982">
        <w:rPr>
          <w:rFonts w:ascii="Angsana New" w:hAnsi="Angsana New"/>
          <w:sz w:val="30"/>
          <w:szCs w:val="30"/>
          <w:cs/>
        </w:rPr>
        <w:t>นโยบายดังกล่าว</w:t>
      </w:r>
      <w:r w:rsidR="008B61D2">
        <w:rPr>
          <w:rFonts w:ascii="Angsana New" w:hAnsi="Angsana New" w:hint="cs"/>
          <w:sz w:val="30"/>
          <w:szCs w:val="30"/>
          <w:cs/>
        </w:rPr>
        <w:t xml:space="preserve"> </w:t>
      </w:r>
      <w:r w:rsidR="002373FC" w:rsidRPr="002373FC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  <w:r w:rsidR="00D8398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1942984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2"/>
          <w:szCs w:val="12"/>
        </w:rPr>
      </w:pPr>
    </w:p>
    <w:p w14:paraId="5C09AA75" w14:textId="66AA6DA8" w:rsidR="00731749" w:rsidRPr="00D83982" w:rsidRDefault="00FF6767" w:rsidP="00731749">
      <w:pPr>
        <w:pStyle w:val="BodyText"/>
        <w:spacing w:after="0"/>
        <w:ind w:left="540"/>
        <w:jc w:val="thaiDistribute"/>
        <w:rPr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ส่วนได้เสียในบริษัทร่วม</w:t>
      </w:r>
      <w:r w:rsidR="009D06B7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731749" w:rsidRPr="00D83982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731749" w:rsidRPr="00D83982">
        <w:rPr>
          <w:rFonts w:ascii="Angsana New" w:hAnsi="Angsana New" w:hint="cs"/>
          <w:sz w:val="30"/>
          <w:szCs w:val="30"/>
          <w:cs/>
        </w:rPr>
        <w:t>โดย</w:t>
      </w:r>
      <w:r w:rsidR="00731749" w:rsidRPr="00D83982">
        <w:rPr>
          <w:rFonts w:ascii="Angsana New" w:hAnsi="Angsana New"/>
          <w:sz w:val="30"/>
          <w:szCs w:val="30"/>
          <w:cs/>
        </w:rPr>
        <w:t>รับรู้รายการ</w:t>
      </w:r>
      <w:r w:rsidR="00731749" w:rsidRPr="00D83982">
        <w:rPr>
          <w:rFonts w:ascii="Angsana New" w:hAnsi="Angsana New" w:hint="cs"/>
          <w:sz w:val="30"/>
          <w:szCs w:val="30"/>
          <w:cs/>
        </w:rPr>
        <w:t>เมื่อ</w:t>
      </w:r>
      <w:r w:rsidR="00731749" w:rsidRPr="00D83982">
        <w:rPr>
          <w:rFonts w:ascii="Angsana New" w:hAnsi="Angsana New"/>
          <w:sz w:val="30"/>
          <w:szCs w:val="30"/>
          <w:cs/>
        </w:rPr>
        <w:t>เริ่มแรกด้วยราคาทุนซึ่งรวมถึงต้นทุน</w:t>
      </w:r>
      <w:r w:rsidR="00731749" w:rsidRPr="001939E4">
        <w:rPr>
          <w:rFonts w:ascii="Angsana New" w:hAnsi="Angsana New"/>
          <w:spacing w:val="-4"/>
          <w:sz w:val="30"/>
          <w:szCs w:val="30"/>
          <w:cs/>
        </w:rPr>
        <w:t>การทำรายการ ภายหลังการรับรู้รายการเริ่มแรก</w:t>
      </w:r>
      <w:r w:rsidR="00731749" w:rsidRPr="001939E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31749" w:rsidRPr="001939E4">
        <w:rPr>
          <w:rFonts w:ascii="Angsana New" w:hAnsi="Angsana New"/>
          <w:spacing w:val="-4"/>
          <w:sz w:val="30"/>
          <w:szCs w:val="30"/>
          <w:cs/>
        </w:rPr>
        <w:t>ส่วนแบ่งกำไรหรือขาดทุนและกำไร</w:t>
      </w:r>
      <w:r w:rsidR="00731749" w:rsidRPr="001939E4">
        <w:rPr>
          <w:rFonts w:ascii="Angsana New" w:hAnsi="Angsana New" w:hint="cs"/>
          <w:spacing w:val="-4"/>
          <w:sz w:val="30"/>
          <w:szCs w:val="30"/>
          <w:cs/>
        </w:rPr>
        <w:t>ขาดทุน</w:t>
      </w:r>
      <w:r w:rsidR="00731749" w:rsidRPr="001939E4">
        <w:rPr>
          <w:rFonts w:ascii="Angsana New" w:hAnsi="Angsana New"/>
          <w:spacing w:val="-4"/>
          <w:sz w:val="30"/>
          <w:szCs w:val="30"/>
          <w:cs/>
        </w:rPr>
        <w:t>เบ็ดเสร็จอื่น</w:t>
      </w:r>
      <w:r w:rsidR="00731749" w:rsidRPr="001939E4">
        <w:rPr>
          <w:rFonts w:ascii="Angsana New" w:hAnsi="Angsana New" w:hint="cs"/>
          <w:spacing w:val="-4"/>
          <w:sz w:val="30"/>
          <w:szCs w:val="30"/>
          <w:cs/>
        </w:rPr>
        <w:t>ของเงินลงทุน</w:t>
      </w:r>
      <w:r w:rsidR="00731749" w:rsidRPr="00D83982">
        <w:rPr>
          <w:rFonts w:ascii="Angsana New" w:hAnsi="Angsana New" w:hint="cs"/>
          <w:sz w:val="30"/>
          <w:szCs w:val="30"/>
          <w:cs/>
        </w:rPr>
        <w:t>ที่บันทึกตามวิธีส่วนได้เสียของกลุ่มบริษัท</w:t>
      </w:r>
      <w:r w:rsidR="00731749" w:rsidRPr="00D83982">
        <w:rPr>
          <w:rFonts w:ascii="Angsana New" w:hAnsi="Angsana New"/>
          <w:sz w:val="30"/>
          <w:szCs w:val="30"/>
          <w:cs/>
        </w:rPr>
        <w:t xml:space="preserve"> </w:t>
      </w:r>
      <w:r w:rsidR="00731749" w:rsidRPr="00D83982">
        <w:rPr>
          <w:rFonts w:ascii="Angsana New" w:hAnsi="Angsana New" w:hint="cs"/>
          <w:sz w:val="30"/>
          <w:szCs w:val="30"/>
          <w:cs/>
        </w:rPr>
        <w:t>จะถูกบันทึกใน</w:t>
      </w:r>
      <w:r w:rsidR="00731749" w:rsidRPr="00D83982">
        <w:rPr>
          <w:rFonts w:ascii="Angsana New" w:hAnsi="Angsana New"/>
          <w:sz w:val="30"/>
          <w:szCs w:val="30"/>
          <w:cs/>
        </w:rPr>
        <w:t>งบการเงินรวมจนถึงวันที่</w:t>
      </w:r>
      <w:r w:rsidR="00731749" w:rsidRPr="00D83982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31749" w:rsidRPr="00D83982">
        <w:rPr>
          <w:rFonts w:ascii="Angsana New" w:hAnsi="Angsana New"/>
          <w:sz w:val="30"/>
          <w:szCs w:val="30"/>
          <w:cs/>
        </w:rPr>
        <w:t>สูญเสียความมี</w:t>
      </w:r>
      <w:r w:rsidR="00731749" w:rsidRPr="006C53E7">
        <w:rPr>
          <w:rFonts w:ascii="Angsana New" w:hAnsi="Angsana New"/>
          <w:sz w:val="30"/>
          <w:szCs w:val="30"/>
          <w:cs/>
        </w:rPr>
        <w:t>อิทธิพลอย่างมีนัยสำคัญ หรือการควบคุมร่วม</w:t>
      </w:r>
      <w:r w:rsidR="001D1116">
        <w:rPr>
          <w:sz w:val="30"/>
          <w:szCs w:val="30"/>
          <w:cs/>
        </w:rPr>
        <w:t xml:space="preserve"> </w:t>
      </w:r>
    </w:p>
    <w:p w14:paraId="6AFCC55B" w14:textId="77777777" w:rsidR="00131025" w:rsidRPr="00131025" w:rsidRDefault="00131025" w:rsidP="00731749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14"/>
          <w:szCs w:val="14"/>
        </w:rPr>
      </w:pPr>
    </w:p>
    <w:p w14:paraId="35380516" w14:textId="3A08499C" w:rsidR="00731749" w:rsidRPr="00D83982" w:rsidRDefault="00731749" w:rsidP="00731749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D83982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4128001F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4"/>
          <w:szCs w:val="14"/>
        </w:rPr>
      </w:pPr>
    </w:p>
    <w:p w14:paraId="3B76E58E" w14:textId="7C93B17C" w:rsidR="00347B6D" w:rsidRPr="00FE239A" w:rsidRDefault="00731749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D83982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</w:t>
      </w:r>
      <w:r w:rsidR="00AE4B4B">
        <w:rPr>
          <w:rFonts w:ascii="Angsana New" w:hAnsi="Angsana New" w:hint="cs"/>
          <w:sz w:val="30"/>
          <w:szCs w:val="30"/>
          <w:cs/>
        </w:rPr>
        <w:t xml:space="preserve">ได้เสียในกิจการที่ถูกลงทุนนั้น </w:t>
      </w:r>
      <w:r w:rsidRPr="00D83982">
        <w:rPr>
          <w:rFonts w:ascii="Angsana New" w:hAnsi="Angsana New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D83982">
        <w:rPr>
          <w:rFonts w:ascii="Angsana New" w:eastAsia="EucrosiaUPCBold" w:hAnsi="Angsana New" w:hint="cs"/>
          <w:sz w:val="30"/>
          <w:szCs w:val="30"/>
          <w:cs/>
        </w:rPr>
        <w:t>เมื่อไม่มีหลักฐานการด้อยค่าเกิดขึ้น</w:t>
      </w:r>
      <w:r w:rsidR="001D1116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 </w:t>
      </w:r>
    </w:p>
    <w:p w14:paraId="594CD759" w14:textId="77777777" w:rsidR="00731749" w:rsidRDefault="00731749" w:rsidP="00CF755A">
      <w:pPr>
        <w:pStyle w:val="Heading8"/>
        <w:numPr>
          <w:ilvl w:val="1"/>
          <w:numId w:val="22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83982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73EE4C98" w14:textId="77777777" w:rsidR="00AE4B4B" w:rsidRPr="00131025" w:rsidRDefault="00AE4B4B" w:rsidP="00AE4B4B">
      <w:pPr>
        <w:rPr>
          <w:rFonts w:ascii="Angsana New" w:eastAsia="EucrosiaUPCBold" w:hAnsi="Angsana New"/>
          <w:sz w:val="24"/>
          <w:szCs w:val="24"/>
        </w:rPr>
      </w:pPr>
    </w:p>
    <w:p w14:paraId="17FD4634" w14:textId="77777777" w:rsidR="00731749" w:rsidRPr="00D83982" w:rsidRDefault="00731749" w:rsidP="00AE4B4B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D83982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A7AEA6A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87FE730" w14:textId="77777777" w:rsidR="00BD39DD" w:rsidRDefault="00731749" w:rsidP="00BD39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83982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BD39DD" w:rsidRPr="00662569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="00BD39DD" w:rsidRPr="00662569">
        <w:rPr>
          <w:rFonts w:ascii="Angsana New" w:hAnsi="Angsana New"/>
          <w:sz w:val="30"/>
          <w:szCs w:val="30"/>
          <w:cs/>
        </w:rPr>
        <w:t>กลุ่มบริษัท</w:t>
      </w:r>
      <w:r w:rsidR="00364810">
        <w:rPr>
          <w:rFonts w:ascii="Angsana New" w:hAnsi="Angsana New" w:hint="cs"/>
          <w:sz w:val="30"/>
          <w:szCs w:val="30"/>
          <w:cs/>
        </w:rPr>
        <w:t>และ</w:t>
      </w:r>
      <w:r w:rsidR="008E27E7">
        <w:rPr>
          <w:rFonts w:ascii="Angsana New" w:hAnsi="Angsana New" w:hint="cs"/>
          <w:sz w:val="30"/>
          <w:szCs w:val="30"/>
          <w:cs/>
        </w:rPr>
        <w:t>ของ</w:t>
      </w:r>
      <w:r w:rsidR="00364810">
        <w:rPr>
          <w:rFonts w:ascii="Angsana New" w:hAnsi="Angsana New" w:hint="cs"/>
          <w:sz w:val="30"/>
          <w:szCs w:val="30"/>
          <w:cs/>
        </w:rPr>
        <w:t>บริษัท</w:t>
      </w:r>
      <w:r w:rsidR="00BD39DD" w:rsidRPr="00662569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2DD4C786" w14:textId="77777777" w:rsidR="00AE4B4B" w:rsidRPr="00131025" w:rsidRDefault="00AE4B4B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56F7242A" w14:textId="77777777" w:rsidR="00731749" w:rsidRPr="00AE4B4B" w:rsidRDefault="00731749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AE4B4B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AE4B4B">
        <w:rPr>
          <w:rFonts w:ascii="Angsana New" w:hAnsi="Angsana New" w:hint="cs"/>
          <w:sz w:val="30"/>
          <w:szCs w:val="30"/>
          <w:cs/>
        </w:rPr>
        <w:t>รายงาน</w:t>
      </w:r>
      <w:r w:rsidRPr="00AE4B4B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AE4B4B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AE4B4B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623339D8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23F0475" w14:textId="77777777" w:rsidR="00731749" w:rsidRDefault="00731749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AE4B4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E4B4B">
        <w:rPr>
          <w:rFonts w:ascii="Angsana New" w:hAnsi="Angsana New" w:hint="cs"/>
          <w:sz w:val="30"/>
          <w:szCs w:val="30"/>
          <w:cs/>
        </w:rPr>
        <w:t>ซึ่ง</w:t>
      </w:r>
      <w:r w:rsidRPr="00AE4B4B">
        <w:rPr>
          <w:rFonts w:ascii="Angsana New" w:hAnsi="Angsana New"/>
          <w:sz w:val="30"/>
          <w:szCs w:val="30"/>
          <w:cs/>
        </w:rPr>
        <w:t>บันทึกตามเกณฑ์</w:t>
      </w:r>
      <w:r w:rsidR="00A25005">
        <w:rPr>
          <w:rFonts w:ascii="Angsana New" w:hAnsi="Angsana New"/>
          <w:sz w:val="30"/>
          <w:szCs w:val="30"/>
        </w:rPr>
        <w:br/>
      </w:r>
      <w:r w:rsidRPr="00AE4B4B">
        <w:rPr>
          <w:rFonts w:ascii="Angsana New" w:hAnsi="Angsana New"/>
          <w:sz w:val="30"/>
          <w:szCs w:val="30"/>
          <w:cs/>
        </w:rPr>
        <w:t>ราคาทุนเดิม แปลงค่าเป็น</w:t>
      </w:r>
      <w:r w:rsidRPr="00AE4B4B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AE4B4B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269AF969" w14:textId="77777777" w:rsidR="00445D51" w:rsidRPr="00131025" w:rsidRDefault="00445D51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225F031E" w14:textId="77777777" w:rsidR="003E3D8B" w:rsidRDefault="00445D51" w:rsidP="00445D51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731749" w:rsidRPr="00AE4B4B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</w:t>
      </w:r>
      <w:r w:rsidR="00AE4B4B" w:rsidRPr="00AE4B4B">
        <w:rPr>
          <w:rFonts w:ascii="Angsana New" w:hAnsi="Angsana New"/>
          <w:color w:val="000000" w:themeColor="text1"/>
          <w:sz w:val="30"/>
          <w:szCs w:val="30"/>
          <w:cs/>
        </w:rPr>
        <w:t>ป็นกำไรหรือขาดทุนในงวดบัญชีนั้น</w:t>
      </w:r>
    </w:p>
    <w:p w14:paraId="320764CD" w14:textId="77777777" w:rsidR="009E414A" w:rsidRPr="00131025" w:rsidRDefault="009E414A" w:rsidP="00445D51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24"/>
          <w:szCs w:val="24"/>
        </w:rPr>
      </w:pPr>
    </w:p>
    <w:p w14:paraId="60B2CA36" w14:textId="0C4956F7" w:rsidR="009E414A" w:rsidRDefault="009E414A" w:rsidP="009E414A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C426EF">
        <w:rPr>
          <w:rFonts w:ascii="Angsana New" w:hAnsi="Angsana New"/>
          <w:i/>
          <w:iCs/>
          <w:sz w:val="30"/>
          <w:szCs w:val="30"/>
          <w:cs/>
        </w:rPr>
        <w:t>หน่วยงาน</w:t>
      </w:r>
      <w:r w:rsidR="00154B82">
        <w:rPr>
          <w:rFonts w:ascii="Angsana New" w:hAnsi="Angsana New" w:hint="cs"/>
          <w:i/>
          <w:iCs/>
          <w:sz w:val="30"/>
          <w:szCs w:val="30"/>
          <w:cs/>
        </w:rPr>
        <w:t>ใน</w:t>
      </w:r>
      <w:r w:rsidRPr="002E2783">
        <w:rPr>
          <w:rFonts w:ascii="Angsana New" w:hAnsi="Angsana New"/>
          <w:i/>
          <w:iCs/>
          <w:sz w:val="30"/>
          <w:szCs w:val="30"/>
          <w:cs/>
        </w:rPr>
        <w:t>ต่างประเทศ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46046D3B" w14:textId="77777777" w:rsidR="009E414A" w:rsidRPr="00131025" w:rsidRDefault="009E414A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2DF54B0" w14:textId="73754E41" w:rsidR="009E414A" w:rsidRPr="002E2783" w:rsidRDefault="009E414A" w:rsidP="009E414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</w:t>
      </w:r>
      <w:r w:rsidR="008F2352">
        <w:rPr>
          <w:rFonts w:ascii="Angsana New" w:hAnsi="Angsana New" w:hint="cs"/>
          <w:sz w:val="30"/>
          <w:szCs w:val="30"/>
          <w:cs/>
        </w:rPr>
        <w:t>ใน</w:t>
      </w:r>
      <w:r w:rsidRPr="00866987">
        <w:rPr>
          <w:rFonts w:ascii="Angsana New" w:hAnsi="Angsana New"/>
          <w:sz w:val="30"/>
          <w:szCs w:val="30"/>
          <w:cs/>
        </w:rPr>
        <w:t>ต่างประเทศ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แ</w:t>
      </w:r>
      <w:r w:rsidRPr="002E2783">
        <w:rPr>
          <w:rFonts w:ascii="Angsana New" w:hAnsi="Angsana New"/>
          <w:sz w:val="30"/>
          <w:szCs w:val="30"/>
          <w:cs/>
        </w:rPr>
        <w:t>ปลงค่าเป็นเงินบาทโดยใช้อัตราแลกเปลี่ยน ณ วั</w:t>
      </w:r>
      <w:r w:rsidRPr="0013223D">
        <w:rPr>
          <w:rFonts w:ascii="Angsana New" w:hAnsi="Angsana New"/>
          <w:sz w:val="30"/>
          <w:szCs w:val="30"/>
          <w:cs/>
        </w:rPr>
        <w:t>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</w:p>
    <w:p w14:paraId="3CC0BF20" w14:textId="77777777" w:rsidR="009E414A" w:rsidRPr="00131025" w:rsidRDefault="009E414A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4970C24" w14:textId="39BF98B2" w:rsidR="009E414A" w:rsidRDefault="009E414A" w:rsidP="009E414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C426EF">
        <w:rPr>
          <w:rFonts w:ascii="Angsana New" w:hAnsi="Angsana New" w:hint="cs"/>
          <w:sz w:val="30"/>
          <w:szCs w:val="30"/>
          <w:cs/>
        </w:rPr>
        <w:t>หน่วยงาน</w:t>
      </w:r>
      <w:r w:rsidR="005B3018">
        <w:rPr>
          <w:rFonts w:ascii="Angsana New" w:hAnsi="Angsana New" w:hint="cs"/>
          <w:sz w:val="30"/>
          <w:szCs w:val="30"/>
          <w:cs/>
        </w:rPr>
        <w:t>ใน</w:t>
      </w:r>
      <w:r w:rsidRPr="00C426EF">
        <w:rPr>
          <w:rFonts w:ascii="Angsana New" w:hAnsi="Angsana New"/>
          <w:sz w:val="30"/>
          <w:szCs w:val="30"/>
          <w:cs/>
        </w:rPr>
        <w:t>ต่างประเทศ</w:t>
      </w:r>
      <w:r w:rsidRPr="002E2783">
        <w:rPr>
          <w:rFonts w:ascii="Angsana New" w:hAnsi="Angsana New"/>
          <w:sz w:val="30"/>
          <w:szCs w:val="30"/>
          <w:cs/>
        </w:rPr>
        <w:t xml:space="preserve">แปลงค่าเป็นเงินบาทโดยใช้อัตราแลกเปลี่ยนที่ใกล้เคียงกับอัตรา </w:t>
      </w:r>
      <w:r w:rsidR="00CF108E">
        <w:rPr>
          <w:rFonts w:ascii="Angsana New" w:hAnsi="Angsana New"/>
          <w:sz w:val="30"/>
          <w:szCs w:val="30"/>
        </w:rPr>
        <w:t xml:space="preserve">    </w:t>
      </w:r>
      <w:r w:rsidRPr="002E2783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57FF79FE" w14:textId="77777777" w:rsidR="007221C5" w:rsidRPr="00131025" w:rsidRDefault="007221C5" w:rsidP="009E414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29C7E8D" w14:textId="40ABC968" w:rsidR="009E414A" w:rsidRPr="00866987" w:rsidRDefault="009E414A" w:rsidP="009E414A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86698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Pr="00866987">
        <w:rPr>
          <w:rFonts w:ascii="Angsana New" w:hAnsi="Angsana New" w:hint="cs"/>
          <w:sz w:val="30"/>
          <w:szCs w:val="30"/>
          <w:cs/>
        </w:rPr>
        <w:t>ในกำไรขาดทุนเบ็ดเสร็จอื่น</w:t>
      </w:r>
      <w:r w:rsidR="00750D81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 xml:space="preserve">และแสดงเป็นรายการผลต่างจากอัตราแลกเปลี่ยนในส่วนของผู้ถือหุ้น </w:t>
      </w:r>
      <w:r w:rsidRPr="00866987">
        <w:rPr>
          <w:rFonts w:ascii="Angsana New" w:hAnsi="Angsana New"/>
          <w:sz w:val="30"/>
          <w:szCs w:val="30"/>
          <w:cs/>
        </w:rPr>
        <w:t>จนกว่ามีการจำหน่ายเงินลงทุนนั้นออกไป</w:t>
      </w:r>
      <w:r w:rsidRPr="00866987">
        <w:rPr>
          <w:rFonts w:ascii="Angsana New" w:hAnsi="Angsana New" w:hint="cs"/>
          <w:sz w:val="30"/>
          <w:szCs w:val="30"/>
          <w:cs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08AFC377" w14:textId="77777777" w:rsidR="009E414A" w:rsidRPr="00131025" w:rsidRDefault="009E414A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9EA6759" w14:textId="199E3E04" w:rsidR="009E414A" w:rsidRDefault="009E414A" w:rsidP="009E414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เมื่อหน่วยงาน</w:t>
      </w:r>
      <w:r w:rsidR="00EB2752">
        <w:rPr>
          <w:rFonts w:ascii="Angsana New" w:hAnsi="Angsana New" w:hint="cs"/>
          <w:sz w:val="30"/>
          <w:szCs w:val="30"/>
          <w:cs/>
        </w:rPr>
        <w:t>ใน</w:t>
      </w:r>
      <w:r w:rsidRPr="00866987">
        <w:rPr>
          <w:rFonts w:ascii="Angsana New" w:hAnsi="Angsana New"/>
          <w:sz w:val="30"/>
          <w:szCs w:val="30"/>
          <w:cs/>
        </w:rPr>
        <w:t>ต่างปร</w:t>
      </w:r>
      <w:r w:rsidRPr="00866987">
        <w:rPr>
          <w:rFonts w:ascii="Angsana New" w:hAnsi="Angsana New" w:hint="cs"/>
          <w:sz w:val="30"/>
          <w:szCs w:val="30"/>
          <w:cs/>
        </w:rPr>
        <w:t>ะ</w:t>
      </w:r>
      <w:r w:rsidRPr="00866987">
        <w:rPr>
          <w:rFonts w:ascii="Angsana New" w:hAnsi="Angsana New"/>
          <w:sz w:val="30"/>
          <w:szCs w:val="30"/>
          <w:cs/>
        </w:rPr>
        <w:t>เทศถูกจำหน่ายส่วนได้เสียทั้งหมดหรือ</w:t>
      </w:r>
      <w:r w:rsidRPr="00866987">
        <w:rPr>
          <w:rFonts w:ascii="Angsana New" w:hAnsi="Angsana New" w:hint="cs"/>
          <w:sz w:val="30"/>
          <w:szCs w:val="30"/>
          <w:cs/>
        </w:rPr>
        <w:t>เพียงบางส่วนที่ทำให้</w:t>
      </w:r>
      <w:r w:rsidRPr="00866987">
        <w:rPr>
          <w:rFonts w:ascii="Angsana New" w:hAnsi="Angsana New"/>
          <w:sz w:val="30"/>
          <w:szCs w:val="30"/>
          <w:cs/>
        </w:rPr>
        <w:t>สูญเสียการควบคุม ความมีอิทธิพลอย่างมีสาระสำคัญ</w:t>
      </w:r>
      <w:r w:rsidRPr="00866987">
        <w:rPr>
          <w:rFonts w:ascii="Angsana New" w:hAnsi="Angsana New"/>
          <w:sz w:val="30"/>
          <w:szCs w:val="30"/>
        </w:rPr>
        <w:t xml:space="preserve"> </w:t>
      </w:r>
      <w:r w:rsidRPr="00866987">
        <w:rPr>
          <w:rFonts w:ascii="Angsana New" w:hAnsi="Angsana New"/>
          <w:sz w:val="30"/>
          <w:szCs w:val="30"/>
          <w:cs/>
        </w:rPr>
        <w:t xml:space="preserve">หรือการควบคุมร่วมกัน </w:t>
      </w:r>
      <w:r w:rsidRPr="00866987">
        <w:rPr>
          <w:rFonts w:ascii="Angsana New" w:hAnsi="Angsana New" w:hint="cs"/>
          <w:sz w:val="30"/>
          <w:szCs w:val="30"/>
          <w:cs/>
        </w:rPr>
        <w:t>ผล</w:t>
      </w:r>
      <w:r w:rsidRPr="00866987">
        <w:rPr>
          <w:rFonts w:ascii="Angsana New" w:hAnsi="Angsana New"/>
          <w:sz w:val="30"/>
          <w:szCs w:val="30"/>
          <w:cs/>
        </w:rPr>
        <w:t>สะสม</w:t>
      </w:r>
      <w:r w:rsidRPr="00866987">
        <w:rPr>
          <w:rFonts w:ascii="Angsana New" w:hAnsi="Angsana New" w:hint="cs"/>
          <w:sz w:val="30"/>
          <w:szCs w:val="30"/>
          <w:cs/>
        </w:rPr>
        <w:t>ของ</w:t>
      </w:r>
      <w:r w:rsidRPr="0086698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ผลต่างจากอัตราแลกเปลี่ยนที่เกี่ยวข้องกับหน่วยงาน</w:t>
      </w:r>
      <w:r w:rsidR="00EB2752">
        <w:rPr>
          <w:rFonts w:ascii="Angsana New" w:hAnsi="Angsana New" w:hint="cs"/>
          <w:sz w:val="30"/>
          <w:szCs w:val="30"/>
          <w:cs/>
        </w:rPr>
        <w:t>ใน</w:t>
      </w:r>
      <w:r w:rsidRPr="00866987">
        <w:rPr>
          <w:rFonts w:ascii="Angsana New" w:hAnsi="Angsana New"/>
          <w:sz w:val="30"/>
          <w:szCs w:val="30"/>
          <w:cs/>
        </w:rPr>
        <w:t>ต่างประเทศนั้นต้อง</w:t>
      </w:r>
      <w:r w:rsidRPr="00866987">
        <w:rPr>
          <w:rFonts w:ascii="Angsana New" w:hAnsi="Angsana New" w:hint="cs"/>
          <w:sz w:val="30"/>
          <w:szCs w:val="30"/>
          <w:cs/>
        </w:rPr>
        <w:t>ถูก</w:t>
      </w:r>
      <w:r w:rsidRPr="00866987">
        <w:rPr>
          <w:rFonts w:ascii="Angsana New" w:hAnsi="Angsana New"/>
          <w:sz w:val="30"/>
          <w:szCs w:val="30"/>
          <w:cs/>
        </w:rPr>
        <w:t>จัดประเภทเป็นกำไรหรือขาดทุน</w:t>
      </w:r>
      <w:r w:rsidRPr="00866987">
        <w:rPr>
          <w:rFonts w:ascii="Angsana New" w:hAnsi="Angsana New" w:hint="cs"/>
          <w:sz w:val="30"/>
          <w:szCs w:val="30"/>
          <w:cs/>
        </w:rPr>
        <w:t>โดย</w:t>
      </w:r>
      <w:r w:rsidRPr="00866987">
        <w:rPr>
          <w:rFonts w:ascii="Angsana New" w:hAnsi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866987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866987">
        <w:rPr>
          <w:rFonts w:ascii="Angsana New" w:hAnsi="Angsana New"/>
          <w:sz w:val="30"/>
          <w:szCs w:val="30"/>
          <w:cs/>
        </w:rPr>
        <w:t>แต่</w:t>
      </w:r>
      <w:r w:rsidRPr="00866987">
        <w:rPr>
          <w:rFonts w:ascii="Angsana New" w:hAnsi="Angsana New" w:hint="cs"/>
          <w:sz w:val="30"/>
          <w:szCs w:val="30"/>
          <w:cs/>
        </w:rPr>
        <w:t>ยังคงมี</w:t>
      </w:r>
      <w:r w:rsidRPr="00866987">
        <w:rPr>
          <w:rFonts w:ascii="Angsana New" w:hAnsi="Angsana New"/>
          <w:sz w:val="30"/>
          <w:szCs w:val="30"/>
          <w:cs/>
        </w:rPr>
        <w:t xml:space="preserve">การควบคุม </w:t>
      </w:r>
      <w:r w:rsidRPr="00866987">
        <w:rPr>
          <w:rFonts w:ascii="Angsana New" w:hAnsi="Angsana New" w:hint="cs"/>
          <w:sz w:val="30"/>
          <w:szCs w:val="30"/>
          <w:cs/>
        </w:rPr>
        <w:t>ผลสะสม</w:t>
      </w:r>
      <w:r w:rsidRPr="00866987">
        <w:rPr>
          <w:rFonts w:ascii="Angsana New" w:hAnsi="Angsana New"/>
          <w:sz w:val="30"/>
          <w:szCs w:val="30"/>
          <w:cs/>
        </w:rPr>
        <w:t>ต้อง</w:t>
      </w:r>
      <w:r w:rsidRPr="00866987">
        <w:rPr>
          <w:rFonts w:ascii="Angsana New" w:hAnsi="Angsana New" w:hint="cs"/>
          <w:sz w:val="30"/>
          <w:szCs w:val="30"/>
          <w:cs/>
        </w:rPr>
        <w:t>ถูก</w:t>
      </w:r>
      <w:r w:rsidRPr="00866987">
        <w:rPr>
          <w:rFonts w:ascii="Angsana New" w:hAnsi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866987">
        <w:rPr>
          <w:rFonts w:ascii="Angsana New" w:hAnsi="Angsana New" w:hint="cs"/>
          <w:sz w:val="30"/>
          <w:szCs w:val="30"/>
          <w:cs/>
        </w:rPr>
        <w:t xml:space="preserve"> หากกลุ่มบริษัทจำหน่าย</w:t>
      </w:r>
      <w:r w:rsidR="00DE5AC1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  <w:r w:rsidRPr="00866987">
        <w:rPr>
          <w:rFonts w:ascii="Angsana New" w:hAnsi="Angsana New" w:hint="cs"/>
          <w:sz w:val="30"/>
          <w:szCs w:val="30"/>
          <w:cs/>
        </w:rPr>
        <w:t>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589B83D5" w14:textId="75628BE0" w:rsidR="009E414A" w:rsidRDefault="009E414A" w:rsidP="009E414A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Pr="00866987">
        <w:rPr>
          <w:rFonts w:ascii="Angsana New" w:hAnsi="Angsana New" w:hint="cs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</w:t>
      </w:r>
      <w:r w:rsidR="00EB2752">
        <w:rPr>
          <w:rFonts w:ascii="Angsana New" w:hAnsi="Angsana New" w:hint="cs"/>
          <w:sz w:val="30"/>
          <w:szCs w:val="30"/>
          <w:cs/>
        </w:rPr>
        <w:t>ใน</w:t>
      </w:r>
      <w:r w:rsidRPr="00866987">
        <w:rPr>
          <w:rFonts w:ascii="Angsana New" w:hAnsi="Angsana New" w:hint="cs"/>
          <w:sz w:val="30"/>
          <w:szCs w:val="30"/>
          <w:cs/>
        </w:rPr>
        <w:t>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</w:t>
      </w:r>
      <w:r w:rsidRPr="00896690">
        <w:rPr>
          <w:rFonts w:ascii="Angsana New" w:hAnsi="Angsana New" w:hint="cs"/>
          <w:sz w:val="30"/>
          <w:szCs w:val="30"/>
          <w:cs/>
        </w:rPr>
        <w:t>นกว่ามีการจำหน่ายเงินลงทุนนั้นออกไป</w:t>
      </w:r>
    </w:p>
    <w:p w14:paraId="66B7E03E" w14:textId="77777777" w:rsidR="002275D8" w:rsidRPr="00131025" w:rsidRDefault="002275D8" w:rsidP="009E414A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264141B" w14:textId="77777777" w:rsidR="006B7C8E" w:rsidRDefault="006B7C8E" w:rsidP="00CF755A">
      <w:pPr>
        <w:pStyle w:val="Heading8"/>
        <w:numPr>
          <w:ilvl w:val="1"/>
          <w:numId w:val="22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การป้องกันความเสี่ยง</w:t>
      </w:r>
    </w:p>
    <w:p w14:paraId="14642408" w14:textId="77777777" w:rsidR="00952688" w:rsidRPr="00131025" w:rsidRDefault="00952688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</w:p>
    <w:p w14:paraId="60C700AD" w14:textId="77777777" w:rsidR="006B7C8E" w:rsidRPr="00B65E6E" w:rsidRDefault="005C3E4A" w:rsidP="006B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6B7C8E" w:rsidRPr="00B65E6E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การป้องกันความเสี่ยงจากอัตราดอกเบี้ย</w:t>
      </w:r>
    </w:p>
    <w:p w14:paraId="4D71C869" w14:textId="77777777" w:rsidR="006B7C8E" w:rsidRPr="00131025" w:rsidRDefault="006B7C8E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21223CA3" w14:textId="77777777" w:rsidR="006B7C8E" w:rsidRDefault="006B7C8E" w:rsidP="006B7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ผลต่างที่เกิดจากสัญญาแลกเปลี่ยนอัตราดอกเบี้ยรับรู้และบันทึกโดยปรับปรุงกับดอกเบี้ยจ่ายของเงินกู้ยืมที่ได้รับการป้องกันความเสี่ยงนั้น ในกรณีของสัญญา</w:t>
      </w:r>
      <w:r w:rsidRPr="008F07A2">
        <w:rPr>
          <w:rFonts w:ascii="Angsana New" w:hAnsi="Angsana New" w:hint="cs"/>
          <w:sz w:val="30"/>
          <w:szCs w:val="30"/>
          <w:cs/>
        </w:rPr>
        <w:t>ซื้อขาย</w:t>
      </w:r>
      <w:r w:rsidRPr="002E2783">
        <w:rPr>
          <w:rFonts w:ascii="Angsana New" w:hAnsi="Angsana New"/>
          <w:sz w:val="30"/>
          <w:szCs w:val="30"/>
          <w:cs/>
        </w:rPr>
        <w:t>อัตราดอกเบี้ยล่วงหน้า จำนวนเงินที่ได</w:t>
      </w:r>
      <w:r>
        <w:rPr>
          <w:rFonts w:ascii="Angsana New" w:hAnsi="Angsana New"/>
          <w:sz w:val="30"/>
          <w:szCs w:val="30"/>
          <w:cs/>
        </w:rPr>
        <w:t>้รับหรือจ่ายเมื่อชำระด้วยเงินส</w:t>
      </w:r>
      <w:r>
        <w:rPr>
          <w:rFonts w:ascii="Angsana New" w:hAnsi="Angsana New" w:hint="cs"/>
          <w:sz w:val="30"/>
          <w:szCs w:val="30"/>
          <w:cs/>
        </w:rPr>
        <w:t xml:space="preserve">ด </w:t>
      </w:r>
      <w:r w:rsidRPr="002E2783">
        <w:rPr>
          <w:rFonts w:ascii="Angsana New" w:hAnsi="Angsana New"/>
          <w:sz w:val="30"/>
          <w:szCs w:val="30"/>
          <w:cs/>
        </w:rPr>
        <w:t>ซึ่งเป็นกำไรหรือขาดทุนจะถูกบันทึกรอไว้ในบัญชีและรับรู้ตลอดช่วงอายุของสินทรัพย์หรือหนี้สินที่เป็น</w:t>
      </w:r>
      <w:r w:rsidR="005223C1">
        <w:rPr>
          <w:rFonts w:ascii="Angsana New" w:hAnsi="Angsana New"/>
          <w:sz w:val="30"/>
          <w:szCs w:val="30"/>
          <w:cs/>
        </w:rPr>
        <w:br/>
      </w:r>
      <w:r w:rsidRPr="002E2783">
        <w:rPr>
          <w:rFonts w:ascii="Angsana New" w:hAnsi="Angsana New"/>
          <w:sz w:val="30"/>
          <w:szCs w:val="30"/>
          <w:cs/>
        </w:rPr>
        <w:t>ตัวเงินโดยการปรับปรุงกับดอกเบี้ยรับหรือดอกเบี้ยจ่าย ในกรณีของสัญญาซื้อ</w:t>
      </w:r>
      <w:r w:rsidRPr="008F07A2">
        <w:rPr>
          <w:rFonts w:ascii="Angsana New" w:hAnsi="Angsana New" w:hint="cs"/>
          <w:sz w:val="30"/>
          <w:szCs w:val="30"/>
          <w:cs/>
        </w:rPr>
        <w:t>อัตรา</w:t>
      </w:r>
      <w:r w:rsidRPr="002E2783">
        <w:rPr>
          <w:rFonts w:ascii="Angsana New" w:hAnsi="Angsana New"/>
          <w:sz w:val="30"/>
          <w:szCs w:val="30"/>
          <w:cs/>
        </w:rPr>
        <w:t xml:space="preserve">ดอกเบี้ยชนิดสามารถเลือกใช้สิทธิ </w:t>
      </w:r>
      <w:r w:rsidRPr="005223C1">
        <w:rPr>
          <w:rFonts w:ascii="Angsana New" w:hAnsi="Angsana New"/>
          <w:spacing w:val="-2"/>
          <w:sz w:val="30"/>
          <w:szCs w:val="30"/>
          <w:cs/>
        </w:rPr>
        <w:t>ค่าธรรมเนียมหรือส่วนลดตามสัญญาจะรวมเป็น</w:t>
      </w:r>
      <w:r w:rsidRPr="005223C1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5223C1">
        <w:rPr>
          <w:rFonts w:ascii="Angsana New" w:hAnsi="Angsana New"/>
          <w:spacing w:val="-2"/>
          <w:sz w:val="30"/>
          <w:szCs w:val="30"/>
          <w:cs/>
        </w:rPr>
        <w:t>อื่นหรือหนี้</w:t>
      </w:r>
      <w:r w:rsidRPr="005223C1">
        <w:rPr>
          <w:rFonts w:ascii="Angsana New" w:hAnsi="Angsana New" w:hint="cs"/>
          <w:spacing w:val="-2"/>
          <w:sz w:val="30"/>
          <w:szCs w:val="30"/>
          <w:cs/>
        </w:rPr>
        <w:t>สิน</w:t>
      </w:r>
      <w:r w:rsidRPr="005223C1">
        <w:rPr>
          <w:rFonts w:ascii="Angsana New" w:hAnsi="Angsana New"/>
          <w:spacing w:val="-2"/>
          <w:sz w:val="30"/>
          <w:szCs w:val="30"/>
          <w:cs/>
        </w:rPr>
        <w:t>อื่นในงบแสดงฐานะการเงิน</w:t>
      </w:r>
      <w:r w:rsidR="005223C1" w:rsidRPr="005223C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23C1">
        <w:rPr>
          <w:rFonts w:ascii="Angsana New" w:hAnsi="Angsana New"/>
          <w:spacing w:val="-2"/>
          <w:sz w:val="30"/>
          <w:szCs w:val="30"/>
          <w:cs/>
        </w:rPr>
        <w:t>และจะตัดบัญชี</w:t>
      </w:r>
      <w:r w:rsidRPr="002E2783">
        <w:rPr>
          <w:rFonts w:ascii="Angsana New" w:hAnsi="Angsana New"/>
          <w:sz w:val="30"/>
          <w:szCs w:val="30"/>
          <w:cs/>
        </w:rPr>
        <w:t>เป็นดอกเบี้ยรับหรือดอกเบี้ยจ่ายตลอดอายุของสัญญา</w:t>
      </w:r>
    </w:p>
    <w:p w14:paraId="397D008C" w14:textId="77777777" w:rsidR="009E414A" w:rsidRPr="00131025" w:rsidRDefault="009E414A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0B8AD1B4" w14:textId="77777777" w:rsidR="00731749" w:rsidRPr="00300784" w:rsidRDefault="00731749" w:rsidP="00CF755A">
      <w:pPr>
        <w:pStyle w:val="Heading8"/>
        <w:numPr>
          <w:ilvl w:val="1"/>
          <w:numId w:val="22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0078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79BADDF" w14:textId="77777777" w:rsidR="00731749" w:rsidRPr="00131025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</w:rPr>
      </w:pPr>
    </w:p>
    <w:p w14:paraId="5A6A28CA" w14:textId="6F74F875"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E3D8B">
        <w:rPr>
          <w:rFonts w:ascii="Angsana New" w:hAnsi="Angsana New"/>
          <w:sz w:val="30"/>
          <w:szCs w:val="30"/>
        </w:rPr>
        <w:tab/>
      </w:r>
      <w:r w:rsidRPr="003E3D8B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  <w:r w:rsidRPr="003E3D8B">
        <w:rPr>
          <w:rFonts w:ascii="Angsana New" w:hAnsi="Angsana New" w:hint="cs"/>
          <w:spacing w:val="-2"/>
          <w:sz w:val="30"/>
          <w:szCs w:val="30"/>
          <w:cs/>
        </w:rPr>
        <w:t>ในงบกระแสเงินสด</w:t>
      </w:r>
      <w:r w:rsidRPr="003E3D8B">
        <w:rPr>
          <w:rFonts w:ascii="Angsana New" w:hAnsi="Angsana New"/>
          <w:spacing w:val="-2"/>
          <w:sz w:val="30"/>
          <w:szCs w:val="30"/>
          <w:cs/>
        </w:rPr>
        <w:t>ประกอบด้วย ยอดเงินสด ยอดเงินฝากธนาคารประเภทเผื่อเรียก</w:t>
      </w:r>
      <w:r w:rsidRPr="003E3D8B">
        <w:rPr>
          <w:rFonts w:ascii="Angsana New" w:hAnsi="Angsana New"/>
          <w:sz w:val="30"/>
          <w:szCs w:val="30"/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</w:t>
      </w:r>
      <w:r w:rsidRPr="003E3D8B">
        <w:rPr>
          <w:rFonts w:ascii="Angsana New" w:hAnsi="Angsana New" w:hint="cs"/>
          <w:sz w:val="30"/>
          <w:szCs w:val="30"/>
          <w:cs/>
        </w:rPr>
        <w:t>ส่วนหนึ่งของ</w:t>
      </w:r>
      <w:r w:rsidRPr="003E3D8B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14:paraId="756C9FBB" w14:textId="77777777" w:rsidR="00131025" w:rsidRPr="00131025" w:rsidRDefault="00131025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</w:p>
    <w:p w14:paraId="16FE5314" w14:textId="77777777" w:rsidR="00731749" w:rsidRPr="003E3D8B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3D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="00853858" w:rsidRPr="003E3D8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หมุนเวียน</w:t>
      </w:r>
      <w:r w:rsidRPr="003E3D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35C5DE76" w14:textId="77777777" w:rsidR="00731749" w:rsidRPr="00131025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</w:rPr>
      </w:pPr>
    </w:p>
    <w:p w14:paraId="14DFCF9D" w14:textId="0B78A7D1" w:rsidR="007221C5" w:rsidRDefault="007221C5" w:rsidP="00722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7221C5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</w:t>
      </w:r>
      <w:r w:rsidR="00A27EAB">
        <w:rPr>
          <w:rFonts w:ascii="Angsana New" w:hAnsi="Angsana New" w:hint="cs"/>
          <w:sz w:val="30"/>
          <w:szCs w:val="30"/>
          <w:cs/>
        </w:rPr>
        <w:t>และบริษัท</w:t>
      </w:r>
      <w:r w:rsidR="00164A24">
        <w:rPr>
          <w:rFonts w:ascii="Angsana New" w:hAnsi="Angsana New" w:hint="cs"/>
          <w:sz w:val="30"/>
          <w:szCs w:val="30"/>
          <w:cs/>
        </w:rPr>
        <w:t>มี</w:t>
      </w:r>
      <w:r w:rsidRPr="007221C5">
        <w:rPr>
          <w:rFonts w:ascii="Angsana New" w:hAnsi="Angsana New"/>
          <w:sz w:val="30"/>
          <w:szCs w:val="30"/>
          <w:cs/>
        </w:rPr>
        <w:t>สิทธิที่ปราศจากเงื่อนไขในการได้รับสิ่งตอบแทนตามสัญญา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221C5">
        <w:rPr>
          <w:rFonts w:ascii="Angsana New" w:hAnsi="Angsana New"/>
          <w:sz w:val="30"/>
          <w:szCs w:val="30"/>
          <w:cs/>
        </w:rPr>
        <w:t>หากกลุ่มบริษัท</w:t>
      </w:r>
      <w:r w:rsidR="00A27EAB">
        <w:rPr>
          <w:rFonts w:ascii="Angsana New" w:hAnsi="Angsana New" w:hint="cs"/>
          <w:sz w:val="30"/>
          <w:szCs w:val="30"/>
          <w:cs/>
        </w:rPr>
        <w:t>และ</w:t>
      </w:r>
      <w:r w:rsidRPr="007221C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รั</w:t>
      </w:r>
      <w:r w:rsidRPr="007221C5">
        <w:rPr>
          <w:rFonts w:ascii="Angsana New" w:hAnsi="Angsana New"/>
          <w:sz w:val="30"/>
          <w:szCs w:val="30"/>
          <w:cs/>
        </w:rPr>
        <w:t>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715CE23" w14:textId="77777777" w:rsidR="007221C5" w:rsidRPr="00131025" w:rsidRDefault="007221C5" w:rsidP="00722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8"/>
          <w:szCs w:val="28"/>
        </w:rPr>
      </w:pPr>
    </w:p>
    <w:p w14:paraId="6E03D82A" w14:textId="40569EF1" w:rsidR="00731749" w:rsidRPr="0072182A" w:rsidRDefault="007221C5" w:rsidP="00722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72182A">
        <w:rPr>
          <w:rFonts w:ascii="Angsana New" w:hAnsi="Angsana New"/>
          <w:sz w:val="30"/>
          <w:szCs w:val="30"/>
          <w:cs/>
        </w:rPr>
        <w:t>ลูกหนี้</w:t>
      </w:r>
      <w:r w:rsidR="00C62AD3" w:rsidRPr="0072182A">
        <w:rPr>
          <w:rFonts w:ascii="Angsana New" w:hAnsi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  <w:r w:rsidR="00C62AD3" w:rsidRPr="0072182A">
        <w:rPr>
          <w:rFonts w:ascii="Angsana New" w:hAnsi="Angsana New" w:hint="cs"/>
          <w:sz w:val="30"/>
          <w:szCs w:val="30"/>
          <w:cs/>
        </w:rPr>
        <w:t xml:space="preserve"> </w:t>
      </w:r>
      <w:r w:rsidRPr="0072182A">
        <w:rPr>
          <w:rFonts w:ascii="Angsana New" w:hAnsi="Angsana New"/>
          <w:sz w:val="30"/>
          <w:szCs w:val="30"/>
          <w:cs/>
        </w:rPr>
        <w:t>ซึ่งประเมินโดยการวิเคราะห์ประวัติการชำระหนี้</w:t>
      </w:r>
      <w:r w:rsidR="005C64CE">
        <w:rPr>
          <w:rFonts w:ascii="Angsana New" w:hAnsi="Angsana New"/>
          <w:sz w:val="30"/>
          <w:szCs w:val="30"/>
        </w:rPr>
        <w:t xml:space="preserve">       </w:t>
      </w:r>
      <w:r w:rsidRPr="0072182A">
        <w:rPr>
          <w:rFonts w:ascii="Angsana New" w:hAnsi="Angsana New"/>
          <w:sz w:val="30"/>
          <w:szCs w:val="30"/>
          <w:cs/>
        </w:rPr>
        <w:t xml:space="preserve"> และการคาดการณ์เกี่ยวกับการชำระหนี้ในอนาคตของลูกค้าหนี้สูญจะถูกตัดจำหน่ายเมื่อเกิดขึ้น</w:t>
      </w:r>
    </w:p>
    <w:p w14:paraId="01D205CE" w14:textId="7135634F" w:rsidR="0072182A" w:rsidRDefault="0072182A" w:rsidP="00722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032F014F" w14:textId="77777777" w:rsidR="00526D61" w:rsidRPr="009E414A" w:rsidRDefault="00526D61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9E414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ลูกหนี้ตามสัญญาเช่าการเงิน</w:t>
      </w:r>
    </w:p>
    <w:p w14:paraId="3D51F1F7" w14:textId="77777777" w:rsidR="00526D61" w:rsidRPr="00131025" w:rsidRDefault="00526D61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sz w:val="28"/>
          <w:szCs w:val="28"/>
        </w:rPr>
      </w:pPr>
    </w:p>
    <w:p w14:paraId="0BBC6867" w14:textId="77777777" w:rsidR="00526D61" w:rsidRDefault="00526D61" w:rsidP="00526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526D61">
        <w:rPr>
          <w:rFonts w:ascii="Angsana New" w:hAnsi="Angsana New" w:hint="cs"/>
          <w:sz w:val="30"/>
          <w:szCs w:val="30"/>
          <w:cs/>
        </w:rPr>
        <w:t>ลูกหนี้ตามสัญญาเช่าการเงินแสดงมูลค่า</w:t>
      </w:r>
      <w:r>
        <w:rPr>
          <w:rFonts w:ascii="Angsana New" w:hAnsi="Angsana New" w:hint="cs"/>
          <w:sz w:val="30"/>
          <w:szCs w:val="30"/>
          <w:cs/>
        </w:rPr>
        <w:t>ยอดคงค้</w:t>
      </w:r>
      <w:r w:rsidRPr="00526D61">
        <w:rPr>
          <w:rFonts w:ascii="Angsana New" w:hAnsi="Angsana New" w:hint="cs"/>
          <w:sz w:val="30"/>
          <w:szCs w:val="30"/>
          <w:cs/>
        </w:rPr>
        <w:t>างสุทธิจากดอกเบี</w:t>
      </w:r>
      <w:r>
        <w:rPr>
          <w:rFonts w:ascii="Angsana New" w:hAnsi="Angsana New" w:hint="cs"/>
          <w:sz w:val="30"/>
          <w:szCs w:val="30"/>
          <w:cs/>
        </w:rPr>
        <w:t>้ยที่ยังไม่ถือเป็นรายได้หักค่าเ</w:t>
      </w:r>
      <w:r w:rsidRPr="00526D61">
        <w:rPr>
          <w:rFonts w:ascii="Angsana New" w:hAnsi="Angsana New" w:hint="cs"/>
          <w:sz w:val="30"/>
          <w:szCs w:val="30"/>
          <w:cs/>
        </w:rPr>
        <w:t>ผื่อหนี้สงสัยจะสูญ</w:t>
      </w:r>
    </w:p>
    <w:p w14:paraId="55FDEF77" w14:textId="77777777" w:rsidR="00526D61" w:rsidRPr="00131025" w:rsidRDefault="00526D61" w:rsidP="00526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9D87CFA" w14:textId="77777777" w:rsidR="00526D61" w:rsidRPr="00DD1F27" w:rsidRDefault="00526D61" w:rsidP="00526D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บริษัทได้ทำสัญญาขายเครื่องจักรและเช่ากลับคืนซึ่งเข้าลักษณะเป็นสัญญาเช่าทางการเงิน ส่วนเกินจากราคาขายที่สูงกว่า</w:t>
      </w:r>
      <w:r w:rsidRPr="00DD1F27">
        <w:rPr>
          <w:rFonts w:ascii="Angsana New" w:hAnsi="Angsana New" w:hint="cs"/>
          <w:sz w:val="30"/>
          <w:szCs w:val="30"/>
          <w:cs/>
        </w:rPr>
        <w:t>ราคาตามบัญชีของสินทรัพย์ไม่ได้ถูกรับรู้เป็นรายได้โดยทันที แต่บริษัทบันทึกรับรู้เป็นรา</w:t>
      </w:r>
      <w:r w:rsidR="000E5418" w:rsidRPr="00DD1F27">
        <w:rPr>
          <w:rFonts w:ascii="Angsana New" w:hAnsi="Angsana New" w:hint="cs"/>
          <w:sz w:val="30"/>
          <w:szCs w:val="30"/>
          <w:cs/>
        </w:rPr>
        <w:t>ย</w:t>
      </w:r>
      <w:r w:rsidRPr="00DD1F27">
        <w:rPr>
          <w:rFonts w:ascii="Angsana New" w:hAnsi="Angsana New" w:hint="cs"/>
          <w:sz w:val="30"/>
          <w:szCs w:val="30"/>
          <w:cs/>
        </w:rPr>
        <w:t>การรอตัดบัญชีซึ่งแสดงสุทธิภายใต้ที่ดิน อาคารและอุปกรณ์ และทยอยตัดส่วนเกินดังกล่าวจากค่าเสื่อมราคาในกำไรหรือขาดทุนตลอดอายุของสัญญาเช่า</w:t>
      </w:r>
    </w:p>
    <w:p w14:paraId="513F4701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393D672" w14:textId="77777777" w:rsidR="00526D61" w:rsidRPr="00DD1F27" w:rsidRDefault="00526D61" w:rsidP="000E5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D1F27">
        <w:rPr>
          <w:rFonts w:ascii="Angsana New" w:hAnsi="Angsana New" w:hint="cs"/>
          <w:spacing w:val="4"/>
          <w:sz w:val="30"/>
          <w:szCs w:val="30"/>
          <w:cs/>
        </w:rPr>
        <w:t>บริษัทบันทึกสัญญาเช่า</w:t>
      </w:r>
      <w:r w:rsidR="008F19C2" w:rsidRPr="00DD1F27">
        <w:rPr>
          <w:rFonts w:ascii="Angsana New" w:hAnsi="Angsana New" w:hint="cs"/>
          <w:spacing w:val="4"/>
          <w:sz w:val="30"/>
          <w:szCs w:val="30"/>
          <w:cs/>
        </w:rPr>
        <w:t>ทางการเงินเป็นสินทรัพย์และหนี้สินในงบแสดงฐานะการเงินรวมด้วยจำนวนเท่ากับ</w:t>
      </w:r>
      <w:r w:rsidR="008F19C2" w:rsidRPr="00DD1F27">
        <w:rPr>
          <w:rFonts w:ascii="Angsana New" w:hAnsi="Angsana New" w:hint="cs"/>
          <w:spacing w:val="2"/>
          <w:sz w:val="30"/>
          <w:szCs w:val="30"/>
          <w:cs/>
        </w:rPr>
        <w:t>มูลค่ายุติธรรมของสินทรัพย์ที่เช่า ณ วันเริ่มต้นของสัญญาเช่า หรือมูลค่าปัจจุบันของจำนวนเงินขั้นต่ำที่ต้องจ่าย</w:t>
      </w:r>
      <w:r w:rsidR="008F19C2" w:rsidRPr="00DD1F27">
        <w:rPr>
          <w:rFonts w:ascii="Angsana New" w:hAnsi="Angsana New" w:hint="cs"/>
          <w:sz w:val="30"/>
          <w:szCs w:val="30"/>
          <w:cs/>
        </w:rPr>
        <w:t>ตามสัญญาเช่าแล้วแต่จำนวนใดจะต่ำกว่า ค่าเช่าที่จ่ายชำระจะปันส่วนเป็นส่วนของค่าใช้จ่ายทางการเงินและส่วนที่ไปลดเงินต้น ค่าใช้จ่ายทางการเงินจะปันส่วนไปสู่งวดต่าง</w:t>
      </w:r>
      <w:r w:rsidR="00AC58CB">
        <w:rPr>
          <w:rFonts w:ascii="Angsana New" w:hAnsi="Angsana New"/>
          <w:sz w:val="30"/>
          <w:szCs w:val="30"/>
        </w:rPr>
        <w:t xml:space="preserve"> </w:t>
      </w:r>
      <w:r w:rsidR="008F19C2" w:rsidRPr="00DD1F27">
        <w:rPr>
          <w:rFonts w:ascii="Angsana New" w:hAnsi="Angsana New" w:hint="cs"/>
          <w:sz w:val="30"/>
          <w:szCs w:val="30"/>
          <w:cs/>
        </w:rPr>
        <w:t>ๆ ตลอดอายุสัญญาเช่า เพื่อให้อัตราดอกเบี้ยเมื่อเทียบกับยอดหนี้ที่คงเหลืออยู่ในแต่ละงวดมีอัตราคงที่</w:t>
      </w:r>
    </w:p>
    <w:p w14:paraId="5996882A" w14:textId="77777777" w:rsidR="008F19C2" w:rsidRPr="00131025" w:rsidRDefault="008F19C2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EF2884C" w14:textId="1E8E6CF5" w:rsidR="008F19C2" w:rsidRDefault="00D806E7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D1F27">
        <w:rPr>
          <w:rFonts w:ascii="Angsana New" w:hAnsi="Angsana New" w:hint="cs"/>
          <w:spacing w:val="8"/>
          <w:sz w:val="30"/>
          <w:szCs w:val="30"/>
          <w:cs/>
        </w:rPr>
        <w:t>บริษัทประเมินข้อตกลงซึ่งไม่ได้มีรูปแบบของสัญญาเช่าตามกฎหมาย</w:t>
      </w:r>
      <w:r w:rsidR="00AD1981" w:rsidRPr="00DD1F27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DD1F27">
        <w:rPr>
          <w:rFonts w:ascii="Angsana New" w:hAnsi="Angsana New" w:hint="cs"/>
          <w:spacing w:val="8"/>
          <w:sz w:val="30"/>
          <w:szCs w:val="30"/>
          <w:cs/>
        </w:rPr>
        <w:t>แต่มีการให้สิทธิในการใช้สินทรัพย์ตามระยะเวลาที่กำหนด</w:t>
      </w:r>
      <w:r w:rsidR="00AD1981" w:rsidRPr="00DD1F27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DD1F27">
        <w:rPr>
          <w:rFonts w:ascii="Angsana New" w:hAnsi="Angsana New" w:hint="cs"/>
          <w:spacing w:val="8"/>
          <w:sz w:val="30"/>
          <w:szCs w:val="30"/>
          <w:cs/>
        </w:rPr>
        <w:t>สินทรัพย์ดังกล่าวมีลักษณะเฉพาะเจาะจงและมีการให้ผลตอบแทนในลักษณะของ</w:t>
      </w:r>
      <w:r w:rsidRPr="00DD1F27">
        <w:rPr>
          <w:rFonts w:ascii="Angsana New" w:hAnsi="Angsana New" w:hint="cs"/>
          <w:sz w:val="30"/>
          <w:szCs w:val="30"/>
          <w:cs/>
        </w:rPr>
        <w:t>การจ่ายคืนครั้งเดียวหรือหลายครั้ง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14:paraId="58F6B8B0" w14:textId="77777777" w:rsidR="003A4429" w:rsidRPr="00131025" w:rsidRDefault="003A4429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457D51A6" w14:textId="77777777" w:rsidR="00731749" w:rsidRPr="003E3D8B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3D8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73B237DA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17158B47" w14:textId="77777777" w:rsidR="00731749" w:rsidRDefault="00731749" w:rsidP="00EC1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</w:rPr>
      </w:pPr>
      <w:r w:rsidRPr="003E3D8B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EC19D2">
        <w:rPr>
          <w:rFonts w:ascii="Angsana New" w:hAnsi="Angsana New"/>
          <w:sz w:val="30"/>
          <w:szCs w:val="30"/>
        </w:rPr>
        <w:t xml:space="preserve"> </w:t>
      </w:r>
    </w:p>
    <w:p w14:paraId="308CD79E" w14:textId="5804A527" w:rsidR="00D53FC4" w:rsidRPr="00131025" w:rsidRDefault="00D5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638A46A" w14:textId="77777777" w:rsidR="00731749" w:rsidRPr="003E3D8B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3E3D8B">
        <w:rPr>
          <w:rFonts w:ascii="Angsana New" w:hAnsi="Angsana New"/>
          <w:sz w:val="30"/>
          <w:szCs w:val="30"/>
        </w:rPr>
        <w:tab/>
      </w:r>
      <w:r w:rsidR="00EC19D2">
        <w:rPr>
          <w:rFonts w:ascii="Angsana New" w:hAnsi="Angsana New" w:hint="cs"/>
          <w:sz w:val="30"/>
          <w:szCs w:val="30"/>
          <w:cs/>
        </w:rPr>
        <w:t xml:space="preserve">ราคาทุนของรถยนต์คำนวณโดยใช้วิธีเฉพาะเจาะจง </w:t>
      </w:r>
      <w:r w:rsidRPr="003E3D8B">
        <w:rPr>
          <w:rFonts w:ascii="Angsana New" w:hAnsi="Angsana New"/>
          <w:sz w:val="30"/>
          <w:szCs w:val="30"/>
          <w:cs/>
        </w:rPr>
        <w:t>ต้นทุนของสินค้า</w:t>
      </w:r>
      <w:r w:rsidR="00EC19D2">
        <w:rPr>
          <w:rFonts w:ascii="Angsana New" w:hAnsi="Angsana New" w:hint="cs"/>
          <w:sz w:val="30"/>
          <w:szCs w:val="30"/>
          <w:cs/>
        </w:rPr>
        <w:t>คงเหลืออื่น</w:t>
      </w:r>
      <w:r w:rsidRPr="003E3D8B">
        <w:rPr>
          <w:rFonts w:ascii="Angsana New" w:hAnsi="Angsana New"/>
          <w:sz w:val="30"/>
          <w:szCs w:val="30"/>
          <w:cs/>
        </w:rPr>
        <w:t>คำนวณโดยใช้วิธีเข้าก่อนออกก่อน ต้นทุนสินค้าประกอบด้วย</w:t>
      </w:r>
      <w:r w:rsidRPr="003E3D8B">
        <w:rPr>
          <w:rFonts w:ascii="Angsana New" w:hAnsi="Angsana New" w:hint="cs"/>
          <w:sz w:val="30"/>
          <w:szCs w:val="30"/>
          <w:cs/>
        </w:rPr>
        <w:t>ราคา</w:t>
      </w:r>
      <w:r w:rsidRPr="003E3D8B">
        <w:rPr>
          <w:rFonts w:ascii="Angsana New" w:hAnsi="Angsana New"/>
          <w:sz w:val="30"/>
          <w:szCs w:val="30"/>
          <w:cs/>
        </w:rPr>
        <w:t>ทุนที่ซื้อ</w:t>
      </w:r>
      <w:r w:rsidRPr="003E3D8B">
        <w:rPr>
          <w:rFonts w:ascii="Angsana New" w:hAnsi="Angsana New" w:hint="cs"/>
          <w:sz w:val="30"/>
          <w:szCs w:val="30"/>
          <w:cs/>
        </w:rPr>
        <w:t xml:space="preserve"> </w:t>
      </w:r>
      <w:r w:rsidRPr="003E3D8B">
        <w:rPr>
          <w:rFonts w:ascii="Angsana New" w:hAnsi="Angsana New"/>
          <w:sz w:val="30"/>
          <w:szCs w:val="30"/>
          <w:cs/>
        </w:rPr>
        <w:t>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</w:t>
      </w:r>
      <w:r w:rsidRPr="003E3D8B">
        <w:rPr>
          <w:rFonts w:ascii="Angsana New" w:hAnsi="Angsana New" w:hint="cs"/>
          <w:sz w:val="30"/>
          <w:szCs w:val="30"/>
          <w:cs/>
        </w:rPr>
        <w:t xml:space="preserve"> ต้นทุนสินค้า</w:t>
      </w:r>
      <w:r w:rsidRPr="003E3D8B">
        <w:rPr>
          <w:rFonts w:ascii="Angsana New" w:hAnsi="Angsana New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3E3D8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6082C14" w14:textId="77777777" w:rsidR="009920F6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131025">
        <w:rPr>
          <w:rFonts w:ascii="Angsana New" w:hAnsi="Angsana New"/>
          <w:sz w:val="28"/>
          <w:szCs w:val="28"/>
        </w:rPr>
        <w:tab/>
      </w:r>
    </w:p>
    <w:p w14:paraId="628FF699" w14:textId="4540B7D6" w:rsidR="00360C3A" w:rsidRDefault="00731749" w:rsidP="0099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3E3D8B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Pr="003E3D8B">
        <w:rPr>
          <w:rFonts w:ascii="Angsana New" w:hAnsi="Angsana New" w:hint="cs"/>
          <w:sz w:val="30"/>
          <w:szCs w:val="30"/>
          <w:cs/>
        </w:rPr>
        <w:t>โดยประมาณ</w:t>
      </w:r>
      <w:r w:rsidR="00294FF3" w:rsidRPr="003E3D8B">
        <w:rPr>
          <w:rFonts w:ascii="Angsana New" w:hAnsi="Angsana New"/>
          <w:sz w:val="30"/>
          <w:szCs w:val="30"/>
          <w:cs/>
        </w:rPr>
        <w:t>ในการขาย</w:t>
      </w:r>
    </w:p>
    <w:p w14:paraId="5ED97172" w14:textId="77777777" w:rsidR="00131025" w:rsidRDefault="00131025" w:rsidP="0099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42FD4CCB" w14:textId="77777777" w:rsidR="002275D8" w:rsidRPr="002275D8" w:rsidRDefault="002275D8" w:rsidP="0099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28"/>
          <w:szCs w:val="28"/>
        </w:rPr>
      </w:pPr>
    </w:p>
    <w:p w14:paraId="4CFA87C3" w14:textId="77777777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เงินลงทุน</w:t>
      </w:r>
    </w:p>
    <w:p w14:paraId="423734C2" w14:textId="77777777" w:rsidR="00731749" w:rsidRPr="00B31F80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3B8DB6D1" w14:textId="5E63AFD6" w:rsidR="00731749" w:rsidRDefault="00DE5AC1" w:rsidP="00E2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เงินลงทุนในบริษัทร่วม</w:t>
      </w:r>
      <w:r w:rsidR="00B31F80">
        <w:rPr>
          <w:rFonts w:ascii="Angsana New" w:hAnsi="Angsana New"/>
          <w:i/>
          <w:iCs/>
          <w:sz w:val="30"/>
          <w:szCs w:val="30"/>
        </w:rPr>
        <w:t xml:space="preserve"> </w:t>
      </w:r>
      <w:r w:rsidR="00E2539F">
        <w:rPr>
          <w:rFonts w:ascii="Angsana New" w:hAnsi="Angsana New" w:hint="cs"/>
          <w:i/>
          <w:iCs/>
          <w:sz w:val="30"/>
          <w:szCs w:val="30"/>
          <w:cs/>
        </w:rPr>
        <w:t>บริษัทย่อยและ</w:t>
      </w:r>
      <w:r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1EB42169" w14:textId="77777777" w:rsidR="00E2539F" w:rsidRPr="00B31F80" w:rsidRDefault="00E2539F" w:rsidP="00E25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</w:p>
    <w:p w14:paraId="46AB3E73" w14:textId="476660FA" w:rsidR="00731749" w:rsidRPr="00310421" w:rsidRDefault="00DE5AC1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10421">
        <w:rPr>
          <w:rFonts w:ascii="Angsana New" w:hAnsi="Angsana New"/>
          <w:spacing w:val="-4"/>
          <w:sz w:val="30"/>
          <w:szCs w:val="30"/>
          <w:cs/>
        </w:rPr>
        <w:t>เงินลงทุนในบริษัทร่วม</w:t>
      </w:r>
      <w:r w:rsidR="00B31F80" w:rsidRPr="00310421">
        <w:rPr>
          <w:rFonts w:ascii="Angsana New" w:hAnsi="Angsana New"/>
          <w:spacing w:val="-4"/>
          <w:sz w:val="30"/>
          <w:szCs w:val="30"/>
        </w:rPr>
        <w:t xml:space="preserve"> </w:t>
      </w:r>
      <w:r w:rsidR="00B31F80" w:rsidRPr="00310421">
        <w:rPr>
          <w:rFonts w:ascii="Angsana New" w:hAnsi="Angsana New" w:hint="cs"/>
          <w:spacing w:val="-4"/>
          <w:sz w:val="30"/>
          <w:szCs w:val="30"/>
          <w:cs/>
        </w:rPr>
        <w:t>บริษัทย่อยและการร่วมค้า</w:t>
      </w:r>
      <w:r w:rsidR="00731749" w:rsidRPr="00310421">
        <w:rPr>
          <w:rFonts w:ascii="Angsana New" w:hAnsi="Angsana New"/>
          <w:spacing w:val="-4"/>
          <w:sz w:val="30"/>
          <w:szCs w:val="30"/>
          <w:cs/>
        </w:rPr>
        <w:t>ในงบการเงินเฉพาะ</w:t>
      </w:r>
      <w:r w:rsidR="00731749" w:rsidRPr="00310421">
        <w:rPr>
          <w:rFonts w:ascii="Angsana New" w:hAnsi="Angsana New" w:hint="cs"/>
          <w:spacing w:val="-4"/>
          <w:sz w:val="30"/>
          <w:szCs w:val="30"/>
          <w:cs/>
        </w:rPr>
        <w:t>กิจการของ</w:t>
      </w:r>
      <w:r w:rsidR="00731749" w:rsidRPr="00310421">
        <w:rPr>
          <w:rFonts w:ascii="Angsana New" w:hAnsi="Angsana New"/>
          <w:spacing w:val="-4"/>
          <w:sz w:val="30"/>
          <w:szCs w:val="30"/>
          <w:cs/>
        </w:rPr>
        <w:t>บริษัท บันทึกบัญชีโดยใช้วิธีราคาทุน</w:t>
      </w:r>
      <w:r w:rsidR="00B31F80" w:rsidRPr="00310421">
        <w:rPr>
          <w:rFonts w:ascii="Angsana New" w:hAnsi="Angsana New"/>
          <w:spacing w:val="-4"/>
          <w:sz w:val="30"/>
          <w:szCs w:val="30"/>
        </w:rPr>
        <w:t xml:space="preserve"> </w:t>
      </w:r>
      <w:r w:rsidR="00731749" w:rsidRPr="00310421">
        <w:rPr>
          <w:rFonts w:ascii="Angsana New" w:hAnsi="Angsana New" w:hint="cs"/>
          <w:spacing w:val="-4"/>
          <w:sz w:val="30"/>
          <w:szCs w:val="30"/>
          <w:cs/>
        </w:rPr>
        <w:t>ส่วนการบันทึกบัญชี</w:t>
      </w:r>
      <w:r w:rsidRPr="00310421">
        <w:rPr>
          <w:rFonts w:ascii="Angsana New" w:hAnsi="Angsana New" w:hint="cs"/>
          <w:spacing w:val="-4"/>
          <w:sz w:val="30"/>
          <w:szCs w:val="30"/>
          <w:cs/>
        </w:rPr>
        <w:t>เงินลงทุนในบริษัทร่วมและการร่วมค้า</w:t>
      </w:r>
      <w:r w:rsidR="00731749" w:rsidRPr="00310421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ในงบการเงินรวมใช้วิธีส่วนได้เสีย</w:t>
      </w:r>
    </w:p>
    <w:p w14:paraId="3287A968" w14:textId="77777777" w:rsidR="00CC1BDA" w:rsidRPr="00B31F80" w:rsidRDefault="00CC1BDA" w:rsidP="00641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E7A5AFF" w14:textId="77777777" w:rsidR="00731749" w:rsidRPr="009E414A" w:rsidRDefault="00731749" w:rsidP="004C7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9E414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4701B896" w14:textId="77777777" w:rsidR="00731749" w:rsidRPr="00B31F80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28132511" w14:textId="315D83D4"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414A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</w:t>
      </w:r>
      <w:r w:rsidRPr="009E414A">
        <w:rPr>
          <w:rFonts w:ascii="Angsana New" w:hAnsi="Angsana New" w:hint="cs"/>
          <w:sz w:val="30"/>
          <w:szCs w:val="30"/>
          <w:cs/>
        </w:rPr>
        <w:t>สะสม</w:t>
      </w:r>
      <w:r w:rsidRPr="009E414A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จากการตีราคาหลักทรัพย์ที่เกี่ยวข้องที่เคยบันทึกในส่วนของผู้ถือหุ้นจะถูกบันทึกในกำไร</w:t>
      </w:r>
      <w:r w:rsidRPr="009E414A">
        <w:rPr>
          <w:rFonts w:ascii="Angsana New" w:hAnsi="Angsana New" w:hint="cs"/>
          <w:sz w:val="30"/>
          <w:szCs w:val="30"/>
          <w:cs/>
        </w:rPr>
        <w:t>หรือ</w:t>
      </w:r>
      <w:r w:rsidRPr="009E414A">
        <w:rPr>
          <w:rFonts w:ascii="Angsana New" w:hAnsi="Angsana New"/>
          <w:sz w:val="30"/>
          <w:szCs w:val="30"/>
          <w:cs/>
        </w:rPr>
        <w:t>ขาดทุน</w:t>
      </w:r>
    </w:p>
    <w:p w14:paraId="2827C59A" w14:textId="77777777" w:rsidR="00B31F80" w:rsidRPr="00B31F80" w:rsidRDefault="00B31F80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181B719" w14:textId="77777777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859FD37" w14:textId="77777777" w:rsidR="00731749" w:rsidRPr="00F42016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5F541D97" w14:textId="64EE6A3F" w:rsidR="00731749" w:rsidRDefault="00731749" w:rsidP="00595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414A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9E414A">
        <w:rPr>
          <w:rFonts w:ascii="Angsana New" w:hAnsi="Angsana New"/>
          <w:sz w:val="30"/>
          <w:szCs w:val="30"/>
          <w:cs/>
        </w:rPr>
        <w:t>ได้แ</w:t>
      </w:r>
      <w:r w:rsidRPr="009E414A">
        <w:rPr>
          <w:rFonts w:ascii="Angsana New" w:hAnsi="Angsana New" w:hint="cs"/>
          <w:sz w:val="30"/>
          <w:szCs w:val="30"/>
          <w:cs/>
        </w:rPr>
        <w:t>ก่อสังหาริม</w:t>
      </w:r>
      <w:r w:rsidRPr="009E414A">
        <w:rPr>
          <w:rFonts w:ascii="Angsana New" w:hAnsi="Angsana New"/>
          <w:sz w:val="30"/>
          <w:szCs w:val="30"/>
          <w:cs/>
        </w:rPr>
        <w:t>ทรัพย์</w:t>
      </w:r>
      <w:r w:rsidRPr="009E414A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ที่ถือครองเพื่อหาประโยชน์จากรายได้ค่าเช่าหรือ</w:t>
      </w:r>
      <w:r w:rsidRPr="009E414A">
        <w:rPr>
          <w:rFonts w:ascii="Angsana New" w:hAnsi="Angsana New"/>
          <w:sz w:val="30"/>
          <w:szCs w:val="30"/>
          <w:cs/>
        </w:rPr>
        <w:t>จากมู</w:t>
      </w:r>
      <w:r w:rsidRPr="009E414A">
        <w:rPr>
          <w:rFonts w:ascii="Angsana New" w:hAnsi="Angsana New" w:hint="cs"/>
          <w:sz w:val="30"/>
          <w:szCs w:val="30"/>
          <w:cs/>
        </w:rPr>
        <w:t>ล</w:t>
      </w:r>
      <w:r w:rsidRPr="009E414A">
        <w:rPr>
          <w:rFonts w:ascii="Angsana New" w:hAnsi="Angsana New"/>
          <w:sz w:val="30"/>
          <w:szCs w:val="30"/>
          <w:cs/>
        </w:rPr>
        <w:t>ค่าที่</w:t>
      </w:r>
      <w:r w:rsidRPr="00294FF3">
        <w:rPr>
          <w:rFonts w:ascii="Angsana New" w:hAnsi="Angsana New"/>
          <w:sz w:val="30"/>
          <w:szCs w:val="30"/>
          <w:cs/>
        </w:rPr>
        <w:t>เพิ่มขึ้น</w:t>
      </w:r>
      <w:r w:rsidR="00595847">
        <w:rPr>
          <w:rFonts w:ascii="Angsana New" w:hAnsi="Angsana New" w:hint="cs"/>
          <w:sz w:val="30"/>
          <w:szCs w:val="30"/>
          <w:cs/>
        </w:rPr>
        <w:t xml:space="preserve">หรือทั้งสองอย่าง </w:t>
      </w:r>
      <w:r w:rsidRPr="00294FF3">
        <w:rPr>
          <w:rFonts w:ascii="Angsana New" w:hAnsi="Angsana New" w:hint="cs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</w:t>
      </w:r>
      <w:r w:rsidRPr="009E414A">
        <w:rPr>
          <w:rFonts w:ascii="Angsana New" w:hAnsi="Angsana New" w:hint="cs"/>
          <w:sz w:val="30"/>
          <w:szCs w:val="30"/>
          <w:cs/>
        </w:rPr>
        <w:t xml:space="preserve">หรือใช้ในการบริหารงาน  </w:t>
      </w:r>
    </w:p>
    <w:p w14:paraId="296EE202" w14:textId="77777777" w:rsidR="00AA0D53" w:rsidRPr="00131025" w:rsidRDefault="00AA0D53" w:rsidP="00131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5568DDFC" w14:textId="77777777" w:rsidR="00731749" w:rsidRPr="009E414A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  <w:r w:rsidRPr="009E414A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9E414A">
        <w:rPr>
          <w:rFonts w:ascii="Angsana New" w:hAnsi="Angsana New"/>
          <w:sz w:val="30"/>
          <w:szCs w:val="30"/>
          <w:cs/>
        </w:rPr>
        <w:t>วัดมูลค่าด้วยราคาทุนหัก</w:t>
      </w:r>
      <w:r w:rsidR="0004160A" w:rsidRPr="009E414A">
        <w:rPr>
          <w:rFonts w:ascii="Angsana New" w:hAnsi="Angsana New" w:hint="cs"/>
          <w:sz w:val="30"/>
          <w:szCs w:val="30"/>
          <w:cs/>
        </w:rPr>
        <w:t>ด้วย</w:t>
      </w:r>
      <w:r w:rsidRPr="009E414A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04160A" w:rsidRPr="009E414A">
        <w:rPr>
          <w:rFonts w:ascii="Angsana New" w:hAnsi="Angsana New" w:hint="cs"/>
          <w:sz w:val="30"/>
          <w:szCs w:val="30"/>
          <w:cs/>
        </w:rPr>
        <w:t>ผล</w:t>
      </w:r>
      <w:r w:rsidRPr="009E414A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2A6AE3" w:rsidRPr="009E414A">
        <w:rPr>
          <w:rFonts w:ascii="Angsana New" w:hAnsi="Angsana New" w:hint="cs"/>
          <w:sz w:val="30"/>
          <w:szCs w:val="30"/>
          <w:cs/>
        </w:rPr>
        <w:t>สะสม</w:t>
      </w:r>
      <w:r w:rsidRPr="009E414A">
        <w:rPr>
          <w:rFonts w:ascii="Angsana New" w:hAnsi="Angsana New"/>
          <w:sz w:val="16"/>
          <w:szCs w:val="16"/>
          <w:cs/>
        </w:rPr>
        <w:t xml:space="preserve">  </w:t>
      </w:r>
    </w:p>
    <w:p w14:paraId="3318E6D6" w14:textId="77777777" w:rsidR="005E1132" w:rsidRPr="00B16FD8" w:rsidRDefault="005E1132" w:rsidP="00131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5D5C74DC" w14:textId="77777777" w:rsidR="00731749" w:rsidRDefault="00731749" w:rsidP="005E3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E414A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</w:t>
      </w:r>
      <w:r w:rsidRPr="00294FF3">
        <w:rPr>
          <w:rFonts w:ascii="Angsana New" w:hAnsi="Angsana New" w:hint="cs"/>
          <w:sz w:val="30"/>
          <w:szCs w:val="30"/>
          <w:cs/>
        </w:rPr>
        <w:t>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EFC02F3" w14:textId="77777777" w:rsidR="009E414A" w:rsidRPr="00B16FD8" w:rsidRDefault="009E414A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2018178" w14:textId="689F9619" w:rsidR="00653410" w:rsidRDefault="00731749" w:rsidP="00E13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ค่าเสื่อมราคาจะบันทึกในกำไร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ซึ่งคำนวณโดยวิธีเส้นตรงตามอายุการให้ประโยชน์โด</w:t>
      </w:r>
      <w:r w:rsidR="00092FFB">
        <w:rPr>
          <w:rFonts w:ascii="Angsana New" w:hAnsi="Angsana New"/>
          <w:sz w:val="30"/>
          <w:szCs w:val="30"/>
          <w:cs/>
        </w:rPr>
        <w:t>ยประมาณของสินทรัพย์แต่ละรายการ</w:t>
      </w:r>
      <w:r w:rsidR="00653410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D4E22D6" w14:textId="77777777" w:rsidR="00E1375C" w:rsidRPr="00113DF5" w:rsidRDefault="00E1375C" w:rsidP="00E13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CCEB0A2" w14:textId="4C5B0F3C" w:rsidR="00EC3649" w:rsidRDefault="00EC3649" w:rsidP="00F03536">
      <w:pPr>
        <w:pStyle w:val="Heading8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EC364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กลุ่มบริษัทและบริษัท</w:t>
      </w:r>
      <w:r w:rsidR="00F03536" w:rsidRPr="00F03536">
        <w:rPr>
          <w:rFonts w:ascii="Angsana New" w:hAnsi="Angsana New" w:cs="Angsana New"/>
          <w:b w:val="0"/>
          <w:bCs w:val="0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32E27701" w14:textId="2AC768B6" w:rsidR="002275D8" w:rsidRDefault="002275D8" w:rsidP="00F03536">
      <w:pPr>
        <w:rPr>
          <w:sz w:val="28"/>
          <w:szCs w:val="28"/>
        </w:rPr>
      </w:pPr>
    </w:p>
    <w:p w14:paraId="3F08D7A0" w14:textId="5144DB5F" w:rsidR="00131025" w:rsidRDefault="00131025" w:rsidP="00F03536">
      <w:pPr>
        <w:rPr>
          <w:sz w:val="28"/>
          <w:szCs w:val="28"/>
        </w:rPr>
      </w:pPr>
    </w:p>
    <w:p w14:paraId="59A09D2F" w14:textId="01BAED78" w:rsidR="00131025" w:rsidRDefault="00131025" w:rsidP="00F03536">
      <w:pPr>
        <w:rPr>
          <w:sz w:val="28"/>
          <w:szCs w:val="28"/>
        </w:rPr>
      </w:pPr>
    </w:p>
    <w:p w14:paraId="7B34BC74" w14:textId="312EA043" w:rsidR="00131025" w:rsidRDefault="00131025" w:rsidP="00F03536">
      <w:pPr>
        <w:rPr>
          <w:sz w:val="28"/>
          <w:szCs w:val="28"/>
        </w:rPr>
      </w:pPr>
    </w:p>
    <w:p w14:paraId="64C6E6F4" w14:textId="77777777" w:rsidR="00131025" w:rsidRPr="00113DF5" w:rsidRDefault="00131025" w:rsidP="00F03536">
      <w:pPr>
        <w:rPr>
          <w:sz w:val="28"/>
          <w:szCs w:val="28"/>
          <w:cs/>
        </w:rPr>
      </w:pPr>
    </w:p>
    <w:p w14:paraId="205B41D9" w14:textId="77777777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67F9D335" w14:textId="77777777" w:rsidR="00731749" w:rsidRPr="0013102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6288CFD" w14:textId="77777777" w:rsidR="00731749" w:rsidRPr="009E414A" w:rsidRDefault="00731749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E414A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0CB5C5F7" w14:textId="77777777" w:rsidR="00731749" w:rsidRPr="00131025" w:rsidRDefault="00CF62F6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  <w:r w:rsidRPr="00131025">
        <w:rPr>
          <w:rFonts w:ascii="Angsana New" w:hAnsi="Angsana New" w:hint="cs"/>
          <w:sz w:val="20"/>
          <w:szCs w:val="20"/>
          <w:cs/>
        </w:rPr>
        <w:t xml:space="preserve"> </w:t>
      </w:r>
    </w:p>
    <w:p w14:paraId="3478588B" w14:textId="77777777"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7E98EBD" w14:textId="77777777" w:rsidR="00731749" w:rsidRPr="0013102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6158BA7" w14:textId="77777777" w:rsidR="00731749" w:rsidRPr="00294FF3" w:rsidRDefault="00731749" w:rsidP="007317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Pr="00294FF3">
        <w:rPr>
          <w:rFonts w:ascii="Angsana New" w:hAnsi="Angsana New"/>
          <w:sz w:val="30"/>
          <w:szCs w:val="30"/>
          <w:cs/>
        </w:rPr>
        <w:t>วัดมูลค่า</w:t>
      </w:r>
      <w:r w:rsidRPr="00294FF3">
        <w:rPr>
          <w:rFonts w:ascii="Angsana New" w:hAnsi="Angsana New" w:hint="cs"/>
          <w:sz w:val="30"/>
          <w:szCs w:val="30"/>
          <w:cs/>
        </w:rPr>
        <w:t>ด้วยราคาทุนหัก</w:t>
      </w:r>
      <w:r w:rsidR="00EC3649">
        <w:rPr>
          <w:rFonts w:ascii="Angsana New" w:hAnsi="Angsana New" w:hint="cs"/>
          <w:sz w:val="30"/>
          <w:szCs w:val="30"/>
          <w:cs/>
        </w:rPr>
        <w:t>ด้วย</w:t>
      </w:r>
      <w:r w:rsidRPr="00294FF3">
        <w:rPr>
          <w:rFonts w:ascii="Angsana New" w:hAnsi="Angsana New" w:hint="cs"/>
          <w:sz w:val="30"/>
          <w:szCs w:val="30"/>
          <w:cs/>
        </w:rPr>
        <w:t>ค่าเสื่อมราคาสะสมและ</w:t>
      </w:r>
      <w:r w:rsidR="00EC3649">
        <w:rPr>
          <w:rFonts w:ascii="Angsana New" w:hAnsi="Angsana New" w:hint="cs"/>
          <w:sz w:val="30"/>
          <w:szCs w:val="30"/>
          <w:cs/>
        </w:rPr>
        <w:t>ผล</w:t>
      </w:r>
      <w:r w:rsidRPr="00294FF3">
        <w:rPr>
          <w:rFonts w:ascii="Angsana New" w:hAnsi="Angsana New" w:hint="cs"/>
          <w:sz w:val="30"/>
          <w:szCs w:val="30"/>
          <w:cs/>
        </w:rPr>
        <w:t>ขาดทุนจากการด้อย</w:t>
      </w:r>
      <w:r w:rsidR="005E1132">
        <w:rPr>
          <w:rFonts w:ascii="Angsana New" w:hAnsi="Angsana New" w:hint="cs"/>
          <w:sz w:val="30"/>
          <w:szCs w:val="30"/>
          <w:cs/>
        </w:rPr>
        <w:t>ค่า</w:t>
      </w:r>
      <w:r w:rsidR="0034079C">
        <w:rPr>
          <w:rFonts w:ascii="Angsana New" w:hAnsi="Angsana New" w:hint="cs"/>
          <w:sz w:val="30"/>
          <w:szCs w:val="30"/>
          <w:cs/>
        </w:rPr>
        <w:t>สะสม</w:t>
      </w:r>
    </w:p>
    <w:p w14:paraId="239B58D7" w14:textId="77777777" w:rsidR="00731749" w:rsidRPr="0013102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9ABFB69" w14:textId="77777777"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94FF3">
        <w:rPr>
          <w:rFonts w:ascii="Angsana New" w:hAnsi="Angsana New"/>
          <w:sz w:val="30"/>
          <w:szCs w:val="30"/>
          <w:cs/>
        </w:rPr>
        <w:t>ราคาทุน</w:t>
      </w:r>
      <w:r w:rsidRPr="00294FF3">
        <w:rPr>
          <w:rFonts w:ascii="Angsana New" w:hAnsi="Angsana New" w:hint="cs"/>
          <w:sz w:val="30"/>
          <w:szCs w:val="30"/>
          <w:cs/>
        </w:rPr>
        <w:t>รวมถึง</w:t>
      </w:r>
      <w:r w:rsidRPr="00294FF3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294FF3">
        <w:rPr>
          <w:rFonts w:ascii="Angsana New" w:hAnsi="Angsana New" w:hint="cs"/>
          <w:sz w:val="30"/>
          <w:szCs w:val="30"/>
          <w:cs/>
        </w:rPr>
        <w:t>ได้มาของ</w:t>
      </w:r>
      <w:r w:rsidRPr="00294FF3">
        <w:rPr>
          <w:rFonts w:ascii="Angsana New" w:hAnsi="Angsana New"/>
          <w:sz w:val="30"/>
          <w:szCs w:val="30"/>
          <w:cs/>
        </w:rPr>
        <w:t>สินทรัพย์</w:t>
      </w:r>
      <w:r w:rsidRPr="00294FF3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แ</w:t>
      </w:r>
      <w:r w:rsidR="00595847">
        <w:rPr>
          <w:rFonts w:ascii="Angsana New" w:hAnsi="Angsana New" w:hint="cs"/>
          <w:sz w:val="30"/>
          <w:szCs w:val="30"/>
          <w:cs/>
        </w:rPr>
        <w:t>รงงานทางตรง และต้นทุนทางตรงอื่น</w:t>
      </w:r>
      <w:r w:rsidR="00A5610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 xml:space="preserve"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294FF3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การขนย้าย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การบูรณะสถาน</w:t>
      </w:r>
      <w:r w:rsidRPr="0008771A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08771A">
        <w:rPr>
          <w:rFonts w:ascii="Angsana New" w:hAnsi="Angsana New" w:hint="cs"/>
          <w:spacing w:val="-4"/>
          <w:sz w:val="30"/>
          <w:szCs w:val="30"/>
          <w:cs/>
        </w:rPr>
        <w:t>ตั้งของสินทรัพย์และต้นทุน</w:t>
      </w:r>
      <w:r w:rsidRPr="003051F9">
        <w:rPr>
          <w:rFonts w:ascii="Angsana New" w:hAnsi="Angsana New" w:hint="cs"/>
          <w:spacing w:val="-6"/>
          <w:sz w:val="30"/>
          <w:szCs w:val="30"/>
          <w:cs/>
        </w:rPr>
        <w:t xml:space="preserve">การกู้ยืม </w:t>
      </w:r>
      <w:r w:rsidRPr="003051F9">
        <w:rPr>
          <w:rFonts w:ascii="Angsana New" w:hAnsi="Angsana New"/>
          <w:spacing w:val="-6"/>
          <w:sz w:val="30"/>
          <w:szCs w:val="30"/>
          <w:cs/>
        </w:rPr>
        <w:t>สำหรับเครื่องมือที่ควบคุมโดยลิขสิทธิ์ซอฟต์แวร์</w:t>
      </w:r>
      <w:r w:rsidRPr="00294FF3">
        <w:rPr>
          <w:rFonts w:ascii="Angsana New" w:hAnsi="Angsana New"/>
          <w:sz w:val="30"/>
          <w:szCs w:val="30"/>
          <w:cs/>
        </w:rPr>
        <w:t>ซึ่งไม่สามารถ</w:t>
      </w:r>
      <w:r w:rsidRPr="0008771A">
        <w:rPr>
          <w:rFonts w:ascii="Angsana New" w:hAnsi="Angsana New"/>
          <w:spacing w:val="-8"/>
          <w:sz w:val="30"/>
          <w:szCs w:val="30"/>
          <w:cs/>
        </w:rPr>
        <w:t>ทำงานได้</w:t>
      </w:r>
      <w:r w:rsidRPr="000D7B1A">
        <w:rPr>
          <w:rFonts w:ascii="Angsana New" w:hAnsi="Angsana New"/>
          <w:sz w:val="30"/>
          <w:szCs w:val="30"/>
          <w:cs/>
        </w:rPr>
        <w:t>โดยปราศจาก</w:t>
      </w:r>
      <w:r w:rsidRPr="000D7B1A">
        <w:rPr>
          <w:rFonts w:ascii="Angsana New" w:hAnsi="Angsana New" w:hint="cs"/>
          <w:sz w:val="30"/>
          <w:szCs w:val="30"/>
          <w:cs/>
        </w:rPr>
        <w:t>ลิขสิทธิ์</w:t>
      </w:r>
      <w:r w:rsidRPr="000D7B1A">
        <w:rPr>
          <w:rFonts w:ascii="Angsana New" w:hAnsi="Angsana New"/>
          <w:sz w:val="30"/>
          <w:szCs w:val="30"/>
          <w:cs/>
        </w:rPr>
        <w:t>ซอฟต์แวร์นั้นให้ถือว่า</w:t>
      </w:r>
      <w:r w:rsidRPr="000D7B1A">
        <w:rPr>
          <w:rFonts w:ascii="Angsana New" w:hAnsi="Angsana New" w:hint="cs"/>
          <w:sz w:val="30"/>
          <w:szCs w:val="30"/>
          <w:cs/>
        </w:rPr>
        <w:t xml:space="preserve"> ลิขสิ</w:t>
      </w:r>
      <w:r w:rsidRPr="000D7B1A">
        <w:rPr>
          <w:rFonts w:ascii="Angsana New" w:hAnsi="Angsana New"/>
          <w:sz w:val="30"/>
          <w:szCs w:val="30"/>
          <w:cs/>
        </w:rPr>
        <w:t>ทธิ์ซอฟต์แวร์ดังกล่าวเป็นส่วนหนึ่งของอ</w:t>
      </w:r>
      <w:r w:rsidRPr="000D7B1A">
        <w:rPr>
          <w:rFonts w:ascii="Angsana New" w:hAnsi="Angsana New" w:hint="cs"/>
          <w:sz w:val="30"/>
          <w:szCs w:val="30"/>
          <w:cs/>
        </w:rPr>
        <w:t>ุปกรณ์</w:t>
      </w:r>
    </w:p>
    <w:p w14:paraId="75D8B3AC" w14:textId="77777777" w:rsidR="00731749" w:rsidRPr="0013102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571C719" w14:textId="77777777"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294FF3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="001D1116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94FF3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</w:t>
      </w:r>
      <w:r w:rsidRPr="00294FF3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ที่</w:t>
      </w:r>
      <w:r w:rsidRPr="00294FF3">
        <w:rPr>
          <w:rFonts w:ascii="Angsana New" w:hAnsi="Angsana New"/>
          <w:color w:val="000000"/>
          <w:sz w:val="30"/>
          <w:szCs w:val="30"/>
          <w:cs/>
          <w:lang w:eastAsia="en-GB"/>
        </w:rPr>
        <w:t>มีอายุการให้ประโยชน์ไม่เท่ากัน</w:t>
      </w:r>
      <w:r w:rsidRPr="00294FF3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ต้อง</w:t>
      </w:r>
      <w:r w:rsidRPr="00294FF3">
        <w:rPr>
          <w:rFonts w:ascii="Angsana New" w:hAnsi="Angsana New"/>
          <w:color w:val="000000"/>
          <w:sz w:val="30"/>
          <w:szCs w:val="30"/>
          <w:cs/>
          <w:lang w:eastAsia="en-GB"/>
        </w:rPr>
        <w:t>บันทึกแต่ละส่วน</w:t>
      </w:r>
      <w:r w:rsidRPr="00294FF3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ประกอบ</w:t>
      </w:r>
      <w:r w:rsidRPr="00294FF3">
        <w:rPr>
          <w:rFonts w:ascii="Angsana New" w:hAnsi="Angsana New"/>
          <w:color w:val="000000"/>
          <w:sz w:val="30"/>
          <w:szCs w:val="30"/>
          <w:cs/>
          <w:lang w:eastAsia="en-GB"/>
        </w:rPr>
        <w:t>ที่มีนัยสำคัญแยกต่างหากจากกัน</w:t>
      </w:r>
      <w:r w:rsidR="001D1116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</w:p>
    <w:p w14:paraId="48EFB611" w14:textId="77777777" w:rsidR="00731749" w:rsidRPr="0013102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F28758E" w14:textId="77777777" w:rsidR="00731749" w:rsidRPr="00294FF3" w:rsidRDefault="00731749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94FF3">
        <w:rPr>
          <w:rFonts w:ascii="Angsana New" w:hAnsi="Angsana New" w:cs="Angsana New" w:hint="cs"/>
          <w:color w:val="auto"/>
          <w:sz w:val="30"/>
          <w:szCs w:val="30"/>
          <w:cs/>
        </w:rPr>
        <w:t>กำไรหรือ</w:t>
      </w:r>
      <w:r w:rsidR="00983A8F">
        <w:rPr>
          <w:rFonts w:ascii="Angsana New" w:hAnsi="Angsana New" w:cs="Angsana New" w:hint="cs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294FF3">
        <w:rPr>
          <w:rFonts w:ascii="Angsana New" w:hAnsi="Angsana New" w:cs="Angsana New" w:hint="cs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คือผลต่างระหว่างสิ่งตอบแทนสุทธิที่ได้รับจากการจำหน่ายกับมูลค่าตามบัญชีของที่ดิน อาค</w:t>
      </w:r>
      <w:r w:rsidR="00983A8F">
        <w:rPr>
          <w:rFonts w:ascii="Angsana New" w:hAnsi="Angsana New" w:cs="Angsana New" w:hint="cs"/>
          <w:color w:val="auto"/>
          <w:sz w:val="30"/>
          <w:szCs w:val="30"/>
          <w:cs/>
        </w:rPr>
        <w:t>าร</w:t>
      </w:r>
      <w:r w:rsidRPr="00294FF3">
        <w:rPr>
          <w:rFonts w:ascii="Angsana New" w:hAnsi="Angsana New" w:cs="Angsana New" w:hint="cs"/>
          <w:color w:val="auto"/>
          <w:sz w:val="30"/>
          <w:szCs w:val="30"/>
          <w:cs/>
        </w:rPr>
        <w:t>และอุปกรณ์ โดย</w:t>
      </w:r>
      <w:r w:rsidRPr="00294FF3">
        <w:rPr>
          <w:rFonts w:ascii="Angsana New" w:hAnsi="Angsana New" w:cs="Angsana New"/>
          <w:color w:val="auto"/>
          <w:sz w:val="30"/>
          <w:szCs w:val="30"/>
          <w:cs/>
        </w:rPr>
        <w:t>รับรู้ในกำไรหรือขาดทุน</w:t>
      </w:r>
      <w:r w:rsidRPr="00294FF3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</w:p>
    <w:p w14:paraId="7323FB28" w14:textId="77777777" w:rsidR="00113DF5" w:rsidRPr="00131025" w:rsidRDefault="00113DF5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14:paraId="3601531E" w14:textId="1143DA8D"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6BDE788B" w14:textId="77777777" w:rsidR="00731749" w:rsidRPr="0013102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0C353BF" w14:textId="3D971CD2"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การเช่าซึ่ง</w:t>
      </w:r>
      <w:r w:rsidR="00414CD8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595847">
        <w:rPr>
          <w:rFonts w:ascii="Angsana New" w:hAnsi="Angsana New"/>
          <w:sz w:val="30"/>
          <w:szCs w:val="30"/>
          <w:cs/>
        </w:rPr>
        <w:t>บริษัท</w:t>
      </w:r>
      <w:r w:rsidRPr="00294FF3">
        <w:rPr>
          <w:rFonts w:ascii="Angsana New" w:hAnsi="Angsana New"/>
          <w:sz w:val="30"/>
          <w:szCs w:val="30"/>
          <w:cs/>
        </w:rPr>
        <w:t>ได้รับส่วนใหญ่ของความเสี่ยงและผลตอบแทนจากการครอบครองทรัพย์สินที่เช่านั้น</w:t>
      </w:r>
      <w:r w:rsidR="00A5610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 xml:space="preserve">ๆ ให้จัดประเภทเป็นสัญญาเช่าการเงิน </w:t>
      </w:r>
      <w:r w:rsidRPr="00294FF3">
        <w:rPr>
          <w:rFonts w:ascii="Angsana New" w:hAnsi="Angsana New" w:hint="cs"/>
          <w:sz w:val="30"/>
          <w:szCs w:val="30"/>
          <w:cs/>
        </w:rPr>
        <w:t>ส่วน</w:t>
      </w:r>
      <w:r w:rsidRPr="00294FF3">
        <w:rPr>
          <w:rFonts w:ascii="Angsana New" w:hAnsi="Angsana New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</w:t>
      </w:r>
      <w:r w:rsidRPr="00294FF3">
        <w:rPr>
          <w:rFonts w:ascii="Angsana New" w:hAnsi="Angsana New" w:hint="cs"/>
          <w:sz w:val="30"/>
          <w:szCs w:val="30"/>
          <w:cs/>
        </w:rPr>
        <w:t>มูลค่า</w:t>
      </w:r>
      <w:r w:rsidRPr="00294FF3">
        <w:rPr>
          <w:rFonts w:ascii="Angsana New" w:hAnsi="Angsana New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</w:t>
      </w:r>
      <w:r w:rsidR="00595847">
        <w:rPr>
          <w:rFonts w:ascii="Angsana New" w:hAnsi="Angsana New"/>
          <w:sz w:val="30"/>
          <w:szCs w:val="30"/>
          <w:cs/>
        </w:rPr>
        <w:t>ญญาเช่าแล้วแต่จำนวนใดจะ</w:t>
      </w:r>
      <w:r w:rsidR="005E1132">
        <w:rPr>
          <w:rFonts w:ascii="Angsana New" w:hAnsi="Angsana New"/>
          <w:sz w:val="30"/>
          <w:szCs w:val="30"/>
          <w:cs/>
        </w:rPr>
        <w:br/>
      </w:r>
      <w:r w:rsidR="00595847" w:rsidRPr="005E1132">
        <w:rPr>
          <w:rFonts w:ascii="Angsana New" w:hAnsi="Angsana New"/>
          <w:spacing w:val="-2"/>
          <w:sz w:val="30"/>
          <w:szCs w:val="30"/>
          <w:cs/>
        </w:rPr>
        <w:t>ต่ำกว่า</w:t>
      </w:r>
      <w:r w:rsidR="00595847" w:rsidRPr="005E113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E1132">
        <w:rPr>
          <w:rFonts w:ascii="Angsana New" w:hAnsi="Angsana New"/>
          <w:spacing w:val="-2"/>
          <w:sz w:val="30"/>
          <w:szCs w:val="30"/>
          <w:cs/>
        </w:rPr>
        <w:t>หักด้วยค่าเสื่อ</w:t>
      </w:r>
      <w:r w:rsidR="00595847" w:rsidRPr="005E1132">
        <w:rPr>
          <w:rFonts w:ascii="Angsana New" w:hAnsi="Angsana New"/>
          <w:spacing w:val="-2"/>
          <w:sz w:val="30"/>
          <w:szCs w:val="30"/>
          <w:cs/>
        </w:rPr>
        <w:t>มราคาสะสมและ</w:t>
      </w:r>
      <w:r w:rsidR="0034079C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="00595847" w:rsidRPr="005E1132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</w:t>
      </w:r>
      <w:r w:rsidR="0034079C">
        <w:rPr>
          <w:rFonts w:ascii="Angsana New" w:hAnsi="Angsana New" w:hint="cs"/>
          <w:spacing w:val="-2"/>
          <w:sz w:val="30"/>
          <w:szCs w:val="30"/>
          <w:cs/>
        </w:rPr>
        <w:t>สะสม</w:t>
      </w:r>
      <w:r w:rsidRPr="005E1132">
        <w:rPr>
          <w:rFonts w:ascii="Angsana New" w:hAnsi="Angsana New"/>
          <w:spacing w:val="-2"/>
          <w:sz w:val="30"/>
          <w:szCs w:val="30"/>
          <w:cs/>
        </w:rPr>
        <w:t xml:space="preserve"> ค่าเช่าที่ชำระจะแยกเป็นส่วนที่เป็นค่าใช้จ่ายทางการเงิน</w:t>
      </w:r>
      <w:r w:rsidRPr="00294FF3">
        <w:rPr>
          <w:rFonts w:ascii="Angsana New" w:hAnsi="Angsana New"/>
          <w:sz w:val="30"/>
          <w:szCs w:val="30"/>
          <w:cs/>
        </w:rPr>
        <w:t xml:space="preserve"> และส่วนที่จะหักจากหนี้ตามสัญญา </w:t>
      </w:r>
      <w:r w:rsidRPr="00294FF3"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Pr="00294FF3">
        <w:rPr>
          <w:rFonts w:ascii="Angsana New" w:hAnsi="Angsana New"/>
          <w:sz w:val="30"/>
          <w:szCs w:val="30"/>
          <w:cs/>
        </w:rPr>
        <w:t xml:space="preserve"> ค่าใช้จ่ายทางการเงินจะบันทึกโดยตรงในกำไร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</w:t>
      </w:r>
    </w:p>
    <w:p w14:paraId="693979A1" w14:textId="77777777" w:rsidR="00131025" w:rsidRPr="00131025" w:rsidRDefault="00131025" w:rsidP="00131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D800E92" w14:textId="77777777"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24BBB382" w14:textId="77777777" w:rsidR="00731749" w:rsidRPr="0013102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4FE24C1B" w14:textId="77777777" w:rsidR="00731749" w:rsidRPr="00294FF3" w:rsidRDefault="00731749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="001D111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ถ้า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มีความเป็นไปได้ค่อนข้างแน่ที่</w:t>
      </w:r>
      <w:r w:rsidR="0059584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กลุ่มบริษัท</w:t>
      </w:r>
      <w:r w:rsidR="00364810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x-none"/>
        </w:rPr>
        <w:t>และบริษัท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595847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ชิ้นส่วนที่ถูกเปลี่ยนแทนจะถูกตัดจำหน่ายตามมูลค่าตามบัญชี  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="001D1116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ำจะรับรู้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294FF3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294FF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71A04882" w14:textId="18E8BB31"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/>
          <w:i/>
          <w:iCs/>
          <w:sz w:val="30"/>
          <w:szCs w:val="30"/>
          <w:cs/>
        </w:rPr>
        <w:lastRenderedPageBreak/>
        <w:t>ค่าเสื่อมราคา</w:t>
      </w:r>
    </w:p>
    <w:p w14:paraId="2D0A94BF" w14:textId="77777777" w:rsidR="00731749" w:rsidRPr="00113DF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09F91E0F" w14:textId="77777777" w:rsidR="00731749" w:rsidRPr="00294FF3" w:rsidRDefault="00731749" w:rsidP="00731749">
      <w:pPr>
        <w:pStyle w:val="Default"/>
        <w:ind w:left="540"/>
        <w:jc w:val="thaiDistribute"/>
        <w:rPr>
          <w:sz w:val="30"/>
          <w:szCs w:val="30"/>
        </w:rPr>
      </w:pPr>
      <w:r w:rsidRPr="00294FF3">
        <w:rPr>
          <w:rFonts w:ascii="Angsana New" w:hAnsi="Angsana New" w:cs="Angsana New" w:hint="cs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</w:t>
      </w:r>
      <w:r w:rsidRPr="00294FF3">
        <w:rPr>
          <w:rFonts w:ascii="Angsana New" w:hAnsi="Angsana New" w:cs="Angsana New"/>
          <w:sz w:val="30"/>
          <w:szCs w:val="30"/>
          <w:cs/>
        </w:rPr>
        <w:t>ทุนของสินทรัพย์</w:t>
      </w:r>
      <w:r w:rsidRPr="00294FF3">
        <w:rPr>
          <w:rFonts w:ascii="Angsana New" w:hAnsi="Angsana New" w:cs="Angsana New" w:hint="cs"/>
          <w:sz w:val="30"/>
          <w:szCs w:val="30"/>
          <w:cs/>
        </w:rPr>
        <w:t>หรือต้นทุนในการเปลี่ยนแทนอื่น</w:t>
      </w:r>
      <w:r w:rsidR="001D111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94FF3">
        <w:rPr>
          <w:rFonts w:ascii="Angsana New" w:hAnsi="Angsana New" w:cs="Angsana New" w:hint="cs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502E18B" w14:textId="77777777" w:rsidR="00595847" w:rsidRPr="00113DF5" w:rsidRDefault="00595847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4A935EE6" w14:textId="77777777" w:rsidR="00731749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คำนวณโดยวิธีเส้นตรงตามเกณฑ์อายุการให้ประโยชน์โดยประมาณของ</w:t>
      </w:r>
      <w:r w:rsidRPr="00294FF3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="00595847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294FF3">
        <w:rPr>
          <w:rFonts w:ascii="Angsana New" w:hAnsi="Angsana New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12AC6963" w14:textId="77777777" w:rsidR="00A56B75" w:rsidRPr="00113DF5" w:rsidRDefault="00A56B75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53A78B" w14:textId="77777777" w:rsidR="0034079C" w:rsidRPr="00641735" w:rsidRDefault="00340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8"/>
          <w:szCs w:val="8"/>
          <w:cs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731749" w:rsidRPr="00294FF3" w14:paraId="14349DCA" w14:textId="77777777" w:rsidTr="00300784">
        <w:tc>
          <w:tcPr>
            <w:tcW w:w="5390" w:type="dxa"/>
            <w:vAlign w:val="bottom"/>
          </w:tcPr>
          <w:p w14:paraId="534F829F" w14:textId="77777777" w:rsidR="00731749" w:rsidRPr="00300784" w:rsidRDefault="00300784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00784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2C52E2CF" w14:textId="77777777" w:rsidR="00731749" w:rsidRPr="00B7595A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7595A">
              <w:rPr>
                <w:rFonts w:ascii="Angsana New" w:hAnsi="Angsana New"/>
                <w:sz w:val="30"/>
                <w:szCs w:val="30"/>
              </w:rPr>
              <w:t>3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2D3D8E6" w14:textId="77777777" w:rsidR="00731749" w:rsidRPr="00B7595A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294FF3" w14:paraId="605BB8D5" w14:textId="77777777" w:rsidTr="00300784">
        <w:tc>
          <w:tcPr>
            <w:tcW w:w="5390" w:type="dxa"/>
            <w:vAlign w:val="bottom"/>
          </w:tcPr>
          <w:p w14:paraId="419604A2" w14:textId="77777777" w:rsidR="00731749" w:rsidRPr="00300784" w:rsidRDefault="00300784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0078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95" w:type="dxa"/>
          </w:tcPr>
          <w:p w14:paraId="333C98D0" w14:textId="77777777" w:rsidR="00731749" w:rsidRPr="00B7595A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7595A">
              <w:rPr>
                <w:rFonts w:ascii="Angsana New" w:hAnsi="Angsana New"/>
                <w:sz w:val="30"/>
                <w:szCs w:val="30"/>
              </w:rPr>
              <w:t>3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36BF34DC" w14:textId="77777777" w:rsidR="00731749" w:rsidRPr="00B7595A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294FF3" w14:paraId="22F7A607" w14:textId="77777777" w:rsidTr="00300784">
        <w:trPr>
          <w:trHeight w:val="362"/>
        </w:trPr>
        <w:tc>
          <w:tcPr>
            <w:tcW w:w="5390" w:type="dxa"/>
            <w:vAlign w:val="bottom"/>
          </w:tcPr>
          <w:p w14:paraId="39CEA636" w14:textId="77777777" w:rsidR="00300784" w:rsidRPr="00300784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1195" w:type="dxa"/>
          </w:tcPr>
          <w:p w14:paraId="47CB2F7F" w14:textId="77777777" w:rsidR="00300784" w:rsidRPr="00B7595A" w:rsidRDefault="00B7595A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8E9F8B9" w14:textId="77777777" w:rsidR="00300784" w:rsidRPr="00B7595A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294FF3" w14:paraId="1DC069C6" w14:textId="77777777" w:rsidTr="00300784">
        <w:trPr>
          <w:trHeight w:val="362"/>
        </w:trPr>
        <w:tc>
          <w:tcPr>
            <w:tcW w:w="5390" w:type="dxa"/>
            <w:vAlign w:val="bottom"/>
          </w:tcPr>
          <w:p w14:paraId="11A925B3" w14:textId="77777777" w:rsidR="00300784" w:rsidRPr="00300784" w:rsidRDefault="00300784" w:rsidP="0034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</w:t>
            </w:r>
            <w:r w:rsidR="0034079C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95" w:type="dxa"/>
          </w:tcPr>
          <w:p w14:paraId="2117FEA0" w14:textId="77777777" w:rsidR="00300784" w:rsidRPr="00B7595A" w:rsidRDefault="00300784" w:rsidP="00B7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7595A">
              <w:rPr>
                <w:rFonts w:ascii="Angsana New" w:hAnsi="Angsana New"/>
                <w:sz w:val="30"/>
                <w:szCs w:val="30"/>
              </w:rPr>
              <w:t>5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08FF540" w14:textId="77777777" w:rsidR="00300784" w:rsidRPr="00B7595A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294FF3" w14:paraId="6F011241" w14:textId="77777777" w:rsidTr="00300784">
        <w:tc>
          <w:tcPr>
            <w:tcW w:w="5390" w:type="dxa"/>
            <w:shd w:val="clear" w:color="auto" w:fill="auto"/>
            <w:vAlign w:val="bottom"/>
          </w:tcPr>
          <w:p w14:paraId="79A69C61" w14:textId="77777777" w:rsidR="00731749" w:rsidRPr="00300784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0078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7CA3213" w14:textId="77777777" w:rsidR="00731749" w:rsidRPr="00B7595A" w:rsidRDefault="00731749" w:rsidP="00B7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7595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7595A">
              <w:rPr>
                <w:rFonts w:ascii="Angsana New" w:hAnsi="Angsana New"/>
                <w:sz w:val="30"/>
                <w:szCs w:val="30"/>
              </w:rPr>
              <w:t>5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72EFA7B0" w14:textId="77777777" w:rsidR="00731749" w:rsidRPr="00B7595A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7595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726499E" w14:textId="77777777" w:rsidR="00A56B75" w:rsidRPr="00113DF5" w:rsidRDefault="00A56B75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2E2EB92" w14:textId="77777777" w:rsidR="00731749" w:rsidRPr="00294FF3" w:rsidRDefault="005578CC" w:rsidP="00AF5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6481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64810">
        <w:rPr>
          <w:rFonts w:ascii="Angsana New" w:hAnsi="Angsana New" w:hint="cs"/>
          <w:sz w:val="30"/>
          <w:szCs w:val="30"/>
          <w:cs/>
        </w:rPr>
        <w:t>และบริษัท</w:t>
      </w:r>
      <w:r w:rsidR="00731749" w:rsidRPr="00294FF3">
        <w:rPr>
          <w:rFonts w:ascii="Angsana New" w:hAnsi="Angsana New"/>
          <w:sz w:val="30"/>
          <w:szCs w:val="30"/>
          <w:cs/>
        </w:rPr>
        <w:t>ไม่คิดค่าเสื่อมราคา</w:t>
      </w:r>
      <w:r w:rsidR="00731749" w:rsidRPr="00431044">
        <w:rPr>
          <w:rFonts w:ascii="Angsana New" w:hAnsi="Angsana New"/>
          <w:sz w:val="30"/>
          <w:szCs w:val="30"/>
          <w:cs/>
        </w:rPr>
        <w:t>สำหรับที่ดิน</w:t>
      </w:r>
      <w:r w:rsidR="00731749" w:rsidRPr="00294FF3">
        <w:rPr>
          <w:rFonts w:ascii="Angsana New" w:hAnsi="Angsana New"/>
          <w:sz w:val="30"/>
          <w:szCs w:val="30"/>
          <w:cs/>
        </w:rPr>
        <w:t>และสินทรัพย์ที่อยู่ระหว่างการก่อสร้าง</w:t>
      </w:r>
    </w:p>
    <w:p w14:paraId="46740A38" w14:textId="77777777" w:rsidR="00731749" w:rsidRPr="00113DF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CB8D970" w14:textId="0A26AE15" w:rsidR="00731749" w:rsidRDefault="00731749" w:rsidP="00DD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DD7DAF">
        <w:rPr>
          <w:rFonts w:ascii="Angsana New" w:hAnsi="Angsana New" w:hint="cs"/>
          <w:sz w:val="30"/>
          <w:szCs w:val="30"/>
          <w:cs/>
        </w:rPr>
        <w:t>ทุก</w:t>
      </w:r>
      <w:r w:rsidRPr="00294FF3">
        <w:rPr>
          <w:rFonts w:ascii="Angsana New" w:hAnsi="Angsana New" w:hint="cs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63B583D5" w14:textId="23AC472C" w:rsidR="00DF2D88" w:rsidRDefault="00DF2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A7A8864" w14:textId="77777777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19CF0A9F" w14:textId="77777777" w:rsidR="00731749" w:rsidRPr="00113DF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6D72245" w14:textId="77777777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764A86DB" w14:textId="77777777" w:rsidR="00731749" w:rsidRPr="00113DF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24247EF0" w14:textId="3203B359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80F59">
        <w:rPr>
          <w:rFonts w:ascii="Angsana New" w:hAnsi="Angsana New"/>
          <w:spacing w:val="-4"/>
          <w:sz w:val="30"/>
          <w:szCs w:val="30"/>
          <w:cs/>
        </w:rPr>
        <w:t>ค่าความนิยม</w:t>
      </w:r>
      <w:r w:rsidRPr="00380F59">
        <w:rPr>
          <w:rFonts w:ascii="Angsana New" w:hAnsi="Angsana New" w:hint="cs"/>
          <w:spacing w:val="-4"/>
          <w:sz w:val="30"/>
          <w:szCs w:val="30"/>
          <w:cs/>
        </w:rPr>
        <w:t>ที่เกิดจาก</w:t>
      </w:r>
      <w:r w:rsidRPr="00380F59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380F59">
        <w:rPr>
          <w:rFonts w:ascii="Angsana New" w:hAnsi="Angsana New" w:hint="cs"/>
          <w:spacing w:val="-4"/>
          <w:sz w:val="30"/>
          <w:szCs w:val="30"/>
          <w:cs/>
        </w:rPr>
        <w:t>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Pr="00294FF3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 xml:space="preserve">ได้อธิบายในหมายเหตุข้อ </w:t>
      </w:r>
      <w:r w:rsidR="00A86A3B">
        <w:rPr>
          <w:rFonts w:ascii="Angsana New" w:hAnsi="Angsana New"/>
          <w:sz w:val="30"/>
          <w:szCs w:val="30"/>
        </w:rPr>
        <w:t>3</w:t>
      </w:r>
      <w:r w:rsidR="00A86A3B">
        <w:rPr>
          <w:rFonts w:ascii="Angsana New" w:hAnsi="Angsana New" w:hint="cs"/>
          <w:sz w:val="30"/>
          <w:szCs w:val="30"/>
          <w:cs/>
        </w:rPr>
        <w:t>(ก)</w:t>
      </w:r>
      <w:r w:rsidRPr="00294FF3">
        <w:rPr>
          <w:rFonts w:ascii="Angsana New" w:hAnsi="Angsana New" w:hint="cs"/>
          <w:sz w:val="30"/>
          <w:szCs w:val="30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</w:t>
      </w:r>
      <w:r w:rsidR="009B1441">
        <w:rPr>
          <w:rFonts w:ascii="Angsana New" w:hAnsi="Angsana New" w:hint="cs"/>
          <w:sz w:val="30"/>
          <w:szCs w:val="30"/>
          <w:cs/>
        </w:rPr>
        <w:t>ด้วย</w:t>
      </w:r>
      <w:r w:rsidR="00D85BC4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 w:hint="cs"/>
          <w:sz w:val="30"/>
          <w:szCs w:val="30"/>
          <w:cs/>
        </w:rPr>
        <w:t>ผลขาดทุนจากการด้อยค่าสะสม สำหรับ</w:t>
      </w:r>
      <w:r w:rsidR="003621F6">
        <w:rPr>
          <w:rFonts w:ascii="Angsana New" w:hAnsi="Angsana New" w:hint="cs"/>
          <w:sz w:val="30"/>
          <w:szCs w:val="30"/>
          <w:cs/>
        </w:rPr>
        <w:t>เงินลงทุนที่บันทึกตามว</w:t>
      </w:r>
      <w:r w:rsidR="00782DD2">
        <w:rPr>
          <w:rFonts w:ascii="Angsana New" w:hAnsi="Angsana New" w:hint="cs"/>
          <w:sz w:val="30"/>
          <w:szCs w:val="30"/>
          <w:cs/>
        </w:rPr>
        <w:t>ิ</w:t>
      </w:r>
      <w:r w:rsidR="003621F6">
        <w:rPr>
          <w:rFonts w:ascii="Angsana New" w:hAnsi="Angsana New" w:hint="cs"/>
          <w:sz w:val="30"/>
          <w:szCs w:val="30"/>
          <w:cs/>
        </w:rPr>
        <w:t>ธีส่วนได้เสีย</w:t>
      </w:r>
      <w:r w:rsidR="00652EC8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มูลค่าตามบัญชีของค่าความนิยมรวมอยู่ใน</w:t>
      </w:r>
      <w:r w:rsidRPr="00294FF3">
        <w:rPr>
          <w:rFonts w:ascii="Angsana New" w:hAnsi="Angsana New"/>
          <w:sz w:val="30"/>
          <w:szCs w:val="30"/>
          <w:cs/>
        </w:rPr>
        <w:t>มูลค่าตามบัญชี</w:t>
      </w:r>
      <w:r w:rsidRPr="00294FF3">
        <w:rPr>
          <w:rFonts w:ascii="Angsana New" w:hAnsi="Angsana New" w:hint="cs"/>
          <w:sz w:val="30"/>
          <w:szCs w:val="30"/>
          <w:cs/>
        </w:rPr>
        <w:t>ของ</w:t>
      </w:r>
      <w:r w:rsidRPr="00294FF3">
        <w:rPr>
          <w:rFonts w:ascii="Angsana New" w:hAnsi="Angsana New"/>
          <w:sz w:val="30"/>
          <w:szCs w:val="30"/>
          <w:cs/>
        </w:rPr>
        <w:t>เงินลงทุน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และ</w:t>
      </w:r>
      <w:r w:rsidRPr="00294FF3">
        <w:rPr>
          <w:rFonts w:ascii="Angsana New" w:hAnsi="Angsana New"/>
          <w:sz w:val="30"/>
          <w:szCs w:val="30"/>
          <w:cs/>
        </w:rPr>
        <w:t>ผลขาดทุนจากการด้อยค่า</w:t>
      </w:r>
      <w:r w:rsidR="009B1441">
        <w:rPr>
          <w:rFonts w:ascii="Angsana New" w:hAnsi="Angsana New" w:hint="cs"/>
          <w:sz w:val="30"/>
          <w:szCs w:val="30"/>
          <w:cs/>
        </w:rPr>
        <w:t>สะสม</w:t>
      </w:r>
      <w:r w:rsidRPr="00294FF3">
        <w:rPr>
          <w:rFonts w:ascii="Angsana New" w:hAnsi="Angsana New"/>
          <w:sz w:val="30"/>
          <w:szCs w:val="30"/>
          <w:cs/>
        </w:rPr>
        <w:t>ใน</w:t>
      </w:r>
      <w:r w:rsidRPr="00294FF3">
        <w:rPr>
          <w:rFonts w:ascii="Angsana New" w:hAnsi="Angsana New" w:hint="cs"/>
          <w:sz w:val="30"/>
          <w:szCs w:val="30"/>
          <w:cs/>
        </w:rPr>
        <w:t>เงินลงทุน</w:t>
      </w:r>
      <w:r w:rsidRPr="00294FF3">
        <w:rPr>
          <w:rFonts w:ascii="Angsana New" w:hAnsi="Angsana New"/>
          <w:sz w:val="30"/>
          <w:szCs w:val="30"/>
          <w:cs/>
        </w:rPr>
        <w:t>ต้องไม่ถูกปันส่วนให้สินทรัพย์ใด</w:t>
      </w:r>
      <w:r w:rsidR="00727AC0">
        <w:rPr>
          <w:rFonts w:ascii="Angsana New" w:hAnsi="Angsana New"/>
          <w:sz w:val="30"/>
          <w:szCs w:val="30"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ๆ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</w:t>
      </w:r>
      <w:r w:rsidRPr="00294FF3">
        <w:rPr>
          <w:rFonts w:ascii="Angsana New" w:hAnsi="Angsana New" w:hint="cs"/>
          <w:sz w:val="30"/>
          <w:szCs w:val="30"/>
          <w:cs/>
        </w:rPr>
        <w:t>ความ</w:t>
      </w:r>
      <w:r w:rsidRPr="00294FF3">
        <w:rPr>
          <w:rFonts w:asciiTheme="majorBidi" w:hAnsiTheme="majorBidi" w:cstheme="majorBidi"/>
          <w:sz w:val="30"/>
          <w:szCs w:val="30"/>
          <w:cs/>
        </w:rPr>
        <w:t>นิยม</w:t>
      </w:r>
    </w:p>
    <w:p w14:paraId="27268EF0" w14:textId="77777777" w:rsidR="009E414A" w:rsidRPr="002275D8" w:rsidRDefault="009E414A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rPr>
          <w:rFonts w:ascii="Angsana New" w:eastAsia="Calibri" w:hAnsi="Angsana New"/>
          <w:i/>
          <w:iCs/>
          <w:sz w:val="24"/>
          <w:szCs w:val="24"/>
        </w:rPr>
      </w:pPr>
    </w:p>
    <w:p w14:paraId="0D46472F" w14:textId="77777777" w:rsidR="007C0834" w:rsidRPr="007A299D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i/>
          <w:iCs/>
          <w:sz w:val="30"/>
          <w:szCs w:val="30"/>
        </w:rPr>
      </w:pPr>
      <w:r w:rsidRPr="007A299D">
        <w:rPr>
          <w:rFonts w:ascii="Angsana New" w:eastAsia="Calibri" w:hAnsi="Angsana New" w:hint="cs"/>
          <w:i/>
          <w:iCs/>
          <w:sz w:val="30"/>
          <w:szCs w:val="30"/>
          <w:cs/>
        </w:rPr>
        <w:t>รายจ่ายในการวิจัยและพัฒนา</w:t>
      </w:r>
    </w:p>
    <w:p w14:paraId="5C25A02D" w14:textId="77777777" w:rsidR="007C0834" w:rsidRPr="002275D8" w:rsidRDefault="007C0834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2A7ED0D7" w14:textId="15721D1D" w:rsidR="007C0834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รายจ่ายในขั้นตอน</w:t>
      </w:r>
      <w:r w:rsidRPr="007A299D">
        <w:rPr>
          <w:rFonts w:ascii="Angsana New" w:eastAsia="Calibri" w:hAnsi="Angsana New"/>
          <w:sz w:val="30"/>
          <w:szCs w:val="30"/>
          <w:cs/>
        </w:rPr>
        <w:t>การวิจัย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</w:t>
      </w:r>
      <w:r w:rsidRPr="007A299D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</w:t>
      </w:r>
      <w:r w:rsidRPr="00E002FB">
        <w:rPr>
          <w:rFonts w:asciiTheme="majorBidi" w:eastAsia="Calibri" w:hAnsiTheme="majorBidi" w:cstheme="majorBidi"/>
          <w:sz w:val="30"/>
          <w:szCs w:val="30"/>
          <w:cs/>
        </w:rPr>
        <w:t>เกิดขึ้น</w:t>
      </w:r>
    </w:p>
    <w:p w14:paraId="559CB097" w14:textId="16053213" w:rsidR="007C0834" w:rsidRPr="007A299D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lastRenderedPageBreak/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="001D111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</w:t>
      </w:r>
      <w:r w:rsidRPr="00B419E5">
        <w:rPr>
          <w:rFonts w:ascii="Angsana New" w:eastAsia="Calibri" w:hAnsi="Angsana New" w:hint="cs"/>
          <w:sz w:val="30"/>
          <w:szCs w:val="30"/>
          <w:cs/>
        </w:rPr>
        <w:t>ารค้า ซึ่งมีความเป็นไปได้ที่จะก่อให้เกิดประโยชน์เชิงเศรษฐกิจในอนาคต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และ</w:t>
      </w:r>
      <w:r w:rsidRPr="007C0834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C0834">
        <w:rPr>
          <w:rFonts w:ascii="Angsana New" w:eastAsia="Calibri" w:hAnsi="Angsana New"/>
          <w:sz w:val="30"/>
          <w:szCs w:val="30"/>
          <w:cs/>
        </w:rPr>
        <w:t>บริษัท</w:t>
      </w:r>
      <w:r w:rsidRPr="007A299D">
        <w:rPr>
          <w:rFonts w:ascii="Angsana New" w:eastAsia="Calibri" w:hAnsi="Angsana New" w:hint="cs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="001D111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A299D">
        <w:rPr>
          <w:rFonts w:ascii="Angsana New" w:eastAsia="Calibri" w:hAnsi="Angsana New" w:hint="cs"/>
          <w:sz w:val="30"/>
          <w:szCs w:val="30"/>
          <w:cs/>
        </w:rPr>
        <w:t>และนำสินทรัพย์มาใช้ประโยชน์หรือนำมาขายได้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รายจ่ายในการพัฒนารับรู้เป็นสินทรัพย์รวมถึงต้นทุนสำหรับวัตถุดิบ </w:t>
      </w:r>
      <w:r w:rsidRPr="00B419E5">
        <w:rPr>
          <w:rFonts w:ascii="Angsana New" w:eastAsia="Calibri" w:hAnsi="Angsana New" w:hint="cs"/>
          <w:sz w:val="30"/>
          <w:szCs w:val="30"/>
          <w:cs/>
        </w:rPr>
        <w:t>ต้นทุนแรงงานทางตรง ต้น</w:t>
      </w:r>
      <w:r w:rsidRPr="007A299D">
        <w:rPr>
          <w:rFonts w:ascii="Angsana New" w:eastAsia="Calibri" w:hAnsi="Angsana New" w:hint="cs"/>
          <w:sz w:val="30"/>
          <w:szCs w:val="30"/>
          <w:cs/>
        </w:rPr>
        <w:t>ทุน</w:t>
      </w:r>
      <w:r w:rsidRPr="007A299D">
        <w:rPr>
          <w:rFonts w:ascii="Angsana New" w:eastAsia="Calibri" w:hAnsi="Angsana New"/>
          <w:sz w:val="30"/>
          <w:szCs w:val="30"/>
          <w:cs/>
        </w:rPr>
        <w:t>ที่เกี่ยวข้องโดยตรง</w:t>
      </w:r>
      <w:r w:rsidRPr="007A299D">
        <w:rPr>
          <w:rFonts w:ascii="Angsana New" w:eastAsia="Calibri" w:hAnsi="Angsana New" w:hint="cs"/>
          <w:sz w:val="30"/>
          <w:szCs w:val="30"/>
          <w:cs/>
        </w:rPr>
        <w:t>ในการ</w:t>
      </w:r>
      <w:r w:rsidRPr="007A299D">
        <w:rPr>
          <w:rFonts w:ascii="Angsana New" w:eastAsia="Calibri" w:hAnsi="Angsana New"/>
          <w:sz w:val="30"/>
          <w:szCs w:val="30"/>
          <w:cs/>
        </w:rPr>
        <w:t>จัดเตรียมสินทรัพย์เพื่อให้สามารถนำมาใช้ประโยชน์ตามประสงค์</w:t>
      </w:r>
      <w:r w:rsidRPr="007A299D">
        <w:rPr>
          <w:rFonts w:ascii="Angsana New" w:eastAsia="Calibri" w:hAnsi="Angsana New" w:hint="cs"/>
          <w:sz w:val="30"/>
          <w:szCs w:val="30"/>
          <w:cs/>
        </w:rPr>
        <w:t>และต้นทุนการกู้ยืม</w:t>
      </w:r>
      <w:r w:rsidRPr="007A299D">
        <w:rPr>
          <w:rFonts w:ascii="Angsana New" w:eastAsia="Calibri" w:hAnsi="Angsana New"/>
          <w:sz w:val="30"/>
          <w:szCs w:val="30"/>
          <w:cs/>
        </w:rPr>
        <w:t>สามารถนำมารวมเป็น</w:t>
      </w:r>
      <w:r w:rsidR="007A7E7F">
        <w:rPr>
          <w:rFonts w:ascii="Angsana New" w:eastAsia="Calibri" w:hAnsi="Angsana New"/>
          <w:sz w:val="30"/>
          <w:szCs w:val="30"/>
          <w:cs/>
        </w:rPr>
        <w:br/>
      </w:r>
      <w:r w:rsidRPr="007A299D">
        <w:rPr>
          <w:rFonts w:ascii="Angsana New" w:eastAsia="Calibri" w:hAnsi="Angsana New"/>
          <w:sz w:val="30"/>
          <w:szCs w:val="30"/>
          <w:cs/>
        </w:rPr>
        <w:t>ส่วนหนึ่งของราคาทุนของสินทรัพย์</w:t>
      </w:r>
      <w:r w:rsidRPr="007A299D">
        <w:rPr>
          <w:rFonts w:ascii="Angsana New" w:eastAsia="Calibri" w:hAnsi="Angsana New" w:hint="cs"/>
          <w:sz w:val="30"/>
          <w:szCs w:val="30"/>
          <w:cs/>
        </w:rPr>
        <w:t xml:space="preserve"> รายจ่ายในการพัฒนาอื่น</w:t>
      </w:r>
      <w:r w:rsidRPr="007A299D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14:paraId="772F673F" w14:textId="77777777" w:rsidR="007C0834" w:rsidRPr="00131025" w:rsidRDefault="007C0834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7098C648" w14:textId="77777777" w:rsidR="007C0834" w:rsidRPr="007A299D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7A299D">
        <w:rPr>
          <w:rFonts w:ascii="Angsana New" w:eastAsia="Calibri" w:hAnsi="Angsana New" w:hint="cs"/>
          <w:sz w:val="30"/>
          <w:szCs w:val="30"/>
          <w:cs/>
        </w:rPr>
        <w:t>รายจ่ายในการพัฒนาซึ่งรับรู้เป็นสินทรัพย์</w:t>
      </w:r>
      <w:r w:rsidRPr="0086379F">
        <w:rPr>
          <w:rFonts w:ascii="Angsana New" w:eastAsia="Calibri" w:hAnsi="Angsana New"/>
          <w:sz w:val="30"/>
          <w:szCs w:val="30"/>
          <w:cs/>
        </w:rPr>
        <w:t>วัดมูลค่า</w:t>
      </w:r>
      <w:r w:rsidRPr="00E002FB">
        <w:rPr>
          <w:rFonts w:ascii="Angsana New" w:eastAsia="Calibri" w:hAnsi="Angsana New" w:hint="cs"/>
          <w:sz w:val="30"/>
          <w:szCs w:val="30"/>
          <w:cs/>
        </w:rPr>
        <w:t>ด้วย</w:t>
      </w:r>
      <w:r w:rsidRPr="007A299D">
        <w:rPr>
          <w:rFonts w:ascii="Angsana New" w:eastAsia="Calibri" w:hAnsi="Angsana New" w:hint="cs"/>
          <w:sz w:val="30"/>
          <w:szCs w:val="30"/>
          <w:cs/>
        </w:rPr>
        <w:t>ราคาทุนหัก</w:t>
      </w:r>
      <w:r w:rsidR="009D6782">
        <w:rPr>
          <w:rFonts w:ascii="Angsana New" w:eastAsia="Calibri" w:hAnsi="Angsana New" w:hint="cs"/>
          <w:sz w:val="30"/>
          <w:szCs w:val="30"/>
          <w:cs/>
        </w:rPr>
        <w:t>ด้วย</w:t>
      </w:r>
      <w:r w:rsidRPr="007A299D">
        <w:rPr>
          <w:rFonts w:ascii="Angsana New" w:eastAsia="Calibri" w:hAnsi="Angsana New" w:hint="cs"/>
          <w:sz w:val="30"/>
          <w:szCs w:val="30"/>
          <w:cs/>
        </w:rPr>
        <w:t>ค่าตัดจำหน่ายสะสมและผลขาดทุนจากการ</w:t>
      </w:r>
      <w:r>
        <w:rPr>
          <w:rFonts w:ascii="Angsana New" w:eastAsia="Calibri" w:hAnsi="Angsana New" w:hint="cs"/>
          <w:sz w:val="30"/>
          <w:szCs w:val="30"/>
          <w:cs/>
        </w:rPr>
        <w:t xml:space="preserve">   </w:t>
      </w:r>
      <w:r w:rsidRPr="007A299D">
        <w:rPr>
          <w:rFonts w:ascii="Angsana New" w:eastAsia="Calibri" w:hAnsi="Angsana New" w:hint="cs"/>
          <w:sz w:val="30"/>
          <w:szCs w:val="30"/>
          <w:cs/>
        </w:rPr>
        <w:t>ด้อยค่าสะสม</w:t>
      </w:r>
    </w:p>
    <w:p w14:paraId="2FFBB5AA" w14:textId="77777777" w:rsidR="007C0834" w:rsidRPr="00131025" w:rsidRDefault="007C0834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  <w:cs/>
        </w:rPr>
      </w:pPr>
    </w:p>
    <w:p w14:paraId="6674F7D3" w14:textId="77777777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 ๆ</w:t>
      </w:r>
    </w:p>
    <w:p w14:paraId="305434EB" w14:textId="77777777" w:rsidR="00731749" w:rsidRPr="0013102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297ED7FD" w14:textId="13EF6422" w:rsidR="00731749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  <w:r w:rsidR="00A5610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ๆ</w:t>
      </w:r>
      <w:r w:rsidR="00A5610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ที่</w:t>
      </w:r>
      <w:r w:rsidR="00F03949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294FF3">
        <w:rPr>
          <w:rFonts w:ascii="Angsana New" w:hAnsi="Angsana New"/>
          <w:sz w:val="30"/>
          <w:szCs w:val="30"/>
          <w:cs/>
        </w:rPr>
        <w:t>ซื้อมา</w:t>
      </w:r>
      <w:r w:rsidRPr="00294FF3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Pr="00294FF3">
        <w:rPr>
          <w:rFonts w:ascii="Angsana New" w:hAnsi="Angsana New"/>
          <w:sz w:val="30"/>
          <w:szCs w:val="30"/>
          <w:cs/>
        </w:rPr>
        <w:t>วัดมูลค่าด้วยราคาทุนหัก</w:t>
      </w:r>
      <w:r w:rsidR="0016628F">
        <w:rPr>
          <w:rFonts w:ascii="Angsana New" w:hAnsi="Angsana New" w:hint="cs"/>
          <w:sz w:val="30"/>
          <w:szCs w:val="30"/>
          <w:cs/>
        </w:rPr>
        <w:t>ด้วย</w:t>
      </w:r>
      <w:r w:rsidR="00F03949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Pr="00294FF3">
        <w:rPr>
          <w:rFonts w:ascii="Angsana New" w:hAnsi="Angsana New" w:hint="cs"/>
          <w:sz w:val="30"/>
          <w:szCs w:val="30"/>
          <w:cs/>
        </w:rPr>
        <w:t>ผล</w:t>
      </w:r>
      <w:r w:rsidRPr="00294FF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294FF3">
        <w:rPr>
          <w:rFonts w:ascii="Angsana New" w:hAnsi="Angsana New" w:hint="cs"/>
          <w:sz w:val="30"/>
          <w:szCs w:val="30"/>
          <w:cs/>
        </w:rPr>
        <w:t>สะสม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</w:p>
    <w:p w14:paraId="61E1394D" w14:textId="62835CDF" w:rsidR="000A3D1B" w:rsidRPr="00131025" w:rsidRDefault="000A3D1B" w:rsidP="00131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2790A0EA" w14:textId="77777777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94FF3">
        <w:rPr>
          <w:rFonts w:ascii="Angsana New" w:hAnsi="Angsana New" w:hint="cs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27A0693" w14:textId="77777777" w:rsidR="00731749" w:rsidRPr="0013102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4E5B36E1" w14:textId="77777777"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94FF3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294FF3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294FF3">
        <w:rPr>
          <w:rFonts w:ascii="Angsana New" w:eastAsia="Calibri" w:hAnsi="Angsana New" w:hint="cs"/>
          <w:sz w:val="30"/>
          <w:szCs w:val="30"/>
          <w:cs/>
        </w:rPr>
        <w:t xml:space="preserve"> โดยรวมเป็นสินทรัพย์ที่</w:t>
      </w:r>
      <w:r w:rsidRPr="00294FF3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="00F03949">
        <w:rPr>
          <w:rFonts w:ascii="Angsana New" w:eastAsia="Calibri" w:hAnsi="Angsana New" w:hint="cs"/>
          <w:sz w:val="30"/>
          <w:szCs w:val="30"/>
          <w:cs/>
        </w:rPr>
        <w:t>ที่เกี่ยวข้องนั้น</w:t>
      </w:r>
      <w:r w:rsidRPr="00294FF3">
        <w:rPr>
          <w:rFonts w:ascii="Angsana New" w:eastAsia="Calibri" w:hAnsi="Angsana New" w:hint="cs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</w:t>
      </w:r>
      <w:r w:rsidRPr="00294FF3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207C09FF" w14:textId="77777777" w:rsidR="000A3D1B" w:rsidRPr="00131025" w:rsidRDefault="000A3D1B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1C552AC9" w14:textId="4FC054A4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294FF3">
        <w:rPr>
          <w:rFonts w:ascii="Angsana New" w:hAnsi="Angsana New" w:hint="cs"/>
          <w:i/>
          <w:iCs/>
          <w:sz w:val="30"/>
          <w:szCs w:val="30"/>
          <w:cs/>
        </w:rPr>
        <w:t xml:space="preserve">ค่าตัดจำหน่าย </w:t>
      </w:r>
    </w:p>
    <w:p w14:paraId="0A571AB8" w14:textId="77777777" w:rsidR="00731749" w:rsidRPr="0013102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4AA8B313" w14:textId="77777777"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Pr="00294FF3">
        <w:rPr>
          <w:rFonts w:ascii="Angsana New" w:eastAsia="Calibri" w:hAnsi="Angsana New" w:hint="cs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4EABC84" w14:textId="77777777" w:rsidR="00731749" w:rsidRPr="0013102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7C4EDAE8" w14:textId="77777777"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294FF3">
        <w:rPr>
          <w:rFonts w:ascii="Angsana New" w:hAnsi="Angsana New"/>
          <w:sz w:val="30"/>
          <w:szCs w:val="30"/>
          <w:cs/>
        </w:rPr>
        <w:t>โดยวิธีเส้นตรง</w:t>
      </w:r>
      <w:r w:rsidRPr="00294FF3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294FF3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Pr="00D85BC4">
        <w:rPr>
          <w:rFonts w:ascii="Angsana New" w:hAnsi="Angsana New"/>
          <w:spacing w:val="-2"/>
          <w:sz w:val="30"/>
          <w:szCs w:val="30"/>
          <w:cs/>
        </w:rPr>
        <w:t>ประโยชน์เชิงเศรษฐกิจในอนาคตจากสินทรัพย์นั้นตาม</w:t>
      </w:r>
      <w:r w:rsidRPr="00D85BC4">
        <w:rPr>
          <w:rFonts w:ascii="Angsana New" w:hAnsi="Angsana New" w:hint="cs"/>
          <w:spacing w:val="-2"/>
          <w:sz w:val="30"/>
          <w:szCs w:val="30"/>
          <w:cs/>
        </w:rPr>
        <w:t>ระยะเวลาที่คาดว่าจะได้รับประโยชน์จากสินทรัพย์ไม่มีตัวตน</w:t>
      </w:r>
      <w:r w:rsidRPr="00294FF3">
        <w:rPr>
          <w:rFonts w:ascii="Angsana New" w:hAnsi="Angsana New" w:hint="cs"/>
          <w:sz w:val="30"/>
          <w:szCs w:val="30"/>
          <w:cs/>
        </w:rPr>
        <w:t>ซึ่งไม่รวมค่าความนิยม</w:t>
      </w:r>
      <w:r w:rsidR="00F0394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22EC9976" w14:textId="77777777" w:rsidR="002275D8" w:rsidRPr="00131025" w:rsidRDefault="002275D8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980E3F8" w14:textId="77777777"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294FF3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294FF3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30B64549" w14:textId="250A071D" w:rsidR="002275D8" w:rsidRPr="00131025" w:rsidRDefault="00227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7020" w:type="dxa"/>
        <w:tblInd w:w="450" w:type="dxa"/>
        <w:tblLook w:val="01E0" w:firstRow="1" w:lastRow="1" w:firstColumn="1" w:lastColumn="1" w:noHBand="0" w:noVBand="0"/>
      </w:tblPr>
      <w:tblGrid>
        <w:gridCol w:w="5130"/>
        <w:gridCol w:w="1062"/>
        <w:gridCol w:w="828"/>
      </w:tblGrid>
      <w:tr w:rsidR="00731749" w:rsidRPr="00E0315D" w14:paraId="044A789F" w14:textId="77777777" w:rsidTr="00583F1E">
        <w:tc>
          <w:tcPr>
            <w:tcW w:w="5130" w:type="dxa"/>
          </w:tcPr>
          <w:p w14:paraId="5B8CD118" w14:textId="77777777" w:rsidR="00731749" w:rsidRPr="00F458EA" w:rsidRDefault="009964E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458EA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443E5BD0" w14:textId="77777777" w:rsidR="00731749" w:rsidRPr="00705530" w:rsidRDefault="00705530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28" w:type="dxa"/>
          </w:tcPr>
          <w:p w14:paraId="27550917" w14:textId="77777777" w:rsidR="00731749" w:rsidRPr="00705530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53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731749" w:rsidRPr="00294FF3" w14:paraId="12CC057E" w14:textId="77777777" w:rsidTr="00583F1E">
        <w:tc>
          <w:tcPr>
            <w:tcW w:w="5130" w:type="dxa"/>
          </w:tcPr>
          <w:p w14:paraId="38022741" w14:textId="77777777" w:rsidR="00731749" w:rsidRPr="00F458EA" w:rsidRDefault="003F4336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58EA">
              <w:rPr>
                <w:rFonts w:ascii="Angsana New" w:hAnsi="Angsana New" w:hint="cs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1062" w:type="dxa"/>
            <w:vAlign w:val="bottom"/>
          </w:tcPr>
          <w:p w14:paraId="45A8CAFE" w14:textId="77777777" w:rsidR="00731749" w:rsidRPr="00705530" w:rsidRDefault="00705530" w:rsidP="0080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1D11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28" w:type="dxa"/>
            <w:vAlign w:val="bottom"/>
          </w:tcPr>
          <w:p w14:paraId="77805F11" w14:textId="77777777" w:rsidR="00731749" w:rsidRPr="00705530" w:rsidRDefault="00731749" w:rsidP="0080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553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F4336" w:rsidRPr="00294FF3" w14:paraId="601A2762" w14:textId="77777777" w:rsidTr="00583F1E">
        <w:tc>
          <w:tcPr>
            <w:tcW w:w="5130" w:type="dxa"/>
          </w:tcPr>
          <w:p w14:paraId="37FB5F0F" w14:textId="77777777" w:rsidR="003F4336" w:rsidRPr="00F458EA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58EA">
              <w:rPr>
                <w:rFonts w:ascii="Angsana New" w:hAnsi="Angsana New" w:hint="cs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1062" w:type="dxa"/>
          </w:tcPr>
          <w:p w14:paraId="417A8356" w14:textId="77777777" w:rsidR="003F4336" w:rsidRPr="00705530" w:rsidRDefault="00705530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28" w:type="dxa"/>
          </w:tcPr>
          <w:p w14:paraId="140D5FA0" w14:textId="77777777" w:rsidR="003F4336" w:rsidRPr="00705530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553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3F4336" w:rsidRPr="00294FF3" w14:paraId="403C780A" w14:textId="77777777" w:rsidTr="00583F1E">
        <w:tc>
          <w:tcPr>
            <w:tcW w:w="5130" w:type="dxa"/>
          </w:tcPr>
          <w:p w14:paraId="6665C586" w14:textId="77777777" w:rsidR="003F4336" w:rsidRPr="00F458EA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58E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1062" w:type="dxa"/>
          </w:tcPr>
          <w:p w14:paraId="6957873C" w14:textId="77777777" w:rsidR="003F4336" w:rsidRPr="00705530" w:rsidRDefault="00705530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28" w:type="dxa"/>
          </w:tcPr>
          <w:p w14:paraId="5DEBF5AB" w14:textId="77777777" w:rsidR="003F4336" w:rsidRPr="00705530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553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2AE8944A" w14:textId="77777777" w:rsidR="00731749" w:rsidRDefault="00F03949" w:rsidP="00731749">
      <w:pPr>
        <w:ind w:left="540"/>
        <w:jc w:val="thaiDistribute"/>
        <w:rPr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วิธีการตัดจำหน่าย</w:t>
      </w:r>
      <w:r w:rsidR="00731749" w:rsidRPr="00294FF3">
        <w:rPr>
          <w:rFonts w:ascii="Angsana New" w:hAnsi="Angsana New" w:hint="cs"/>
          <w:sz w:val="30"/>
          <w:szCs w:val="30"/>
          <w:cs/>
        </w:rPr>
        <w:t xml:space="preserve"> ระยะเว</w:t>
      </w:r>
      <w:r w:rsidR="00725D0A">
        <w:rPr>
          <w:rFonts w:ascii="Angsana New" w:hAnsi="Angsana New" w:hint="cs"/>
          <w:sz w:val="30"/>
          <w:szCs w:val="30"/>
          <w:cs/>
        </w:rPr>
        <w:t>ลาที่คาดว่าจะได้รับประโยชน์ และ</w:t>
      </w:r>
      <w:r w:rsidR="00731749" w:rsidRPr="00294FF3">
        <w:rPr>
          <w:rFonts w:ascii="Angsana New" w:hAnsi="Angsana New" w:hint="cs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="001D1116">
        <w:rPr>
          <w:sz w:val="30"/>
          <w:szCs w:val="30"/>
          <w:cs/>
        </w:rPr>
        <w:t xml:space="preserve"> </w:t>
      </w:r>
    </w:p>
    <w:p w14:paraId="378D9AA6" w14:textId="77777777" w:rsidR="00CD2C49" w:rsidRPr="00742AF5" w:rsidRDefault="00CD2C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E729BE2" w14:textId="77777777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</w:p>
    <w:p w14:paraId="1DD3152E" w14:textId="77777777" w:rsidR="00731749" w:rsidRPr="00742AF5" w:rsidRDefault="00731749" w:rsidP="0074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both"/>
        <w:rPr>
          <w:rFonts w:ascii="Angsana New" w:hAnsi="Angsana New"/>
          <w:sz w:val="20"/>
          <w:szCs w:val="20"/>
        </w:rPr>
      </w:pPr>
    </w:p>
    <w:p w14:paraId="45E044A7" w14:textId="77777777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ยอดสินทรัพย์ตามบัญชี</w:t>
      </w:r>
      <w:r w:rsidRPr="00F458EA">
        <w:rPr>
          <w:rFonts w:ascii="Angsana New" w:hAnsi="Angsana New"/>
          <w:sz w:val="30"/>
          <w:szCs w:val="30"/>
          <w:cs/>
        </w:rPr>
        <w:t>ของ</w:t>
      </w:r>
      <w:r w:rsidR="00F03949" w:rsidRPr="00F458E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64810" w:rsidRPr="00F458EA">
        <w:rPr>
          <w:rFonts w:ascii="Angsana New" w:hAnsi="Angsana New" w:hint="cs"/>
          <w:sz w:val="30"/>
          <w:szCs w:val="30"/>
          <w:cs/>
        </w:rPr>
        <w:t>และบริษัท</w:t>
      </w:r>
      <w:r w:rsidRPr="00F458EA">
        <w:rPr>
          <w:rFonts w:ascii="Angsana New" w:hAnsi="Angsana New"/>
          <w:sz w:val="30"/>
          <w:szCs w:val="30"/>
          <w:cs/>
        </w:rPr>
        <w:t>ได้รับการทบทวน</w:t>
      </w:r>
      <w:r w:rsidRPr="00294FF3">
        <w:rPr>
          <w:rFonts w:ascii="Angsana New" w:hAnsi="Angsana New"/>
          <w:sz w:val="30"/>
          <w:szCs w:val="30"/>
          <w:cs/>
        </w:rPr>
        <w:t xml:space="preserve"> ณ ทุกวันที่</w:t>
      </w:r>
      <w:r w:rsidRPr="00294FF3">
        <w:rPr>
          <w:rFonts w:ascii="Angsana New" w:hAnsi="Angsana New" w:hint="cs"/>
          <w:sz w:val="30"/>
          <w:szCs w:val="30"/>
          <w:cs/>
        </w:rPr>
        <w:t>รายงาน</w:t>
      </w:r>
      <w:r w:rsidRPr="00294FF3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F03949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</w:t>
      </w:r>
      <w:r w:rsidR="00F03949">
        <w:rPr>
          <w:rFonts w:ascii="Angsana New" w:hAnsi="Angsana New" w:hint="cs"/>
          <w:sz w:val="30"/>
          <w:szCs w:val="30"/>
          <w:cs/>
        </w:rPr>
        <w:t>าบแน่นอน หรือยังไม่พร้อมใช้งาน</w:t>
      </w:r>
      <w:r w:rsidRPr="00294FF3">
        <w:rPr>
          <w:rFonts w:ascii="Angsana New" w:hAnsi="Angsana New" w:hint="cs"/>
          <w:sz w:val="30"/>
          <w:szCs w:val="30"/>
          <w:cs/>
        </w:rPr>
        <w:t xml:space="preserve"> จะประมาณมูลค่าที่คาดว่าจะได้รับคืนทุกปี ในช่วงเวลาเดียวกัน  </w:t>
      </w:r>
    </w:p>
    <w:p w14:paraId="47B68453" w14:textId="77777777" w:rsidR="00731749" w:rsidRPr="00742AF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FFF2CD5" w14:textId="77777777" w:rsidR="00731749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294FF3">
        <w:rPr>
          <w:rFonts w:ascii="Angsana New" w:hAnsi="Angsana New" w:hint="cs"/>
          <w:sz w:val="30"/>
          <w:szCs w:val="30"/>
          <w:cs/>
        </w:rPr>
        <w:t>รับรู้เมื่อ</w:t>
      </w:r>
      <w:r w:rsidR="00F03949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Pr="00294FF3">
        <w:rPr>
          <w:rFonts w:ascii="Angsana New" w:hAnsi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</w:t>
      </w:r>
      <w:r w:rsidRPr="00294FF3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</w:t>
      </w:r>
      <w:r w:rsidRPr="00294FF3">
        <w:rPr>
          <w:rFonts w:ascii="Angsana New" w:hAnsi="Angsana New" w:hint="cs"/>
          <w:sz w:val="30"/>
          <w:szCs w:val="30"/>
          <w:cs/>
        </w:rPr>
        <w:t>ของสินทรัพย์ชิ้นเดียวกัน</w:t>
      </w:r>
      <w:r w:rsidRPr="00294FF3">
        <w:rPr>
          <w:rFonts w:ascii="Angsana New" w:hAnsi="Angsana New"/>
          <w:sz w:val="30"/>
          <w:szCs w:val="30"/>
          <w:cs/>
        </w:rPr>
        <w:t>ที่เคยรับรู้ในส่วนของผู้ถือหุ้น</w:t>
      </w:r>
      <w:r w:rsidRPr="00294FF3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</w:t>
      </w:r>
      <w:r w:rsidR="00F03949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ในกรณีนี้</w:t>
      </w:r>
      <w:r w:rsidRPr="00294FF3">
        <w:rPr>
          <w:rFonts w:ascii="Angsana New" w:hAnsi="Angsana New" w:hint="cs"/>
          <w:sz w:val="30"/>
          <w:szCs w:val="30"/>
          <w:cs/>
        </w:rPr>
        <w:t>จะ</w:t>
      </w:r>
      <w:r w:rsidRPr="00294FF3">
        <w:rPr>
          <w:rFonts w:ascii="Angsana New" w:hAnsi="Angsana New"/>
          <w:sz w:val="30"/>
          <w:szCs w:val="30"/>
          <w:cs/>
        </w:rPr>
        <w:t>รับรู้ในส่วนของผู้ถือหุ้น</w:t>
      </w:r>
    </w:p>
    <w:p w14:paraId="3B67C890" w14:textId="77777777" w:rsidR="009964E9" w:rsidRPr="00742AF5" w:rsidRDefault="009964E9" w:rsidP="00A56B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7860658" w14:textId="77777777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94FF3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BAE2322" w14:textId="77777777" w:rsidR="00731749" w:rsidRPr="002132B7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B590793" w14:textId="0CBFB19D" w:rsidR="00731749" w:rsidRPr="00294FF3" w:rsidRDefault="00731749" w:rsidP="00817C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</w:t>
      </w:r>
      <w:r w:rsidRPr="00294FF3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="00F03949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หมายถึง</w:t>
      </w:r>
      <w:r w:rsidRPr="00294FF3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294FF3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</w:t>
      </w:r>
      <w:r w:rsidR="0080358F">
        <w:rPr>
          <w:rFonts w:ascii="Angsana New" w:hAnsi="Angsana New" w:hint="cs"/>
          <w:sz w:val="30"/>
          <w:szCs w:val="30"/>
          <w:cs/>
        </w:rPr>
        <w:t>ด้วย</w:t>
      </w:r>
      <w:r w:rsidRPr="00294FF3">
        <w:rPr>
          <w:rFonts w:ascii="Angsana New" w:hAnsi="Angsana New" w:hint="cs"/>
          <w:sz w:val="30"/>
          <w:szCs w:val="30"/>
          <w:cs/>
        </w:rPr>
        <w:t>ต้นทุนในการขาย</w:t>
      </w:r>
      <w:r w:rsidRPr="00294FF3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294FF3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Pr="00294FF3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294FF3">
        <w:rPr>
          <w:rFonts w:ascii="Angsana New" w:hAnsi="Angsana New"/>
          <w:sz w:val="30"/>
          <w:szCs w:val="30"/>
          <w:cs/>
        </w:rPr>
        <w:t>สินทรัพย์อื่น</w:t>
      </w:r>
      <w:r w:rsidRPr="00294FF3">
        <w:rPr>
          <w:rFonts w:ascii="Angsana New" w:hAnsi="Angsana New" w:hint="cs"/>
          <w:sz w:val="30"/>
          <w:szCs w:val="30"/>
          <w:cs/>
        </w:rPr>
        <w:t>จะ</w:t>
      </w:r>
      <w:r w:rsidRPr="00294FF3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294FF3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294FF3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294FF3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518492AE" w14:textId="77777777" w:rsidR="009A37C5" w:rsidRPr="00131025" w:rsidRDefault="009A37C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65FBF5D9" w14:textId="77777777" w:rsidR="00731749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94FF3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0E138178" w14:textId="77777777" w:rsidR="009A37C5" w:rsidRPr="00131025" w:rsidRDefault="009A37C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1D5A80D5" w14:textId="77777777" w:rsidR="00731749" w:rsidRDefault="00731749" w:rsidP="00D159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ขาดทุนจากการด้อยค่าของ</w:t>
      </w:r>
      <w:r w:rsidRPr="00294FF3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="00F03949">
        <w:rPr>
          <w:rFonts w:ascii="Angsana New" w:hAnsi="Angsana New"/>
          <w:sz w:val="30"/>
          <w:szCs w:val="30"/>
          <w:cs/>
        </w:rPr>
        <w:t>จะถูกกลับรายการ</w:t>
      </w:r>
      <w:r w:rsidRPr="00294FF3">
        <w:rPr>
          <w:rFonts w:ascii="Angsana New" w:hAnsi="Angsana New"/>
          <w:sz w:val="30"/>
          <w:szCs w:val="30"/>
          <w:cs/>
        </w:rPr>
        <w:t xml:space="preserve"> เมื่อมูลค่าที่</w:t>
      </w:r>
      <w:r w:rsidRPr="00294FF3">
        <w:rPr>
          <w:rFonts w:ascii="Angsana New" w:hAnsi="Angsana New" w:hint="cs"/>
          <w:sz w:val="30"/>
          <w:szCs w:val="30"/>
          <w:cs/>
        </w:rPr>
        <w:t>คาดว่า</w:t>
      </w:r>
      <w:r w:rsidRPr="00294FF3">
        <w:rPr>
          <w:rFonts w:ascii="Angsana New" w:hAnsi="Angsana New"/>
          <w:sz w:val="30"/>
          <w:szCs w:val="30"/>
          <w:cs/>
        </w:rPr>
        <w:t>จะได้รับคืน</w:t>
      </w:r>
      <w:r w:rsidRPr="00294FF3">
        <w:rPr>
          <w:rFonts w:ascii="Angsana New" w:hAnsi="Angsana New" w:hint="cs"/>
          <w:sz w:val="30"/>
          <w:szCs w:val="30"/>
          <w:cs/>
        </w:rPr>
        <w:t>เพิ่มขึ้น</w:t>
      </w:r>
      <w:r w:rsidRPr="00294FF3">
        <w:rPr>
          <w:rFonts w:ascii="Angsana New" w:hAnsi="Angsana New"/>
          <w:sz w:val="30"/>
          <w:szCs w:val="30"/>
          <w:cs/>
        </w:rPr>
        <w:t>ในภายหลัง  และการเพิ่มขึ้นนั้นสัมพันธ์โดยตรงกับขาดทุนจากการด้อยค่าที่เคยรับรู้</w:t>
      </w:r>
      <w:r w:rsidRPr="00294FF3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294FF3">
        <w:rPr>
          <w:rFonts w:ascii="Angsana New" w:hAnsi="Angsana New"/>
          <w:sz w:val="30"/>
          <w:szCs w:val="30"/>
          <w:cs/>
        </w:rPr>
        <w:t xml:space="preserve"> </w:t>
      </w:r>
    </w:p>
    <w:p w14:paraId="340D339C" w14:textId="77777777" w:rsidR="00D159D5" w:rsidRPr="00131025" w:rsidRDefault="00D159D5" w:rsidP="00D159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981C567" w14:textId="0DBADA00" w:rsidR="00641735" w:rsidRPr="00554BF9" w:rsidRDefault="00731749" w:rsidP="00113D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54BF9">
        <w:rPr>
          <w:rFonts w:ascii="Angsana New" w:hAnsi="Angsana New"/>
          <w:sz w:val="30"/>
          <w:szCs w:val="30"/>
          <w:cs/>
        </w:rPr>
        <w:t>ขาดทุนจากการด้อย</w:t>
      </w:r>
      <w:r w:rsidRPr="00554BF9">
        <w:rPr>
          <w:rFonts w:ascii="Angsana New" w:hAnsi="Angsana New" w:hint="cs"/>
          <w:sz w:val="30"/>
          <w:szCs w:val="30"/>
          <w:cs/>
        </w:rPr>
        <w:t>ค่า</w:t>
      </w:r>
      <w:r w:rsidRPr="00554BF9">
        <w:rPr>
          <w:rFonts w:ascii="Angsana New" w:hAnsi="Angsana New"/>
          <w:sz w:val="30"/>
          <w:szCs w:val="30"/>
          <w:cs/>
        </w:rPr>
        <w:t>ของค่าความนิยมจะ</w:t>
      </w:r>
      <w:r w:rsidR="00804807" w:rsidRPr="00554BF9">
        <w:rPr>
          <w:rFonts w:ascii="Angsana New" w:hAnsi="Angsana New" w:hint="cs"/>
          <w:sz w:val="30"/>
          <w:szCs w:val="30"/>
          <w:cs/>
        </w:rPr>
        <w:t>ไม่มี</w:t>
      </w:r>
      <w:r w:rsidRPr="00554BF9">
        <w:rPr>
          <w:rFonts w:ascii="Angsana New" w:hAnsi="Angsana New"/>
          <w:sz w:val="30"/>
          <w:szCs w:val="30"/>
          <w:cs/>
        </w:rPr>
        <w:t>การปรับปรุงกลับรายการ</w:t>
      </w:r>
      <w:r w:rsidRPr="00554BF9">
        <w:rPr>
          <w:rFonts w:ascii="Angsana New" w:hAnsi="Angsana New" w:hint="cs"/>
          <w:sz w:val="30"/>
          <w:szCs w:val="30"/>
          <w:cs/>
        </w:rPr>
        <w:t xml:space="preserve"> ขาดทุนจากการด้อยค่าของสินทรัพย์ที่ไม่ใช่สินทรัพย์ทางการเงิน</w:t>
      </w:r>
      <w:r w:rsidR="00FC3EF0" w:rsidRPr="00554BF9">
        <w:rPr>
          <w:rFonts w:ascii="Angsana New" w:hAnsi="Angsana New" w:hint="cs"/>
          <w:sz w:val="30"/>
          <w:szCs w:val="30"/>
          <w:cs/>
        </w:rPr>
        <w:t xml:space="preserve">อื่น ๆ </w:t>
      </w:r>
      <w:r w:rsidRPr="00554BF9">
        <w:rPr>
          <w:rFonts w:ascii="Angsana New" w:hAnsi="Angsana New" w:hint="cs"/>
          <w:sz w:val="30"/>
          <w:szCs w:val="30"/>
          <w:cs/>
        </w:rPr>
        <w:t>ที่เคยรับรู้ในงวดก่อนจะถูกประเมิน ณ ทุกวันที่ที่ออกรายงานว่ามีข</w:t>
      </w:r>
      <w:r w:rsidR="00F03949" w:rsidRPr="00554BF9">
        <w:rPr>
          <w:rFonts w:ascii="Angsana New" w:hAnsi="Angsana New" w:hint="cs"/>
          <w:sz w:val="30"/>
          <w:szCs w:val="30"/>
          <w:cs/>
        </w:rPr>
        <w:t>้อบ่งชี้เรื่องการด้อยค่าหรือไม่</w:t>
      </w:r>
      <w:r w:rsidRPr="00554BF9">
        <w:rPr>
          <w:rFonts w:ascii="Angsana New" w:hAnsi="Angsana New" w:hint="cs"/>
          <w:sz w:val="30"/>
          <w:szCs w:val="30"/>
          <w:cs/>
        </w:rPr>
        <w:t xml:space="preserve"> </w:t>
      </w:r>
      <w:r w:rsidRPr="00554BF9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554BF9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="00F03949" w:rsidRPr="00554BF9">
        <w:rPr>
          <w:rFonts w:ascii="Angsana New" w:hAnsi="Angsana New" w:hint="cs"/>
          <w:sz w:val="30"/>
          <w:szCs w:val="30"/>
          <w:cs/>
        </w:rPr>
        <w:t xml:space="preserve"> </w:t>
      </w:r>
      <w:r w:rsidRPr="00554BF9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</w:t>
      </w:r>
      <w:r w:rsidRPr="00554BF9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554BF9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554BF9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554BF9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</w:t>
      </w:r>
      <w:r w:rsidR="00113DF5">
        <w:rPr>
          <w:rFonts w:ascii="Angsana New" w:hAnsi="Angsana New"/>
          <w:sz w:val="30"/>
          <w:szCs w:val="30"/>
        </w:rPr>
        <w:t xml:space="preserve">    </w:t>
      </w:r>
      <w:r w:rsidRPr="00554BF9">
        <w:rPr>
          <w:rFonts w:ascii="Angsana New" w:hAnsi="Angsana New"/>
          <w:sz w:val="30"/>
          <w:szCs w:val="30"/>
          <w:cs/>
        </w:rPr>
        <w:t>ด้อยค่ามาก่อน</w:t>
      </w:r>
    </w:p>
    <w:p w14:paraId="5D5B7220" w14:textId="77777777" w:rsidR="002A2FBE" w:rsidRPr="002132B7" w:rsidRDefault="002A2FBE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5E9DB631" w14:textId="77777777" w:rsidR="000D6896" w:rsidRPr="00607B38" w:rsidRDefault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  <w:lang w:val="th-TH"/>
        </w:rPr>
      </w:pPr>
      <w:bookmarkStart w:id="0" w:name="OLE_LINK7"/>
      <w:bookmarkStart w:id="1" w:name="OLE_LINK8"/>
    </w:p>
    <w:p w14:paraId="63636572" w14:textId="77777777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หนี้สิ</w:t>
      </w: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นที่</w:t>
      </w: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มี</w:t>
      </w: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ภาระ</w:t>
      </w: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ดอกเบี้ย</w:t>
      </w:r>
    </w:p>
    <w:p w14:paraId="7737A99E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2D72FF1F" w14:textId="4758DCEA"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หนี้สิน</w:t>
      </w:r>
      <w:r w:rsidRPr="00294FF3">
        <w:rPr>
          <w:rFonts w:ascii="Angsana New" w:hAnsi="Angsana New" w:hint="cs"/>
          <w:sz w:val="30"/>
          <w:szCs w:val="30"/>
          <w:cs/>
        </w:rPr>
        <w:t>ที่มีภาระ</w:t>
      </w:r>
      <w:r w:rsidRPr="00294FF3">
        <w:rPr>
          <w:rFonts w:ascii="Angsana New" w:hAnsi="Angsana New"/>
          <w:sz w:val="30"/>
          <w:szCs w:val="30"/>
          <w:cs/>
        </w:rPr>
        <w:t>ดอกเบี้ยบันทึก</w:t>
      </w:r>
      <w:r w:rsidRPr="00294FF3">
        <w:rPr>
          <w:rFonts w:ascii="Angsana New" w:hAnsi="Angsana New" w:hint="cs"/>
          <w:sz w:val="30"/>
          <w:szCs w:val="30"/>
          <w:cs/>
        </w:rPr>
        <w:t>เริ่มแรก</w:t>
      </w:r>
      <w:r w:rsidR="00152389">
        <w:rPr>
          <w:rFonts w:ascii="Angsana New" w:hAnsi="Angsana New" w:hint="cs"/>
          <w:sz w:val="30"/>
          <w:szCs w:val="30"/>
          <w:cs/>
        </w:rPr>
        <w:t>ด้วย</w:t>
      </w:r>
      <w:r w:rsidRPr="00294FF3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294FF3">
        <w:rPr>
          <w:rFonts w:ascii="Angsana New" w:hAnsi="Angsana New"/>
          <w:sz w:val="30"/>
          <w:szCs w:val="30"/>
          <w:cs/>
        </w:rPr>
        <w:t>หัก</w:t>
      </w:r>
      <w:r w:rsidR="00D159D5">
        <w:rPr>
          <w:rFonts w:ascii="Angsana New" w:hAnsi="Angsana New" w:hint="cs"/>
          <w:sz w:val="30"/>
          <w:szCs w:val="30"/>
          <w:cs/>
        </w:rPr>
        <w:t>ด้วย</w:t>
      </w:r>
      <w:r w:rsidRPr="00294FF3">
        <w:rPr>
          <w:rFonts w:ascii="Angsana New" w:hAnsi="Angsana New"/>
          <w:sz w:val="30"/>
          <w:szCs w:val="30"/>
          <w:cs/>
        </w:rPr>
        <w:t>ค่าใช้จ่ายที่เกี่ยวกับ</w:t>
      </w:r>
      <w:r w:rsidRPr="00294FF3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="002F7665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/>
          <w:sz w:val="30"/>
          <w:szCs w:val="30"/>
          <w:cs/>
        </w:rPr>
        <w:t>ภายหลังจากการบันทึกหนี้สิน</w:t>
      </w:r>
      <w:r w:rsidRPr="00294FF3">
        <w:rPr>
          <w:rFonts w:ascii="Angsana New" w:hAnsi="Angsana New" w:hint="cs"/>
          <w:sz w:val="30"/>
          <w:szCs w:val="30"/>
          <w:cs/>
        </w:rPr>
        <w:t>ที่</w:t>
      </w:r>
      <w:r w:rsidRPr="00294FF3">
        <w:rPr>
          <w:rFonts w:ascii="Angsana New" w:hAnsi="Angsana New"/>
          <w:sz w:val="30"/>
          <w:szCs w:val="30"/>
          <w:cs/>
        </w:rPr>
        <w:t>มี</w:t>
      </w:r>
      <w:r w:rsidRPr="00294FF3">
        <w:rPr>
          <w:rFonts w:ascii="Angsana New" w:hAnsi="Angsana New" w:hint="cs"/>
          <w:sz w:val="30"/>
          <w:szCs w:val="30"/>
          <w:cs/>
        </w:rPr>
        <w:t>ภาระ</w:t>
      </w:r>
      <w:r w:rsidRPr="00294FF3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294FF3">
        <w:rPr>
          <w:rFonts w:ascii="Angsana New" w:hAnsi="Angsana New" w:hint="cs"/>
          <w:sz w:val="30"/>
          <w:szCs w:val="30"/>
          <w:cs/>
        </w:rPr>
        <w:t>ต่อมา</w:t>
      </w:r>
      <w:r w:rsidRPr="00294FF3">
        <w:rPr>
          <w:rFonts w:ascii="Angsana New" w:hAnsi="Angsana New"/>
          <w:sz w:val="30"/>
          <w:szCs w:val="30"/>
          <w:cs/>
        </w:rPr>
        <w:t>โดยวิธี</w:t>
      </w:r>
      <w:r w:rsidRPr="00294FF3">
        <w:rPr>
          <w:rFonts w:ascii="Angsana New" w:hAnsi="Angsana New" w:hint="cs"/>
          <w:sz w:val="30"/>
          <w:szCs w:val="30"/>
          <w:cs/>
        </w:rPr>
        <w:t>ราคา</w:t>
      </w:r>
      <w:r w:rsidR="002F7665">
        <w:rPr>
          <w:rFonts w:ascii="Angsana New" w:hAnsi="Angsana New"/>
          <w:sz w:val="30"/>
          <w:szCs w:val="30"/>
          <w:cs/>
        </w:rPr>
        <w:t>ทุนตัดจำหน่าย</w:t>
      </w:r>
      <w:r w:rsidRPr="00294FF3">
        <w:rPr>
          <w:rFonts w:ascii="Angsana New" w:hAnsi="Angsana New"/>
          <w:sz w:val="30"/>
          <w:szCs w:val="30"/>
          <w:cs/>
        </w:rPr>
        <w:t xml:space="preserve"> ผลต่างระหว่าง</w:t>
      </w:r>
      <w:r w:rsidRPr="00294FF3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294FF3">
        <w:rPr>
          <w:rFonts w:ascii="Angsana New" w:hAnsi="Angsana New"/>
          <w:sz w:val="30"/>
          <w:szCs w:val="30"/>
          <w:cs/>
        </w:rPr>
        <w:t>และ</w:t>
      </w:r>
      <w:r w:rsidR="002F7665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/>
          <w:sz w:val="30"/>
          <w:szCs w:val="30"/>
          <w:cs/>
        </w:rPr>
        <w:t>ยอด</w:t>
      </w:r>
      <w:r w:rsidRPr="00294FF3">
        <w:rPr>
          <w:rFonts w:ascii="Angsana New" w:hAnsi="Angsana New" w:hint="cs"/>
          <w:sz w:val="30"/>
          <w:szCs w:val="30"/>
          <w:cs/>
        </w:rPr>
        <w:t>หนี้</w:t>
      </w:r>
      <w:r w:rsidRPr="00294FF3">
        <w:rPr>
          <w:rFonts w:ascii="Angsana New" w:hAnsi="Angsana New"/>
          <w:sz w:val="30"/>
          <w:szCs w:val="30"/>
          <w:cs/>
        </w:rPr>
        <w:t>เมื่อ</w:t>
      </w:r>
      <w:r w:rsidRPr="00294FF3">
        <w:rPr>
          <w:rFonts w:ascii="Angsana New" w:hAnsi="Angsana New" w:hint="cs"/>
          <w:sz w:val="30"/>
          <w:szCs w:val="30"/>
          <w:cs/>
        </w:rPr>
        <w:t>ครบ</w:t>
      </w:r>
      <w:r w:rsidRPr="00294FF3">
        <w:rPr>
          <w:rFonts w:ascii="Angsana New" w:hAnsi="Angsana New"/>
          <w:sz w:val="30"/>
          <w:szCs w:val="30"/>
          <w:cs/>
        </w:rPr>
        <w:t>กำหนด</w:t>
      </w:r>
      <w:r w:rsidRPr="00294FF3">
        <w:rPr>
          <w:rFonts w:ascii="Angsana New" w:hAnsi="Angsana New" w:hint="cs"/>
          <w:sz w:val="30"/>
          <w:szCs w:val="30"/>
          <w:cs/>
        </w:rPr>
        <w:t>ไถ่ถอนจะ</w:t>
      </w:r>
      <w:r w:rsidRPr="00294FF3">
        <w:rPr>
          <w:rFonts w:ascii="Angsana New" w:hAnsi="Angsana New"/>
          <w:sz w:val="30"/>
          <w:szCs w:val="30"/>
          <w:cs/>
        </w:rPr>
        <w:t>บันทึกในกำไร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14:paraId="2FB21151" w14:textId="77777777" w:rsidR="00430C1F" w:rsidRPr="00131025" w:rsidRDefault="00430C1F" w:rsidP="002A2F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DE3149E" w14:textId="46A61675" w:rsidR="0037392F" w:rsidRDefault="002E0953" w:rsidP="0037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0953">
        <w:rPr>
          <w:rFonts w:ascii="Angsana New" w:hAnsi="Angsana New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  <w:bookmarkEnd w:id="0"/>
      <w:bookmarkEnd w:id="1"/>
    </w:p>
    <w:p w14:paraId="1F5C0E34" w14:textId="79AAF23F" w:rsidR="000A3D1B" w:rsidRPr="00131025" w:rsidRDefault="000A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5FF408B0" w14:textId="0D4291E1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</w:t>
      </w:r>
      <w:r w:rsidR="0085385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หมุนเวียน</w:t>
      </w: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2FFE2945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C9A6515" w14:textId="6F41BE81" w:rsidR="000A3D1B" w:rsidRDefault="00731749" w:rsidP="000A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853858">
        <w:rPr>
          <w:rFonts w:ascii="Angsana New" w:hAnsi="Angsana New" w:hint="cs"/>
          <w:sz w:val="30"/>
          <w:szCs w:val="30"/>
          <w:cs/>
        </w:rPr>
        <w:t>หมุนเวียน</w:t>
      </w:r>
      <w:r w:rsidRPr="00294FF3">
        <w:rPr>
          <w:rFonts w:ascii="Angsana New" w:hAnsi="Angsana New"/>
          <w:sz w:val="30"/>
          <w:szCs w:val="30"/>
          <w:cs/>
        </w:rPr>
        <w:t>อื่นแสดงในราคาทุน</w:t>
      </w:r>
    </w:p>
    <w:p w14:paraId="48364EC7" w14:textId="77777777" w:rsidR="000A3D1B" w:rsidRPr="00131025" w:rsidRDefault="000A3D1B" w:rsidP="000A3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  <w:cs/>
        </w:rPr>
      </w:pPr>
    </w:p>
    <w:p w14:paraId="455BB0C3" w14:textId="062C4D34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294FF3">
        <w:rPr>
          <w:rFonts w:ascii="Angsana New" w:hAnsi="Angsana New" w:cs="Angsana New" w:hint="cs"/>
          <w:i/>
          <w:iCs/>
          <w:sz w:val="30"/>
          <w:szCs w:val="30"/>
          <w:cs/>
        </w:rPr>
        <w:t>ของ</w:t>
      </w: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  <w:r w:rsidRPr="00294FF3">
        <w:rPr>
          <w:rFonts w:ascii="Angsana New" w:hAnsi="Angsana New" w:cs="Angsana New" w:hint="cs"/>
          <w:b w:val="0"/>
          <w:bCs w:val="0"/>
          <w:i/>
          <w:i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6999140F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30A380E1" w14:textId="77777777" w:rsidR="00731749" w:rsidRPr="00394569" w:rsidRDefault="00731749" w:rsidP="00551E4D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9456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0B941421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4AD4E80A" w14:textId="77777777" w:rsidR="00430C1F" w:rsidRDefault="00731749" w:rsidP="0073174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94569">
        <w:rPr>
          <w:rFonts w:ascii="Angsana New" w:hAnsi="Angsana New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7029022E" w14:textId="77777777" w:rsidR="00DD00CF" w:rsidRPr="00131025" w:rsidRDefault="00DD00CF" w:rsidP="00607B38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iCs/>
          <w:sz w:val="22"/>
          <w:szCs w:val="22"/>
        </w:rPr>
      </w:pPr>
    </w:p>
    <w:p w14:paraId="1AEBDA63" w14:textId="4064A55F" w:rsidR="00052C43" w:rsidRPr="00607B38" w:rsidRDefault="00052C43" w:rsidP="00607B38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607B38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525CF12" w14:textId="77777777" w:rsidR="00052C43" w:rsidRPr="00131025" w:rsidRDefault="00052C43" w:rsidP="0005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7685CDD6" w14:textId="1D2E3900" w:rsidR="00052C43" w:rsidRPr="00394569" w:rsidRDefault="00052C43" w:rsidP="00052C43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94569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="00D44609" w:rsidRPr="00394569">
        <w:rPr>
          <w:rFonts w:ascii="Angsana New" w:hAnsi="Angsana New" w:hint="cs"/>
          <w:i/>
          <w:sz w:val="30"/>
          <w:szCs w:val="30"/>
          <w:cs/>
        </w:rPr>
        <w:t>กลุ่มบริษัทและบริษัท</w:t>
      </w:r>
      <w:r w:rsidRPr="00394569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</w:t>
      </w:r>
      <w:r w:rsidR="00817C2C">
        <w:rPr>
          <w:rFonts w:ascii="Angsana New" w:hAnsi="Angsana New"/>
          <w:i/>
          <w:sz w:val="30"/>
          <w:szCs w:val="30"/>
          <w:cs/>
        </w:rPr>
        <w:br/>
      </w:r>
      <w:r w:rsidRPr="00E33579">
        <w:rPr>
          <w:rFonts w:ascii="Angsana New" w:hAnsi="Angsana New"/>
          <w:i/>
          <w:spacing w:val="-4"/>
          <w:sz w:val="30"/>
          <w:szCs w:val="30"/>
          <w:cs/>
        </w:rPr>
        <w:t>รายโครงการจากการประมาณผลประโยชน์</w:t>
      </w:r>
      <w:r w:rsidRPr="00817C2C">
        <w:rPr>
          <w:rFonts w:ascii="Angsana New" w:hAnsi="Angsana New"/>
          <w:i/>
          <w:spacing w:val="-2"/>
          <w:sz w:val="30"/>
          <w:szCs w:val="30"/>
          <w:cs/>
        </w:rPr>
        <w:t>ในอนาคตที่เกิดจากการทำงานของพนักงานใน</w:t>
      </w:r>
      <w:r w:rsidRPr="00817C2C">
        <w:rPr>
          <w:rFonts w:ascii="Angsana New" w:hAnsi="Angsana New" w:hint="cs"/>
          <w:i/>
          <w:spacing w:val="-2"/>
          <w:sz w:val="30"/>
          <w:szCs w:val="30"/>
          <w:cs/>
        </w:rPr>
        <w:t>งวด</w:t>
      </w:r>
      <w:r w:rsidR="00817C2C" w:rsidRPr="00817C2C">
        <w:rPr>
          <w:rFonts w:ascii="Angsana New" w:hAnsi="Angsana New"/>
          <w:i/>
          <w:spacing w:val="-2"/>
          <w:sz w:val="30"/>
          <w:szCs w:val="30"/>
          <w:cs/>
        </w:rPr>
        <w:t>ปัจจุบันและงวดก่อน</w:t>
      </w:r>
      <w:r w:rsidR="00E33579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="00817C2C" w:rsidRPr="00817C2C">
        <w:rPr>
          <w:rFonts w:ascii="Angsana New" w:hAnsi="Angsana New"/>
          <w:i/>
          <w:spacing w:val="-2"/>
          <w:sz w:val="30"/>
          <w:szCs w:val="30"/>
          <w:cs/>
        </w:rPr>
        <w:t>ๆ</w:t>
      </w:r>
      <w:r w:rsidRPr="00394569">
        <w:rPr>
          <w:rFonts w:ascii="Angsana New" w:hAnsi="Angsana New"/>
          <w:i/>
          <w:sz w:val="30"/>
          <w:szCs w:val="30"/>
          <w:cs/>
        </w:rPr>
        <w:t xml:space="preserve"> ผลประโยชน์ดังกล่าวได้มีการคิดลดกระแสเงิน</w:t>
      </w:r>
      <w:r w:rsidRPr="00394569">
        <w:rPr>
          <w:rFonts w:ascii="Angsana New" w:hAnsi="Angsana New" w:hint="cs"/>
          <w:i/>
          <w:sz w:val="30"/>
          <w:szCs w:val="30"/>
          <w:cs/>
        </w:rPr>
        <w:t>ส</w:t>
      </w:r>
      <w:r w:rsidRPr="00394569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063684F4" w14:textId="77777777" w:rsidR="00052C43" w:rsidRPr="00131025" w:rsidRDefault="00052C43" w:rsidP="0005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74974201" w14:textId="77777777" w:rsidR="00052C43" w:rsidRPr="009A37C5" w:rsidRDefault="00052C43" w:rsidP="00052C43">
      <w:pPr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9A37C5">
        <w:rPr>
          <w:rFonts w:ascii="Angsana New" w:hAnsi="Angsana New"/>
          <w:i/>
          <w:spacing w:val="-6"/>
          <w:sz w:val="30"/>
          <w:szCs w:val="30"/>
          <w:cs/>
        </w:rPr>
        <w:t>การคำนวณ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ภาระผูกพันของโครงการผลประโยชน์ที่กำหนดไว้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นั้นจัดทำโดยนักคณิตศาสตร์ประกันภัยที่ได้รับอนุญาตเป็นประจำทุก</w:t>
      </w:r>
      <w:r w:rsidR="00C323CC">
        <w:rPr>
          <w:rFonts w:ascii="Angsana New" w:hAnsi="Angsana New" w:hint="cs"/>
          <w:i/>
          <w:spacing w:val="-6"/>
          <w:sz w:val="30"/>
          <w:szCs w:val="30"/>
          <w:cs/>
        </w:rPr>
        <w:t>สาม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ปี โดยวิธีคิดลดแต่ละหน่วยที่ประมาณการไว้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 xml:space="preserve"> ผลจาก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การคำนวณ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อาจทำให้</w:t>
      </w:r>
      <w:r w:rsidR="00D44609" w:rsidRPr="009A37C5">
        <w:rPr>
          <w:rFonts w:ascii="Angsana New" w:hAnsi="Angsana New" w:hint="cs"/>
          <w:i/>
          <w:spacing w:val="-6"/>
          <w:sz w:val="30"/>
          <w:szCs w:val="30"/>
          <w:cs/>
        </w:rPr>
        <w:t>กลุ่มบริษัทและบริษัท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มี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สินทรัพย์เกิดขึ้น</w:t>
      </w:r>
      <w:r w:rsidRPr="009A37C5">
        <w:rPr>
          <w:rFonts w:ascii="Angsana New" w:hAnsi="Angsana New"/>
          <w:iCs/>
          <w:spacing w:val="-6"/>
          <w:sz w:val="30"/>
          <w:szCs w:val="30"/>
          <w:cs/>
        </w:rPr>
        <w:t xml:space="preserve"> 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ซึ่งการรับรู้เป็นสินทรัพย์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จะใช้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มูลค่าปัจจุบันของประโยชน์เชิงเศรษฐกิจที่มีในรูปของ</w:t>
      </w:r>
      <w:r w:rsidR="00A1713A" w:rsidRPr="009A37C5">
        <w:rPr>
          <w:rFonts w:ascii="Angsana New" w:hAnsi="Angsana New"/>
          <w:i/>
          <w:spacing w:val="-6"/>
          <w:sz w:val="30"/>
          <w:szCs w:val="30"/>
          <w:cs/>
        </w:rPr>
        <w:br/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การได้รับคืนในอนาคตจากโครงการหรือการหักการสมทบเข้าโครงการในอนาค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ต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>ได้</w:t>
      </w:r>
      <w:r w:rsidRPr="009A37C5">
        <w:rPr>
          <w:rFonts w:ascii="Angsana New" w:hAnsi="Angsana New"/>
          <w:i/>
          <w:spacing w:val="-6"/>
          <w:sz w:val="30"/>
          <w:szCs w:val="30"/>
          <w:cs/>
        </w:rPr>
        <w:t>มีการพิจารณาถึงความต้องการเงินทุนขั้นต่ำสำหรับโครงการต่าง ๆ ของ</w:t>
      </w:r>
      <w:r w:rsidR="00D44609" w:rsidRPr="009A37C5">
        <w:rPr>
          <w:rFonts w:ascii="Angsana New" w:hAnsi="Angsana New" w:hint="cs"/>
          <w:i/>
          <w:spacing w:val="-6"/>
          <w:sz w:val="30"/>
          <w:szCs w:val="30"/>
          <w:cs/>
        </w:rPr>
        <w:t>กลุ่มบริษัทและบริษัท</w:t>
      </w:r>
      <w:r w:rsidRPr="009A37C5">
        <w:rPr>
          <w:rFonts w:ascii="Angsana New" w:hAnsi="Angsana New" w:hint="cs"/>
          <w:i/>
          <w:spacing w:val="-6"/>
          <w:sz w:val="30"/>
          <w:szCs w:val="30"/>
          <w:cs/>
        </w:rPr>
        <w:t xml:space="preserve">  </w:t>
      </w:r>
    </w:p>
    <w:p w14:paraId="5253B04E" w14:textId="77777777" w:rsidR="00DC5424" w:rsidRPr="00DC5424" w:rsidRDefault="00DC5424" w:rsidP="00052C43">
      <w:pPr>
        <w:pStyle w:val="BodyText"/>
        <w:spacing w:after="0"/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14:paraId="55AE5C25" w14:textId="3C1A26EA" w:rsidR="00052C43" w:rsidRPr="00394569" w:rsidRDefault="00052C43" w:rsidP="00052C4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94569">
        <w:rPr>
          <w:rFonts w:ascii="Angsana New" w:hAnsi="Angsana New" w:hint="cs"/>
          <w:i/>
          <w:sz w:val="30"/>
          <w:szCs w:val="30"/>
          <w:cs/>
        </w:rPr>
        <w:lastRenderedPageBreak/>
        <w:t>ใน</w:t>
      </w:r>
      <w:r w:rsidRPr="00394569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="001D1116">
        <w:rPr>
          <w:rFonts w:ascii="Angsana New" w:hAnsi="Angsana New"/>
          <w:i/>
          <w:sz w:val="30"/>
          <w:szCs w:val="30"/>
          <w:cs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กำไร</w:t>
      </w:r>
      <w:r w:rsidRPr="00394569">
        <w:rPr>
          <w:rFonts w:ascii="Angsana New" w:hAnsi="Angsana New" w:hint="cs"/>
          <w:i/>
          <w:sz w:val="30"/>
          <w:szCs w:val="30"/>
          <w:cs/>
        </w:rPr>
        <w:t>หรือ</w:t>
      </w:r>
      <w:r w:rsidRPr="00394569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</w:t>
      </w:r>
      <w:r w:rsidR="00A1713A">
        <w:rPr>
          <w:rFonts w:ascii="Angsana New" w:hAnsi="Angsana New"/>
          <w:i/>
          <w:sz w:val="30"/>
          <w:szCs w:val="30"/>
          <w:cs/>
        </w:rPr>
        <w:br/>
      </w:r>
      <w:r w:rsidRPr="00394569">
        <w:rPr>
          <w:rFonts w:ascii="Angsana New" w:hAnsi="Angsana New"/>
          <w:i/>
          <w:sz w:val="30"/>
          <w:szCs w:val="30"/>
          <w:cs/>
        </w:rPr>
        <w:t>หลักคณิตศาสตร์ประกันภัย</w:t>
      </w:r>
      <w:r w:rsidRPr="00394569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394569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394569">
        <w:rPr>
          <w:rFonts w:ascii="Angsana New" w:hAnsi="Angsana New" w:hint="cs"/>
          <w:i/>
          <w:sz w:val="30"/>
          <w:szCs w:val="30"/>
          <w:cs/>
        </w:rPr>
        <w:t>ทันที</w:t>
      </w:r>
      <w:r w:rsidR="001D1116">
        <w:rPr>
          <w:rFonts w:ascii="Angsana New" w:hAnsi="Angsana New"/>
          <w:i/>
          <w:sz w:val="30"/>
          <w:szCs w:val="30"/>
          <w:cs/>
        </w:rPr>
        <w:t xml:space="preserve"> </w:t>
      </w:r>
      <w:r w:rsidR="00394569">
        <w:rPr>
          <w:rFonts w:ascii="Angsana New" w:hAnsi="Angsana New" w:hint="cs"/>
          <w:i/>
          <w:sz w:val="30"/>
          <w:szCs w:val="30"/>
          <w:cs/>
        </w:rPr>
        <w:t>กลุ่มบริษัทและบริษัท</w:t>
      </w:r>
      <w:r w:rsidRPr="00394569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394569">
        <w:rPr>
          <w:rFonts w:ascii="Angsana New" w:hAnsi="Angsana New" w:hint="cs"/>
          <w:i/>
          <w:sz w:val="30"/>
          <w:szCs w:val="30"/>
          <w:cs/>
        </w:rPr>
        <w:t>ของ</w:t>
      </w:r>
      <w:r w:rsidRPr="00394569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AB5399">
        <w:rPr>
          <w:rFonts w:ascii="Angsana New" w:hAnsi="Angsana New"/>
          <w:i/>
          <w:sz w:val="30"/>
          <w:szCs w:val="30"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ๆ</w:t>
      </w:r>
      <w:r w:rsidRPr="0039456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B5399">
        <w:rPr>
          <w:rFonts w:ascii="Angsana New" w:hAnsi="Angsana New"/>
          <w:i/>
          <w:sz w:val="30"/>
          <w:szCs w:val="30"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ๆ</w:t>
      </w:r>
      <w:r w:rsidRPr="0039456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1D11DEB2" w14:textId="77777777" w:rsidR="00052C43" w:rsidRPr="00131025" w:rsidRDefault="00052C43" w:rsidP="0005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519911AE" w14:textId="77777777" w:rsidR="00A56B75" w:rsidRPr="00347B6D" w:rsidRDefault="00052C43" w:rsidP="00347B6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394569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394569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394569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39456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94569">
        <w:rPr>
          <w:rFonts w:ascii="Angsana New" w:hAnsi="Angsana New"/>
          <w:i/>
          <w:sz w:val="30"/>
          <w:szCs w:val="30"/>
          <w:cs/>
        </w:rPr>
        <w:t>กำไร</w:t>
      </w:r>
      <w:r w:rsidRPr="00394569">
        <w:rPr>
          <w:rFonts w:ascii="Angsana New" w:hAnsi="Angsana New" w:hint="cs"/>
          <w:i/>
          <w:sz w:val="30"/>
          <w:szCs w:val="30"/>
          <w:cs/>
        </w:rPr>
        <w:t>หรือ</w:t>
      </w:r>
      <w:r w:rsidRPr="00394569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39456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6D46C0">
        <w:rPr>
          <w:rFonts w:ascii="Angsana New" w:hAnsi="Angsana New" w:hint="cs"/>
          <w:i/>
          <w:sz w:val="30"/>
          <w:szCs w:val="30"/>
          <w:cs/>
        </w:rPr>
        <w:t>กลุ่มบริษัทและบริษัท</w:t>
      </w:r>
      <w:r w:rsidRPr="00394569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394569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394569">
        <w:rPr>
          <w:rFonts w:ascii="Angsana New" w:hAnsi="Angsana New"/>
          <w:i/>
          <w:sz w:val="30"/>
          <w:szCs w:val="30"/>
          <w:cs/>
        </w:rPr>
        <w:t>เมื่อเกิดขึ้น</w:t>
      </w:r>
      <w:r w:rsidRPr="00394569">
        <w:rPr>
          <w:rFonts w:ascii="Angsana New" w:hAnsi="Angsana New" w:hint="cs"/>
          <w:i/>
          <w:sz w:val="30"/>
          <w:szCs w:val="30"/>
          <w:cs/>
        </w:rPr>
        <w:t xml:space="preserve"> </w:t>
      </w:r>
    </w:p>
    <w:p w14:paraId="558433A4" w14:textId="2E1C6308" w:rsidR="005B7630" w:rsidRPr="00131025" w:rsidRDefault="005B7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  <w:cs/>
          <w:lang w:val="th-TH"/>
        </w:rPr>
      </w:pPr>
    </w:p>
    <w:p w14:paraId="5EDBE943" w14:textId="5A53E5CB" w:rsidR="0017037C" w:rsidRDefault="0017037C" w:rsidP="00CF755A">
      <w:pPr>
        <w:pStyle w:val="Heading8"/>
        <w:numPr>
          <w:ilvl w:val="1"/>
          <w:numId w:val="22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5FA38678" w14:textId="77777777" w:rsidR="005B7630" w:rsidRPr="00131025" w:rsidRDefault="005B7630" w:rsidP="005B7630">
      <w:pPr>
        <w:rPr>
          <w:rFonts w:asciiTheme="majorBidi" w:hAnsiTheme="majorBidi" w:cstheme="majorBidi"/>
          <w:sz w:val="22"/>
          <w:szCs w:val="22"/>
        </w:rPr>
      </w:pPr>
    </w:p>
    <w:p w14:paraId="14DC2E75" w14:textId="500C03C5" w:rsidR="0017037C" w:rsidRPr="0017037C" w:rsidRDefault="0017037C" w:rsidP="001703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17037C">
        <w:rPr>
          <w:rFonts w:ascii="Angsana New" w:hAnsi="Angsana New"/>
          <w:sz w:val="30"/>
          <w:szCs w:val="30"/>
          <w:cs/>
        </w:rPr>
        <w:t>มูลค่ายุติธรรมของสิทธิซื้อหุ้น ณ วันที่ให้สิทธิแก่พนักงาน</w:t>
      </w:r>
      <w:r w:rsidRPr="0017037C">
        <w:rPr>
          <w:rFonts w:ascii="Angsana New" w:hAnsi="Angsana New" w:hint="cs"/>
          <w:sz w:val="30"/>
          <w:szCs w:val="30"/>
          <w:cs/>
        </w:rPr>
        <w:t xml:space="preserve"> </w:t>
      </w:r>
      <w:r w:rsidRPr="0017037C">
        <w:rPr>
          <w:rFonts w:ascii="Angsana New" w:hAnsi="Angsana New"/>
          <w:sz w:val="30"/>
          <w:szCs w:val="30"/>
        </w:rPr>
        <w:t>(</w:t>
      </w:r>
      <w:r w:rsidRPr="0017037C">
        <w:rPr>
          <w:rFonts w:ascii="Angsana New" w:hAnsi="Angsana New"/>
          <w:sz w:val="30"/>
          <w:szCs w:val="30"/>
          <w:cs/>
        </w:rPr>
        <w:t>ชำระด้วยตราสารทุน)</w:t>
      </w:r>
      <w:r w:rsidRPr="0017037C">
        <w:rPr>
          <w:rFonts w:ascii="Angsana New" w:hAnsi="Angsana New" w:hint="cs"/>
          <w:sz w:val="30"/>
          <w:szCs w:val="30"/>
          <w:cs/>
        </w:rPr>
        <w:t xml:space="preserve"> </w:t>
      </w:r>
      <w:r w:rsidRPr="0017037C">
        <w:rPr>
          <w:rFonts w:ascii="Angsana New" w:hAnsi="Angsana New"/>
          <w:sz w:val="30"/>
          <w:szCs w:val="30"/>
          <w:cs/>
        </w:rPr>
        <w:t>รับรู้เป็นค่าใช้จ่ายพร้อม</w:t>
      </w:r>
      <w:r w:rsidR="00BE5F0D">
        <w:rPr>
          <w:rFonts w:ascii="Angsana New" w:hAnsi="Angsana New"/>
          <w:sz w:val="30"/>
          <w:szCs w:val="30"/>
        </w:rPr>
        <w:t xml:space="preserve"> </w:t>
      </w:r>
      <w:r w:rsidRPr="0017037C">
        <w:rPr>
          <w:rFonts w:ascii="Angsana New" w:hAnsi="Angsana New"/>
          <w:sz w:val="30"/>
          <w:szCs w:val="30"/>
          <w:cs/>
        </w:rPr>
        <w:t>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17037C">
        <w:rPr>
          <w:rFonts w:ascii="Angsana New" w:hAnsi="Angsana New"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</w:t>
      </w:r>
      <w:r w:rsidRPr="0017037C">
        <w:rPr>
          <w:rFonts w:ascii="Angsana New" w:hAnsi="Angsana New" w:hint="cs"/>
          <w:spacing w:val="-6"/>
          <w:sz w:val="30"/>
          <w:szCs w:val="30"/>
          <w:cs/>
        </w:rPr>
        <w:t>ง</w:t>
      </w:r>
    </w:p>
    <w:p w14:paraId="7C719FBB" w14:textId="77777777" w:rsidR="007F067D" w:rsidRPr="00131025" w:rsidRDefault="007F067D" w:rsidP="001703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</w:rPr>
      </w:pPr>
    </w:p>
    <w:p w14:paraId="5DEF09F5" w14:textId="113013BB" w:rsidR="0017037C" w:rsidRPr="0017037C" w:rsidRDefault="0017037C" w:rsidP="001703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17037C">
        <w:rPr>
          <w:rFonts w:ascii="Angsana New" w:hAnsi="Angsana New" w:hint="cs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</w:t>
      </w:r>
      <w:r w:rsidRPr="0017037C">
        <w:rPr>
          <w:rFonts w:ascii="Angsana New" w:hAnsi="Angsana New"/>
          <w:sz w:val="30"/>
          <w:szCs w:val="30"/>
          <w:cs/>
        </w:rPr>
        <w:t>พร้อม</w:t>
      </w:r>
      <w:r w:rsidRPr="0017037C">
        <w:rPr>
          <w:rFonts w:ascii="Angsana New" w:hAnsi="Angsana New" w:hint="cs"/>
          <w:sz w:val="30"/>
          <w:szCs w:val="30"/>
          <w:cs/>
        </w:rPr>
        <w:t xml:space="preserve"> </w:t>
      </w:r>
      <w:r w:rsidRPr="0017037C">
        <w:rPr>
          <w:rFonts w:ascii="Angsana New" w:hAnsi="Angsana New"/>
          <w:sz w:val="30"/>
          <w:szCs w:val="30"/>
          <w:cs/>
        </w:rPr>
        <w:t>ๆ</w:t>
      </w:r>
      <w:r w:rsidRPr="0017037C">
        <w:rPr>
          <w:rFonts w:ascii="Angsana New" w:hAnsi="Angsana New"/>
          <w:sz w:val="30"/>
          <w:szCs w:val="30"/>
          <w:cs/>
        </w:rPr>
        <w:br/>
        <w:t>ไปกับการเพิ่มขึ้นในส่วนของ</w:t>
      </w:r>
      <w:r w:rsidRPr="0017037C">
        <w:rPr>
          <w:rFonts w:ascii="Angsana New" w:hAnsi="Angsana New" w:hint="cs"/>
          <w:sz w:val="30"/>
          <w:szCs w:val="30"/>
          <w:cs/>
        </w:rPr>
        <w:t xml:space="preserve">หนี้สิน </w:t>
      </w:r>
      <w:r w:rsidRPr="0017037C">
        <w:rPr>
          <w:rFonts w:ascii="Angsana New" w:hAnsi="Angsana New"/>
          <w:sz w:val="30"/>
          <w:szCs w:val="30"/>
          <w:cs/>
        </w:rPr>
        <w:t>ตลอดระยะเวลาที่พนักงาน</w:t>
      </w:r>
      <w:r w:rsidRPr="0017037C">
        <w:rPr>
          <w:rFonts w:ascii="Angsana New" w:hAnsi="Angsana New" w:hint="cs"/>
          <w:sz w:val="30"/>
          <w:szCs w:val="30"/>
          <w:cs/>
        </w:rPr>
        <w:t>มีสิทธิได้รับชำระ</w:t>
      </w:r>
      <w:r w:rsidRPr="0017037C">
        <w:rPr>
          <w:rFonts w:ascii="Angsana New" w:hAnsi="Angsana New"/>
          <w:sz w:val="30"/>
          <w:szCs w:val="30"/>
          <w:cs/>
        </w:rPr>
        <w:t>อย่างไม่มีเงื่อนไข</w:t>
      </w:r>
      <w:r w:rsidRPr="0017037C">
        <w:rPr>
          <w:rFonts w:ascii="Angsana New" w:hAnsi="Angsana New" w:hint="cs"/>
          <w:sz w:val="30"/>
          <w:szCs w:val="30"/>
          <w:cs/>
        </w:rPr>
        <w:t xml:space="preserve"> หนี้สินถูกวัดมูลค่าใหม่ทุก 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2338215" w14:textId="77777777" w:rsidR="0017037C" w:rsidRPr="00131025" w:rsidRDefault="0017037C" w:rsidP="0017037C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i/>
          <w:iCs/>
          <w:sz w:val="22"/>
          <w:szCs w:val="22"/>
          <w:lang w:val="th-TH"/>
        </w:rPr>
      </w:pPr>
    </w:p>
    <w:p w14:paraId="4BBE0F17" w14:textId="5BC15054" w:rsidR="00731749" w:rsidRPr="00294FF3" w:rsidRDefault="00731749" w:rsidP="00CF755A">
      <w:pPr>
        <w:pStyle w:val="Heading8"/>
        <w:numPr>
          <w:ilvl w:val="1"/>
          <w:numId w:val="22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555D080" w14:textId="77777777" w:rsidR="00731749" w:rsidRPr="00131025" w:rsidRDefault="00731749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582CB4F6" w14:textId="77777777" w:rsidR="008268E7" w:rsidRDefault="00731749" w:rsidP="000D68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ประมาณการหนี้สินจะ</w:t>
      </w:r>
      <w:r w:rsidRPr="00F458EA">
        <w:rPr>
          <w:rFonts w:ascii="Angsana New" w:hAnsi="Angsana New"/>
          <w:sz w:val="30"/>
          <w:szCs w:val="30"/>
          <w:cs/>
        </w:rPr>
        <w:t>รับรู้ก็ต่อเมื่อ</w:t>
      </w:r>
      <w:r w:rsidR="00611F86" w:rsidRPr="00F458E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7CFD" w:rsidRPr="00F458EA">
        <w:rPr>
          <w:rFonts w:ascii="Angsana New" w:hAnsi="Angsana New" w:hint="cs"/>
          <w:sz w:val="30"/>
          <w:szCs w:val="30"/>
          <w:cs/>
        </w:rPr>
        <w:t>และบริษัท</w:t>
      </w:r>
      <w:r w:rsidRPr="00F458EA">
        <w:rPr>
          <w:rFonts w:ascii="Angsana New" w:hAnsi="Angsana New"/>
          <w:sz w:val="30"/>
          <w:szCs w:val="30"/>
          <w:cs/>
        </w:rPr>
        <w:t>มีภาระผูกพัน</w:t>
      </w:r>
      <w:r w:rsidRPr="00F458EA">
        <w:rPr>
          <w:rFonts w:ascii="Angsana New" w:hAnsi="Angsana New" w:hint="cs"/>
          <w:sz w:val="30"/>
          <w:szCs w:val="30"/>
          <w:cs/>
        </w:rPr>
        <w:t>ตาม</w:t>
      </w:r>
      <w:r w:rsidRPr="00F458EA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F458EA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F458EA">
        <w:rPr>
          <w:rFonts w:ascii="Angsana New" w:hAnsi="Angsana New"/>
          <w:sz w:val="30"/>
          <w:szCs w:val="30"/>
          <w:cs/>
        </w:rPr>
        <w:t>ในปัจจุบัน</w:t>
      </w:r>
      <w:r w:rsidRPr="00F458EA">
        <w:rPr>
          <w:rFonts w:ascii="Angsana New" w:hAnsi="Angsana New" w:hint="cs"/>
          <w:sz w:val="30"/>
          <w:szCs w:val="30"/>
          <w:cs/>
        </w:rPr>
        <w:t>อัน</w:t>
      </w:r>
      <w:r w:rsidRPr="00F458EA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</w:t>
      </w:r>
      <w:r w:rsidRPr="00294FF3">
        <w:rPr>
          <w:rFonts w:ascii="Angsana New" w:hAnsi="Angsana New"/>
          <w:sz w:val="30"/>
          <w:szCs w:val="30"/>
          <w:cs/>
        </w:rPr>
        <w:t>ไปเพื่อชำระภาระผูกพัน</w:t>
      </w:r>
      <w:r w:rsidR="00416FA3">
        <w:rPr>
          <w:rFonts w:ascii="Angsana New" w:hAnsi="Angsana New"/>
          <w:sz w:val="30"/>
          <w:szCs w:val="30"/>
          <w:cs/>
        </w:rPr>
        <w:t>ดังกล่าว</w:t>
      </w:r>
      <w:r w:rsidRPr="00294FF3">
        <w:rPr>
          <w:rFonts w:ascii="Angsana New" w:hAnsi="Angsana New"/>
          <w:sz w:val="30"/>
          <w:szCs w:val="30"/>
          <w:cs/>
        </w:rPr>
        <w:t xml:space="preserve"> ประมาณการ</w:t>
      </w:r>
      <w:r w:rsidRPr="00294FF3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294FF3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294FF3">
        <w:rPr>
          <w:rFonts w:ascii="Angsana New" w:hAnsi="Angsana New" w:hint="cs"/>
          <w:sz w:val="30"/>
          <w:szCs w:val="30"/>
          <w:cs/>
        </w:rPr>
        <w:t>ถึง</w:t>
      </w:r>
      <w:r w:rsidRPr="00294FF3">
        <w:rPr>
          <w:rFonts w:ascii="Angsana New" w:hAnsi="Angsana New"/>
          <w:sz w:val="30"/>
          <w:szCs w:val="30"/>
          <w:cs/>
        </w:rPr>
        <w:t>ภาษีเงิ</w:t>
      </w:r>
      <w:r w:rsidR="00611F86">
        <w:rPr>
          <w:rFonts w:ascii="Angsana New" w:hAnsi="Angsana New"/>
          <w:sz w:val="30"/>
          <w:szCs w:val="30"/>
          <w:cs/>
        </w:rPr>
        <w:t xml:space="preserve">นได้ </w:t>
      </w:r>
      <w:r w:rsidRPr="00294FF3">
        <w:rPr>
          <w:rFonts w:ascii="Angsana New" w:hAnsi="Angsana New"/>
          <w:sz w:val="30"/>
          <w:szCs w:val="30"/>
          <w:cs/>
        </w:rPr>
        <w:t>เพื่อให้สะท้อน</w:t>
      </w:r>
      <w:r w:rsidRPr="00294FF3">
        <w:rPr>
          <w:rFonts w:ascii="Angsana New" w:hAnsi="Angsana New" w:hint="cs"/>
          <w:sz w:val="30"/>
          <w:szCs w:val="30"/>
          <w:cs/>
        </w:rPr>
        <w:t>จำนวน</w:t>
      </w:r>
      <w:r w:rsidRPr="00294FF3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="00611F86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64B666A" w14:textId="5C0F2B73" w:rsidR="007D5D83" w:rsidRPr="006F2ACD" w:rsidRDefault="007D5D83" w:rsidP="007D5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  <w:r w:rsidRPr="006F2ACD">
        <w:rPr>
          <w:rFonts w:ascii="Angsana New" w:hAnsi="Angsana New"/>
          <w:iCs/>
          <w:sz w:val="30"/>
          <w:szCs w:val="30"/>
          <w:cs/>
        </w:rPr>
        <w:lastRenderedPageBreak/>
        <w:t>ประมาณการค่าประกันความเสียหาย</w:t>
      </w:r>
    </w:p>
    <w:p w14:paraId="75A4DAC1" w14:textId="77777777" w:rsidR="007D5D83" w:rsidRPr="00131025" w:rsidRDefault="007D5D83" w:rsidP="007D5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0690DAE" w14:textId="12100566" w:rsidR="007D5D83" w:rsidRDefault="007D5D83" w:rsidP="007D5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6F2ACD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</w:t>
      </w:r>
      <w:r w:rsidRPr="006F2ACD">
        <w:rPr>
          <w:rFonts w:ascii="Angsana New" w:hAnsi="Angsana New" w:hint="cs"/>
          <w:sz w:val="30"/>
          <w:szCs w:val="30"/>
          <w:cs/>
        </w:rPr>
        <w:t>สินค้า</w:t>
      </w:r>
      <w:r w:rsidRPr="006F2ACD">
        <w:rPr>
          <w:rFonts w:ascii="Angsana New" w:hAnsi="Angsana New"/>
          <w:sz w:val="30"/>
          <w:szCs w:val="30"/>
          <w:cs/>
        </w:rPr>
        <w:t>หรือ</w:t>
      </w:r>
      <w:r w:rsidRPr="006F2ACD">
        <w:rPr>
          <w:rFonts w:ascii="Angsana New" w:hAnsi="Angsana New" w:hint="cs"/>
          <w:sz w:val="30"/>
          <w:szCs w:val="30"/>
          <w:cs/>
        </w:rPr>
        <w:t>ให้</w:t>
      </w:r>
      <w:r w:rsidRPr="006F2ACD">
        <w:rPr>
          <w:rFonts w:ascii="Angsana New" w:hAnsi="Angsana New"/>
          <w:sz w:val="30"/>
          <w:szCs w:val="30"/>
          <w:cs/>
        </w:rPr>
        <w:t>บริการ</w:t>
      </w:r>
      <w:r w:rsidR="00802AF8" w:rsidRPr="006F2ACD">
        <w:rPr>
          <w:rFonts w:ascii="Angsana New" w:hAnsi="Angsana New"/>
          <w:sz w:val="30"/>
          <w:szCs w:val="30"/>
          <w:cs/>
        </w:rPr>
        <w:t xml:space="preserve">แก่ลูกค้าแล้ว </w:t>
      </w:r>
      <w:r w:rsidRPr="006F2ACD">
        <w:rPr>
          <w:rFonts w:ascii="Angsana New" w:hAnsi="Angsana New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802AF8" w:rsidRPr="006F2ACD">
        <w:rPr>
          <w:rFonts w:ascii="Angsana New" w:hAnsi="Angsana New"/>
          <w:sz w:val="30"/>
          <w:szCs w:val="30"/>
          <w:cs/>
        </w:rPr>
        <w:t>ประกันความเสียหาย</w:t>
      </w:r>
      <w:r w:rsidRPr="006F2ACD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6F2ACD">
        <w:rPr>
          <w:rFonts w:ascii="Angsana New" w:hAnsi="Angsana New"/>
          <w:sz w:val="30"/>
          <w:szCs w:val="30"/>
          <w:cs/>
        </w:rPr>
        <w:t>ปัจจัยต่างๆ ที่อาจเกี่ยวข้องกับความน่าจะเป็นที่จะเกิดความเสียหายดังกล่าว</w:t>
      </w:r>
      <w:r w:rsidRPr="006F2ACD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693EB7E1" w14:textId="57B99A6F" w:rsidR="00A31F8C" w:rsidRPr="00131025" w:rsidRDefault="00A31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Cs/>
          <w:sz w:val="24"/>
          <w:szCs w:val="24"/>
        </w:rPr>
      </w:pPr>
    </w:p>
    <w:p w14:paraId="772AFE2F" w14:textId="24F3A231" w:rsidR="0096448C" w:rsidRDefault="0096448C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56FE9B8" w14:textId="77777777" w:rsidR="00C136B9" w:rsidRPr="00131025" w:rsidRDefault="00C136B9" w:rsidP="000F3752">
      <w:pPr>
        <w:pStyle w:val="block"/>
        <w:spacing w:after="0" w:line="240" w:lineRule="atLeast"/>
        <w:ind w:left="518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493348DC" w14:textId="79ADED45" w:rsidR="0096448C" w:rsidRPr="006F2ACD" w:rsidRDefault="0096448C" w:rsidP="0096448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F2AC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กลุ่มบริษัทและบริษัทกำหนดกรอบแนวคิดของการควบคุมเกี่ยวกับการวัดมูลค่ายุติธรรม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6F2ACD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3 </w:t>
      </w:r>
      <w:r w:rsidRPr="006F2AC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0343BF89" w14:textId="77777777" w:rsidR="00F206B3" w:rsidRPr="00131025" w:rsidRDefault="00F206B3" w:rsidP="000F3752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581A9EA9" w14:textId="54C0CB4A" w:rsidR="0096448C" w:rsidRPr="00465D71" w:rsidRDefault="0096448C" w:rsidP="0096448C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65D71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หรือการตั้งราคากลุ่ม</w:t>
      </w:r>
      <w:r w:rsidR="00AB4B4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</w:t>
      </w:r>
      <w:r w:rsidRPr="00465D7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1045AE36" w14:textId="77777777" w:rsidR="0096448C" w:rsidRPr="00131025" w:rsidRDefault="0096448C" w:rsidP="000F375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C3907E9" w14:textId="11B24497" w:rsidR="0096448C" w:rsidRPr="00465D71" w:rsidRDefault="0096448C" w:rsidP="0096448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  <w:r w:rsidRPr="00465D71">
        <w:rPr>
          <w:rFonts w:asciiTheme="majorBidi" w:hAnsiTheme="majorBidi" w:cstheme="majorBidi" w:hint="cs"/>
          <w:sz w:val="30"/>
          <w:szCs w:val="30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465D71" w:rsidRPr="006F2ACD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กลุ่มบริษัทและบริษัท</w:t>
      </w:r>
    </w:p>
    <w:p w14:paraId="12F15BA0" w14:textId="77777777" w:rsidR="0096448C" w:rsidRPr="00131025" w:rsidRDefault="0096448C" w:rsidP="000F375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5054C4C4" w14:textId="50B5CC08" w:rsidR="0096448C" w:rsidRDefault="0096448C" w:rsidP="0096448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</w:pPr>
      <w:r w:rsidRPr="004132AA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4132AA">
        <w:rPr>
          <w:rFonts w:asciiTheme="majorBidi" w:hAnsiTheme="majorBidi" w:cstheme="majorBidi"/>
          <w:sz w:val="30"/>
          <w:szCs w:val="30"/>
        </w:rPr>
        <w:t xml:space="preserve"> </w:t>
      </w:r>
      <w:r w:rsidR="004132AA" w:rsidRPr="004132AA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Pr="004132AA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132AA">
        <w:rPr>
          <w:rFonts w:asciiTheme="majorBidi" w:hAnsiTheme="majorBidi" w:cstheme="majorBidi"/>
          <w:sz w:val="30"/>
          <w:szCs w:val="30"/>
        </w:rPr>
        <w:t xml:space="preserve"> </w:t>
      </w:r>
      <w:r w:rsidRPr="004132AA">
        <w:rPr>
          <w:rFonts w:asciiTheme="majorBidi" w:hAnsiTheme="majorBidi" w:cstheme="majorBidi"/>
          <w:sz w:val="30"/>
          <w:szCs w:val="30"/>
          <w:cs/>
        </w:rPr>
        <w:t>ดังนี้</w:t>
      </w:r>
      <w:r w:rsidRPr="0096448C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961285E" w14:textId="77777777" w:rsidR="004132AA" w:rsidRPr="00131025" w:rsidRDefault="004132AA" w:rsidP="000F375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0D8385" w14:textId="77777777" w:rsidR="0096448C" w:rsidRPr="004132AA" w:rsidRDefault="0096448C" w:rsidP="0096448C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132A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4132AA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4132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132AA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47B69DF" w14:textId="77777777" w:rsidR="0096448C" w:rsidRPr="004132AA" w:rsidRDefault="0096448C" w:rsidP="0096448C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132A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132AA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4132A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132AA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D9960B6" w14:textId="77777777" w:rsidR="0096448C" w:rsidRPr="004132AA" w:rsidRDefault="0096448C" w:rsidP="0096448C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132AA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132AA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4132AA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4132AA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701FF1A4" w14:textId="77777777" w:rsidR="0096448C" w:rsidRPr="00131025" w:rsidRDefault="0096448C" w:rsidP="000F3752">
      <w:pPr>
        <w:pStyle w:val="block"/>
        <w:spacing w:after="0" w:line="240" w:lineRule="atLeast"/>
        <w:ind w:left="900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14862461" w14:textId="77777777" w:rsidR="0096448C" w:rsidRPr="004132AA" w:rsidRDefault="0096448C" w:rsidP="0096448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32AA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92E6431" w14:textId="77777777" w:rsidR="0096448C" w:rsidRPr="00131025" w:rsidRDefault="0096448C" w:rsidP="000F375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16E0AF" w14:textId="1501CB24" w:rsidR="0096448C" w:rsidRPr="00985742" w:rsidRDefault="004132AA" w:rsidP="004132A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5742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</w:t>
      </w:r>
      <w:r w:rsidR="0096448C" w:rsidRPr="00985742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621339E" w14:textId="75A93389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ทุนเรือนหุ้น</w:t>
      </w:r>
    </w:p>
    <w:p w14:paraId="62C5F80F" w14:textId="77777777" w:rsidR="00731749" w:rsidRPr="00131025" w:rsidRDefault="00731749" w:rsidP="000F3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FCA321C" w14:textId="06666ACC" w:rsidR="00EE2467" w:rsidRDefault="001A5DF6" w:rsidP="00F54865">
      <w:pPr>
        <w:pStyle w:val="AccPolicyHeading"/>
        <w:tabs>
          <w:tab w:val="clear" w:pos="540"/>
          <w:tab w:val="clear" w:pos="630"/>
          <w:tab w:val="clear" w:pos="720"/>
        </w:tabs>
      </w:pPr>
      <w:r w:rsidRPr="001A5DF6">
        <w:rPr>
          <w:rFonts w:hint="cs"/>
          <w:spacing w:val="-2"/>
          <w:cs/>
        </w:rPr>
        <w:t>หุ้นสามัญจัดประเภทเป็นทุน</w:t>
      </w:r>
      <w:r w:rsidR="00731749" w:rsidRPr="001A5DF6">
        <w:rPr>
          <w:rFonts w:hint="cs"/>
          <w:spacing w:val="-2"/>
          <w:cs/>
        </w:rPr>
        <w:t xml:space="preserve"> </w:t>
      </w:r>
      <w:r w:rsidR="00731749" w:rsidRPr="001A5DF6">
        <w:rPr>
          <w:spacing w:val="-2"/>
          <w:cs/>
        </w:rPr>
        <w:t>ต้นทุนส่วนเพิ่ม</w:t>
      </w:r>
      <w:r w:rsidR="00731749" w:rsidRPr="001A5DF6">
        <w:rPr>
          <w:rFonts w:hint="cs"/>
          <w:spacing w:val="-2"/>
          <w:cs/>
        </w:rPr>
        <w:t>ที่เกี่ยวข้องโดยตรงกับการออกหุ้</w:t>
      </w:r>
      <w:r w:rsidR="00F54865" w:rsidRPr="001A5DF6">
        <w:rPr>
          <w:rFonts w:hint="cs"/>
          <w:spacing w:val="-2"/>
          <w:cs/>
        </w:rPr>
        <w:t>นสามัญ (สุทธิจาก</w:t>
      </w:r>
      <w:r w:rsidR="00731749" w:rsidRPr="001A5DF6">
        <w:rPr>
          <w:rFonts w:hint="cs"/>
          <w:spacing w:val="-2"/>
          <w:cs/>
        </w:rPr>
        <w:t>ผลกระทบทางภาษี)</w:t>
      </w:r>
      <w:r w:rsidR="00731749" w:rsidRPr="00611F86">
        <w:rPr>
          <w:rFonts w:hint="cs"/>
          <w:cs/>
        </w:rPr>
        <w:t xml:space="preserve"> รับรู้เป็นรายการหักจากส่วนของทุน</w:t>
      </w:r>
      <w:r w:rsidR="00731749" w:rsidRPr="00611F86">
        <w:t xml:space="preserve"> </w:t>
      </w:r>
    </w:p>
    <w:p w14:paraId="221BB8C0" w14:textId="77777777" w:rsidR="00131025" w:rsidRPr="00131025" w:rsidRDefault="00131025" w:rsidP="00F54865">
      <w:pPr>
        <w:pStyle w:val="AccPolicyHeading"/>
        <w:tabs>
          <w:tab w:val="clear" w:pos="540"/>
          <w:tab w:val="clear" w:pos="630"/>
          <w:tab w:val="clear" w:pos="720"/>
        </w:tabs>
        <w:rPr>
          <w:sz w:val="24"/>
          <w:szCs w:val="24"/>
        </w:rPr>
      </w:pPr>
    </w:p>
    <w:p w14:paraId="47356EC6" w14:textId="77777777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67E77446" w14:textId="4070A560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6E765ED" w14:textId="77777777" w:rsidR="004E6224" w:rsidRPr="00610579" w:rsidRDefault="004E6224" w:rsidP="004E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1057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610579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363E2232" w14:textId="77777777" w:rsidR="004E6224" w:rsidRPr="00131025" w:rsidRDefault="004E6224" w:rsidP="004E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8B29DA0" w14:textId="065F520B" w:rsidR="004E6224" w:rsidRDefault="004E6224" w:rsidP="00D4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4272D">
        <w:rPr>
          <w:rFonts w:ascii="Angsana New" w:hAnsi="Angsana New"/>
          <w:spacing w:val="-8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และ</w:t>
      </w:r>
      <w:r w:rsidRPr="004E6224">
        <w:rPr>
          <w:rFonts w:ascii="Angsana New" w:hAnsi="Angsana New"/>
          <w:sz w:val="30"/>
          <w:szCs w:val="30"/>
          <w:cs/>
        </w:rPr>
        <w:t xml:space="preserve">บริษัท 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 </w:t>
      </w:r>
    </w:p>
    <w:p w14:paraId="11DB1790" w14:textId="77777777" w:rsidR="000F3752" w:rsidRPr="00131025" w:rsidRDefault="000F3752" w:rsidP="00D4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8ECAF12" w14:textId="77777777" w:rsidR="00610579" w:rsidRPr="00610579" w:rsidRDefault="00610579" w:rsidP="006105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0579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14:paraId="5B052898" w14:textId="77777777" w:rsidR="00610579" w:rsidRPr="00131025" w:rsidRDefault="00610579" w:rsidP="00610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A28590A" w14:textId="5DAE229D" w:rsidR="00610579" w:rsidRDefault="00610579" w:rsidP="00610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057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10579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C72D446" w14:textId="5C466934" w:rsidR="001D1A89" w:rsidRPr="00131025" w:rsidRDefault="001D1A89" w:rsidP="00610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B1AF695" w14:textId="048CD034" w:rsidR="001D1A89" w:rsidRPr="001D1A89" w:rsidRDefault="001D1A89" w:rsidP="001D1A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1A89">
        <w:rPr>
          <w:rFonts w:asciiTheme="majorBidi" w:hAnsiTheme="majorBidi" w:cstheme="majorBidi"/>
          <w:sz w:val="30"/>
          <w:szCs w:val="30"/>
          <w:cs/>
        </w:rPr>
        <w:t xml:space="preserve">รายได้จากการให้บริการรับรู้ตลอดช่วงเวลาหนึ่ง </w:t>
      </w:r>
      <w:r w:rsidRPr="001D1A89">
        <w:rPr>
          <w:rFonts w:asciiTheme="majorBidi" w:hAnsiTheme="majorBidi"/>
          <w:sz w:val="30"/>
          <w:szCs w:val="30"/>
          <w:cs/>
        </w:rPr>
        <w:t>โดยอ้างอิงกับขั้นความสำเร็จของงาน</w:t>
      </w:r>
      <w:r w:rsidR="00CB0840"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ขั้น</w:t>
      </w:r>
      <w:r w:rsidRPr="001D1A89">
        <w:rPr>
          <w:rFonts w:asciiTheme="majorBidi" w:hAnsiTheme="majorBidi" w:cstheme="majorBidi"/>
          <w:sz w:val="30"/>
          <w:szCs w:val="30"/>
          <w:cs/>
        </w:rPr>
        <w:t>ความสำเร็จของงานประเมินโดยใช้วิธี</w:t>
      </w:r>
      <w:r w:rsidR="00CB0840">
        <w:rPr>
          <w:rFonts w:asciiTheme="majorBidi" w:hAnsiTheme="majorBidi" w:cstheme="majorBidi" w:hint="cs"/>
          <w:sz w:val="30"/>
          <w:szCs w:val="30"/>
          <w:cs/>
        </w:rPr>
        <w:t>การสำรวจงานที่ได้ทำแล้ว</w:t>
      </w:r>
      <w:r w:rsidRPr="001D1A89">
        <w:rPr>
          <w:rFonts w:asciiTheme="majorBidi" w:hAnsiTheme="majorBidi" w:cstheme="majorBidi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64729B8D" w14:textId="77777777" w:rsidR="001D1A89" w:rsidRPr="00131025" w:rsidRDefault="001D1A89" w:rsidP="001D1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43EDFC3" w14:textId="31E8D5FF" w:rsidR="001D1A89" w:rsidRDefault="001D1A89" w:rsidP="001D1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D1A89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1D1A8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D45B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D1A8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D1A89">
        <w:rPr>
          <w:rFonts w:asciiTheme="majorBidi" w:hAnsiTheme="majorBidi" w:cstheme="majorBidi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1D1A89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D1A89">
        <w:rPr>
          <w:rFonts w:asciiTheme="majorBidi" w:hAnsiTheme="majorBidi" w:cstheme="majorBidi"/>
          <w:sz w:val="30"/>
          <w:szCs w:val="30"/>
        </w:rPr>
        <w:t>(</w:t>
      </w:r>
      <w:r w:rsidRPr="001D1A89">
        <w:rPr>
          <w:rFonts w:asciiTheme="majorBidi" w:hAnsiTheme="majorBidi" w:cstheme="majorBidi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1D1A89">
        <w:rPr>
          <w:rFonts w:asciiTheme="majorBidi" w:hAnsiTheme="majorBidi" w:cstheme="majorBidi"/>
          <w:sz w:val="30"/>
          <w:szCs w:val="30"/>
          <w:lang w:val="en-GB"/>
        </w:rPr>
        <w:t>)</w:t>
      </w:r>
      <w:r w:rsidRPr="001D1A8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หรือมีการให้บริการหลาย</w:t>
      </w:r>
      <w:r w:rsidR="0079664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1D1A89">
        <w:rPr>
          <w:rFonts w:asciiTheme="majorBidi" w:hAnsiTheme="majorBidi" w:cstheme="majorBidi"/>
          <w:sz w:val="30"/>
          <w:szCs w:val="30"/>
          <w:cs/>
          <w:lang w:val="en-GB"/>
        </w:rPr>
        <w:t>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1D1A89">
        <w:rPr>
          <w:rFonts w:asciiTheme="majorBidi" w:hAnsiTheme="majorBidi" w:cstheme="majorBidi"/>
          <w:sz w:val="30"/>
          <w:szCs w:val="30"/>
          <w:cs/>
        </w:rPr>
        <w:t>ของ</w:t>
      </w:r>
      <w:r w:rsidRPr="001D1A89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</w:t>
      </w:r>
      <w:r w:rsidR="0079664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1D1A89">
        <w:rPr>
          <w:rFonts w:asciiTheme="majorBidi" w:hAnsiTheme="majorBidi" w:cstheme="majorBidi"/>
          <w:sz w:val="30"/>
          <w:szCs w:val="30"/>
          <w:cs/>
          <w:lang w:val="en-GB"/>
        </w:rPr>
        <w:t xml:space="preserve">ๆ </w:t>
      </w:r>
      <w:r w:rsidRPr="001D1A89">
        <w:rPr>
          <w:rFonts w:asciiTheme="majorBidi" w:hAnsiTheme="majorBidi" w:cstheme="majorBidi"/>
          <w:sz w:val="30"/>
          <w:szCs w:val="30"/>
          <w:cs/>
        </w:rPr>
        <w:t>ซึ่งได้ระบุไว้ในรายงานอัตราค่าสินค้าหรือบริการ</w:t>
      </w:r>
      <w:r w:rsidRPr="001D1A89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="006F1A76" w:rsidRPr="001D1A8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F1A7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F1A76" w:rsidRPr="001D1A8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D1A89">
        <w:rPr>
          <w:rFonts w:asciiTheme="majorBidi" w:hAnsiTheme="majorBidi" w:cstheme="majorBidi"/>
          <w:sz w:val="30"/>
          <w:szCs w:val="30"/>
          <w:cs/>
          <w:lang w:val="en-GB"/>
        </w:rPr>
        <w:t>ขาย</w:t>
      </w:r>
      <w:r w:rsidRPr="001D1A89">
        <w:rPr>
          <w:rFonts w:asciiTheme="majorBidi" w:hAnsiTheme="majorBidi" w:cstheme="majorBidi"/>
          <w:color w:val="000000"/>
          <w:sz w:val="30"/>
          <w:szCs w:val="30"/>
          <w:cs/>
        </w:rPr>
        <w:t>สินค้าและบริการเป็นเอกเทศแยกต่างหาก</w:t>
      </w:r>
    </w:p>
    <w:p w14:paraId="2EB52AFE" w14:textId="773F12A2" w:rsidR="004000D0" w:rsidRPr="00131025" w:rsidRDefault="004000D0" w:rsidP="001D1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F1DF5F8" w14:textId="77777777" w:rsidR="004000D0" w:rsidRPr="00623946" w:rsidRDefault="004000D0" w:rsidP="00400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4000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4000D0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14:paraId="49BAD22D" w14:textId="77777777" w:rsidR="004000D0" w:rsidRPr="00131025" w:rsidRDefault="004000D0" w:rsidP="001D1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564932C" w14:textId="77777777" w:rsidR="00731749" w:rsidRPr="009C1FDC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C1FDC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</w:t>
      </w:r>
      <w:r w:rsidR="008268E7" w:rsidRPr="009C1FDC">
        <w:rPr>
          <w:rFonts w:ascii="Angsana New" w:hAnsi="Angsana New" w:hint="cs"/>
          <w:sz w:val="30"/>
          <w:szCs w:val="30"/>
          <w:cs/>
        </w:rPr>
        <w:t xml:space="preserve">หรือภาษีขายอื่น ๆ </w:t>
      </w:r>
      <w:r w:rsidRPr="009C1FDC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  <w:r w:rsidR="008268E7" w:rsidRPr="009C1FDC">
        <w:rPr>
          <w:rFonts w:ascii="Angsana New" w:hAnsi="Angsana New" w:hint="cs"/>
          <w:sz w:val="30"/>
          <w:szCs w:val="30"/>
          <w:cs/>
        </w:rPr>
        <w:t xml:space="preserve"> และส่วนลดตามปริมาณ</w:t>
      </w:r>
    </w:p>
    <w:p w14:paraId="6E6ECE7B" w14:textId="77777777" w:rsidR="002D1753" w:rsidRPr="00131025" w:rsidRDefault="002D1753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2BF43A2C" w14:textId="77777777" w:rsidR="00EA21B4" w:rsidRPr="00131025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131025">
        <w:rPr>
          <w:rFonts w:ascii="Angsana New" w:hAnsi="Angsana New"/>
          <w:iCs/>
          <w:sz w:val="30"/>
          <w:szCs w:val="30"/>
          <w:cs/>
        </w:rPr>
        <w:lastRenderedPageBreak/>
        <w:t>การขายสินค้า</w:t>
      </w:r>
    </w:p>
    <w:p w14:paraId="53687CA1" w14:textId="77777777" w:rsidR="00EA21B4" w:rsidRPr="00131025" w:rsidRDefault="00EA21B4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4"/>
          <w:szCs w:val="24"/>
          <w:cs/>
        </w:rPr>
      </w:pPr>
    </w:p>
    <w:p w14:paraId="6A8213BD" w14:textId="77777777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รายได้รับรู้ในกำไร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</w:t>
      </w:r>
      <w:r w:rsidRPr="00294FF3">
        <w:rPr>
          <w:rFonts w:ascii="Angsana New" w:hAnsi="Angsana New" w:hint="cs"/>
          <w:sz w:val="30"/>
          <w:szCs w:val="30"/>
          <w:cs/>
        </w:rPr>
        <w:t>ที่มีนัยสำคัญ</w:t>
      </w:r>
      <w:r w:rsidR="001A5DF6">
        <w:rPr>
          <w:rFonts w:ascii="Angsana New" w:hAnsi="Angsana New"/>
          <w:sz w:val="30"/>
          <w:szCs w:val="30"/>
          <w:cs/>
        </w:rPr>
        <w:t>ไปให้กับผู้ซื้อแล้ว</w:t>
      </w:r>
      <w:r w:rsidRPr="00294FF3">
        <w:rPr>
          <w:rFonts w:ascii="Angsana New" w:hAnsi="Angsana New"/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294FF3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294FF3">
        <w:rPr>
          <w:rFonts w:ascii="Angsana New" w:hAnsi="Angsana New"/>
          <w:sz w:val="30"/>
          <w:szCs w:val="30"/>
          <w:cs/>
        </w:rPr>
        <w:t>จาก</w:t>
      </w:r>
      <w:r w:rsidRPr="00294FF3">
        <w:rPr>
          <w:rFonts w:ascii="Angsana New" w:hAnsi="Angsana New" w:hint="cs"/>
          <w:sz w:val="30"/>
          <w:szCs w:val="30"/>
          <w:cs/>
        </w:rPr>
        <w:t>การขายสินค้าหรือให้บริการนั้น</w:t>
      </w:r>
      <w:r w:rsidRPr="00294FF3">
        <w:rPr>
          <w:rFonts w:ascii="Angsana New" w:hAnsi="Angsana New"/>
          <w:sz w:val="30"/>
          <w:szCs w:val="30"/>
          <w:cs/>
        </w:rPr>
        <w:t xml:space="preserve"> ไม่อาจวัด</w:t>
      </w:r>
      <w:r w:rsidRPr="00294FF3">
        <w:rPr>
          <w:rFonts w:ascii="Angsana New" w:hAnsi="Angsana New" w:hint="cs"/>
          <w:sz w:val="30"/>
          <w:szCs w:val="30"/>
          <w:cs/>
        </w:rPr>
        <w:t>มูลค่าของจำนวนรายได้และ</w:t>
      </w:r>
      <w:r w:rsidRPr="00294FF3">
        <w:rPr>
          <w:rFonts w:ascii="Angsana New" w:hAnsi="Angsana New"/>
          <w:sz w:val="30"/>
          <w:szCs w:val="30"/>
          <w:cs/>
        </w:rPr>
        <w:t xml:space="preserve">ต้นทุนที่เกิดขึ้นได้อย่างน่าเชื่อถือ 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มีความเป็นไปได้ค่อนข้างแน่นอนที่จะต้องรับคืนสินค้า</w:t>
      </w:r>
    </w:p>
    <w:p w14:paraId="2C72194C" w14:textId="77777777" w:rsidR="00131025" w:rsidRPr="00131025" w:rsidRDefault="0013102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6C7F9341" w14:textId="1C8B70C6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94FF3">
        <w:rPr>
          <w:rFonts w:ascii="Angsana New" w:hAnsi="Angsana New"/>
          <w:iCs/>
          <w:sz w:val="30"/>
          <w:szCs w:val="30"/>
          <w:cs/>
        </w:rPr>
        <w:t>การให้บริการ</w:t>
      </w:r>
    </w:p>
    <w:p w14:paraId="75410F88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BFDDC66" w14:textId="77777777" w:rsidR="00731749" w:rsidRDefault="002C3665" w:rsidP="00981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C3665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2C3665">
        <w:rPr>
          <w:rFonts w:ascii="Angsana New" w:hAnsi="Angsana New"/>
          <w:sz w:val="30"/>
          <w:szCs w:val="30"/>
          <w:cs/>
        </w:rPr>
        <w:t>รับรู้รายได้จากการให้บริการตามขั้นความสำเร็จของรายการ ณ วันสิ้นรอบระยะเวลารายงาน ขั้นความสำเร็จของรายการใช้วิธีการสำรวจงานที่ได้ท</w:t>
      </w:r>
      <w:r>
        <w:rPr>
          <w:rFonts w:ascii="Angsana New" w:hAnsi="Angsana New"/>
          <w:sz w:val="30"/>
          <w:szCs w:val="30"/>
          <w:cs/>
        </w:rPr>
        <w:t>ำแล้ว</w:t>
      </w:r>
    </w:p>
    <w:p w14:paraId="34FD28F8" w14:textId="77777777" w:rsidR="002C3665" w:rsidRPr="00131025" w:rsidRDefault="002C3665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F198BDB" w14:textId="77777777" w:rsidR="001F438F" w:rsidRPr="002C3665" w:rsidRDefault="001F438F" w:rsidP="001F438F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C3665">
        <w:rPr>
          <w:rFonts w:ascii="Angsana New" w:hAnsi="Angsana New" w:hint="cs"/>
          <w:i/>
          <w:iCs/>
          <w:sz w:val="30"/>
          <w:szCs w:val="30"/>
          <w:cs/>
        </w:rPr>
        <w:t>ค่านายหน้า</w:t>
      </w:r>
    </w:p>
    <w:p w14:paraId="421741A0" w14:textId="77777777" w:rsidR="001F438F" w:rsidRPr="00131025" w:rsidRDefault="001F438F" w:rsidP="001F4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13D74B7" w14:textId="77777777" w:rsidR="001F438F" w:rsidRPr="00BA249C" w:rsidRDefault="001F438F" w:rsidP="001F438F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  <w:r w:rsidRPr="002C3665">
        <w:rPr>
          <w:rFonts w:ascii="Angsana New" w:hAnsi="Angsana New" w:hint="cs"/>
          <w:sz w:val="30"/>
          <w:szCs w:val="30"/>
          <w:cs/>
        </w:rPr>
        <w:t>สำหรับรายการค้าที</w:t>
      </w:r>
      <w:r w:rsidR="002C3665">
        <w:rPr>
          <w:rFonts w:ascii="Angsana New" w:hAnsi="Angsana New" w:hint="cs"/>
          <w:sz w:val="30"/>
          <w:szCs w:val="30"/>
          <w:cs/>
        </w:rPr>
        <w:t>่กลุ่มบริษัทและบริษัท</w:t>
      </w:r>
      <w:r w:rsidRPr="002C3665">
        <w:rPr>
          <w:rFonts w:ascii="Angsana New" w:hAnsi="Angsana New" w:hint="cs"/>
          <w:sz w:val="30"/>
          <w:szCs w:val="30"/>
          <w:cs/>
        </w:rPr>
        <w:t>เข้าลักษณะกา</w:t>
      </w:r>
      <w:r w:rsidR="00981CEC">
        <w:rPr>
          <w:rFonts w:ascii="Angsana New" w:hAnsi="Angsana New" w:hint="cs"/>
          <w:sz w:val="30"/>
          <w:szCs w:val="30"/>
          <w:cs/>
        </w:rPr>
        <w:t>รเป็นตัวแทนมากกว่าการเป็นตัวการ</w:t>
      </w:r>
      <w:r w:rsidRPr="002C3665">
        <w:rPr>
          <w:rFonts w:ascii="Angsana New" w:hAnsi="Angsana New" w:hint="cs"/>
          <w:sz w:val="30"/>
          <w:szCs w:val="30"/>
          <w:cs/>
        </w:rPr>
        <w:t xml:space="preserve"> </w:t>
      </w:r>
      <w:r w:rsidR="002C3665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2C3665">
        <w:rPr>
          <w:rFonts w:ascii="Angsana New" w:hAnsi="Angsana New" w:hint="cs"/>
          <w:sz w:val="30"/>
          <w:szCs w:val="30"/>
          <w:cs/>
        </w:rPr>
        <w:t>จะรับรู้รายได้ด้วยจำนวนเงินสุทธิเป็นค่านายหน้า</w:t>
      </w:r>
    </w:p>
    <w:p w14:paraId="7DB33EEF" w14:textId="4C667585" w:rsidR="009E0396" w:rsidRPr="00131025" w:rsidRDefault="009E0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0824857" w14:textId="77777777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94FF3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14:paraId="011E12A4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9BDD9AB" w14:textId="77777777" w:rsidR="00731749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294FF3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294FF3">
        <w:rPr>
          <w:rFonts w:ascii="Angsana New" w:hAnsi="Angsana New"/>
          <w:sz w:val="30"/>
          <w:szCs w:val="30"/>
          <w:cs/>
        </w:rPr>
        <w:t>ลงทุนรับรู้ในกำไร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 ค่าใช้จ่ายเริ่มแรกที่เกิด</w:t>
      </w:r>
      <w:r w:rsidRPr="00294FF3">
        <w:rPr>
          <w:rFonts w:ascii="Angsana New" w:hAnsi="Angsana New" w:hint="cs"/>
          <w:sz w:val="30"/>
          <w:szCs w:val="30"/>
          <w:cs/>
        </w:rPr>
        <w:t>ขึ้น</w:t>
      </w:r>
      <w:r w:rsidRPr="00294FF3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3136D838" w14:textId="77777777" w:rsidR="00B83905" w:rsidRPr="00131025" w:rsidRDefault="00B83905" w:rsidP="002C36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848A3E8" w14:textId="2319D616" w:rsidR="002C3665" w:rsidRPr="002C3665" w:rsidRDefault="002C3665" w:rsidP="002C36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C3665">
        <w:rPr>
          <w:rFonts w:ascii="Angsana New" w:hAnsi="Angsana New" w:hint="cs"/>
          <w:iCs/>
          <w:sz w:val="30"/>
          <w:szCs w:val="30"/>
          <w:cs/>
        </w:rPr>
        <w:t>รายได้จากสัญญาเช่าการเงิน</w:t>
      </w:r>
    </w:p>
    <w:p w14:paraId="75C4D425" w14:textId="77777777" w:rsidR="002C3665" w:rsidRPr="00131025" w:rsidRDefault="002C366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0B909F" w14:textId="77777777" w:rsidR="002C3665" w:rsidRDefault="002C366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กลุ่มบริษัทและบริษัทรับรู้รายได้จากสัญญาเช่าการเงิน ตามวิธีอัตราดอกเบี้ยที่แท้จริง</w:t>
      </w:r>
    </w:p>
    <w:p w14:paraId="25B7DCEF" w14:textId="77777777" w:rsidR="002C3665" w:rsidRPr="00131025" w:rsidRDefault="002C366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9A38702" w14:textId="77777777" w:rsidR="00731749" w:rsidRPr="002C3665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C3665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14:paraId="317F0476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70DAE733" w14:textId="77777777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เงินปันผลรับบันทึกในกำไร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1A5DF6">
        <w:rPr>
          <w:rFonts w:ascii="Angsana New" w:hAnsi="Angsana New"/>
          <w:sz w:val="30"/>
          <w:szCs w:val="30"/>
          <w:cs/>
        </w:rPr>
        <w:t>ขาดทุนในวันที่</w:t>
      </w:r>
      <w:r w:rsidR="00F54865" w:rsidRPr="001A5DF6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A21EB5" w:rsidRPr="001A5DF6">
        <w:rPr>
          <w:rFonts w:ascii="Angsana New" w:hAnsi="Angsana New" w:hint="cs"/>
          <w:sz w:val="30"/>
          <w:szCs w:val="30"/>
          <w:cs/>
        </w:rPr>
        <w:t>และบริษัท</w:t>
      </w:r>
      <w:r w:rsidRPr="001A5DF6">
        <w:rPr>
          <w:rFonts w:ascii="Angsana New" w:hAnsi="Angsana New"/>
          <w:sz w:val="30"/>
          <w:szCs w:val="30"/>
          <w:cs/>
        </w:rPr>
        <w:t>มีสิทธิ</w:t>
      </w:r>
      <w:r w:rsidRPr="00294FF3">
        <w:rPr>
          <w:rFonts w:ascii="Angsana New" w:hAnsi="Angsana New"/>
          <w:sz w:val="30"/>
          <w:szCs w:val="30"/>
          <w:cs/>
        </w:rPr>
        <w:t xml:space="preserve">ได้รับเงินปันผล </w:t>
      </w:r>
      <w:r w:rsidR="001D1116">
        <w:rPr>
          <w:rFonts w:ascii="Angsana New" w:hAnsi="Angsana New"/>
          <w:sz w:val="30"/>
          <w:szCs w:val="30"/>
          <w:cs/>
        </w:rPr>
        <w:t xml:space="preserve">  </w:t>
      </w:r>
    </w:p>
    <w:p w14:paraId="18E4828C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170E172" w14:textId="77777777" w:rsidR="00731749" w:rsidRPr="00294FF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94FF3">
        <w:rPr>
          <w:rFonts w:ascii="Angsana New" w:hAnsi="Angsana New"/>
          <w:iCs/>
          <w:sz w:val="30"/>
          <w:szCs w:val="30"/>
          <w:cs/>
        </w:rPr>
        <w:t>ดอกเบี้ยรับ</w:t>
      </w:r>
      <w:r w:rsidR="002C3665">
        <w:rPr>
          <w:rFonts w:ascii="Angsana New" w:hAnsi="Angsana New" w:hint="cs"/>
          <w:iCs/>
          <w:sz w:val="30"/>
          <w:szCs w:val="30"/>
          <w:cs/>
        </w:rPr>
        <w:t>และรายได้อื่น</w:t>
      </w:r>
    </w:p>
    <w:p w14:paraId="36ABB7D2" w14:textId="77777777" w:rsidR="00ED2341" w:rsidRPr="00131025" w:rsidRDefault="00ED2341" w:rsidP="00A23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7DE6875" w14:textId="21723D70" w:rsidR="002D175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ดอกเบี้ยรับ</w:t>
      </w:r>
      <w:r w:rsidR="002C3665">
        <w:rPr>
          <w:rFonts w:ascii="Angsana New" w:hAnsi="Angsana New" w:hint="cs"/>
          <w:sz w:val="30"/>
          <w:szCs w:val="30"/>
          <w:cs/>
        </w:rPr>
        <w:t>และรายได้อื่น</w:t>
      </w:r>
      <w:r w:rsidRPr="00294FF3">
        <w:rPr>
          <w:rFonts w:ascii="Angsana New" w:hAnsi="Angsana New"/>
          <w:sz w:val="30"/>
          <w:szCs w:val="30"/>
          <w:cs/>
        </w:rPr>
        <w:t>บันทึกในกำไร</w:t>
      </w:r>
      <w:r w:rsidRPr="00294FF3">
        <w:rPr>
          <w:rFonts w:ascii="Angsana New" w:hAnsi="Angsana New" w:hint="cs"/>
          <w:sz w:val="30"/>
          <w:szCs w:val="30"/>
          <w:cs/>
        </w:rPr>
        <w:t>หรือ</w:t>
      </w:r>
      <w:r w:rsidRPr="00294FF3">
        <w:rPr>
          <w:rFonts w:ascii="Angsana New" w:hAnsi="Angsana New"/>
          <w:sz w:val="30"/>
          <w:szCs w:val="30"/>
          <w:cs/>
        </w:rPr>
        <w:t xml:space="preserve">ขาดทุนตามเกณฑ์คงค้าง  </w:t>
      </w:r>
    </w:p>
    <w:p w14:paraId="2822CBEF" w14:textId="77777777" w:rsidR="004F6E6A" w:rsidRPr="00131025" w:rsidRDefault="004F6E6A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A5A22A0" w14:textId="77777777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ต้นทุนทางการเงิน</w:t>
      </w:r>
    </w:p>
    <w:p w14:paraId="2EEF30F6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  <w:cs/>
        </w:rPr>
      </w:pPr>
    </w:p>
    <w:p w14:paraId="2936293B" w14:textId="77777777" w:rsidR="00A8396A" w:rsidRPr="00BA249C" w:rsidRDefault="00A8396A" w:rsidP="001662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7552">
        <w:rPr>
          <w:rFonts w:ascii="Angsana New" w:hAnsi="Angsana New" w:hint="cs"/>
          <w:sz w:val="30"/>
          <w:szCs w:val="30"/>
          <w:cs/>
        </w:rPr>
        <w:t>ต้นทุนทางการเงิน</w:t>
      </w:r>
      <w:r w:rsidRPr="000B7F60">
        <w:rPr>
          <w:rFonts w:ascii="Angsana New" w:hAnsi="Angsana New"/>
          <w:sz w:val="30"/>
          <w:szCs w:val="30"/>
          <w:cs/>
        </w:rPr>
        <w:t>บันทึกโดยใช้วิธีอัตราดอกเบี้ยที่แท้จริงและ</w:t>
      </w:r>
      <w:r w:rsidRPr="003E755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3E7552">
        <w:rPr>
          <w:rFonts w:ascii="Angsana New" w:hAnsi="Angsana New"/>
          <w:sz w:val="30"/>
          <w:szCs w:val="30"/>
          <w:cs/>
        </w:rPr>
        <w:t>ดอกเบ</w:t>
      </w:r>
      <w:r w:rsidRPr="007314CA">
        <w:rPr>
          <w:rFonts w:ascii="Angsana New" w:hAnsi="Angsana New"/>
          <w:sz w:val="30"/>
          <w:szCs w:val="30"/>
          <w:cs/>
        </w:rPr>
        <w:t>ี้ยจ่าย</w:t>
      </w:r>
      <w:r w:rsidRPr="007314CA">
        <w:rPr>
          <w:rFonts w:ascii="Angsana New" w:hAnsi="Angsana New" w:hint="cs"/>
          <w:sz w:val="30"/>
          <w:szCs w:val="30"/>
          <w:cs/>
        </w:rPr>
        <w:t>ของเงินกู้ยืม</w:t>
      </w:r>
      <w:r w:rsidRPr="007314CA">
        <w:rPr>
          <w:rFonts w:ascii="Angsana New" w:hAnsi="Angsana New"/>
          <w:sz w:val="30"/>
          <w:szCs w:val="30"/>
          <w:cs/>
        </w:rPr>
        <w:t>และ</w:t>
      </w:r>
      <w:r w:rsidRPr="007314CA">
        <w:rPr>
          <w:rFonts w:ascii="Angsana New" w:hAnsi="Angsana New" w:hint="cs"/>
          <w:sz w:val="30"/>
          <w:szCs w:val="30"/>
          <w:cs/>
        </w:rPr>
        <w:t>ประมาณ</w:t>
      </w:r>
      <w:r w:rsidRPr="00BA249C">
        <w:rPr>
          <w:rFonts w:ascii="Angsana New" w:hAnsi="Angsana New" w:hint="cs"/>
          <w:sz w:val="30"/>
          <w:szCs w:val="30"/>
          <w:cs/>
        </w:rPr>
        <w:t>การหนี้สินส่วนที่เพิ่มขึ้นเนื่องจากเวลาที่ผ่านไป และ</w:t>
      </w:r>
      <w:r w:rsidRPr="00BA249C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</w:t>
      </w:r>
      <w:r w:rsidRPr="00BA249C">
        <w:rPr>
          <w:rFonts w:ascii="Angsana New" w:hAnsi="Angsana New" w:hint="cs"/>
          <w:sz w:val="30"/>
          <w:szCs w:val="30"/>
          <w:cs/>
        </w:rPr>
        <w:t xml:space="preserve"> ขาดทุนจากมูลค่ายุติธรรมของสินทรัพย์ทางการเงินที่รับรู้ในกำไรหรือขาดทุน หรือขาดทุนจากการด้อยค่าของสินทรัพย์ทางการเงิน (นอกเหนือ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A249C">
        <w:rPr>
          <w:rFonts w:ascii="Angsana New" w:hAnsi="Angsana New" w:hint="cs"/>
          <w:sz w:val="30"/>
          <w:szCs w:val="30"/>
          <w:cs/>
        </w:rPr>
        <w:t>ลูกหนี้การค้า) และขาดทุนจากเครื่องมือป้องกันความเสี่ยง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BA249C">
        <w:rPr>
          <w:rFonts w:ascii="Angsana New" w:hAnsi="Angsana New" w:hint="cs"/>
          <w:sz w:val="30"/>
          <w:szCs w:val="30"/>
          <w:cs/>
        </w:rPr>
        <w:t>รับรู้ในกำไรหรือขาดทุน</w:t>
      </w:r>
    </w:p>
    <w:p w14:paraId="1DD88A70" w14:textId="77777777" w:rsidR="00A8396A" w:rsidRPr="00131025" w:rsidRDefault="00A8396A" w:rsidP="00A839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1743A18A" w14:textId="30414962" w:rsidR="00A8396A" w:rsidRDefault="00A8396A" w:rsidP="00A839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A1F37">
        <w:rPr>
          <w:rFonts w:ascii="Angsana New" w:hAnsi="Angsana New" w:hint="cs"/>
          <w:sz w:val="30"/>
          <w:szCs w:val="30"/>
          <w:cs/>
        </w:rPr>
        <w:t>ต้นทุนการก</w:t>
      </w:r>
      <w:r w:rsidR="003A1F37" w:rsidRPr="003A1F37">
        <w:rPr>
          <w:rFonts w:ascii="Angsana New" w:hAnsi="Angsana New" w:hint="cs"/>
          <w:sz w:val="30"/>
          <w:szCs w:val="30"/>
          <w:cs/>
        </w:rPr>
        <w:t>ู้ยืมที่ไม่ได้เกี่ยวกับการได้มา</w:t>
      </w:r>
      <w:r w:rsidRPr="003A1F37">
        <w:rPr>
          <w:rFonts w:ascii="Angsana New" w:hAnsi="Angsana New" w:hint="cs"/>
          <w:sz w:val="30"/>
          <w:szCs w:val="30"/>
          <w:cs/>
        </w:rPr>
        <w:t xml:space="preserve">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14:paraId="53A90719" w14:textId="77777777" w:rsidR="00131025" w:rsidRPr="00131025" w:rsidRDefault="00131025" w:rsidP="00A839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B675AEE" w14:textId="77777777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294FF3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สัญญาเช่าดำเนินงาน </w:t>
      </w:r>
    </w:p>
    <w:p w14:paraId="07183B8C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47B13097" w14:textId="77777777" w:rsidR="00731749" w:rsidRPr="00294FF3" w:rsidRDefault="00731749" w:rsidP="00731749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94FF3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14:paraId="73A1FCAD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2867614D" w14:textId="77777777" w:rsidR="00F54865" w:rsidRDefault="00731749" w:rsidP="00F54865">
      <w:pPr>
        <w:ind w:left="540"/>
        <w:rPr>
          <w:rFonts w:ascii="Angsana New" w:eastAsia="Calibri" w:hAnsi="Angsana New"/>
          <w:sz w:val="30"/>
          <w:szCs w:val="30"/>
        </w:rPr>
      </w:pPr>
      <w:r w:rsidRPr="00294FF3">
        <w:rPr>
          <w:rFonts w:ascii="Angsana New" w:eastAsia="Calibri" w:hAnsi="Angsana New"/>
          <w:sz w:val="30"/>
          <w:szCs w:val="30"/>
          <w:cs/>
        </w:rPr>
        <w:t>ค่าเช่าที่อาจเกิดขึ้น</w:t>
      </w:r>
      <w:r w:rsidRPr="00294FF3">
        <w:rPr>
          <w:rFonts w:ascii="Angsana New" w:eastAsia="Calibri" w:hAnsi="Angsana New" w:hint="cs"/>
          <w:sz w:val="30"/>
          <w:szCs w:val="30"/>
          <w:cs/>
        </w:rPr>
        <w:t>ต้องนำมารวม</w:t>
      </w:r>
      <w:r w:rsidRPr="00294FF3">
        <w:rPr>
          <w:rFonts w:ascii="Angsana New" w:eastAsia="Calibri" w:hAnsi="Angsana New"/>
          <w:sz w:val="30"/>
          <w:szCs w:val="30"/>
          <w:cs/>
        </w:rPr>
        <w:t>คำนวณจำนวนเงินขั้นต่ำที่ต้องจ่าย</w:t>
      </w:r>
      <w:r w:rsidRPr="00294FF3">
        <w:rPr>
          <w:rFonts w:ascii="Angsana New" w:eastAsia="Calibri" w:hAnsi="Angsana New" w:hint="cs"/>
          <w:sz w:val="30"/>
          <w:szCs w:val="30"/>
          <w:cs/>
        </w:rPr>
        <w:t>ตามระยะเวลาที่คงเหลือของสัญญาเช่า เมื่อได้รับการยืนยันการปรับค่าเช่า</w:t>
      </w:r>
    </w:p>
    <w:p w14:paraId="210C828B" w14:textId="77777777" w:rsidR="00F54865" w:rsidRPr="00131025" w:rsidRDefault="00F54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16"/>
          <w:szCs w:val="16"/>
          <w:cs/>
        </w:rPr>
      </w:pPr>
    </w:p>
    <w:p w14:paraId="77F8D17B" w14:textId="77777777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1F89445C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70104DD1" w14:textId="77777777" w:rsidR="00731749" w:rsidRPr="00294FF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94FF3">
        <w:rPr>
          <w:rFonts w:hint="cs"/>
          <w:sz w:val="30"/>
          <w:szCs w:val="30"/>
          <w:cs/>
        </w:rPr>
        <w:t>ค่าใช้จ่าย</w:t>
      </w:r>
      <w:r w:rsidRPr="00294FF3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294FF3">
        <w:rPr>
          <w:rFonts w:hint="cs"/>
          <w:sz w:val="30"/>
          <w:szCs w:val="30"/>
          <w:cs/>
        </w:rPr>
        <w:t>ของงวด</w:t>
      </w:r>
      <w:r w:rsidRPr="00294FF3">
        <w:rPr>
          <w:sz w:val="30"/>
          <w:szCs w:val="30"/>
          <w:cs/>
        </w:rPr>
        <w:t>ปัจจุบันและภาษีเงินได้รอการตัด</w:t>
      </w:r>
      <w:r w:rsidR="00F54865">
        <w:rPr>
          <w:rFonts w:hint="cs"/>
          <w:sz w:val="30"/>
          <w:szCs w:val="30"/>
          <w:cs/>
        </w:rPr>
        <w:t>บัญชี</w:t>
      </w:r>
      <w:r w:rsidRPr="00294FF3">
        <w:rPr>
          <w:rFonts w:hint="cs"/>
          <w:sz w:val="30"/>
          <w:szCs w:val="30"/>
          <w:cs/>
        </w:rPr>
        <w:t xml:space="preserve"> ภาษี</w:t>
      </w:r>
      <w:r w:rsidRPr="00294FF3">
        <w:rPr>
          <w:sz w:val="30"/>
          <w:szCs w:val="30"/>
          <w:cs/>
        </w:rPr>
        <w:t>เงินได้</w:t>
      </w:r>
      <w:r w:rsidRPr="00294FF3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294FF3">
        <w:rPr>
          <w:sz w:val="30"/>
          <w:szCs w:val="30"/>
          <w:cs/>
        </w:rPr>
        <w:t>รับรู้ในกำไร</w:t>
      </w:r>
      <w:r w:rsidRPr="00294FF3">
        <w:rPr>
          <w:rFonts w:hint="cs"/>
          <w:sz w:val="30"/>
          <w:szCs w:val="30"/>
          <w:cs/>
        </w:rPr>
        <w:t>หรือ</w:t>
      </w:r>
      <w:r w:rsidRPr="00294FF3">
        <w:rPr>
          <w:sz w:val="30"/>
          <w:szCs w:val="30"/>
          <w:cs/>
        </w:rPr>
        <w:t>ขาดทุนเว้นแต่ในส่วนที่เกี่ยวกับรายการ</w:t>
      </w:r>
      <w:r w:rsidRPr="00294FF3">
        <w:rPr>
          <w:rFonts w:hint="cs"/>
          <w:sz w:val="30"/>
          <w:szCs w:val="30"/>
          <w:cs/>
        </w:rPr>
        <w:t>ที่เกี่ยวข้อง</w:t>
      </w:r>
      <w:r w:rsidR="00A1713A">
        <w:rPr>
          <w:sz w:val="30"/>
          <w:szCs w:val="30"/>
          <w:cs/>
        </w:rPr>
        <w:br/>
      </w:r>
      <w:r w:rsidRPr="00294FF3">
        <w:rPr>
          <w:rFonts w:hint="cs"/>
          <w:sz w:val="30"/>
          <w:szCs w:val="30"/>
          <w:cs/>
        </w:rPr>
        <w:t>ในการรวมธุรกิจ หรือ รายการ</w:t>
      </w:r>
      <w:r w:rsidRPr="00294FF3">
        <w:rPr>
          <w:sz w:val="30"/>
          <w:szCs w:val="30"/>
          <w:cs/>
        </w:rPr>
        <w:t>ที่</w:t>
      </w:r>
      <w:r w:rsidRPr="00294FF3">
        <w:rPr>
          <w:rFonts w:hint="cs"/>
          <w:sz w:val="30"/>
          <w:szCs w:val="30"/>
          <w:cs/>
        </w:rPr>
        <w:t>รับรู้โดยตรง</w:t>
      </w:r>
      <w:r w:rsidRPr="00294FF3">
        <w:rPr>
          <w:sz w:val="30"/>
          <w:szCs w:val="30"/>
          <w:cs/>
        </w:rPr>
        <w:t>ในส่วนของผู้ถือหุ้น</w:t>
      </w:r>
      <w:r w:rsidRPr="00294FF3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3C86474F" w14:textId="77777777" w:rsidR="00731749" w:rsidRPr="00131025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066A6942" w14:textId="77777777" w:rsidR="0073174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="00F54865">
        <w:rPr>
          <w:rFonts w:ascii="Times New Roman" w:hAnsi="Times New Roman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54865">
        <w:rPr>
          <w:rFonts w:ascii="Angsana New" w:hAnsi="Angsana New" w:hint="cs"/>
          <w:sz w:val="30"/>
          <w:szCs w:val="30"/>
          <w:cs/>
        </w:rPr>
        <w:t xml:space="preserve"> </w:t>
      </w:r>
      <w:r w:rsidRPr="00294FF3">
        <w:rPr>
          <w:rFonts w:ascii="Angsana New" w:hAnsi="Angsana New" w:hint="cs"/>
          <w:sz w:val="30"/>
          <w:szCs w:val="30"/>
          <w:cs/>
        </w:rPr>
        <w:t>ๆ</w:t>
      </w:r>
    </w:p>
    <w:p w14:paraId="606A930F" w14:textId="77777777" w:rsidR="00B83905" w:rsidRPr="00131025" w:rsidRDefault="00B83905" w:rsidP="00731749">
      <w:pPr>
        <w:pStyle w:val="BodyText"/>
        <w:spacing w:after="0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3F7D80E7" w14:textId="2011A819" w:rsidR="00731749" w:rsidRPr="00294FF3" w:rsidRDefault="00731749" w:rsidP="0073174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294FF3">
        <w:rPr>
          <w:rFonts w:ascii="Angsana New" w:hAnsi="Angsana New"/>
          <w:sz w:val="30"/>
          <w:szCs w:val="30"/>
          <w:cs/>
        </w:rPr>
        <w:t>บันทึกโ</w:t>
      </w:r>
      <w:r w:rsidRPr="00294FF3">
        <w:rPr>
          <w:rFonts w:ascii="Angsana New" w:hAnsi="Angsana New" w:hint="cs"/>
          <w:sz w:val="30"/>
          <w:szCs w:val="30"/>
          <w:cs/>
        </w:rPr>
        <w:t>ดย</w:t>
      </w:r>
      <w:r w:rsidRPr="00294FF3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294FF3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294FF3">
        <w:rPr>
          <w:rFonts w:ascii="Angsana New" w:hAnsi="Angsana New"/>
          <w:sz w:val="30"/>
          <w:szCs w:val="30"/>
          <w:cs/>
        </w:rPr>
        <w:t>ไม่</w:t>
      </w:r>
      <w:r w:rsidRPr="00294FF3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="00F54865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 w:hint="cs"/>
          <w:sz w:val="30"/>
          <w:szCs w:val="30"/>
          <w:cs/>
        </w:rPr>
        <w:t>ผลแตก</w:t>
      </w:r>
      <w:r w:rsidRPr="00294FF3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294FF3">
        <w:rPr>
          <w:rFonts w:ascii="Angsana New" w:hAnsi="Angsana New" w:hint="cs"/>
          <w:sz w:val="30"/>
          <w:szCs w:val="30"/>
          <w:cs/>
        </w:rPr>
        <w:t>การรับรู้</w:t>
      </w:r>
      <w:r w:rsidRPr="00294FF3">
        <w:rPr>
          <w:rFonts w:ascii="Angsana New" w:hAnsi="Angsana New"/>
          <w:sz w:val="30"/>
          <w:szCs w:val="30"/>
          <w:cs/>
        </w:rPr>
        <w:t>ค่าความนิยม</w:t>
      </w:r>
      <w:r w:rsidR="00F54865">
        <w:rPr>
          <w:rFonts w:ascii="Angsana New" w:hAnsi="Angsana New" w:hint="cs"/>
          <w:sz w:val="30"/>
          <w:szCs w:val="30"/>
          <w:cs/>
        </w:rPr>
        <w:t>ในครั้งแรก</w:t>
      </w:r>
      <w:r w:rsidRPr="00294FF3">
        <w:rPr>
          <w:rFonts w:ascii="Angsana New" w:hAnsi="Angsana New" w:hint="cs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</w:t>
      </w:r>
      <w:r w:rsidRPr="00294FF3">
        <w:rPr>
          <w:rFonts w:ascii="Angsana New" w:hAnsi="Angsana New"/>
          <w:sz w:val="30"/>
          <w:szCs w:val="30"/>
          <w:cs/>
        </w:rPr>
        <w:t>การร่วมค้าหากเป็นไปได้ว่าจะไม่มีการกลับรายการใน</w:t>
      </w:r>
      <w:r w:rsidRPr="00294FF3">
        <w:rPr>
          <w:rFonts w:ascii="Angsana New" w:hAnsi="Angsana New" w:hint="cs"/>
          <w:sz w:val="30"/>
          <w:szCs w:val="30"/>
          <w:cs/>
        </w:rPr>
        <w:t>อนาคต</w:t>
      </w:r>
      <w:r w:rsidRPr="00294FF3">
        <w:rPr>
          <w:rFonts w:ascii="Angsana New" w:hAnsi="Angsana New"/>
          <w:sz w:val="30"/>
          <w:szCs w:val="30"/>
          <w:cs/>
        </w:rPr>
        <w:t>อันใกล้</w:t>
      </w:r>
      <w:r w:rsidRPr="00294FF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994C750" w14:textId="77777777" w:rsidR="00131025" w:rsidRPr="00131025" w:rsidRDefault="00131025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14:paraId="09EA6A55" w14:textId="16822366" w:rsidR="00731749" w:rsidRDefault="00731749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การวัด</w:t>
      </w:r>
      <w:r w:rsidRPr="00294FF3">
        <w:rPr>
          <w:rFonts w:ascii="Angsana New" w:hAnsi="Angsana New" w:hint="cs"/>
          <w:sz w:val="30"/>
          <w:szCs w:val="30"/>
          <w:cs/>
        </w:rPr>
        <w:t>มูล</w:t>
      </w:r>
      <w:r w:rsidRPr="00294FF3">
        <w:rPr>
          <w:rFonts w:ascii="Angsana New" w:hAnsi="Angsana New"/>
          <w:sz w:val="30"/>
          <w:szCs w:val="30"/>
          <w:cs/>
        </w:rPr>
        <w:t>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5486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F663C">
        <w:rPr>
          <w:rFonts w:ascii="Angsana New" w:hAnsi="Angsana New" w:hint="cs"/>
          <w:sz w:val="30"/>
          <w:szCs w:val="30"/>
          <w:cs/>
        </w:rPr>
        <w:t>และบริษัท</w:t>
      </w:r>
      <w:r w:rsidRPr="00294FF3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00FDE698" w14:textId="73988754" w:rsidR="00731749" w:rsidRPr="009A37C5" w:rsidRDefault="00731749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  <w:r w:rsidRPr="00294FF3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</w:t>
      </w:r>
      <w:r w:rsidRPr="00294FF3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294FF3">
        <w:rPr>
          <w:rFonts w:ascii="Angsana New" w:hAnsi="Angsana New"/>
          <w:sz w:val="30"/>
          <w:szCs w:val="30"/>
          <w:cs/>
        </w:rPr>
        <w:t>ใช้อัตราภาษี</w:t>
      </w:r>
      <w:r w:rsidRPr="00294FF3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</w:t>
      </w:r>
      <w:r w:rsidRPr="009A37C5">
        <w:rPr>
          <w:rFonts w:ascii="Angsana New" w:hAnsi="Angsana New" w:hint="cs"/>
          <w:sz w:val="30"/>
          <w:szCs w:val="30"/>
          <w:cs/>
        </w:rPr>
        <w:t>ใช้อัตราภาษีที่ประกาศใช้หรือที่คาดว่ามีผลบังคับใช้ ณ วันที่รายงาน</w:t>
      </w:r>
    </w:p>
    <w:p w14:paraId="27841309" w14:textId="4221B2DD" w:rsidR="0024755D" w:rsidRPr="00550C67" w:rsidRDefault="00247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10DB147E" w14:textId="77777777" w:rsidR="00731749" w:rsidRPr="002D1753" w:rsidRDefault="00731749" w:rsidP="002D175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D1753">
        <w:rPr>
          <w:rFonts w:ascii="Angsana New" w:hAnsi="Angsana New" w:hint="cs"/>
          <w:spacing w:val="-4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="00F54865" w:rsidRPr="002D1753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="007F663C" w:rsidRPr="002D1753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E56228" w:rsidRPr="002D1753">
        <w:rPr>
          <w:rFonts w:ascii="Angsana New" w:hAnsi="Angsana New" w:hint="cs"/>
          <w:spacing w:val="-4"/>
          <w:sz w:val="30"/>
          <w:szCs w:val="30"/>
          <w:cs/>
        </w:rPr>
        <w:t xml:space="preserve">มขึ้น และมีดอกเบี้ยที่ต้องชำระ </w:t>
      </w:r>
      <w:r w:rsidR="007F663C" w:rsidRPr="002D1753">
        <w:rPr>
          <w:rFonts w:ascii="Angsana New" w:hAnsi="Angsana New" w:hint="cs"/>
          <w:spacing w:val="-4"/>
          <w:sz w:val="30"/>
          <w:szCs w:val="30"/>
          <w:cs/>
        </w:rPr>
        <w:t>กลุ่มบริษัทและบริษัท</w:t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F54865" w:rsidRPr="002D1753">
        <w:rPr>
          <w:rFonts w:ascii="Angsana New" w:hAnsi="Angsana New" w:hint="cs"/>
          <w:spacing w:val="-4"/>
          <w:sz w:val="30"/>
          <w:szCs w:val="30"/>
          <w:cs/>
        </w:rPr>
        <w:t>ฎ</w:t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>ห</w:t>
      </w:r>
      <w:r w:rsidR="00F54865" w:rsidRPr="002D1753">
        <w:rPr>
          <w:rFonts w:ascii="Angsana New" w:hAnsi="Angsana New" w:hint="cs"/>
          <w:spacing w:val="-4"/>
          <w:sz w:val="30"/>
          <w:szCs w:val="30"/>
          <w:cs/>
        </w:rPr>
        <w:t>มายภาษี และจากประสบการณ์ในอดีต</w:t>
      </w:r>
      <w:r w:rsidR="00F54865" w:rsidRPr="002D1753">
        <w:rPr>
          <w:rFonts w:ascii="Angsana New" w:hAnsi="Angsana New"/>
          <w:spacing w:val="-4"/>
          <w:sz w:val="30"/>
          <w:szCs w:val="30"/>
          <w:cs/>
        </w:rPr>
        <w:br/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>การประเมินนี้อยู่บนพื้นฐานการประมาณการและ</w:t>
      </w:r>
      <w:r w:rsidRPr="002D1753">
        <w:rPr>
          <w:rFonts w:ascii="Angsana New" w:hAnsi="Angsana New"/>
          <w:spacing w:val="-4"/>
          <w:sz w:val="30"/>
          <w:szCs w:val="30"/>
          <w:cs/>
        </w:rPr>
        <w:t>ข้อสมมติ</w:t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</w:t>
      </w:r>
      <w:r w:rsidR="00A56109" w:rsidRPr="002D17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D1753">
        <w:rPr>
          <w:rFonts w:ascii="Angsana New" w:hAnsi="Angsana New" w:hint="cs"/>
          <w:spacing w:val="-4"/>
          <w:sz w:val="30"/>
          <w:szCs w:val="30"/>
          <w:cs/>
        </w:rPr>
        <w:t>ๆ</w:t>
      </w:r>
      <w:r w:rsidR="001D1116" w:rsidRPr="002D175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E19DE">
        <w:rPr>
          <w:rFonts w:ascii="Angsana New" w:hAnsi="Angsana New" w:hint="cs"/>
          <w:sz w:val="30"/>
          <w:szCs w:val="30"/>
          <w:cs/>
        </w:rPr>
        <w:t>อาจจะทำให้</w:t>
      </w:r>
      <w:r w:rsidR="007F663C" w:rsidRPr="000E19DE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0E19DE">
        <w:rPr>
          <w:rFonts w:ascii="Angsana New" w:hAnsi="Angsana New" w:hint="cs"/>
          <w:sz w:val="30"/>
          <w:szCs w:val="30"/>
          <w:cs/>
        </w:rPr>
        <w:t>เปลี่ยนการตัดสินใจโดยขึ้นอยู่กับความเพียงพอ</w:t>
      </w:r>
      <w:r w:rsidR="00F54865" w:rsidRPr="000E19DE">
        <w:rPr>
          <w:rFonts w:ascii="Angsana New" w:hAnsi="Angsana New" w:hint="cs"/>
          <w:sz w:val="30"/>
          <w:szCs w:val="30"/>
          <w:cs/>
        </w:rPr>
        <w:t>ของภาษีเงินได้</w:t>
      </w:r>
      <w:r w:rsidR="00F54865">
        <w:rPr>
          <w:rFonts w:ascii="Angsana New" w:hAnsi="Angsana New" w:hint="cs"/>
          <w:sz w:val="30"/>
          <w:szCs w:val="30"/>
          <w:cs/>
        </w:rPr>
        <w:t>ค้างจ่ายที่มีอยู่</w:t>
      </w:r>
      <w:r w:rsidRPr="00294FF3">
        <w:rPr>
          <w:rFonts w:ascii="Angsana New" w:hAnsi="Angsana New" w:hint="cs"/>
          <w:sz w:val="30"/>
          <w:szCs w:val="30"/>
          <w:cs/>
        </w:rPr>
        <w:t xml:space="preserve"> </w:t>
      </w:r>
      <w:r w:rsidRPr="000E19DE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90F5EED" w14:textId="77777777" w:rsidR="0091586B" w:rsidRPr="00550C67" w:rsidRDefault="0091586B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12"/>
          <w:szCs w:val="12"/>
        </w:rPr>
      </w:pPr>
    </w:p>
    <w:p w14:paraId="0E1EEF36" w14:textId="77777777" w:rsidR="00731749" w:rsidRPr="00294FF3" w:rsidRDefault="00731749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Pr="00294FF3">
        <w:rPr>
          <w:rFonts w:ascii="Angsana New" w:hAnsi="Angsana New" w:hint="cs"/>
          <w:sz w:val="30"/>
          <w:szCs w:val="30"/>
          <w:cs/>
        </w:rPr>
        <w:t>การ</w:t>
      </w:r>
      <w:r w:rsidRPr="00294FF3">
        <w:rPr>
          <w:rFonts w:ascii="Angsana New" w:hAnsi="Angsana New"/>
          <w:sz w:val="30"/>
          <w:szCs w:val="30"/>
          <w:cs/>
        </w:rPr>
        <w:t>ตัดบัญชีสามารถหักกลบได้เมื่อกิจการมีสิทธิ</w:t>
      </w:r>
      <w:r w:rsidR="00A1713A">
        <w:rPr>
          <w:rFonts w:ascii="Angsana New" w:hAnsi="Angsana New"/>
          <w:sz w:val="30"/>
          <w:szCs w:val="30"/>
          <w:cs/>
        </w:rPr>
        <w:br/>
      </w:r>
      <w:r w:rsidRPr="00294FF3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3CB9D1E" w14:textId="78C22E49" w:rsidR="00D90042" w:rsidRPr="00550C67" w:rsidRDefault="00D90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45577212" w14:textId="77777777" w:rsidR="00731749" w:rsidRDefault="00731749" w:rsidP="00731749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94FF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</w:t>
      </w:r>
      <w:r w:rsidRPr="00F54865">
        <w:rPr>
          <w:rFonts w:ascii="Angsana New" w:hAnsi="Angsana New"/>
          <w:sz w:val="30"/>
          <w:szCs w:val="30"/>
          <w:cs/>
        </w:rPr>
        <w:t>มเป็นไปได้ค่อนข้างแน่ว่ากำไรเพื่อเสียภาษีในอนาคตจะมีจำนวนเพียงพอกับการใช้ประโย</w:t>
      </w:r>
      <w:r w:rsidR="00133E5F">
        <w:rPr>
          <w:rFonts w:ascii="Angsana New" w:hAnsi="Angsana New"/>
          <w:sz w:val="30"/>
          <w:szCs w:val="30"/>
          <w:cs/>
        </w:rPr>
        <w:t>ชน์จากผลแตกต่างชั่วคราวดังกล่าว</w:t>
      </w:r>
      <w:r w:rsidRPr="00F54865">
        <w:rPr>
          <w:rFonts w:ascii="Angsana New" w:hAnsi="Angsana New"/>
          <w:sz w:val="30"/>
          <w:szCs w:val="30"/>
          <w:cs/>
        </w:rPr>
        <w:t xml:space="preserve"> </w:t>
      </w:r>
      <w:r w:rsidRPr="00F54865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F54865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</w:t>
      </w:r>
      <w:r w:rsidRPr="00294FF3">
        <w:rPr>
          <w:rFonts w:ascii="Angsana New" w:hAnsi="Angsana New"/>
          <w:sz w:val="30"/>
          <w:szCs w:val="30"/>
          <w:cs/>
        </w:rPr>
        <w:t>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6C00524" w14:textId="1FEA760F" w:rsidR="006D4F13" w:rsidRPr="00550C67" w:rsidRDefault="006D4F13" w:rsidP="00731749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12"/>
          <w:szCs w:val="12"/>
        </w:rPr>
      </w:pPr>
    </w:p>
    <w:p w14:paraId="4F91FF6F" w14:textId="77777777" w:rsidR="00731749" w:rsidRPr="00294FF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294FF3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F01187F" w14:textId="77777777" w:rsidR="00731749" w:rsidRPr="00550C67" w:rsidRDefault="00731749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8158B70" w14:textId="77777777" w:rsidR="00731749" w:rsidRDefault="007F663C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  <w:r w:rsidRPr="006D6C5F">
        <w:rPr>
          <w:rFonts w:hint="cs"/>
          <w:b/>
          <w:sz w:val="30"/>
          <w:szCs w:val="30"/>
          <w:cs/>
        </w:rPr>
        <w:t>กลุ่มบริษัทและบริษัท</w:t>
      </w:r>
      <w:r w:rsidR="00F54865" w:rsidRPr="006D6C5F">
        <w:rPr>
          <w:rFonts w:hint="cs"/>
          <w:b/>
          <w:sz w:val="30"/>
          <w:szCs w:val="30"/>
          <w:cs/>
        </w:rPr>
        <w:t>แ</w:t>
      </w:r>
      <w:r w:rsidR="00731749" w:rsidRPr="006D6C5F">
        <w:rPr>
          <w:rFonts w:hint="cs"/>
          <w:b/>
          <w:sz w:val="30"/>
          <w:szCs w:val="30"/>
          <w:cs/>
        </w:rPr>
        <w:t>สดง</w:t>
      </w:r>
      <w:r w:rsidR="00731749" w:rsidRPr="00294FF3">
        <w:rPr>
          <w:rFonts w:hint="cs"/>
          <w:b/>
          <w:sz w:val="30"/>
          <w:szCs w:val="30"/>
          <w:cs/>
        </w:rPr>
        <w:t>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="00731749" w:rsidRPr="00294FF3">
        <w:rPr>
          <w:b/>
          <w:sz w:val="30"/>
          <w:szCs w:val="30"/>
          <w:cs/>
        </w:rPr>
        <w:t>บริษัท ด้วย</w:t>
      </w:r>
      <w:r w:rsidR="00731749" w:rsidRPr="00294FF3">
        <w:rPr>
          <w:rFonts w:hint="cs"/>
          <w:b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</w:p>
    <w:p w14:paraId="4D933695" w14:textId="77777777" w:rsidR="0024747E" w:rsidRPr="00550C67" w:rsidRDefault="0024747E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C0ABC71" w14:textId="569170C2" w:rsidR="00A400AA" w:rsidRPr="00A400AA" w:rsidRDefault="00A400AA" w:rsidP="00CF755A">
      <w:pPr>
        <w:pStyle w:val="Heading8"/>
        <w:numPr>
          <w:ilvl w:val="1"/>
          <w:numId w:val="22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A400A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49F9F9D" w14:textId="1ABB1B69" w:rsidR="00A400AA" w:rsidRPr="00550C67" w:rsidRDefault="00A400AA" w:rsidP="00A400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2"/>
          <w:szCs w:val="12"/>
        </w:rPr>
      </w:pPr>
    </w:p>
    <w:p w14:paraId="78B2209E" w14:textId="7019695B" w:rsidR="00A400AA" w:rsidRPr="00A400AA" w:rsidRDefault="00A400AA" w:rsidP="00A400AA">
      <w:pPr>
        <w:pStyle w:val="Heading8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400A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B367C25" w14:textId="77777777" w:rsidR="00A400AA" w:rsidRPr="00741055" w:rsidRDefault="00A400AA" w:rsidP="00A400AA">
      <w:pPr>
        <w:rPr>
          <w:sz w:val="28"/>
          <w:szCs w:val="28"/>
        </w:rPr>
      </w:pPr>
    </w:p>
    <w:p w14:paraId="23A1C560" w14:textId="382B85A0" w:rsidR="00731749" w:rsidRPr="00A06E75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06E7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101DC626" w14:textId="77777777" w:rsidR="00731749" w:rsidRPr="00590B5E" w:rsidRDefault="00731749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1476436" w14:textId="77777777" w:rsidR="002D1753" w:rsidRDefault="00731749" w:rsidP="00B7351E">
      <w:pPr>
        <w:spacing w:line="240" w:lineRule="auto"/>
        <w:ind w:left="518"/>
        <w:jc w:val="thaiDistribute"/>
        <w:rPr>
          <w:sz w:val="30"/>
          <w:szCs w:val="30"/>
        </w:rPr>
      </w:pPr>
      <w:r w:rsidRPr="00C426EF">
        <w:rPr>
          <w:sz w:val="30"/>
          <w:szCs w:val="30"/>
          <w:cs/>
        </w:rPr>
        <w:t>ผลการดำเนินงานของส่วนงานที่รายงานต่อผู้มีอำนา</w:t>
      </w:r>
      <w:r w:rsidR="00634BEB">
        <w:rPr>
          <w:sz w:val="30"/>
          <w:szCs w:val="30"/>
          <w:cs/>
        </w:rPr>
        <w:t>จตัดสินใจสูงสุดด้านการดำเนินงาน</w:t>
      </w:r>
      <w:r w:rsidRPr="00C426EF">
        <w:rPr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33E5F">
        <w:rPr>
          <w:rFonts w:hint="cs"/>
          <w:sz w:val="30"/>
          <w:szCs w:val="30"/>
          <w:cs/>
        </w:rPr>
        <w:t>สินทรัพย์ กำไรจากอัตราแลกเปลี่ยนสุทธิ ต้นทุนการจำหน่าย ค่าใช้จ่ายบริหาร ต้นทุนทางการเงิน</w:t>
      </w:r>
      <w:r w:rsidR="00CF2F8E">
        <w:rPr>
          <w:rFonts w:hint="cs"/>
          <w:sz w:val="30"/>
          <w:szCs w:val="30"/>
          <w:cs/>
        </w:rPr>
        <w:t xml:space="preserve"> </w:t>
      </w:r>
      <w:r w:rsidR="00133E5F">
        <w:rPr>
          <w:rFonts w:hint="cs"/>
          <w:sz w:val="30"/>
          <w:szCs w:val="30"/>
          <w:cs/>
        </w:rPr>
        <w:t>และค่าใช้จ่ายภาษีเงินได้</w:t>
      </w:r>
    </w:p>
    <w:p w14:paraId="0ADC659B" w14:textId="77777777" w:rsidR="00BC09C4" w:rsidRPr="00590B5E" w:rsidRDefault="00BC09C4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443293B2" w14:textId="77777777" w:rsidR="00C45EB9" w:rsidRPr="006D6C5F" w:rsidRDefault="00C45EB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E5817">
        <w:rPr>
          <w:rFonts w:ascii="Angsana New" w:hAnsi="Angsana New"/>
          <w:bCs/>
          <w:sz w:val="30"/>
          <w:szCs w:val="30"/>
          <w:cs/>
        </w:rPr>
        <w:t>บุคคลหรือกิจก</w:t>
      </w:r>
      <w:r w:rsidRPr="006D6C5F">
        <w:rPr>
          <w:rFonts w:ascii="Angsana New" w:hAnsi="Angsana New"/>
          <w:bCs/>
          <w:sz w:val="30"/>
          <w:szCs w:val="30"/>
          <w:cs/>
        </w:rPr>
        <w:t>ารที่เกี่ยวข้องกัน</w:t>
      </w:r>
    </w:p>
    <w:p w14:paraId="6358E9D4" w14:textId="77777777" w:rsidR="00F62590" w:rsidRPr="00590B5E" w:rsidRDefault="00F62590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4"/>
          <w:szCs w:val="24"/>
        </w:rPr>
      </w:pPr>
    </w:p>
    <w:p w14:paraId="6C2E4D2F" w14:textId="590F2D2D" w:rsidR="007D3594" w:rsidRDefault="00CA1997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F6647A">
        <w:rPr>
          <w:rFonts w:ascii="Angsana New" w:hAnsi="Angsana New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FD3F23" w:rsidRPr="00F6647A">
        <w:rPr>
          <w:rFonts w:ascii="Angsana New" w:hAnsi="Angsana New" w:hint="cs"/>
          <w:b/>
          <w:spacing w:val="2"/>
          <w:sz w:val="30"/>
          <w:szCs w:val="30"/>
          <w:cs/>
        </w:rPr>
        <w:t xml:space="preserve"> </w:t>
      </w:r>
      <w:r w:rsidR="00B607B3" w:rsidRPr="00F6647A">
        <w:rPr>
          <w:rFonts w:ascii="Angsana New" w:hAnsi="Angsana New" w:hint="cs"/>
          <w:b/>
          <w:spacing w:val="2"/>
          <w:sz w:val="30"/>
          <w:szCs w:val="30"/>
          <w:cs/>
        </w:rPr>
        <w:t>บริษัทร่วม</w:t>
      </w:r>
      <w:r w:rsidRPr="00F6647A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FD3F23" w:rsidRPr="00F6647A">
        <w:rPr>
          <w:rFonts w:ascii="Angsana New" w:hAnsi="Angsana New" w:hint="cs"/>
          <w:b/>
          <w:spacing w:val="2"/>
          <w:sz w:val="30"/>
          <w:szCs w:val="30"/>
          <w:cs/>
        </w:rPr>
        <w:t>และ</w:t>
      </w:r>
      <w:r w:rsidR="00B85B43">
        <w:rPr>
          <w:rFonts w:ascii="Angsana New" w:hAnsi="Angsana New" w:hint="cs"/>
          <w:b/>
          <w:spacing w:val="2"/>
          <w:sz w:val="30"/>
          <w:szCs w:val="30"/>
          <w:cs/>
        </w:rPr>
        <w:t xml:space="preserve">การร่วมค้าได้เปิดเผยในหมายเหตุข้อ </w:t>
      </w:r>
      <w:r w:rsidR="00B85B43" w:rsidRPr="00B85B43">
        <w:rPr>
          <w:rFonts w:ascii="Angsana New" w:hAnsi="Angsana New"/>
          <w:bCs/>
          <w:spacing w:val="2"/>
          <w:sz w:val="30"/>
          <w:szCs w:val="30"/>
        </w:rPr>
        <w:t>11 12</w:t>
      </w:r>
      <w:r w:rsidR="00B85B43">
        <w:rPr>
          <w:rFonts w:ascii="Angsana New" w:hAnsi="Angsana New"/>
          <w:b/>
          <w:spacing w:val="2"/>
          <w:sz w:val="30"/>
          <w:szCs w:val="30"/>
        </w:rPr>
        <w:t xml:space="preserve"> </w:t>
      </w:r>
      <w:r w:rsidR="00B85B43">
        <w:rPr>
          <w:rFonts w:ascii="Angsana New" w:hAnsi="Angsana New" w:hint="cs"/>
          <w:b/>
          <w:spacing w:val="2"/>
          <w:sz w:val="30"/>
          <w:szCs w:val="30"/>
          <w:cs/>
        </w:rPr>
        <w:t>และ</w:t>
      </w:r>
      <w:r w:rsidR="00B85B43" w:rsidRPr="00B85B43">
        <w:rPr>
          <w:rFonts w:ascii="Angsana New" w:hAnsi="Angsana New"/>
          <w:bCs/>
          <w:spacing w:val="2"/>
          <w:sz w:val="30"/>
          <w:szCs w:val="30"/>
        </w:rPr>
        <w:t>13</w:t>
      </w:r>
      <w:r w:rsidR="00B85B43">
        <w:rPr>
          <w:rFonts w:ascii="Angsana New" w:hAnsi="Angsana New"/>
          <w:b/>
          <w:spacing w:val="2"/>
          <w:sz w:val="30"/>
          <w:szCs w:val="30"/>
        </w:rPr>
        <w:t xml:space="preserve"> </w:t>
      </w:r>
      <w:r w:rsidRPr="00F6647A">
        <w:rPr>
          <w:rFonts w:ascii="Angsana New" w:hAnsi="Angsana New"/>
          <w:b/>
          <w:spacing w:val="2"/>
          <w:sz w:val="30"/>
          <w:szCs w:val="30"/>
          <w:cs/>
        </w:rPr>
        <w:t>บุคคลหรือกิจก</w:t>
      </w:r>
      <w:r w:rsidR="00BD2589" w:rsidRPr="00F6647A">
        <w:rPr>
          <w:rFonts w:ascii="Angsana New" w:hAnsi="Angsana New"/>
          <w:b/>
          <w:spacing w:val="2"/>
          <w:sz w:val="30"/>
          <w:szCs w:val="30"/>
          <w:cs/>
        </w:rPr>
        <w:t>ารที่เกี่ยวข้องกัน</w:t>
      </w:r>
      <w:r w:rsidR="00B85B43">
        <w:rPr>
          <w:rFonts w:ascii="Angsana New" w:hAnsi="Angsana New" w:hint="cs"/>
          <w:b/>
          <w:spacing w:val="2"/>
          <w:sz w:val="30"/>
          <w:szCs w:val="30"/>
          <w:cs/>
        </w:rPr>
        <w:t>ที่มีรายการระหว่างกันที่มีนัยสำคัญกับกลุ่มบริษัทและบริษัท ในระหว่างปีมีดังต่อไปนี้</w:t>
      </w:r>
    </w:p>
    <w:p w14:paraId="1FD27951" w14:textId="2D077058" w:rsidR="007D3594" w:rsidRPr="00590B5E" w:rsidRDefault="007D3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2"/>
          <w:sz w:val="24"/>
          <w:szCs w:val="24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980"/>
        <w:gridCol w:w="4770"/>
      </w:tblGrid>
      <w:tr w:rsidR="00FA6B9A" w:rsidRPr="00590B5E" w14:paraId="7F0C5E9A" w14:textId="77777777" w:rsidTr="00EC12F5">
        <w:trPr>
          <w:tblHeader/>
        </w:trPr>
        <w:tc>
          <w:tcPr>
            <w:tcW w:w="2250" w:type="dxa"/>
            <w:shd w:val="clear" w:color="auto" w:fill="auto"/>
          </w:tcPr>
          <w:p w14:paraId="7835C329" w14:textId="77777777" w:rsidR="00FA6B9A" w:rsidRPr="00590B5E" w:rsidRDefault="00EF7E27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90B5E">
              <w:rPr>
                <w:rFonts w:ascii="Angsana New" w:hAnsi="Angsana New"/>
                <w:b/>
                <w:sz w:val="29"/>
                <w:szCs w:val="29"/>
                <w:cs/>
              </w:rPr>
              <w:br w:type="page"/>
            </w:r>
            <w:r w:rsidR="005C5FDA" w:rsidRPr="00590B5E">
              <w:rPr>
                <w:rFonts w:ascii="Angsana New" w:hAnsi="Angsana New"/>
                <w:sz w:val="29"/>
                <w:szCs w:val="29"/>
              </w:rPr>
              <w:br w:type="page"/>
            </w:r>
            <w:r w:rsidR="00FA6B9A" w:rsidRPr="00590B5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1980" w:type="dxa"/>
            <w:shd w:val="clear" w:color="auto" w:fill="auto"/>
          </w:tcPr>
          <w:p w14:paraId="418D0204" w14:textId="0C448640" w:rsidR="00FA6B9A" w:rsidRPr="00590B5E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</w:rPr>
            </w:pPr>
            <w:r w:rsidRPr="00590B5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ประเทศที่จัดตั้ง</w:t>
            </w:r>
            <w:r w:rsidR="00EC12F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EC12F5" w:rsidRPr="00590B5E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="00EC12F5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</w:t>
            </w:r>
            <w:r w:rsidR="00EC12F5" w:rsidRPr="00590B5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สัญชาติ</w:t>
            </w:r>
          </w:p>
        </w:tc>
        <w:tc>
          <w:tcPr>
            <w:tcW w:w="4770" w:type="dxa"/>
            <w:shd w:val="clear" w:color="auto" w:fill="auto"/>
          </w:tcPr>
          <w:p w14:paraId="599332B0" w14:textId="77777777" w:rsidR="00FA6B9A" w:rsidRPr="00590B5E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0B5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ลักษณะความสัมพันธ์</w:t>
            </w:r>
          </w:p>
        </w:tc>
      </w:tr>
      <w:tr w:rsidR="009D442B" w:rsidRPr="00590B5E" w14:paraId="7092944E" w14:textId="77777777" w:rsidTr="00EC12F5">
        <w:tc>
          <w:tcPr>
            <w:tcW w:w="2250" w:type="dxa"/>
            <w:shd w:val="clear" w:color="auto" w:fill="auto"/>
          </w:tcPr>
          <w:p w14:paraId="6D18BFE4" w14:textId="77777777" w:rsidR="009D442B" w:rsidRPr="00590B5E" w:rsidRDefault="00B316D5" w:rsidP="00854906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>ครอบครัวกิจพิพิธ</w:t>
            </w:r>
          </w:p>
        </w:tc>
        <w:tc>
          <w:tcPr>
            <w:tcW w:w="1980" w:type="dxa"/>
            <w:shd w:val="clear" w:color="auto" w:fill="auto"/>
          </w:tcPr>
          <w:p w14:paraId="6986838A" w14:textId="77777777" w:rsidR="009D442B" w:rsidRPr="00590B5E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68712CC2" w14:textId="77777777" w:rsidR="009D442B" w:rsidRPr="00590B5E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>ผู้ถือหุ้นรายใหญ่ของกลุ่มกิจการ</w:t>
            </w: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และ</w:t>
            </w:r>
          </w:p>
          <w:p w14:paraId="58CEF055" w14:textId="77777777" w:rsidR="00441219" w:rsidRPr="00590B5E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กลุ่ม</w:t>
            </w:r>
            <w:r w:rsidRPr="00590B5E">
              <w:rPr>
                <w:rFonts w:ascii="Angsana New" w:hAnsi="Angsana New"/>
                <w:sz w:val="29"/>
                <w:szCs w:val="29"/>
                <w:cs/>
              </w:rPr>
              <w:t>บุคคลที่มีอำนาจและความรับผิดชอบ</w:t>
            </w:r>
          </w:p>
          <w:p w14:paraId="15E6CF43" w14:textId="77777777" w:rsidR="00441219" w:rsidRPr="00590B5E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 xml:space="preserve">การวางแผน สั่งการและควบคุมกิจกรรมต่าง ๆ </w:t>
            </w:r>
          </w:p>
          <w:p w14:paraId="52AA03C6" w14:textId="77777777" w:rsidR="00441219" w:rsidRPr="00590B5E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>ของกิจการไม่ว่าทางตรงหรือทางอ้อม</w:t>
            </w:r>
            <w:r w:rsidR="001D1116" w:rsidRPr="00590B5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  <w:p w14:paraId="5F5F92E0" w14:textId="77777777" w:rsidR="00B316D5" w:rsidRPr="00590B5E" w:rsidRDefault="00C0330A" w:rsidP="0081675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และมีผู้แทนเป็นกรรมการของ</w:t>
            </w:r>
            <w:r w:rsidR="009F116F" w:rsidRPr="00590B5E">
              <w:rPr>
                <w:rFonts w:ascii="Angsana New" w:hAnsi="Angsana New" w:hint="cs"/>
                <w:sz w:val="29"/>
                <w:szCs w:val="29"/>
                <w:cs/>
              </w:rPr>
              <w:t>กลุ่ม</w:t>
            </w: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บริษัท</w:t>
            </w:r>
          </w:p>
        </w:tc>
      </w:tr>
      <w:tr w:rsidR="00A85017" w:rsidRPr="00590B5E" w14:paraId="169F4B1C" w14:textId="77777777" w:rsidTr="00EC12F5">
        <w:tc>
          <w:tcPr>
            <w:tcW w:w="2250" w:type="dxa"/>
            <w:shd w:val="clear" w:color="auto" w:fill="auto"/>
          </w:tcPr>
          <w:p w14:paraId="5D7DD70B" w14:textId="77777777" w:rsidR="00A85017" w:rsidRPr="00590B5E" w:rsidRDefault="00A85017" w:rsidP="0072660A">
            <w:pPr>
              <w:spacing w:line="240" w:lineRule="auto"/>
              <w:ind w:left="162" w:hanging="162"/>
              <w:rPr>
                <w:rFonts w:ascii="Angsana New" w:hAnsi="Angsana New"/>
                <w:spacing w:val="-10"/>
                <w:sz w:val="29"/>
                <w:szCs w:val="29"/>
              </w:rPr>
            </w:pPr>
            <w:r w:rsidRPr="00590B5E">
              <w:rPr>
                <w:rFonts w:ascii="Angsana New" w:hAnsi="Angsana New" w:hint="cs"/>
                <w:spacing w:val="-10"/>
                <w:sz w:val="29"/>
                <w:szCs w:val="29"/>
                <w:cs/>
              </w:rPr>
              <w:t>ผู้บริหารสำคัญ</w:t>
            </w:r>
          </w:p>
        </w:tc>
        <w:tc>
          <w:tcPr>
            <w:tcW w:w="1980" w:type="dxa"/>
            <w:shd w:val="clear" w:color="auto" w:fill="auto"/>
          </w:tcPr>
          <w:p w14:paraId="3FAFBBCE" w14:textId="77777777" w:rsidR="00A85017" w:rsidRPr="00590B5E" w:rsidRDefault="00A85017" w:rsidP="00491600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53C49C82" w14:textId="77777777" w:rsidR="00A85017" w:rsidRPr="00590B5E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บุคคลที่</w:t>
            </w:r>
            <w:r w:rsidRPr="00590B5E">
              <w:rPr>
                <w:rFonts w:ascii="Angsana New" w:hAnsi="Angsana New"/>
                <w:sz w:val="29"/>
                <w:szCs w:val="29"/>
                <w:cs/>
              </w:rPr>
              <w:t>มีอำนาจและความรับผิดชอบ</w:t>
            </w:r>
          </w:p>
          <w:p w14:paraId="38B51CCA" w14:textId="77777777" w:rsidR="00A85017" w:rsidRPr="00590B5E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 xml:space="preserve">การวางแผน สั่งการและควบคุมกิจกรรมต่าง ๆ </w:t>
            </w:r>
          </w:p>
          <w:p w14:paraId="171E4B00" w14:textId="77777777" w:rsidR="00A85017" w:rsidRPr="00590B5E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 xml:space="preserve">ของกิจการไม่ว่าทางตรงหรือทางอ้อม </w:t>
            </w:r>
          </w:p>
          <w:p w14:paraId="002FFBC5" w14:textId="77777777" w:rsidR="00A85017" w:rsidRPr="00590B5E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>และมีผู้แทนเป็นกรรมการของกลุ่มบริษัท</w:t>
            </w: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 xml:space="preserve"> ทั้งนี้รวมถึงกรรมการของบริษัท </w:t>
            </w:r>
          </w:p>
          <w:p w14:paraId="4BDA73F5" w14:textId="77777777" w:rsidR="00A85017" w:rsidRPr="00590B5E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8112F82" w14:textId="77777777" w:rsidR="00135CE1" w:rsidRPr="00590B5E" w:rsidRDefault="00135CE1" w:rsidP="0013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</w:rPr>
      </w:pPr>
    </w:p>
    <w:p w14:paraId="46589339" w14:textId="7205E445" w:rsidR="00F9367B" w:rsidRPr="00135CE1" w:rsidRDefault="00F9367B" w:rsidP="0013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z w:val="30"/>
          <w:szCs w:val="30"/>
        </w:rPr>
      </w:pPr>
      <w:r w:rsidRPr="00135CE1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 w:rsidR="003E20E4" w:rsidRPr="00135CE1">
        <w:rPr>
          <w:rFonts w:ascii="Angsana New" w:hAnsi="Angsana New"/>
          <w:b/>
          <w:sz w:val="30"/>
          <w:szCs w:val="30"/>
          <w:cs/>
        </w:rPr>
        <w:t>รายการ</w:t>
      </w:r>
      <w:r w:rsidRPr="00135CE1">
        <w:rPr>
          <w:rFonts w:ascii="Angsana New" w:hAnsi="Angsana New"/>
          <w:b/>
          <w:sz w:val="30"/>
          <w:szCs w:val="30"/>
          <w:cs/>
        </w:rPr>
        <w:t>แต่ละ</w:t>
      </w:r>
      <w:r w:rsidR="00A45BFC" w:rsidRPr="00135CE1">
        <w:rPr>
          <w:rFonts w:ascii="Angsana New" w:hAnsi="Angsana New"/>
          <w:b/>
          <w:sz w:val="30"/>
          <w:szCs w:val="30"/>
          <w:cs/>
        </w:rPr>
        <w:t>ประเภท</w:t>
      </w:r>
      <w:r w:rsidR="00510EF8">
        <w:rPr>
          <w:rFonts w:ascii="Angsana New" w:hAnsi="Angsana New" w:hint="cs"/>
          <w:b/>
          <w:sz w:val="30"/>
          <w:szCs w:val="30"/>
          <w:cs/>
        </w:rPr>
        <w:t>มี</w:t>
      </w:r>
      <w:r w:rsidRPr="00135CE1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14:paraId="4F14DB6E" w14:textId="77777777" w:rsidR="00A44A81" w:rsidRPr="00590B5E" w:rsidRDefault="00A44A81" w:rsidP="00F62590">
      <w:pPr>
        <w:pStyle w:val="block"/>
        <w:spacing w:after="0" w:line="240" w:lineRule="auto"/>
        <w:ind w:left="547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5352"/>
      </w:tblGrid>
      <w:tr w:rsidR="00A44A81" w:rsidRPr="00590B5E" w14:paraId="30310066" w14:textId="77777777" w:rsidTr="00D15FDB">
        <w:trPr>
          <w:trHeight w:val="20"/>
        </w:trPr>
        <w:tc>
          <w:tcPr>
            <w:tcW w:w="3690" w:type="dxa"/>
          </w:tcPr>
          <w:p w14:paraId="6E32F01D" w14:textId="77777777" w:rsidR="00A44A81" w:rsidRPr="00590B5E" w:rsidRDefault="003E20E4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0B5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รายการ</w:t>
            </w:r>
          </w:p>
        </w:tc>
        <w:tc>
          <w:tcPr>
            <w:tcW w:w="5352" w:type="dxa"/>
          </w:tcPr>
          <w:p w14:paraId="33326A9E" w14:textId="77777777" w:rsidR="00A44A81" w:rsidRPr="00590B5E" w:rsidRDefault="00A44A81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90B5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นโยบายการกำหนดราคา</w:t>
            </w:r>
            <w:r w:rsidR="00F83350" w:rsidRPr="00590B5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</w:t>
            </w:r>
          </w:p>
        </w:tc>
      </w:tr>
      <w:tr w:rsidR="00A44A81" w:rsidRPr="00590B5E" w14:paraId="0A7419DE" w14:textId="77777777" w:rsidTr="00D15FDB">
        <w:trPr>
          <w:trHeight w:val="20"/>
        </w:trPr>
        <w:tc>
          <w:tcPr>
            <w:tcW w:w="3690" w:type="dxa"/>
          </w:tcPr>
          <w:p w14:paraId="62E90A17" w14:textId="77777777" w:rsidR="00A44A81" w:rsidRPr="00590B5E" w:rsidRDefault="00A44A81" w:rsidP="00D15FD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</w:t>
            </w:r>
            <w:r w:rsidR="006641C2" w:rsidRPr="00590B5E">
              <w:rPr>
                <w:rFonts w:ascii="Angsana New" w:hAnsi="Angsana New"/>
                <w:sz w:val="29"/>
                <w:szCs w:val="29"/>
                <w:cs/>
              </w:rPr>
              <w:t>สินค้า</w:t>
            </w:r>
          </w:p>
        </w:tc>
        <w:tc>
          <w:tcPr>
            <w:tcW w:w="5352" w:type="dxa"/>
          </w:tcPr>
          <w:p w14:paraId="213507AC" w14:textId="77777777" w:rsidR="006641C2" w:rsidRPr="00590B5E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highlight w:val="cyan"/>
                <w:cs/>
              </w:rPr>
            </w:pP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ราคา</w:t>
            </w:r>
            <w:r w:rsidR="008A248A" w:rsidRPr="00590B5E">
              <w:rPr>
                <w:rFonts w:ascii="Angsana New" w:hAnsi="Angsana New" w:hint="cs"/>
                <w:sz w:val="29"/>
                <w:szCs w:val="29"/>
                <w:cs/>
              </w:rPr>
              <w:t>ที่เทียบเคียงได้กับราคาที่ขายให้กับบุคคลภายนอก</w:t>
            </w:r>
          </w:p>
        </w:tc>
      </w:tr>
      <w:tr w:rsidR="002E2DDA" w:rsidRPr="00590B5E" w14:paraId="653EECFA" w14:textId="77777777" w:rsidTr="00D15FDB">
        <w:trPr>
          <w:trHeight w:val="20"/>
        </w:trPr>
        <w:tc>
          <w:tcPr>
            <w:tcW w:w="3690" w:type="dxa"/>
          </w:tcPr>
          <w:p w14:paraId="23111EF6" w14:textId="77777777" w:rsidR="002E2DDA" w:rsidRPr="00590B5E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5352" w:type="dxa"/>
          </w:tcPr>
          <w:p w14:paraId="62DD7784" w14:textId="77777777" w:rsidR="002E2DDA" w:rsidRPr="00590B5E" w:rsidRDefault="008A248A" w:rsidP="008A248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2E2DDA" w:rsidRPr="00590B5E" w14:paraId="349ACF5D" w14:textId="77777777" w:rsidTr="00D15FDB">
        <w:trPr>
          <w:trHeight w:val="20"/>
        </w:trPr>
        <w:tc>
          <w:tcPr>
            <w:tcW w:w="3690" w:type="dxa"/>
          </w:tcPr>
          <w:p w14:paraId="3A160D7C" w14:textId="77777777" w:rsidR="002E2DDA" w:rsidRPr="00590B5E" w:rsidRDefault="00003E4C" w:rsidP="002E2DDA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รายได้ค่าเช่า</w:t>
            </w:r>
            <w:r w:rsidRPr="00590B5E">
              <w:rPr>
                <w:rFonts w:ascii="Angsana New" w:hAnsi="Angsana New"/>
                <w:sz w:val="29"/>
                <w:szCs w:val="29"/>
              </w:rPr>
              <w:t xml:space="preserve"> / </w:t>
            </w:r>
            <w:r w:rsidR="002E2DDA" w:rsidRPr="00590B5E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5352" w:type="dxa"/>
          </w:tcPr>
          <w:p w14:paraId="7B101FA4" w14:textId="77777777" w:rsidR="002E2DDA" w:rsidRPr="00590B5E" w:rsidRDefault="008A248A" w:rsidP="002E2DDA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2E2DDA" w:rsidRPr="00590B5E" w14:paraId="7554A96E" w14:textId="77777777" w:rsidTr="00D15FDB">
        <w:trPr>
          <w:trHeight w:val="20"/>
        </w:trPr>
        <w:tc>
          <w:tcPr>
            <w:tcW w:w="3690" w:type="dxa"/>
          </w:tcPr>
          <w:p w14:paraId="3211F522" w14:textId="77777777" w:rsidR="002E2DDA" w:rsidRPr="00590B5E" w:rsidRDefault="002E2DDA" w:rsidP="002E2DD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>ซื้อวัตถุดิบและ</w:t>
            </w:r>
            <w:r w:rsidR="00660C06" w:rsidRPr="00590B5E">
              <w:rPr>
                <w:rFonts w:ascii="Angsana New" w:hAnsi="Angsana New" w:hint="cs"/>
                <w:sz w:val="29"/>
                <w:szCs w:val="29"/>
                <w:cs/>
              </w:rPr>
              <w:t>รับ</w:t>
            </w:r>
            <w:r w:rsidRPr="00590B5E">
              <w:rPr>
                <w:rFonts w:ascii="Angsana New" w:hAnsi="Angsana New"/>
                <w:sz w:val="29"/>
                <w:szCs w:val="29"/>
                <w:cs/>
              </w:rPr>
              <w:t>บริการ</w:t>
            </w:r>
          </w:p>
        </w:tc>
        <w:tc>
          <w:tcPr>
            <w:tcW w:w="5352" w:type="dxa"/>
          </w:tcPr>
          <w:p w14:paraId="75F5E4BA" w14:textId="77777777" w:rsidR="002E2DDA" w:rsidRPr="00590B5E" w:rsidRDefault="008A248A" w:rsidP="008A248A">
            <w:pPr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ราคาที่เทียบเคียงได้กับราคาที่ซื้อ</w:t>
            </w:r>
            <w:r w:rsidR="00A239AE" w:rsidRPr="00590B5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90B5E">
              <w:rPr>
                <w:rFonts w:ascii="Angsana New" w:hAnsi="Angsana New"/>
                <w:sz w:val="29"/>
                <w:szCs w:val="29"/>
              </w:rPr>
              <w:t>/</w:t>
            </w:r>
            <w:r w:rsidR="00A239AE" w:rsidRPr="00590B5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รับบริการจากบุคคลภายนอก</w:t>
            </w:r>
          </w:p>
        </w:tc>
      </w:tr>
      <w:tr w:rsidR="002E2DDA" w:rsidRPr="00590B5E" w14:paraId="689F7C3F" w14:textId="77777777" w:rsidTr="00D15FDB">
        <w:trPr>
          <w:trHeight w:val="20"/>
        </w:trPr>
        <w:tc>
          <w:tcPr>
            <w:tcW w:w="3690" w:type="dxa"/>
          </w:tcPr>
          <w:p w14:paraId="4BF4D686" w14:textId="77777777" w:rsidR="002E2DDA" w:rsidRPr="00590B5E" w:rsidRDefault="002E2DDA" w:rsidP="002E2DDA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590B5E">
              <w:rPr>
                <w:rFonts w:ascii="Angsana New" w:hAnsi="Angsana New"/>
                <w:sz w:val="29"/>
                <w:szCs w:val="29"/>
                <w:cs/>
              </w:rPr>
              <w:t>ดอกเบี้ยรับ</w:t>
            </w:r>
            <w:r w:rsidR="00003E4C" w:rsidRPr="00590B5E">
              <w:rPr>
                <w:rFonts w:ascii="Angsana New" w:hAnsi="Angsana New"/>
                <w:sz w:val="29"/>
                <w:szCs w:val="29"/>
              </w:rPr>
              <w:t xml:space="preserve"> / </w:t>
            </w:r>
            <w:r w:rsidR="00003E4C" w:rsidRPr="00590B5E">
              <w:rPr>
                <w:rFonts w:ascii="Angsana New" w:hAnsi="Angsana New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5352" w:type="dxa"/>
          </w:tcPr>
          <w:p w14:paraId="0AD6AC5F" w14:textId="77777777" w:rsidR="002E2DDA" w:rsidRPr="00590B5E" w:rsidRDefault="008A248A" w:rsidP="002E2DDA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590B5E">
              <w:rPr>
                <w:rFonts w:ascii="Angsana New" w:hAnsi="Angsana New" w:hint="cs"/>
                <w:sz w:val="29"/>
                <w:szCs w:val="29"/>
                <w:cs/>
              </w:rPr>
              <w:t>อัตราที่เทียบเคียงได้กับอัตราตลาด</w:t>
            </w:r>
          </w:p>
        </w:tc>
      </w:tr>
    </w:tbl>
    <w:p w14:paraId="37BFC44C" w14:textId="77777777" w:rsidR="00AC4791" w:rsidRDefault="00AC4791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  <w:cs/>
        </w:rPr>
      </w:pPr>
    </w:p>
    <w:p w14:paraId="16DEFB8B" w14:textId="20FCFD6D" w:rsidR="00661CC0" w:rsidRDefault="00AC4791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pacing w:val="2"/>
          <w:sz w:val="30"/>
          <w:szCs w:val="30"/>
          <w:cs/>
        </w:rPr>
        <w:br w:type="column"/>
      </w:r>
      <w:r w:rsidR="00661CC0" w:rsidRPr="000957B0">
        <w:rPr>
          <w:rFonts w:ascii="Angsana New" w:hAnsi="Angsana New"/>
          <w:b/>
          <w:spacing w:val="2"/>
          <w:sz w:val="30"/>
          <w:szCs w:val="30"/>
          <w:cs/>
        </w:rPr>
        <w:lastRenderedPageBreak/>
        <w:t>รายการ</w:t>
      </w:r>
      <w:r w:rsidR="00A45BFC" w:rsidRPr="000957B0">
        <w:rPr>
          <w:rFonts w:ascii="Angsana New" w:hAnsi="Angsana New"/>
          <w:b/>
          <w:spacing w:val="2"/>
          <w:sz w:val="30"/>
          <w:szCs w:val="30"/>
          <w:cs/>
        </w:rPr>
        <w:t>ที่สำคัญ</w:t>
      </w:r>
      <w:r w:rsidR="00485CA6" w:rsidRPr="000957B0">
        <w:rPr>
          <w:rFonts w:ascii="Angsana New" w:hAnsi="Angsana New"/>
          <w:b/>
          <w:spacing w:val="2"/>
          <w:sz w:val="30"/>
          <w:szCs w:val="30"/>
          <w:cs/>
        </w:rPr>
        <w:t>กับ</w:t>
      </w:r>
      <w:r w:rsidR="00485CA6" w:rsidRPr="00AE08D0">
        <w:rPr>
          <w:rFonts w:ascii="Angsana New" w:hAnsi="Angsana New"/>
          <w:b/>
          <w:spacing w:val="2"/>
          <w:sz w:val="30"/>
          <w:szCs w:val="30"/>
          <w:cs/>
        </w:rPr>
        <w:t>บุคคลหรือกิจการที่เกี่ยวข้องกัน</w:t>
      </w:r>
      <w:r w:rsidR="00661CC0" w:rsidRPr="00AE08D0">
        <w:rPr>
          <w:rFonts w:ascii="Angsana New" w:hAnsi="Angsana New"/>
          <w:b/>
          <w:spacing w:val="2"/>
          <w:sz w:val="30"/>
          <w:szCs w:val="30"/>
          <w:cs/>
        </w:rPr>
        <w:t>สำหรับ</w:t>
      </w:r>
      <w:r w:rsidR="003503FC">
        <w:rPr>
          <w:rFonts w:ascii="Angsana New" w:hAnsi="Angsana New" w:hint="cs"/>
          <w:b/>
          <w:spacing w:val="2"/>
          <w:sz w:val="30"/>
          <w:szCs w:val="30"/>
          <w:cs/>
        </w:rPr>
        <w:t>แต่ละ</w:t>
      </w:r>
      <w:r w:rsidR="008F5A46" w:rsidRPr="00AE08D0">
        <w:rPr>
          <w:rFonts w:ascii="Angsana New" w:hAnsi="Angsana New"/>
          <w:b/>
          <w:spacing w:val="2"/>
          <w:sz w:val="30"/>
          <w:szCs w:val="30"/>
          <w:cs/>
        </w:rPr>
        <w:t>ปี</w:t>
      </w:r>
      <w:r w:rsidR="00E502E9" w:rsidRPr="00AE08D0">
        <w:rPr>
          <w:rFonts w:ascii="Angsana New" w:hAnsi="Angsana New"/>
          <w:b/>
          <w:spacing w:val="2"/>
          <w:sz w:val="30"/>
          <w:szCs w:val="30"/>
          <w:cs/>
        </w:rPr>
        <w:t xml:space="preserve">สิ้นสุดวันที่ </w:t>
      </w:r>
      <w:r w:rsidR="008620B8" w:rsidRPr="00AE08D0">
        <w:rPr>
          <w:rFonts w:ascii="Angsana New" w:hAnsi="Angsana New"/>
          <w:bCs/>
          <w:spacing w:val="2"/>
          <w:sz w:val="30"/>
          <w:szCs w:val="30"/>
        </w:rPr>
        <w:t>3</w:t>
      </w:r>
      <w:r w:rsidR="00FD3530" w:rsidRPr="00AE08D0">
        <w:rPr>
          <w:rFonts w:ascii="Angsana New" w:hAnsi="Angsana New"/>
          <w:bCs/>
          <w:spacing w:val="2"/>
          <w:sz w:val="30"/>
          <w:szCs w:val="30"/>
        </w:rPr>
        <w:t>1</w:t>
      </w:r>
      <w:r w:rsidR="00F83350" w:rsidRPr="00AE08D0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FD3530" w:rsidRPr="00AE08D0">
        <w:rPr>
          <w:rFonts w:ascii="Angsana New" w:hAnsi="Angsana New" w:hint="cs"/>
          <w:b/>
          <w:spacing w:val="2"/>
          <w:sz w:val="30"/>
          <w:szCs w:val="30"/>
          <w:cs/>
        </w:rPr>
        <w:t>ธันวาคม</w:t>
      </w:r>
      <w:r w:rsidR="009C75A0" w:rsidRPr="00AE08D0">
        <w:rPr>
          <w:rFonts w:ascii="Angsana New" w:hAnsi="Angsana New"/>
          <w:b/>
          <w:sz w:val="30"/>
          <w:szCs w:val="30"/>
          <w:cs/>
        </w:rPr>
        <w:t xml:space="preserve"> </w:t>
      </w:r>
      <w:r w:rsidR="00661CC0" w:rsidRPr="00AE08D0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249303AF" w14:textId="77777777" w:rsidR="00AC4791" w:rsidRPr="00AE08D0" w:rsidRDefault="00AC4791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4"/>
        <w:gridCol w:w="1159"/>
        <w:gridCol w:w="238"/>
        <w:gridCol w:w="1156"/>
        <w:gridCol w:w="238"/>
        <w:gridCol w:w="1146"/>
        <w:gridCol w:w="238"/>
        <w:gridCol w:w="1152"/>
      </w:tblGrid>
      <w:tr w:rsidR="00EF30A7" w:rsidRPr="00BA3B87" w14:paraId="48067A3F" w14:textId="77777777" w:rsidTr="00314F53">
        <w:tc>
          <w:tcPr>
            <w:tcW w:w="2152" w:type="pct"/>
          </w:tcPr>
          <w:p w14:paraId="4DE570ED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762A0578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520B079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121EF0BF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0A7" w:rsidRPr="00BA3B87" w14:paraId="158197EB" w14:textId="77777777" w:rsidTr="00314F53">
        <w:tc>
          <w:tcPr>
            <w:tcW w:w="2152" w:type="pct"/>
          </w:tcPr>
          <w:p w14:paraId="3B8C98D4" w14:textId="77777777" w:rsidR="00EF30A7" w:rsidRPr="00C116F1" w:rsidRDefault="00EF30A7" w:rsidP="00491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4912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912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1D11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12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0" w:type="pct"/>
          </w:tcPr>
          <w:p w14:paraId="1BCFE3F8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580BE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11696A9A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42B50B1" w14:textId="77777777" w:rsidR="00EF30A7" w:rsidRPr="00BA3B87" w:rsidRDefault="00580BE1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5CC3595C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D480E11" w14:textId="77777777" w:rsidR="00EF30A7" w:rsidRPr="00BA3B87" w:rsidRDefault="00580BE1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60506E60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8A74EAA" w14:textId="77777777" w:rsidR="00EF30A7" w:rsidRPr="00BA3B87" w:rsidRDefault="00580BE1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F30A7" w:rsidRPr="00BA3B87" w14:paraId="78F623BB" w14:textId="77777777" w:rsidTr="0026453F">
        <w:trPr>
          <w:trHeight w:val="290"/>
        </w:trPr>
        <w:tc>
          <w:tcPr>
            <w:tcW w:w="2152" w:type="pct"/>
          </w:tcPr>
          <w:p w14:paraId="27ADC2C7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14:paraId="50160CCE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3F6D5E" w14:paraId="375F5DB4" w14:textId="77777777" w:rsidTr="0026453F">
        <w:trPr>
          <w:trHeight w:val="344"/>
        </w:trPr>
        <w:tc>
          <w:tcPr>
            <w:tcW w:w="2152" w:type="pct"/>
          </w:tcPr>
          <w:p w14:paraId="15C5C887" w14:textId="77777777" w:rsidR="00BB60ED" w:rsidRPr="003F6D5E" w:rsidRDefault="005F2B0C" w:rsidP="00BB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20" w:type="pct"/>
          </w:tcPr>
          <w:p w14:paraId="5FAAA5CD" w14:textId="77777777"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0A7A39B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2A3C4DFF" w14:textId="77777777"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688FD8F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074538E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9B64B0B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169EABE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580BE1" w:rsidRPr="003F6D5E" w14:paraId="41B565D4" w14:textId="77777777" w:rsidTr="00314F53">
        <w:tc>
          <w:tcPr>
            <w:tcW w:w="2152" w:type="pct"/>
          </w:tcPr>
          <w:p w14:paraId="609AA4B2" w14:textId="77777777" w:rsidR="00580BE1" w:rsidRPr="003F6D5E" w:rsidRDefault="00580BE1" w:rsidP="00580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27AD267E" w14:textId="77777777" w:rsidR="00580BE1" w:rsidRPr="003F6D5E" w:rsidRDefault="00580BE1" w:rsidP="0033278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8AA83D8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090C7AB" w14:textId="77777777" w:rsidR="00580BE1" w:rsidRPr="003F6D5E" w:rsidRDefault="00580BE1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4D48A890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77740D" w14:textId="50741FE3" w:rsidR="00580BE1" w:rsidRPr="00121385" w:rsidRDefault="002E5FE0" w:rsidP="00580BE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138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</w:t>
            </w:r>
            <w:r w:rsidRPr="00121385">
              <w:rPr>
                <w:rFonts w:ascii="Angsana New" w:hAnsi="Angsana New"/>
                <w:sz w:val="30"/>
                <w:szCs w:val="30"/>
                <w:lang w:val="en-US" w:bidi="th-TH"/>
              </w:rPr>
              <w:t>,7</w:t>
            </w:r>
            <w:r w:rsidR="00121385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27" w:type="pct"/>
          </w:tcPr>
          <w:p w14:paraId="3CAC16ED" w14:textId="77777777" w:rsidR="00580BE1" w:rsidRPr="00121385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0F853D8" w14:textId="2F910BD9" w:rsidR="00580BE1" w:rsidRPr="00121385" w:rsidRDefault="00121385" w:rsidP="00580BE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325</w:t>
            </w:r>
            <w:r w:rsidR="00580BE1" w:rsidRPr="001213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223</w:t>
            </w:r>
          </w:p>
        </w:tc>
      </w:tr>
      <w:tr w:rsidR="00580BE1" w:rsidRPr="003F6D5E" w14:paraId="1D9B26ED" w14:textId="77777777" w:rsidTr="00314F53">
        <w:tc>
          <w:tcPr>
            <w:tcW w:w="2152" w:type="pct"/>
          </w:tcPr>
          <w:p w14:paraId="6710401E" w14:textId="77777777" w:rsidR="00580BE1" w:rsidRPr="003F6D5E" w:rsidRDefault="00580BE1" w:rsidP="00580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7578B163" w14:textId="77777777" w:rsidR="00580BE1" w:rsidRPr="003F6D5E" w:rsidRDefault="00580BE1" w:rsidP="0033278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323A11C9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C9185E" w14:textId="77777777" w:rsidR="00580BE1" w:rsidRPr="00106B31" w:rsidRDefault="00580BE1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5B8D1DF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E583E71" w14:textId="2F03306C" w:rsidR="00580BE1" w:rsidRPr="00121385" w:rsidRDefault="002E5FE0" w:rsidP="00580BE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1385">
              <w:rPr>
                <w:rFonts w:ascii="Angsana New" w:hAnsi="Angsana New"/>
                <w:sz w:val="30"/>
                <w:szCs w:val="30"/>
                <w:lang w:val="en-US" w:bidi="th-TH"/>
              </w:rPr>
              <w:t>14,</w:t>
            </w:r>
            <w:r w:rsidR="00121385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127" w:type="pct"/>
          </w:tcPr>
          <w:p w14:paraId="0A603425" w14:textId="77777777" w:rsidR="00580BE1" w:rsidRPr="00121385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7BD20AC" w14:textId="4E5CF6E7" w:rsidR="00580BE1" w:rsidRPr="00121385" w:rsidRDefault="00121385" w:rsidP="00580BE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580BE1" w:rsidRPr="001213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</w:p>
        </w:tc>
      </w:tr>
      <w:tr w:rsidR="00580BE1" w:rsidRPr="005F2B0C" w14:paraId="552B903E" w14:textId="77777777" w:rsidTr="00314F53">
        <w:tc>
          <w:tcPr>
            <w:tcW w:w="2152" w:type="pct"/>
          </w:tcPr>
          <w:p w14:paraId="64310DAA" w14:textId="77777777" w:rsidR="00580BE1" w:rsidRPr="003F6D5E" w:rsidRDefault="00580BE1" w:rsidP="00580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48E61C1B" w14:textId="77777777" w:rsidR="00580BE1" w:rsidRPr="0050322F" w:rsidRDefault="00580BE1" w:rsidP="0033278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ED1207C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D8055E" w14:textId="77777777" w:rsidR="00580BE1" w:rsidRPr="003F6D5E" w:rsidRDefault="00580BE1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3552DC90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6E44C11" w14:textId="5CE8AB22" w:rsidR="00580BE1" w:rsidRPr="00121385" w:rsidRDefault="002E5FE0" w:rsidP="00580BE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1385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121385">
              <w:rPr>
                <w:rFonts w:ascii="Angsana New" w:hAnsi="Angsana New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27" w:type="pct"/>
          </w:tcPr>
          <w:p w14:paraId="3F46F427" w14:textId="77777777" w:rsidR="00580BE1" w:rsidRPr="00121385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0115D0D" w14:textId="3C5AB276" w:rsidR="00580BE1" w:rsidRPr="00121385" w:rsidRDefault="00953D22" w:rsidP="00580BE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5,351</w:t>
            </w:r>
          </w:p>
        </w:tc>
      </w:tr>
      <w:tr w:rsidR="00580BE1" w:rsidRPr="003F6D5E" w14:paraId="2F106283" w14:textId="77777777" w:rsidTr="00314F53">
        <w:tc>
          <w:tcPr>
            <w:tcW w:w="2152" w:type="pct"/>
          </w:tcPr>
          <w:p w14:paraId="0349702C" w14:textId="77777777" w:rsidR="00580BE1" w:rsidRPr="003F6D5E" w:rsidRDefault="00580BE1" w:rsidP="00580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3360ECB3" w14:textId="77777777" w:rsidR="00580BE1" w:rsidRPr="0050322F" w:rsidRDefault="00580BE1" w:rsidP="0033278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8656905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7AB510" w14:textId="77777777" w:rsidR="00580BE1" w:rsidRPr="003F6D5E" w:rsidRDefault="00580BE1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F811541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61954C6" w14:textId="77777777" w:rsidR="00580BE1" w:rsidRPr="007D32F5" w:rsidRDefault="002E5FE0" w:rsidP="00580BE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D32F5">
              <w:rPr>
                <w:rFonts w:ascii="Angsana New" w:hAnsi="Angsana New"/>
                <w:sz w:val="30"/>
                <w:szCs w:val="30"/>
                <w:lang w:bidi="th-TH"/>
              </w:rPr>
              <w:t>919</w:t>
            </w:r>
          </w:p>
        </w:tc>
        <w:tc>
          <w:tcPr>
            <w:tcW w:w="127" w:type="pct"/>
          </w:tcPr>
          <w:p w14:paraId="44D61AED" w14:textId="77777777" w:rsidR="00580BE1" w:rsidRPr="00347B6D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14:paraId="64D3DE9F" w14:textId="77777777" w:rsidR="00580BE1" w:rsidRPr="007D32F5" w:rsidRDefault="00580BE1" w:rsidP="00580BE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D32F5">
              <w:rPr>
                <w:rFonts w:ascii="Angsana New" w:hAnsi="Angsana New"/>
                <w:sz w:val="30"/>
                <w:szCs w:val="30"/>
                <w:lang w:bidi="th-TH"/>
              </w:rPr>
              <w:t>273</w:t>
            </w:r>
          </w:p>
        </w:tc>
      </w:tr>
      <w:tr w:rsidR="00580BE1" w:rsidRPr="003F6D5E" w14:paraId="1EB36CCB" w14:textId="77777777" w:rsidTr="00314F53">
        <w:tc>
          <w:tcPr>
            <w:tcW w:w="2152" w:type="pct"/>
          </w:tcPr>
          <w:p w14:paraId="22A012E2" w14:textId="77777777" w:rsidR="00580BE1" w:rsidRPr="003F6D5E" w:rsidRDefault="00580BE1" w:rsidP="00580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14:paraId="72013307" w14:textId="77777777" w:rsidR="00580BE1" w:rsidRPr="0050322F" w:rsidRDefault="00580BE1" w:rsidP="0033278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30F85F6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92EFED" w14:textId="77777777" w:rsidR="00580BE1" w:rsidRPr="003F6D5E" w:rsidRDefault="00580BE1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210B54D4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AC21B10" w14:textId="77777777" w:rsidR="00580BE1" w:rsidRPr="007D32F5" w:rsidRDefault="002E5FE0" w:rsidP="00580BE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D32F5">
              <w:rPr>
                <w:rFonts w:ascii="Angsana New" w:hAnsi="Angsana New"/>
                <w:sz w:val="30"/>
                <w:szCs w:val="30"/>
                <w:lang w:bidi="th-TH"/>
              </w:rPr>
              <w:t>10,226</w:t>
            </w:r>
          </w:p>
        </w:tc>
        <w:tc>
          <w:tcPr>
            <w:tcW w:w="127" w:type="pct"/>
          </w:tcPr>
          <w:p w14:paraId="13950AAF" w14:textId="77777777" w:rsidR="00580BE1" w:rsidRPr="00347B6D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14:paraId="57C79531" w14:textId="77777777" w:rsidR="00580BE1" w:rsidRPr="007D32F5" w:rsidRDefault="00580BE1" w:rsidP="00580BE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D32F5">
              <w:rPr>
                <w:rFonts w:ascii="Angsana New" w:hAnsi="Angsana New"/>
                <w:sz w:val="30"/>
                <w:szCs w:val="30"/>
                <w:lang w:bidi="th-TH"/>
              </w:rPr>
              <w:t>10,448</w:t>
            </w:r>
          </w:p>
        </w:tc>
      </w:tr>
      <w:tr w:rsidR="00580BE1" w:rsidRPr="003F6D5E" w14:paraId="6FFDA473" w14:textId="77777777" w:rsidTr="00314F53">
        <w:tc>
          <w:tcPr>
            <w:tcW w:w="2152" w:type="pct"/>
          </w:tcPr>
          <w:p w14:paraId="6461621D" w14:textId="77777777" w:rsidR="00580BE1" w:rsidRPr="003F6D5E" w:rsidRDefault="00580BE1" w:rsidP="00580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06FDDF7C" w14:textId="77777777" w:rsidR="00580BE1" w:rsidRPr="0050322F" w:rsidRDefault="00580BE1" w:rsidP="0033278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4734F91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C05E5E" w14:textId="77777777" w:rsidR="00580BE1" w:rsidRPr="003F6D5E" w:rsidRDefault="00580BE1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7CF11D2D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F9502B" w14:textId="77777777" w:rsidR="00580BE1" w:rsidRPr="007D32F5" w:rsidRDefault="002E5FE0" w:rsidP="00580BE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32F5">
              <w:rPr>
                <w:rFonts w:ascii="Angsana New" w:hAnsi="Angsana New"/>
                <w:sz w:val="30"/>
                <w:szCs w:val="30"/>
                <w:lang w:val="en-US" w:bidi="th-TH"/>
              </w:rPr>
              <w:t>3,237</w:t>
            </w:r>
          </w:p>
        </w:tc>
        <w:tc>
          <w:tcPr>
            <w:tcW w:w="127" w:type="pct"/>
          </w:tcPr>
          <w:p w14:paraId="1F854F2D" w14:textId="77777777" w:rsidR="00580BE1" w:rsidRPr="00347B6D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14:paraId="583B24BF" w14:textId="77777777" w:rsidR="00580BE1" w:rsidRPr="007D32F5" w:rsidRDefault="00580BE1" w:rsidP="00580BE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32F5">
              <w:rPr>
                <w:rFonts w:ascii="Angsana New" w:hAnsi="Angsana New"/>
                <w:sz w:val="30"/>
                <w:szCs w:val="30"/>
                <w:lang w:val="en-US" w:bidi="th-TH"/>
              </w:rPr>
              <w:t>9,378</w:t>
            </w:r>
          </w:p>
        </w:tc>
      </w:tr>
      <w:tr w:rsidR="00580BE1" w:rsidRPr="003F6D5E" w14:paraId="7F69586E" w14:textId="77777777" w:rsidTr="00314F53">
        <w:tc>
          <w:tcPr>
            <w:tcW w:w="2152" w:type="pct"/>
          </w:tcPr>
          <w:p w14:paraId="709AD3A6" w14:textId="77777777" w:rsidR="00580BE1" w:rsidRPr="003F6D5E" w:rsidRDefault="00580BE1" w:rsidP="00580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7EB67B84" w14:textId="77777777" w:rsidR="00580BE1" w:rsidRPr="0050322F" w:rsidRDefault="00580BE1" w:rsidP="0033278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9AD6CAB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D2E9D62" w14:textId="77777777" w:rsidR="00580BE1" w:rsidRPr="003F6D5E" w:rsidRDefault="00580BE1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10589A76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22A5CE3" w14:textId="77777777" w:rsidR="00580BE1" w:rsidRPr="007D32F5" w:rsidRDefault="002E5FE0" w:rsidP="00580BE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32F5">
              <w:rPr>
                <w:rFonts w:ascii="Angsana New" w:hAnsi="Angsana New"/>
                <w:sz w:val="30"/>
                <w:szCs w:val="30"/>
                <w:lang w:val="en-US" w:bidi="th-TH"/>
              </w:rPr>
              <w:t>25,548</w:t>
            </w:r>
          </w:p>
        </w:tc>
        <w:tc>
          <w:tcPr>
            <w:tcW w:w="127" w:type="pct"/>
          </w:tcPr>
          <w:p w14:paraId="1E3A36E6" w14:textId="77777777" w:rsidR="00580BE1" w:rsidRPr="00347B6D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14:paraId="3A58E581" w14:textId="77777777" w:rsidR="00580BE1" w:rsidRPr="007D32F5" w:rsidRDefault="00580BE1" w:rsidP="00580BE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32F5">
              <w:rPr>
                <w:rFonts w:ascii="Angsana New" w:hAnsi="Angsana New"/>
                <w:sz w:val="30"/>
                <w:szCs w:val="30"/>
                <w:lang w:val="en-US" w:bidi="th-TH"/>
              </w:rPr>
              <w:t>13,210</w:t>
            </w:r>
          </w:p>
        </w:tc>
      </w:tr>
      <w:tr w:rsidR="00580BE1" w:rsidRPr="003F6D5E" w14:paraId="21E82260" w14:textId="77777777" w:rsidTr="00314F53">
        <w:tc>
          <w:tcPr>
            <w:tcW w:w="2152" w:type="pct"/>
          </w:tcPr>
          <w:p w14:paraId="07727A9C" w14:textId="77777777" w:rsidR="00580BE1" w:rsidRPr="005F2B0C" w:rsidRDefault="00580BE1" w:rsidP="00580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4DD675E2" w14:textId="77777777" w:rsidR="00580BE1" w:rsidRPr="0050322F" w:rsidRDefault="00580BE1" w:rsidP="0033278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7753652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6B1ABC0" w14:textId="77777777" w:rsidR="00580BE1" w:rsidRDefault="00580BE1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916B4ED" w14:textId="77777777" w:rsidR="00580BE1" w:rsidRPr="003F6D5E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727A936" w14:textId="77777777" w:rsidR="00580BE1" w:rsidRPr="007D32F5" w:rsidRDefault="002E5FE0" w:rsidP="00580BE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32F5">
              <w:rPr>
                <w:rFonts w:ascii="Angsana New" w:hAnsi="Angsana New"/>
                <w:sz w:val="30"/>
                <w:szCs w:val="30"/>
                <w:lang w:val="en-US" w:bidi="th-TH"/>
              </w:rPr>
              <w:t>2,840</w:t>
            </w:r>
          </w:p>
        </w:tc>
        <w:tc>
          <w:tcPr>
            <w:tcW w:w="127" w:type="pct"/>
          </w:tcPr>
          <w:p w14:paraId="57935089" w14:textId="77777777" w:rsidR="00580BE1" w:rsidRPr="00347B6D" w:rsidRDefault="00580BE1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14:paraId="49858264" w14:textId="77777777" w:rsidR="00580BE1" w:rsidRPr="007D32F5" w:rsidRDefault="00580BE1" w:rsidP="00580BE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32F5">
              <w:rPr>
                <w:rFonts w:ascii="Angsana New" w:hAnsi="Angsana New"/>
                <w:sz w:val="30"/>
                <w:szCs w:val="30"/>
                <w:lang w:val="en-US" w:bidi="th-TH"/>
              </w:rPr>
              <w:t>2,295</w:t>
            </w:r>
          </w:p>
        </w:tc>
      </w:tr>
      <w:tr w:rsidR="00AB61E9" w:rsidRPr="003F6D5E" w14:paraId="74C3D958" w14:textId="77777777" w:rsidTr="00314F53">
        <w:tc>
          <w:tcPr>
            <w:tcW w:w="2152" w:type="pct"/>
          </w:tcPr>
          <w:p w14:paraId="617B93DD" w14:textId="77777777" w:rsidR="00AB61E9" w:rsidRDefault="00AB61E9" w:rsidP="00580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CE48111" w14:textId="77777777" w:rsidR="00AB61E9" w:rsidRDefault="00AB61E9" w:rsidP="0033278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53845B6" w14:textId="77777777" w:rsidR="00AB61E9" w:rsidRPr="003F6D5E" w:rsidRDefault="00AB61E9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AD73D79" w14:textId="77777777" w:rsidR="00AB61E9" w:rsidRDefault="00AB61E9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E5E0314" w14:textId="77777777" w:rsidR="00AB61E9" w:rsidRPr="003F6D5E" w:rsidRDefault="00AB61E9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7A8F1FB" w14:textId="77777777" w:rsidR="00AB61E9" w:rsidRPr="00347B6D" w:rsidRDefault="00AB61E9" w:rsidP="00580BE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" w:type="pct"/>
          </w:tcPr>
          <w:p w14:paraId="7757EA3F" w14:textId="77777777" w:rsidR="00AB61E9" w:rsidRPr="00347B6D" w:rsidRDefault="00AB61E9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14:paraId="02C25858" w14:textId="77777777" w:rsidR="00AB61E9" w:rsidRPr="00347B6D" w:rsidRDefault="00AB61E9" w:rsidP="00580BE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AB61E9" w:rsidRPr="003F6D5E" w14:paraId="47A6408A" w14:textId="77777777" w:rsidTr="00314F53">
        <w:tc>
          <w:tcPr>
            <w:tcW w:w="2152" w:type="pct"/>
          </w:tcPr>
          <w:p w14:paraId="1875F9B6" w14:textId="77777777" w:rsidR="00AB61E9" w:rsidRPr="00E75425" w:rsidRDefault="00455331" w:rsidP="00580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3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00F98586" w14:textId="77777777" w:rsidR="00AB61E9" w:rsidRDefault="00AB61E9" w:rsidP="0033278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F842750" w14:textId="77777777" w:rsidR="00AB61E9" w:rsidRPr="003F6D5E" w:rsidRDefault="00AB61E9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BE52CC4" w14:textId="77777777" w:rsidR="00AB61E9" w:rsidRDefault="00AB61E9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1F30E3A" w14:textId="77777777" w:rsidR="00AB61E9" w:rsidRPr="003F6D5E" w:rsidRDefault="00AB61E9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475BBA9" w14:textId="77777777" w:rsidR="00AB61E9" w:rsidRPr="00347B6D" w:rsidRDefault="00AB61E9" w:rsidP="00580BE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7" w:type="pct"/>
          </w:tcPr>
          <w:p w14:paraId="03AD0E27" w14:textId="77777777" w:rsidR="00AB61E9" w:rsidRPr="00347B6D" w:rsidRDefault="00AB61E9" w:rsidP="00580BE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14:paraId="210493C9" w14:textId="77777777" w:rsidR="00AB61E9" w:rsidRPr="00347B6D" w:rsidRDefault="00AB61E9" w:rsidP="00580BE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E75425" w:rsidRPr="003F6D5E" w14:paraId="65DBA41E" w14:textId="77777777" w:rsidTr="00314F53">
        <w:tc>
          <w:tcPr>
            <w:tcW w:w="2152" w:type="pct"/>
          </w:tcPr>
          <w:p w14:paraId="5006C2A7" w14:textId="77777777" w:rsidR="00E75425" w:rsidRDefault="00E75425" w:rsidP="00E75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รายได้ค่าที่ปรึกษา</w:t>
            </w:r>
          </w:p>
        </w:tc>
        <w:tc>
          <w:tcPr>
            <w:tcW w:w="620" w:type="pct"/>
          </w:tcPr>
          <w:p w14:paraId="2E665650" w14:textId="77777777" w:rsidR="00E75425" w:rsidRPr="0050322F" w:rsidRDefault="00E75425" w:rsidP="0033278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70A0624" w14:textId="77777777" w:rsidR="00E75425" w:rsidRPr="003F6D5E" w:rsidRDefault="00E75425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69A6D11" w14:textId="77777777" w:rsidR="00E75425" w:rsidRDefault="00E75425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D5704C9" w14:textId="77777777" w:rsidR="00E75425" w:rsidRPr="003F6D5E" w:rsidRDefault="00E75425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E5F642A" w14:textId="77777777" w:rsidR="00E75425" w:rsidRPr="00121385" w:rsidRDefault="00E75425" w:rsidP="00E7542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1385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127" w:type="pct"/>
          </w:tcPr>
          <w:p w14:paraId="2C929499" w14:textId="77777777" w:rsidR="00E75425" w:rsidRPr="00121385" w:rsidRDefault="00E75425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E5B7672" w14:textId="77777777" w:rsidR="00E75425" w:rsidRPr="00347B6D" w:rsidRDefault="00E75425" w:rsidP="0019383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B71A1" w:rsidRPr="003F6D5E" w14:paraId="22265130" w14:textId="77777777" w:rsidTr="00314F53">
        <w:tc>
          <w:tcPr>
            <w:tcW w:w="2152" w:type="pct"/>
          </w:tcPr>
          <w:p w14:paraId="1B81F96A" w14:textId="77777777" w:rsidR="003B71A1" w:rsidRDefault="003B71A1" w:rsidP="00E75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44A1E3D" w14:textId="77777777" w:rsidR="003B71A1" w:rsidRDefault="003B71A1" w:rsidP="00E754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A76F5FC" w14:textId="77777777" w:rsidR="003B71A1" w:rsidRPr="003F6D5E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0C786A3" w14:textId="77777777" w:rsidR="003B71A1" w:rsidRDefault="003B71A1" w:rsidP="0022081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5184D6A2" w14:textId="77777777" w:rsidR="003B71A1" w:rsidRPr="003F6D5E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02AE043" w14:textId="77777777" w:rsidR="003B71A1" w:rsidRPr="00121385" w:rsidRDefault="003B71A1" w:rsidP="00E7542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7EA5B42" w14:textId="77777777" w:rsidR="003B71A1" w:rsidRPr="00121385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4BBC2A0" w14:textId="77777777" w:rsidR="003B71A1" w:rsidRDefault="003B71A1" w:rsidP="008632F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71A1" w:rsidRPr="003F6D5E" w14:paraId="2ACFB510" w14:textId="77777777" w:rsidTr="00314F53">
        <w:tc>
          <w:tcPr>
            <w:tcW w:w="2152" w:type="pct"/>
          </w:tcPr>
          <w:p w14:paraId="064E3611" w14:textId="2E537350" w:rsidR="003B71A1" w:rsidRPr="003B71A1" w:rsidRDefault="003B71A1" w:rsidP="00E75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1A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017CCB39" w14:textId="77777777" w:rsidR="003B71A1" w:rsidRDefault="003B71A1" w:rsidP="00E754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B8D0128" w14:textId="77777777" w:rsidR="003B71A1" w:rsidRPr="003F6D5E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B721EE4" w14:textId="77777777" w:rsidR="003B71A1" w:rsidRDefault="003B71A1" w:rsidP="0022081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418017C" w14:textId="77777777" w:rsidR="003B71A1" w:rsidRPr="003F6D5E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7FDBC60" w14:textId="77777777" w:rsidR="003B71A1" w:rsidRPr="00121385" w:rsidRDefault="003B71A1" w:rsidP="00E7542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C308FE9" w14:textId="77777777" w:rsidR="003B71A1" w:rsidRPr="00121385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E0D99BD" w14:textId="77777777" w:rsidR="003B71A1" w:rsidRDefault="003B71A1" w:rsidP="008632F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71A1" w:rsidRPr="003F6D5E" w14:paraId="47FBC6EF" w14:textId="77777777" w:rsidTr="00314F53">
        <w:tc>
          <w:tcPr>
            <w:tcW w:w="2152" w:type="pct"/>
          </w:tcPr>
          <w:p w14:paraId="3EA0A30A" w14:textId="48A22538" w:rsidR="003B71A1" w:rsidRPr="00930F38" w:rsidRDefault="003B71A1" w:rsidP="003B7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0F38">
              <w:rPr>
                <w:rFonts w:ascii="Angsana New" w:hAnsi="Angsana New"/>
                <w:sz w:val="29"/>
                <w:szCs w:val="29"/>
                <w:cs/>
              </w:rPr>
              <w:t xml:space="preserve">ค่าตอบแทนกรรมการและผู้บริหารสำคัญ  </w:t>
            </w:r>
          </w:p>
        </w:tc>
        <w:tc>
          <w:tcPr>
            <w:tcW w:w="620" w:type="pct"/>
          </w:tcPr>
          <w:p w14:paraId="339B9AF6" w14:textId="77777777" w:rsidR="003B71A1" w:rsidRDefault="003B71A1" w:rsidP="003B71A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394B185" w14:textId="77777777" w:rsidR="003B71A1" w:rsidRPr="003F6D5E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A6B3992" w14:textId="77777777" w:rsidR="003B71A1" w:rsidRDefault="003B71A1" w:rsidP="003B71A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E8C726C" w14:textId="77777777" w:rsidR="003B71A1" w:rsidRPr="003F6D5E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D0E9804" w14:textId="77777777" w:rsidR="003B71A1" w:rsidRPr="00121385" w:rsidRDefault="003B71A1" w:rsidP="003B71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53EA91D1" w14:textId="77777777" w:rsidR="003B71A1" w:rsidRPr="00121385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8E8D9E3" w14:textId="77777777" w:rsidR="003B71A1" w:rsidRDefault="003B71A1" w:rsidP="003B7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71A1" w:rsidRPr="003F6D5E" w14:paraId="5A0DA6F5" w14:textId="77777777" w:rsidTr="000964E9">
        <w:tc>
          <w:tcPr>
            <w:tcW w:w="2152" w:type="pct"/>
          </w:tcPr>
          <w:p w14:paraId="23472269" w14:textId="1A3FAD28" w:rsidR="003B71A1" w:rsidRDefault="003B71A1" w:rsidP="0025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0" w:type="pct"/>
          </w:tcPr>
          <w:p w14:paraId="7AFFE065" w14:textId="17E29C18" w:rsidR="003B71A1" w:rsidRDefault="003B71A1" w:rsidP="002D21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29,597</w:t>
            </w:r>
          </w:p>
        </w:tc>
        <w:tc>
          <w:tcPr>
            <w:tcW w:w="127" w:type="pct"/>
          </w:tcPr>
          <w:p w14:paraId="4550831E" w14:textId="77777777" w:rsidR="003B71A1" w:rsidRPr="003F6D5E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CC2FCA0" w14:textId="6B8AFFE9" w:rsidR="003B71A1" w:rsidRDefault="003B71A1" w:rsidP="002D215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716">
              <w:rPr>
                <w:rFonts w:ascii="Angsana New" w:hAnsi="Angsana New" w:hint="cs"/>
                <w:sz w:val="30"/>
                <w:szCs w:val="30"/>
              </w:rPr>
              <w:t>28</w:t>
            </w:r>
            <w:r w:rsidRPr="007D6716">
              <w:rPr>
                <w:rFonts w:ascii="Angsana New" w:hAnsi="Angsana New"/>
                <w:sz w:val="30"/>
                <w:szCs w:val="30"/>
              </w:rPr>
              <w:t>,376</w:t>
            </w:r>
          </w:p>
        </w:tc>
        <w:tc>
          <w:tcPr>
            <w:tcW w:w="127" w:type="pct"/>
          </w:tcPr>
          <w:p w14:paraId="1F626117" w14:textId="77777777" w:rsidR="003B71A1" w:rsidRPr="003F6D5E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337677" w14:textId="4E887A84" w:rsidR="003B71A1" w:rsidRPr="00121385" w:rsidRDefault="003B71A1" w:rsidP="003B71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28,588</w:t>
            </w:r>
          </w:p>
        </w:tc>
        <w:tc>
          <w:tcPr>
            <w:tcW w:w="127" w:type="pct"/>
          </w:tcPr>
          <w:p w14:paraId="7D54752A" w14:textId="77777777" w:rsidR="003B71A1" w:rsidRPr="00121385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C1FC678" w14:textId="64D0F0F1" w:rsidR="003B71A1" w:rsidRDefault="003B71A1" w:rsidP="002D215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26,767</w:t>
            </w:r>
          </w:p>
        </w:tc>
      </w:tr>
      <w:tr w:rsidR="003B71A1" w:rsidRPr="003F6D5E" w14:paraId="389825CB" w14:textId="77777777" w:rsidTr="000964E9">
        <w:tc>
          <w:tcPr>
            <w:tcW w:w="2152" w:type="pct"/>
          </w:tcPr>
          <w:p w14:paraId="2A2A489C" w14:textId="3EB84955" w:rsidR="003B71A1" w:rsidRDefault="003B71A1" w:rsidP="0025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33064AF" w14:textId="3EE21E6A" w:rsidR="003B71A1" w:rsidRDefault="003B71A1" w:rsidP="002D21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1,532</w:t>
            </w:r>
          </w:p>
        </w:tc>
        <w:tc>
          <w:tcPr>
            <w:tcW w:w="127" w:type="pct"/>
          </w:tcPr>
          <w:p w14:paraId="62936982" w14:textId="77777777" w:rsidR="003B71A1" w:rsidRPr="003F6D5E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C439B8F" w14:textId="03B5AEDD" w:rsidR="003B71A1" w:rsidRDefault="003B71A1" w:rsidP="002D215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127" w:type="pct"/>
          </w:tcPr>
          <w:p w14:paraId="58B3960A" w14:textId="77777777" w:rsidR="003B71A1" w:rsidRPr="003F6D5E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C8FD658" w14:textId="6C020C67" w:rsidR="003B71A1" w:rsidRPr="00121385" w:rsidRDefault="003B71A1" w:rsidP="003B71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1,532</w:t>
            </w:r>
          </w:p>
        </w:tc>
        <w:tc>
          <w:tcPr>
            <w:tcW w:w="127" w:type="pct"/>
          </w:tcPr>
          <w:p w14:paraId="351EF092" w14:textId="77777777" w:rsidR="003B71A1" w:rsidRPr="00121385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EFFDB97" w14:textId="25A2CD7F" w:rsidR="003B71A1" w:rsidRDefault="003B71A1" w:rsidP="002D215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  <w:tr w:rsidR="003B71A1" w:rsidRPr="003F6D5E" w14:paraId="6B129550" w14:textId="77777777" w:rsidTr="000964E9">
        <w:tc>
          <w:tcPr>
            <w:tcW w:w="2152" w:type="pct"/>
          </w:tcPr>
          <w:p w14:paraId="746A6835" w14:textId="5BB3FB3B" w:rsidR="003B71A1" w:rsidRPr="003B71A1" w:rsidRDefault="003B71A1" w:rsidP="00257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3B71A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3B71A1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12CBF27" w14:textId="5E7C26FB" w:rsidR="003B71A1" w:rsidRPr="003B71A1" w:rsidRDefault="003B71A1" w:rsidP="002D215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1A1">
              <w:rPr>
                <w:rFonts w:ascii="Angsana New" w:hAnsi="Angsana New"/>
                <w:sz w:val="30"/>
                <w:szCs w:val="30"/>
              </w:rPr>
              <w:t>31,129</w:t>
            </w:r>
          </w:p>
        </w:tc>
        <w:tc>
          <w:tcPr>
            <w:tcW w:w="127" w:type="pct"/>
          </w:tcPr>
          <w:p w14:paraId="1CAE056D" w14:textId="77777777" w:rsidR="003B71A1" w:rsidRPr="003B71A1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B12DA4C" w14:textId="5BF042EC" w:rsidR="003B71A1" w:rsidRPr="003B71A1" w:rsidRDefault="003B71A1" w:rsidP="002D2155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1A1">
              <w:rPr>
                <w:rFonts w:ascii="Angsana New" w:hAnsi="Angsana New" w:hint="cs"/>
                <w:sz w:val="30"/>
                <w:szCs w:val="30"/>
              </w:rPr>
              <w:t>28</w:t>
            </w:r>
            <w:r w:rsidRPr="003B71A1">
              <w:rPr>
                <w:rFonts w:ascii="Angsana New" w:hAnsi="Angsana New"/>
                <w:sz w:val="30"/>
                <w:szCs w:val="30"/>
              </w:rPr>
              <w:t>,</w:t>
            </w:r>
            <w:r w:rsidRPr="003B71A1">
              <w:rPr>
                <w:rFonts w:ascii="Angsana New" w:hAnsi="Angsana New" w:hint="cs"/>
                <w:sz w:val="30"/>
                <w:szCs w:val="30"/>
              </w:rPr>
              <w:t>929</w:t>
            </w:r>
          </w:p>
        </w:tc>
        <w:tc>
          <w:tcPr>
            <w:tcW w:w="127" w:type="pct"/>
          </w:tcPr>
          <w:p w14:paraId="7D4D7C2F" w14:textId="77777777" w:rsidR="003B71A1" w:rsidRPr="003B71A1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A20A77" w14:textId="2B444C79" w:rsidR="003B71A1" w:rsidRPr="003B71A1" w:rsidRDefault="003B71A1" w:rsidP="003B71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1A1">
              <w:rPr>
                <w:rFonts w:ascii="Angsana New" w:hAnsi="Angsana New"/>
                <w:sz w:val="30"/>
                <w:szCs w:val="30"/>
              </w:rPr>
              <w:t>30,120</w:t>
            </w:r>
          </w:p>
        </w:tc>
        <w:tc>
          <w:tcPr>
            <w:tcW w:w="127" w:type="pct"/>
          </w:tcPr>
          <w:p w14:paraId="03784695" w14:textId="77777777" w:rsidR="003B71A1" w:rsidRPr="003B71A1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8388351" w14:textId="763697A5" w:rsidR="003B71A1" w:rsidRPr="003B71A1" w:rsidRDefault="003B71A1" w:rsidP="002D215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71A1">
              <w:rPr>
                <w:rFonts w:ascii="Angsana New" w:hAnsi="Angsana New" w:hint="cs"/>
                <w:sz w:val="30"/>
                <w:szCs w:val="30"/>
              </w:rPr>
              <w:t>27</w:t>
            </w:r>
            <w:r w:rsidRPr="003B71A1">
              <w:rPr>
                <w:rFonts w:ascii="Angsana New" w:hAnsi="Angsana New"/>
                <w:sz w:val="30"/>
                <w:szCs w:val="30"/>
              </w:rPr>
              <w:t>,</w:t>
            </w:r>
            <w:r w:rsidRPr="003B71A1">
              <w:rPr>
                <w:rFonts w:ascii="Angsana New" w:hAnsi="Angsana New" w:hint="cs"/>
                <w:sz w:val="30"/>
                <w:szCs w:val="30"/>
              </w:rPr>
              <w:t>320</w:t>
            </w:r>
          </w:p>
        </w:tc>
      </w:tr>
    </w:tbl>
    <w:p w14:paraId="3633EF49" w14:textId="52B4773F" w:rsidR="00AB72F7" w:rsidRDefault="00AB72F7" w:rsidP="003C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28"/>
          <w:szCs w:val="28"/>
        </w:rPr>
      </w:pPr>
    </w:p>
    <w:p w14:paraId="704F978E" w14:textId="77777777" w:rsidR="00AB72F7" w:rsidRDefault="00AB7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016F9BF0" w14:textId="77AAAB08" w:rsidR="002E297C" w:rsidRPr="00745003" w:rsidRDefault="004872C7" w:rsidP="003C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  <w:cs/>
        </w:rPr>
      </w:pPr>
      <w:r w:rsidRPr="00745003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4164FB" w:rsidRPr="00745003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745003">
        <w:rPr>
          <w:rFonts w:ascii="Angsana New" w:hAnsi="Angsana New"/>
          <w:sz w:val="30"/>
          <w:szCs w:val="30"/>
          <w:cs/>
        </w:rPr>
        <w:t xml:space="preserve"> </w:t>
      </w:r>
      <w:r w:rsidRPr="00745003">
        <w:rPr>
          <w:rFonts w:ascii="Angsana New" w:hAnsi="Angsana New"/>
          <w:b/>
          <w:sz w:val="30"/>
          <w:szCs w:val="30"/>
          <w:cs/>
        </w:rPr>
        <w:t>ณ วันที่</w:t>
      </w:r>
      <w:r w:rsidR="00F83350" w:rsidRPr="00745003">
        <w:rPr>
          <w:rFonts w:ascii="Angsana New" w:hAnsi="Angsana New"/>
          <w:b/>
          <w:sz w:val="30"/>
          <w:szCs w:val="30"/>
          <w:cs/>
        </w:rPr>
        <w:t xml:space="preserve"> </w:t>
      </w:r>
      <w:r w:rsidR="008620B8" w:rsidRPr="00745003">
        <w:rPr>
          <w:rFonts w:ascii="Angsana New" w:hAnsi="Angsana New"/>
          <w:bCs/>
          <w:sz w:val="30"/>
          <w:szCs w:val="30"/>
        </w:rPr>
        <w:t>31</w:t>
      </w:r>
      <w:r w:rsidRPr="00745003">
        <w:rPr>
          <w:rFonts w:ascii="Angsana New" w:hAnsi="Angsana New"/>
          <w:b/>
          <w:sz w:val="30"/>
          <w:szCs w:val="30"/>
          <w:cs/>
        </w:rPr>
        <w:t xml:space="preserve"> ธันวาคม</w:t>
      </w:r>
      <w:r w:rsidR="00F83350" w:rsidRPr="00745003">
        <w:rPr>
          <w:rFonts w:ascii="Angsana New" w:hAnsi="Angsana New"/>
          <w:bCs/>
          <w:sz w:val="30"/>
          <w:szCs w:val="30"/>
          <w:cs/>
        </w:rPr>
        <w:t xml:space="preserve"> </w:t>
      </w:r>
      <w:r w:rsidRPr="00745003">
        <w:rPr>
          <w:rFonts w:ascii="Angsana New" w:hAnsi="Angsana New"/>
          <w:sz w:val="30"/>
          <w:szCs w:val="30"/>
          <w:cs/>
        </w:rPr>
        <w:t>มีดังนี้</w:t>
      </w:r>
    </w:p>
    <w:p w14:paraId="31BE068D" w14:textId="38762377" w:rsidR="000E6F18" w:rsidRDefault="000E6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8"/>
        <w:gridCol w:w="1088"/>
        <w:gridCol w:w="44"/>
        <w:gridCol w:w="199"/>
        <w:gridCol w:w="44"/>
        <w:gridCol w:w="1107"/>
        <w:gridCol w:w="44"/>
        <w:gridCol w:w="199"/>
        <w:gridCol w:w="44"/>
        <w:gridCol w:w="1107"/>
        <w:gridCol w:w="35"/>
        <w:gridCol w:w="9"/>
        <w:gridCol w:w="192"/>
        <w:gridCol w:w="35"/>
        <w:gridCol w:w="9"/>
        <w:gridCol w:w="1105"/>
        <w:gridCol w:w="11"/>
      </w:tblGrid>
      <w:tr w:rsidR="00347B6D" w:rsidRPr="00BA3B87" w14:paraId="5F3B2F5D" w14:textId="77777777" w:rsidTr="0026453F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620E2A2F" w14:textId="64933223" w:rsidR="00347B6D" w:rsidRPr="00BA3B87" w:rsidRDefault="00347B6D" w:rsidP="002B1B1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75460C" w14:textId="77777777" w:rsidR="00347B6D" w:rsidRPr="008620B8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D0AFC" w14:textId="77777777" w:rsidR="00347B6D" w:rsidRPr="00BA3B87" w:rsidRDefault="00347B6D" w:rsidP="002B1B1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6B2A1B" w14:textId="77777777" w:rsidR="00347B6D" w:rsidRPr="008620B8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7B6D" w:rsidRPr="00BA3B87" w14:paraId="6A02C89A" w14:textId="77777777" w:rsidTr="0026453F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7C94EFA7" w14:textId="77777777" w:rsidR="00347B6D" w:rsidRPr="00BA3B87" w:rsidRDefault="00347B6D" w:rsidP="002B1B1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AD6F2" w14:textId="77777777" w:rsidR="00347B6D" w:rsidRPr="007D6716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4F6BA" w14:textId="77777777" w:rsidR="00347B6D" w:rsidRPr="007D6716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A1E4E" w14:textId="77777777" w:rsidR="00347B6D" w:rsidRPr="007D6716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95CEB" w14:textId="77777777" w:rsidR="00347B6D" w:rsidRPr="00BA3B87" w:rsidRDefault="00347B6D" w:rsidP="002B1B1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E8141" w14:textId="77777777" w:rsidR="00347B6D" w:rsidRPr="007D6716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A18B4F" w14:textId="77777777" w:rsidR="00347B6D" w:rsidRPr="007D6716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6A105E" w14:textId="77777777" w:rsidR="00347B6D" w:rsidRPr="007D6716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47B6D" w:rsidRPr="00BA3B87" w14:paraId="7F947EA3" w14:textId="77777777" w:rsidTr="0026453F">
        <w:trPr>
          <w:trHeight w:val="434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07D6AFDD" w14:textId="77777777" w:rsidR="00347B6D" w:rsidRPr="00BA3B87" w:rsidRDefault="00347B6D" w:rsidP="002B1B12">
            <w:pPr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272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522564AF" w14:textId="77777777" w:rsidR="00347B6D" w:rsidRPr="00BA3B87" w:rsidRDefault="00347B6D" w:rsidP="002B1B12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47B6D" w:rsidRPr="00BA3B87" w14:paraId="268CAD93" w14:textId="77777777" w:rsidTr="0026453F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7ECB3716" w14:textId="77777777" w:rsidR="00347B6D" w:rsidRPr="00C3421B" w:rsidRDefault="00347B6D" w:rsidP="002B1B1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C34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ทย่อย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D3B34" w14:textId="77777777" w:rsidR="00347B6D" w:rsidRPr="00025BCA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77A52F9A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00E80" w14:textId="77777777" w:rsidR="00347B6D" w:rsidRPr="00025BCA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43D8F92D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C016C" w14:textId="77777777" w:rsidR="00347B6D" w:rsidRPr="00732046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142F706B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866CD" w14:textId="77777777" w:rsidR="00347B6D" w:rsidRPr="00D91198" w:rsidRDefault="00347B6D" w:rsidP="002B1B1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47B6D" w:rsidRPr="00BA3B87" w14:paraId="33D64C66" w14:textId="77777777" w:rsidTr="0026453F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7DEBB7D7" w14:textId="77777777" w:rsidR="00347B6D" w:rsidRPr="00C3421B" w:rsidRDefault="00347B6D" w:rsidP="002B1B1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21B">
              <w:rPr>
                <w:rFonts w:ascii="Angsana New" w:hAnsi="Angsana New"/>
                <w:sz w:val="30"/>
                <w:szCs w:val="30"/>
                <w:cs/>
              </w:rPr>
              <w:t xml:space="preserve">บริษัท น้ำพอง เอ็นจีวี </w:t>
            </w:r>
            <w:r w:rsidRPr="00C3421B">
              <w:rPr>
                <w:rFonts w:ascii="Angsana New" w:hAnsi="Angsana New"/>
                <w:sz w:val="30"/>
                <w:szCs w:val="30"/>
              </w:rPr>
              <w:t>2558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3421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8B255" w14:textId="77777777" w:rsidR="00347B6D" w:rsidRPr="00025BCA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1DDE5134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0810" w14:textId="77777777" w:rsidR="00347B6D" w:rsidRPr="00025BCA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04E8354B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12BE0" w14:textId="77777777" w:rsidR="00347B6D" w:rsidRPr="00732046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103,108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540D21F7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CE8A9" w14:textId="77777777" w:rsidR="00347B6D" w:rsidRPr="00732046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2E62E3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,072</w:t>
            </w:r>
          </w:p>
        </w:tc>
      </w:tr>
      <w:tr w:rsidR="00347B6D" w:rsidRPr="00BA3B87" w14:paraId="4F16E3E0" w14:textId="77777777" w:rsidTr="0026453F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3F3DB6F4" w14:textId="77777777" w:rsidR="00347B6D" w:rsidRPr="008D738A" w:rsidRDefault="00347B6D" w:rsidP="002B1B1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07692" w14:textId="77777777" w:rsidR="00347B6D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4FF1A743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AA895" w14:textId="77777777" w:rsidR="00347B6D" w:rsidRPr="004310CD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22121D8B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0426ED" w14:textId="77777777" w:rsidR="00347B6D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99,241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36562C3D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BE758" w14:textId="77777777" w:rsidR="00347B6D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79,997</w:t>
            </w:r>
          </w:p>
        </w:tc>
      </w:tr>
      <w:tr w:rsidR="007D32F5" w:rsidRPr="00BA3B87" w14:paraId="6B0FAC32" w14:textId="77777777" w:rsidTr="0026453F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3C30D819" w14:textId="77777777" w:rsidR="007D32F5" w:rsidRPr="008D738A" w:rsidRDefault="007D32F5" w:rsidP="007D32F5">
            <w:pPr>
              <w:ind w:right="-16"/>
              <w:jc w:val="both"/>
              <w:rPr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เอ็มมี่ เอ็นจีวี จำกัด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F1B1D" w14:textId="77777777" w:rsidR="007D32F5" w:rsidRDefault="007D32F5" w:rsidP="007D32F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621FEDD1" w14:textId="77777777" w:rsidR="007D32F5" w:rsidRPr="00025BCA" w:rsidRDefault="007D32F5" w:rsidP="007D3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3534C" w14:textId="77777777" w:rsidR="007D32F5" w:rsidRPr="004310CD" w:rsidRDefault="007D32F5" w:rsidP="007D32F5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7ACF8BC8" w14:textId="77777777" w:rsidR="007D32F5" w:rsidRPr="00025BCA" w:rsidRDefault="007D32F5" w:rsidP="007D3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327D8F" w14:textId="77777777" w:rsidR="007D32F5" w:rsidRDefault="007D32F5" w:rsidP="007D32F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74,998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37077AD7" w14:textId="77777777" w:rsidR="007D32F5" w:rsidRPr="00025BCA" w:rsidRDefault="007D32F5" w:rsidP="007D3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0642C" w14:textId="77777777" w:rsidR="007D32F5" w:rsidRDefault="007D32F5" w:rsidP="007D32F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69,479</w:t>
            </w:r>
          </w:p>
        </w:tc>
      </w:tr>
      <w:tr w:rsidR="00347B6D" w:rsidRPr="00BA3B87" w14:paraId="5B5A3068" w14:textId="77777777" w:rsidTr="0026453F">
        <w:trPr>
          <w:trHeight w:val="389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534DED8E" w14:textId="77777777" w:rsidR="00347B6D" w:rsidRPr="008D738A" w:rsidRDefault="00347B6D" w:rsidP="002B1B1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738A"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F2FEF" w14:textId="77777777" w:rsidR="00347B6D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48FECB60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CFCE9" w14:textId="77777777" w:rsidR="00347B6D" w:rsidRPr="004310CD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600F6B15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BE8F5" w14:textId="77777777" w:rsidR="00347B6D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53,779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7474E128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EB9C9" w14:textId="77777777" w:rsidR="00347B6D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74,249</w:t>
            </w:r>
          </w:p>
        </w:tc>
      </w:tr>
      <w:tr w:rsidR="00347B6D" w:rsidRPr="00BA3B87" w14:paraId="71068142" w14:textId="77777777" w:rsidTr="0026453F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2DFFDE33" w14:textId="77777777" w:rsidR="00347B6D" w:rsidRPr="00C3421B" w:rsidRDefault="00347B6D" w:rsidP="002B1B1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421B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C0AE4" w14:textId="77777777" w:rsidR="00347B6D" w:rsidRPr="002A43DD" w:rsidRDefault="00347B6D" w:rsidP="0070393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1F3AA7CB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3DDDB" w14:textId="77777777" w:rsidR="00347B6D" w:rsidRPr="004310CD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4EA2DC7F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1C7FB" w14:textId="77777777" w:rsidR="00347B6D" w:rsidRPr="00C3421B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22,293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4E91CBD6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5C0E9" w14:textId="77777777" w:rsidR="00347B6D" w:rsidRPr="00C3421B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16,776</w:t>
            </w:r>
          </w:p>
        </w:tc>
      </w:tr>
      <w:tr w:rsidR="00347B6D" w:rsidRPr="00BA3B87" w14:paraId="2C74B972" w14:textId="77777777" w:rsidTr="0026453F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2199C048" w14:textId="77777777" w:rsidR="00347B6D" w:rsidRPr="00C3421B" w:rsidRDefault="00347B6D" w:rsidP="002B1B1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3421B">
              <w:rPr>
                <w:rFonts w:ascii="Angsana New" w:hAnsi="Angsana New" w:hint="cs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25503" w14:textId="77777777" w:rsidR="00347B6D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1734192D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698F5" w14:textId="77777777" w:rsidR="00347B6D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2C16BF07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AB4914" w14:textId="77777777" w:rsidR="00347B6D" w:rsidRPr="00E26D10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5,430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691F86CA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2DD67" w14:textId="77777777" w:rsidR="00347B6D" w:rsidRPr="00E26D10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7,001</w:t>
            </w:r>
          </w:p>
        </w:tc>
      </w:tr>
      <w:tr w:rsidR="00347B6D" w:rsidRPr="00BA3B87" w14:paraId="0E56B616" w14:textId="77777777" w:rsidTr="0026453F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14FB1C2A" w14:textId="77777777" w:rsidR="00347B6D" w:rsidRPr="00C3421B" w:rsidRDefault="00347B6D" w:rsidP="002B1B1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43142" w14:textId="77777777" w:rsidR="00347B6D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049254B9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8E2F8" w14:textId="77777777" w:rsidR="00347B6D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41B83E69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F158A" w14:textId="77777777" w:rsidR="00347B6D" w:rsidRPr="00E26D10" w:rsidRDefault="00347B6D" w:rsidP="0026453F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132A2F58" w14:textId="77777777" w:rsidR="00347B6D" w:rsidRPr="00025BC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6FF23" w14:textId="77777777" w:rsidR="00347B6D" w:rsidRPr="00E26D10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sz w:val="30"/>
                <w:szCs w:val="30"/>
                <w:lang w:val="en-US" w:bidi="th-TH"/>
              </w:rPr>
              <w:t>264</w:t>
            </w:r>
          </w:p>
        </w:tc>
      </w:tr>
      <w:tr w:rsidR="00347B6D" w:rsidRPr="00BA3B87" w14:paraId="4BC0EA4E" w14:textId="77777777" w:rsidTr="0026453F"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2F9431B3" w14:textId="77777777" w:rsidR="00347B6D" w:rsidRPr="00EE76B3" w:rsidRDefault="00347B6D" w:rsidP="002B1B1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437359" w14:textId="77777777" w:rsidR="00347B6D" w:rsidRPr="00EE76B3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2DACF693" w14:textId="77777777" w:rsidR="00347B6D" w:rsidRPr="00EE76B3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C25B0" w14:textId="77777777" w:rsidR="00347B6D" w:rsidRPr="00EE76B3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right w:val="nil"/>
            </w:tcBorders>
          </w:tcPr>
          <w:p w14:paraId="38BECB4C" w14:textId="77777777" w:rsidR="00347B6D" w:rsidRPr="00EE76B3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9EDD7" w14:textId="77777777" w:rsidR="00347B6D" w:rsidRPr="00EE76B3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358,849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right w:val="nil"/>
            </w:tcBorders>
          </w:tcPr>
          <w:p w14:paraId="687612AA" w14:textId="77777777" w:rsidR="00347B6D" w:rsidRPr="00EE76B3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7017E" w14:textId="77777777" w:rsidR="00347B6D" w:rsidRPr="00EE76B3" w:rsidRDefault="00347B6D" w:rsidP="002B1B1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61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350,838</w:t>
            </w:r>
          </w:p>
        </w:tc>
      </w:tr>
      <w:tr w:rsidR="00EE4DB3" w:rsidRPr="00BA3B87" w14:paraId="1E0B862D" w14:textId="77777777" w:rsidTr="0026453F">
        <w:trPr>
          <w:gridAfter w:val="1"/>
          <w:wAfter w:w="11" w:type="dxa"/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42E9A0A1" w14:textId="602C7EB9" w:rsidR="00EE4DB3" w:rsidRPr="006B3E3A" w:rsidRDefault="00EE4DB3" w:rsidP="00EE4DB3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482" w:type="dxa"/>
            <w:gridSpan w:val="5"/>
            <w:tcBorders>
              <w:left w:val="nil"/>
              <w:right w:val="nil"/>
            </w:tcBorders>
          </w:tcPr>
          <w:p w14:paraId="17C428B7" w14:textId="2C089A48" w:rsidR="00EE4DB3" w:rsidRPr="008620B8" w:rsidRDefault="00EE4DB3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5B5AC15B" w14:textId="77777777" w:rsidR="00EE4DB3" w:rsidRPr="00BA3B87" w:rsidRDefault="00EE4DB3" w:rsidP="00EE4D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8"/>
            <w:tcBorders>
              <w:left w:val="nil"/>
              <w:right w:val="nil"/>
            </w:tcBorders>
          </w:tcPr>
          <w:p w14:paraId="43B8A7D6" w14:textId="5C791432" w:rsidR="00EE4DB3" w:rsidRPr="008620B8" w:rsidRDefault="00EE4DB3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4F1D" w:rsidRPr="00BA3B87" w14:paraId="7B2C180F" w14:textId="77777777" w:rsidTr="0026453F">
        <w:trPr>
          <w:gridAfter w:val="1"/>
          <w:wAfter w:w="11" w:type="dxa"/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1C49B403" w14:textId="5AB26E20" w:rsidR="00B24F1D" w:rsidRDefault="00B24F1D" w:rsidP="00EE4DB3">
            <w:pPr>
              <w:ind w:right="-16"/>
              <w:jc w:val="thaiDistribute"/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2482" w:type="dxa"/>
            <w:gridSpan w:val="5"/>
            <w:tcBorders>
              <w:left w:val="nil"/>
              <w:right w:val="nil"/>
            </w:tcBorders>
          </w:tcPr>
          <w:p w14:paraId="528B9641" w14:textId="77777777" w:rsidR="00B24F1D" w:rsidRPr="00BA3B87" w:rsidRDefault="00B24F1D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50101A2C" w14:textId="77777777" w:rsidR="00B24F1D" w:rsidRPr="00BA3B87" w:rsidRDefault="00B24F1D" w:rsidP="00EE4DB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8"/>
            <w:tcBorders>
              <w:left w:val="nil"/>
              <w:right w:val="nil"/>
            </w:tcBorders>
          </w:tcPr>
          <w:p w14:paraId="14C8ECAB" w14:textId="77777777" w:rsidR="00B24F1D" w:rsidRPr="00BA3B87" w:rsidRDefault="00B24F1D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47B6D" w:rsidRPr="00BA3B87" w14:paraId="317148D8" w14:textId="77777777" w:rsidTr="0026453F">
        <w:trPr>
          <w:gridAfter w:val="1"/>
          <w:wAfter w:w="11" w:type="dxa"/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55E26ADC" w14:textId="77777777" w:rsidR="00347B6D" w:rsidRPr="009F73EE" w:rsidRDefault="00347B6D" w:rsidP="002B1B1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9F73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6A2A4FF0" w14:textId="77777777" w:rsidR="00347B6D" w:rsidRPr="0050322F" w:rsidRDefault="00347B6D" w:rsidP="0070393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7449981B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465D2F8E" w14:textId="77777777" w:rsidR="00347B6D" w:rsidRPr="0050322F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7FF63C37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2470FDD2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1DC6343D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left w:val="nil"/>
              <w:right w:val="nil"/>
            </w:tcBorders>
          </w:tcPr>
          <w:p w14:paraId="57CEBE8F" w14:textId="77777777" w:rsidR="00347B6D" w:rsidRPr="00BA3B87" w:rsidRDefault="00347B6D" w:rsidP="002B1B1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7B6D" w:rsidRPr="00BA3B87" w14:paraId="032488F0" w14:textId="77777777" w:rsidTr="0026453F">
        <w:trPr>
          <w:gridAfter w:val="1"/>
          <w:wAfter w:w="11" w:type="dxa"/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62045897" w14:textId="77777777" w:rsidR="00347B6D" w:rsidRPr="00285864" w:rsidRDefault="00347B6D" w:rsidP="002B1B1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85864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5BC775B1" w14:textId="77777777" w:rsidR="00347B6D" w:rsidRPr="0050322F" w:rsidRDefault="00347B6D" w:rsidP="0070393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B905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0DFAE32B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6CE99041" w14:textId="77777777" w:rsidR="00347B6D" w:rsidRPr="0070393D" w:rsidRDefault="00347B6D" w:rsidP="0070393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7039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57501130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35B036C7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0A5FA7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432500D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left w:val="nil"/>
              <w:right w:val="nil"/>
            </w:tcBorders>
          </w:tcPr>
          <w:p w14:paraId="5935E1CE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285864">
              <w:rPr>
                <w:rFonts w:ascii="Angsana New" w:hAnsi="Angsana New"/>
                <w:sz w:val="30"/>
                <w:szCs w:val="30"/>
              </w:rPr>
              <w:t>2,703</w:t>
            </w:r>
          </w:p>
        </w:tc>
      </w:tr>
      <w:tr w:rsidR="000A5FA7" w:rsidRPr="00BA3B87" w14:paraId="4B8437BF" w14:textId="77777777" w:rsidTr="0026453F">
        <w:trPr>
          <w:gridAfter w:val="1"/>
          <w:wAfter w:w="11" w:type="dxa"/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2BA5FE49" w14:textId="77777777" w:rsidR="000A5FA7" w:rsidRPr="009F73EE" w:rsidRDefault="000A5FA7" w:rsidP="000A5FA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A18F89C" w14:textId="77777777" w:rsidR="000A5FA7" w:rsidRPr="00DD04A5" w:rsidRDefault="000A5FA7" w:rsidP="0070393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B905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4B064B18" w14:textId="77777777" w:rsidR="000A5FA7" w:rsidRPr="00BA3B87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4B7BAA11" w14:textId="77777777" w:rsidR="000A5FA7" w:rsidRPr="0070393D" w:rsidRDefault="000A5FA7" w:rsidP="0070393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7039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6238198D" w14:textId="77777777" w:rsidR="000A5FA7" w:rsidRPr="00BA3B87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1D392C16" w14:textId="77777777" w:rsidR="000A5FA7" w:rsidRPr="00E26D10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55D171E" w14:textId="77777777" w:rsidR="000A5FA7" w:rsidRPr="00BA3B87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left w:val="nil"/>
              <w:right w:val="nil"/>
            </w:tcBorders>
          </w:tcPr>
          <w:p w14:paraId="4F4CAC8B" w14:textId="77777777" w:rsidR="000A5FA7" w:rsidRPr="00E26D10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0A5FA7" w:rsidRPr="00BA3B87" w14:paraId="51AC09C4" w14:textId="77777777" w:rsidTr="0026453F">
        <w:trPr>
          <w:gridAfter w:val="1"/>
          <w:wAfter w:w="11" w:type="dxa"/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2A5B7FC4" w14:textId="27ECA064" w:rsidR="000A5FA7" w:rsidRPr="009F73EE" w:rsidRDefault="000A5FA7" w:rsidP="000A5FA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วี.โอ.เน็ต ไบโอดีเซล เอเ</w:t>
            </w:r>
            <w:r w:rsidR="00491103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9F73EE">
              <w:rPr>
                <w:rFonts w:ascii="Angsana New" w:hAnsi="Angsana New"/>
                <w:sz w:val="30"/>
                <w:szCs w:val="30"/>
                <w:cs/>
              </w:rPr>
              <w:t>ย จำกัด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34152D4" w14:textId="77777777" w:rsidR="000A5FA7" w:rsidRPr="00DD04A5" w:rsidRDefault="000A5FA7" w:rsidP="0070393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B905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4C135393" w14:textId="77777777" w:rsidR="000A5FA7" w:rsidRPr="00BA3B87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1C7A0FF6" w14:textId="77777777" w:rsidR="000A5FA7" w:rsidRPr="0070393D" w:rsidRDefault="000A5FA7" w:rsidP="0070393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7039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11C316E1" w14:textId="77777777" w:rsidR="000A5FA7" w:rsidRPr="00BA3B87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451664C" w14:textId="77777777" w:rsidR="000A5FA7" w:rsidRPr="00E26D10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1CE19B2" w14:textId="77777777" w:rsidR="000A5FA7" w:rsidRPr="00BA3B87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left w:val="nil"/>
              <w:right w:val="nil"/>
            </w:tcBorders>
          </w:tcPr>
          <w:p w14:paraId="1ABCA253" w14:textId="77777777" w:rsidR="000A5FA7" w:rsidRPr="00E26D10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347B6D" w:rsidRPr="00BA3B87" w14:paraId="5D1400AC" w14:textId="77777777" w:rsidTr="0026453F">
        <w:trPr>
          <w:gridAfter w:val="1"/>
          <w:wAfter w:w="11" w:type="dxa"/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4FFF8635" w14:textId="77777777" w:rsidR="00347B6D" w:rsidRPr="00285864" w:rsidRDefault="00347B6D" w:rsidP="002B1B1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D04A5">
              <w:rPr>
                <w:rFonts w:ascii="Angsana New" w:hAnsi="Angsana New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8CC8F93" w14:textId="77777777" w:rsidR="00347B6D" w:rsidRPr="00B905E1" w:rsidRDefault="00347B6D" w:rsidP="0070393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B905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7AACB897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4F326FEA" w14:textId="77777777" w:rsidR="00347B6D" w:rsidRPr="0070393D" w:rsidRDefault="00347B6D" w:rsidP="0070393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7039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5CFC55F9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577B15DC" w14:textId="77777777" w:rsidR="00347B6D" w:rsidRPr="00285864" w:rsidRDefault="000A5FA7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2802820C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left w:val="nil"/>
              <w:right w:val="nil"/>
            </w:tcBorders>
          </w:tcPr>
          <w:p w14:paraId="0343DA22" w14:textId="77777777" w:rsidR="00347B6D" w:rsidRPr="00285864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DD04A5"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  <w:tr w:rsidR="000A5FA7" w:rsidRPr="00BA3B87" w14:paraId="511FDEA6" w14:textId="77777777" w:rsidTr="0026453F">
        <w:trPr>
          <w:gridAfter w:val="1"/>
          <w:wAfter w:w="11" w:type="dxa"/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636ABAC6" w14:textId="77777777" w:rsidR="000A5FA7" w:rsidRPr="009F73EE" w:rsidRDefault="000A5FA7" w:rsidP="000A5FA7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A5FA7">
              <w:rPr>
                <w:rFonts w:ascii="Angsana New" w:hAnsi="Angsana New"/>
                <w:sz w:val="30"/>
                <w:szCs w:val="30"/>
                <w:cs/>
              </w:rPr>
              <w:t>บริษัท แพนเทอรา มอเตอร์ส จำกัด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108C2B2E" w14:textId="77777777" w:rsidR="000A5FA7" w:rsidRPr="00B905E1" w:rsidRDefault="000A5FA7" w:rsidP="0070393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B905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6C6130BE" w14:textId="77777777" w:rsidR="000A5FA7" w:rsidRPr="00BA3B87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6797C93B" w14:textId="77777777" w:rsidR="000A5FA7" w:rsidRPr="0070393D" w:rsidRDefault="000A5FA7" w:rsidP="0070393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7039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450FBEF7" w14:textId="77777777" w:rsidR="000A5FA7" w:rsidRPr="00BA3B87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81DDE1A" w14:textId="77777777" w:rsidR="000A5FA7" w:rsidRPr="00E26D10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7CDE5326" w14:textId="77777777" w:rsidR="000A5FA7" w:rsidRPr="00BA3B87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left w:val="nil"/>
              <w:right w:val="nil"/>
            </w:tcBorders>
          </w:tcPr>
          <w:p w14:paraId="7828D27C" w14:textId="77777777" w:rsidR="000A5FA7" w:rsidRPr="00E26D10" w:rsidRDefault="000A5FA7" w:rsidP="000A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32F5" w:rsidRPr="00BA3B87" w14:paraId="40E11BD4" w14:textId="77777777" w:rsidTr="0026453F">
        <w:trPr>
          <w:gridAfter w:val="1"/>
          <w:wAfter w:w="11" w:type="dxa"/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4EAD6D08" w14:textId="1C09C364" w:rsidR="007D32F5" w:rsidRPr="009F73EE" w:rsidRDefault="001D0056" w:rsidP="007D32F5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0056">
              <w:rPr>
                <w:rFonts w:ascii="Angsana New" w:hAnsi="Angsana New"/>
                <w:sz w:val="30"/>
                <w:szCs w:val="30"/>
                <w:cs/>
              </w:rPr>
              <w:t>บริษัท วรปภา จำกัด</w:t>
            </w:r>
          </w:p>
        </w:tc>
        <w:tc>
          <w:tcPr>
            <w:tcW w:w="1088" w:type="dxa"/>
            <w:tcBorders>
              <w:left w:val="nil"/>
              <w:right w:val="nil"/>
            </w:tcBorders>
          </w:tcPr>
          <w:p w14:paraId="6E3CA6DE" w14:textId="77777777" w:rsidR="007D32F5" w:rsidRDefault="007D32F5" w:rsidP="0070393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27DA801F" w14:textId="77777777" w:rsidR="007D32F5" w:rsidRPr="00BA3B87" w:rsidRDefault="007D32F5" w:rsidP="007D3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0471E747" w14:textId="77777777" w:rsidR="007D32F5" w:rsidRPr="0070393D" w:rsidRDefault="007D32F5" w:rsidP="0070393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7039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20C2433F" w14:textId="77777777" w:rsidR="007D32F5" w:rsidRPr="00BA3B87" w:rsidRDefault="007D32F5" w:rsidP="007D3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right w:val="nil"/>
            </w:tcBorders>
          </w:tcPr>
          <w:p w14:paraId="579A810E" w14:textId="1C94B380" w:rsidR="007D32F5" w:rsidRPr="00E26D10" w:rsidRDefault="00F97AF9" w:rsidP="007D3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5D55E6A0" w14:textId="77777777" w:rsidR="007D32F5" w:rsidRPr="00BA3B87" w:rsidRDefault="007D32F5" w:rsidP="007D3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left w:val="nil"/>
              <w:right w:val="nil"/>
            </w:tcBorders>
          </w:tcPr>
          <w:p w14:paraId="437D8195" w14:textId="77777777" w:rsidR="007D32F5" w:rsidRPr="00E26D10" w:rsidRDefault="007D32F5" w:rsidP="007D3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7B6D" w:rsidRPr="00BA3B87" w14:paraId="695AA6BC" w14:textId="77777777" w:rsidTr="0026453F">
        <w:trPr>
          <w:gridAfter w:val="1"/>
          <w:wAfter w:w="11" w:type="dxa"/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16F560AC" w14:textId="77777777" w:rsidR="00347B6D" w:rsidRPr="009F73EE" w:rsidRDefault="00347B6D" w:rsidP="002B1B1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5E8A52FE" w14:textId="77777777" w:rsidR="00347B6D" w:rsidRDefault="00347B6D" w:rsidP="0070393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7B9EB010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D55532" w14:textId="77777777" w:rsidR="00347B6D" w:rsidRPr="0070393D" w:rsidRDefault="00347B6D" w:rsidP="0070393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7039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40320A8C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CB7D37" w14:textId="66C9B0F6" w:rsidR="00347B6D" w:rsidRPr="00E26D10" w:rsidRDefault="00F97AF9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4B8F9773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B1E2E7" w14:textId="77777777" w:rsidR="00347B6D" w:rsidRPr="00E26D10" w:rsidRDefault="00347B6D" w:rsidP="00347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47B6D" w:rsidRPr="00BA3B87" w14:paraId="4850E09D" w14:textId="77777777" w:rsidTr="0026453F">
        <w:trPr>
          <w:gridAfter w:val="1"/>
          <w:wAfter w:w="11" w:type="dxa"/>
          <w:trHeight w:val="353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55BB6CF0" w14:textId="77777777" w:rsidR="00347B6D" w:rsidRPr="0079576E" w:rsidRDefault="00347B6D" w:rsidP="002B1B12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</w:tcPr>
          <w:p w14:paraId="124F0995" w14:textId="77777777" w:rsidR="00347B6D" w:rsidRPr="0070393D" w:rsidRDefault="00347B6D" w:rsidP="0070393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9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7D2F5D29" w14:textId="77777777" w:rsidR="00347B6D" w:rsidRPr="0079576E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D15EB67" w14:textId="77777777" w:rsidR="00347B6D" w:rsidRPr="0070393D" w:rsidRDefault="00347B6D" w:rsidP="0070393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93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6CF48B7B" w14:textId="77777777" w:rsidR="00347B6D" w:rsidRPr="0079576E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C97EF4E" w14:textId="56565D05" w:rsidR="00347B6D" w:rsidRPr="0079576E" w:rsidRDefault="000A5FA7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F97AF9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6BC48CD4" w14:textId="77777777" w:rsidR="00347B6D" w:rsidRPr="0079576E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5B86D7" w14:textId="77777777" w:rsidR="00347B6D" w:rsidRPr="0079576E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A5">
              <w:rPr>
                <w:rFonts w:ascii="Angsana New" w:hAnsi="Angsana New"/>
                <w:b/>
                <w:bCs/>
                <w:sz w:val="30"/>
                <w:szCs w:val="30"/>
              </w:rPr>
              <w:t>4,203</w:t>
            </w:r>
          </w:p>
        </w:tc>
      </w:tr>
      <w:tr w:rsidR="00347B6D" w:rsidRPr="00BA3B87" w14:paraId="0025FD32" w14:textId="77777777" w:rsidTr="0026453F">
        <w:trPr>
          <w:gridAfter w:val="1"/>
          <w:wAfter w:w="11" w:type="dxa"/>
        </w:trPr>
        <w:tc>
          <w:tcPr>
            <w:tcW w:w="4088" w:type="dxa"/>
            <w:tcBorders>
              <w:top w:val="nil"/>
              <w:left w:val="nil"/>
              <w:bottom w:val="nil"/>
              <w:right w:val="nil"/>
            </w:tcBorders>
          </w:tcPr>
          <w:p w14:paraId="61C5C046" w14:textId="77777777" w:rsidR="00347B6D" w:rsidRPr="00CB0B10" w:rsidRDefault="00347B6D" w:rsidP="002B1B1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E2414" w14:textId="77777777" w:rsidR="00347B6D" w:rsidRPr="0070393D" w:rsidRDefault="00347B6D" w:rsidP="0070393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39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6E6B0D9F" w14:textId="77777777" w:rsidR="00347B6D" w:rsidRPr="00D02F6A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67E6E" w14:textId="77777777" w:rsidR="00347B6D" w:rsidRPr="00280462" w:rsidRDefault="00347B6D" w:rsidP="0070393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93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5A5D0A91" w14:textId="77777777" w:rsidR="00347B6D" w:rsidRPr="00BA3B87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B36E4" w14:textId="77777777" w:rsidR="00347B6D" w:rsidRPr="0050322F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0A5FA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A5FA7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36" w:type="dxa"/>
            <w:gridSpan w:val="3"/>
            <w:tcBorders>
              <w:left w:val="nil"/>
              <w:right w:val="nil"/>
            </w:tcBorders>
          </w:tcPr>
          <w:p w14:paraId="322596FB" w14:textId="77777777" w:rsidR="00347B6D" w:rsidRPr="0050322F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DDFF7" w14:textId="77777777" w:rsidR="00347B6D" w:rsidRPr="0050322F" w:rsidRDefault="00347B6D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04A5">
              <w:rPr>
                <w:rFonts w:ascii="Angsana New" w:hAnsi="Angsana New"/>
                <w:b/>
                <w:bCs/>
                <w:sz w:val="30"/>
                <w:szCs w:val="30"/>
              </w:rPr>
              <w:t>355,041</w:t>
            </w:r>
          </w:p>
        </w:tc>
      </w:tr>
    </w:tbl>
    <w:p w14:paraId="4C6F214F" w14:textId="0B50A2A0" w:rsidR="0070393D" w:rsidRDefault="0070393D" w:rsidP="002B1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F7B98FC" w14:textId="77777777" w:rsidR="0070393D" w:rsidRDefault="00703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1009"/>
        <w:gridCol w:w="954"/>
        <w:gridCol w:w="1044"/>
        <w:gridCol w:w="270"/>
        <w:gridCol w:w="954"/>
        <w:gridCol w:w="279"/>
        <w:gridCol w:w="1053"/>
        <w:gridCol w:w="236"/>
        <w:gridCol w:w="16"/>
        <w:gridCol w:w="936"/>
      </w:tblGrid>
      <w:tr w:rsidR="002B1B12" w:rsidRPr="005D02C8" w14:paraId="1C097871" w14:textId="77777777" w:rsidTr="00707FFC">
        <w:tc>
          <w:tcPr>
            <w:tcW w:w="2609" w:type="dxa"/>
          </w:tcPr>
          <w:p w14:paraId="5E5DABBD" w14:textId="6E7DD691" w:rsidR="002B1B12" w:rsidRPr="005D02C8" w:rsidRDefault="002B1B12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5D02C8">
              <w:rPr>
                <w:rFonts w:ascii="Angsana New" w:hAnsi="Angsana New"/>
                <w:spacing w:val="10"/>
                <w:sz w:val="29"/>
                <w:szCs w:val="29"/>
              </w:rPr>
              <w:lastRenderedPageBreak/>
              <w:br w:type="page"/>
            </w:r>
            <w:r w:rsidRPr="005D02C8">
              <w:rPr>
                <w:rFonts w:ascii="Angsana New" w:hAnsi="Angsana New"/>
                <w:spacing w:val="10"/>
                <w:sz w:val="29"/>
                <w:szCs w:val="29"/>
              </w:rPr>
              <w:br w:type="page"/>
            </w:r>
            <w:r w:rsidRPr="005D02C8">
              <w:rPr>
                <w:rFonts w:ascii="Angsana New" w:hAnsi="Angsana New"/>
                <w:spacing w:val="10"/>
                <w:sz w:val="29"/>
                <w:szCs w:val="29"/>
                <w:cs/>
              </w:rPr>
              <w:br w:type="page"/>
            </w:r>
            <w:r w:rsidRPr="005D02C8">
              <w:rPr>
                <w:rFonts w:ascii="Angsana New" w:hAnsi="Angsana New"/>
                <w:spacing w:val="10"/>
                <w:sz w:val="29"/>
                <w:szCs w:val="29"/>
                <w:cs/>
              </w:rPr>
              <w:br w:type="page"/>
            </w:r>
            <w:r w:rsidRPr="005D02C8">
              <w:rPr>
                <w:rFonts w:ascii="Angsana New" w:hAnsi="Angsana New"/>
                <w:spacing w:val="10"/>
                <w:sz w:val="29"/>
                <w:szCs w:val="29"/>
                <w:cs/>
              </w:rPr>
              <w:br w:type="page"/>
            </w:r>
            <w:r w:rsidRPr="005D02C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</w:p>
        </w:tc>
        <w:tc>
          <w:tcPr>
            <w:tcW w:w="1963" w:type="dxa"/>
            <w:gridSpan w:val="2"/>
          </w:tcPr>
          <w:p w14:paraId="4A926A4B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1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268" w:type="dxa"/>
            <w:gridSpan w:val="3"/>
          </w:tcPr>
          <w:p w14:paraId="6E04AA04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5"/>
          </w:tcPr>
          <w:p w14:paraId="43FB5570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</w:t>
            </w:r>
            <w:r w:rsidRPr="005D02C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กิจการ</w:t>
            </w:r>
          </w:p>
        </w:tc>
      </w:tr>
      <w:tr w:rsidR="002B1B12" w:rsidRPr="005D02C8" w14:paraId="372B67E8" w14:textId="77777777" w:rsidTr="00707FFC">
        <w:tc>
          <w:tcPr>
            <w:tcW w:w="2609" w:type="dxa"/>
          </w:tcPr>
          <w:p w14:paraId="325E36DB" w14:textId="6C9D59A1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9" w:type="dxa"/>
          </w:tcPr>
          <w:p w14:paraId="636B450D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954" w:type="dxa"/>
          </w:tcPr>
          <w:p w14:paraId="2544E73B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044" w:type="dxa"/>
          </w:tcPr>
          <w:p w14:paraId="5F677E4D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70" w:type="dxa"/>
          </w:tcPr>
          <w:p w14:paraId="20652ED6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4" w:type="dxa"/>
          </w:tcPr>
          <w:p w14:paraId="64C27991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79" w:type="dxa"/>
          </w:tcPr>
          <w:p w14:paraId="13BEA7DD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3" w:type="dxa"/>
          </w:tcPr>
          <w:p w14:paraId="143A8A40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52" w:type="dxa"/>
            <w:gridSpan w:val="2"/>
          </w:tcPr>
          <w:p w14:paraId="24D67F3C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6" w:type="dxa"/>
          </w:tcPr>
          <w:p w14:paraId="53DBED4C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2B1B12" w:rsidRPr="005D02C8" w14:paraId="72C22C8F" w14:textId="77777777" w:rsidTr="00707FFC">
        <w:tc>
          <w:tcPr>
            <w:tcW w:w="2609" w:type="dxa"/>
          </w:tcPr>
          <w:p w14:paraId="173E0D52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963" w:type="dxa"/>
            <w:gridSpan w:val="2"/>
          </w:tcPr>
          <w:p w14:paraId="4291B4B1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5D02C8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ร้อยละต่อปี)</w:t>
            </w:r>
          </w:p>
        </w:tc>
        <w:tc>
          <w:tcPr>
            <w:tcW w:w="4788" w:type="dxa"/>
            <w:gridSpan w:val="8"/>
          </w:tcPr>
          <w:p w14:paraId="6ACDC317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5D02C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พันบาท</w:t>
            </w:r>
            <w:r w:rsidRPr="005D02C8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2B1B12" w:rsidRPr="005D02C8" w14:paraId="3CC340B6" w14:textId="77777777" w:rsidTr="00707FFC">
        <w:tc>
          <w:tcPr>
            <w:tcW w:w="2609" w:type="dxa"/>
          </w:tcPr>
          <w:p w14:paraId="1E3456AC" w14:textId="77777777" w:rsidR="002B1B12" w:rsidRPr="005D02C8" w:rsidRDefault="002B1B12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เงินให้กู้ยืมระยะ</w:t>
            </w:r>
            <w:r w:rsidRPr="005D02C8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สั้น</w:t>
            </w:r>
          </w:p>
        </w:tc>
        <w:tc>
          <w:tcPr>
            <w:tcW w:w="1009" w:type="dxa"/>
          </w:tcPr>
          <w:p w14:paraId="58EDCD8A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54" w:type="dxa"/>
          </w:tcPr>
          <w:p w14:paraId="35F304CB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4" w:type="dxa"/>
          </w:tcPr>
          <w:p w14:paraId="470BBB88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8263DCE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4" w:type="dxa"/>
          </w:tcPr>
          <w:p w14:paraId="5E1DC2CE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9" w:type="dxa"/>
          </w:tcPr>
          <w:p w14:paraId="36C730CD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3" w:type="dxa"/>
          </w:tcPr>
          <w:p w14:paraId="12A80BC1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53D7B870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2" w:type="dxa"/>
            <w:gridSpan w:val="2"/>
          </w:tcPr>
          <w:p w14:paraId="15CB8BEA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B1B12" w:rsidRPr="005D02C8" w14:paraId="79B00788" w14:textId="77777777" w:rsidTr="00707FFC">
        <w:tc>
          <w:tcPr>
            <w:tcW w:w="2609" w:type="dxa"/>
          </w:tcPr>
          <w:p w14:paraId="29966281" w14:textId="77777777" w:rsidR="002B1B12" w:rsidRPr="005D02C8" w:rsidRDefault="002B1B12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009" w:type="dxa"/>
          </w:tcPr>
          <w:p w14:paraId="094DC748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4" w:type="dxa"/>
          </w:tcPr>
          <w:p w14:paraId="07E2D586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44" w:type="dxa"/>
          </w:tcPr>
          <w:p w14:paraId="24262A48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730D343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4" w:type="dxa"/>
          </w:tcPr>
          <w:p w14:paraId="572599A4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9" w:type="dxa"/>
          </w:tcPr>
          <w:p w14:paraId="5883FC6C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3" w:type="dxa"/>
          </w:tcPr>
          <w:p w14:paraId="5A779EE3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3A175AA2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2" w:type="dxa"/>
            <w:gridSpan w:val="2"/>
          </w:tcPr>
          <w:p w14:paraId="2CFCCF78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B1B12" w:rsidRPr="005D02C8" w14:paraId="42E7E735" w14:textId="77777777" w:rsidTr="00707FFC">
        <w:tc>
          <w:tcPr>
            <w:tcW w:w="2609" w:type="dxa"/>
          </w:tcPr>
          <w:p w14:paraId="711DDD8C" w14:textId="2020CE34" w:rsidR="002B1B12" w:rsidRPr="005D02C8" w:rsidRDefault="002B1B12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>บริษัท วี.โอ.เน็ต ไบโอ</w:t>
            </w:r>
            <w:r w:rsidRPr="005D02C8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>ดีเซล เอเ</w:t>
            </w:r>
            <w:r w:rsidR="00491103" w:rsidRPr="005D02C8">
              <w:rPr>
                <w:rFonts w:ascii="Angsana New" w:hAnsi="Angsana New" w:hint="cs"/>
                <w:sz w:val="29"/>
                <w:szCs w:val="29"/>
                <w:cs/>
              </w:rPr>
              <w:t>ซี</w:t>
            </w: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>ย จำกัด</w:t>
            </w:r>
          </w:p>
        </w:tc>
        <w:tc>
          <w:tcPr>
            <w:tcW w:w="1009" w:type="dxa"/>
            <w:vAlign w:val="bottom"/>
          </w:tcPr>
          <w:p w14:paraId="21C9287E" w14:textId="77777777" w:rsidR="002B1B12" w:rsidRPr="005D02C8" w:rsidRDefault="0094523E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6.0</w:t>
            </w:r>
          </w:p>
        </w:tc>
        <w:tc>
          <w:tcPr>
            <w:tcW w:w="954" w:type="dxa"/>
            <w:vAlign w:val="bottom"/>
          </w:tcPr>
          <w:p w14:paraId="3D231B27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6.0</w:t>
            </w:r>
          </w:p>
        </w:tc>
        <w:tc>
          <w:tcPr>
            <w:tcW w:w="1044" w:type="dxa"/>
            <w:vAlign w:val="bottom"/>
          </w:tcPr>
          <w:p w14:paraId="06D5758C" w14:textId="77777777" w:rsidR="002B1B12" w:rsidRPr="005D02C8" w:rsidRDefault="002B1B12" w:rsidP="00703F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D02C8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0B2F2F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4" w:type="dxa"/>
            <w:vAlign w:val="bottom"/>
          </w:tcPr>
          <w:p w14:paraId="361E082C" w14:textId="77777777" w:rsidR="002B1B12" w:rsidRPr="005D02C8" w:rsidRDefault="002B1B12" w:rsidP="00703FB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D02C8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392C619E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76A9B7DF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75,078</w:t>
            </w:r>
          </w:p>
        </w:tc>
        <w:tc>
          <w:tcPr>
            <w:tcW w:w="236" w:type="dxa"/>
            <w:vAlign w:val="bottom"/>
          </w:tcPr>
          <w:p w14:paraId="67FFDF2B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5E2169E2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85,078</w:t>
            </w:r>
          </w:p>
        </w:tc>
      </w:tr>
      <w:tr w:rsidR="0094523E" w:rsidRPr="005D02C8" w14:paraId="3AB959A6" w14:textId="77777777" w:rsidTr="00707FFC">
        <w:tc>
          <w:tcPr>
            <w:tcW w:w="2609" w:type="dxa"/>
          </w:tcPr>
          <w:p w14:paraId="559DA981" w14:textId="77777777" w:rsidR="0094523E" w:rsidRPr="005D02C8" w:rsidRDefault="0094523E" w:rsidP="00945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>บริษัท สยามวาสโก จำกัด</w:t>
            </w:r>
          </w:p>
        </w:tc>
        <w:tc>
          <w:tcPr>
            <w:tcW w:w="1009" w:type="dxa"/>
          </w:tcPr>
          <w:p w14:paraId="1C7C9E1F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5.0</w:t>
            </w:r>
          </w:p>
        </w:tc>
        <w:tc>
          <w:tcPr>
            <w:tcW w:w="954" w:type="dxa"/>
          </w:tcPr>
          <w:p w14:paraId="73CAC015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5.0</w:t>
            </w:r>
          </w:p>
        </w:tc>
        <w:tc>
          <w:tcPr>
            <w:tcW w:w="1044" w:type="dxa"/>
            <w:vAlign w:val="bottom"/>
          </w:tcPr>
          <w:p w14:paraId="4437E801" w14:textId="77777777" w:rsidR="0094523E" w:rsidRPr="005D02C8" w:rsidRDefault="0094523E" w:rsidP="00703F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D02C8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FCC4A4D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4" w:type="dxa"/>
            <w:vAlign w:val="bottom"/>
          </w:tcPr>
          <w:p w14:paraId="4B4B40F1" w14:textId="77777777" w:rsidR="0094523E" w:rsidRPr="005D02C8" w:rsidRDefault="0094523E" w:rsidP="00703FB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D02C8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210736A5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2CC80A4B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58,475</w:t>
            </w:r>
          </w:p>
        </w:tc>
        <w:tc>
          <w:tcPr>
            <w:tcW w:w="236" w:type="dxa"/>
            <w:vAlign w:val="bottom"/>
          </w:tcPr>
          <w:p w14:paraId="113FBB7C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55084E86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53,495</w:t>
            </w:r>
          </w:p>
        </w:tc>
      </w:tr>
      <w:tr w:rsidR="0094523E" w:rsidRPr="005D02C8" w14:paraId="052915C4" w14:textId="77777777" w:rsidTr="00707FFC">
        <w:tc>
          <w:tcPr>
            <w:tcW w:w="2609" w:type="dxa"/>
          </w:tcPr>
          <w:p w14:paraId="73B10F84" w14:textId="77777777" w:rsidR="0094523E" w:rsidRPr="005D02C8" w:rsidRDefault="0094523E" w:rsidP="00945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 xml:space="preserve">บริษัท สแกน อินเตอร์ </w:t>
            </w:r>
          </w:p>
          <w:p w14:paraId="6AAD2F77" w14:textId="77777777" w:rsidR="0094523E" w:rsidRPr="005D02C8" w:rsidRDefault="0094523E" w:rsidP="00945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>โลจิสติกส์ จำกัด</w:t>
            </w:r>
          </w:p>
        </w:tc>
        <w:tc>
          <w:tcPr>
            <w:tcW w:w="1009" w:type="dxa"/>
            <w:vAlign w:val="bottom"/>
          </w:tcPr>
          <w:p w14:paraId="1102D375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4.5</w:t>
            </w:r>
          </w:p>
        </w:tc>
        <w:tc>
          <w:tcPr>
            <w:tcW w:w="954" w:type="dxa"/>
            <w:vAlign w:val="bottom"/>
          </w:tcPr>
          <w:p w14:paraId="3476E035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4.5</w:t>
            </w:r>
          </w:p>
        </w:tc>
        <w:tc>
          <w:tcPr>
            <w:tcW w:w="1044" w:type="dxa"/>
            <w:vAlign w:val="bottom"/>
          </w:tcPr>
          <w:p w14:paraId="4F842DA4" w14:textId="77777777" w:rsidR="0094523E" w:rsidRPr="005D02C8" w:rsidRDefault="0094523E" w:rsidP="00703F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D02C8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D7C4FF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4" w:type="dxa"/>
            <w:vAlign w:val="bottom"/>
          </w:tcPr>
          <w:p w14:paraId="1CAD2B01" w14:textId="77777777" w:rsidR="0094523E" w:rsidRPr="005D02C8" w:rsidRDefault="0094523E" w:rsidP="00703FB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D02C8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3A5779F7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48EEBFD6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33,120</w:t>
            </w:r>
          </w:p>
        </w:tc>
        <w:tc>
          <w:tcPr>
            <w:tcW w:w="236" w:type="dxa"/>
            <w:vAlign w:val="bottom"/>
          </w:tcPr>
          <w:p w14:paraId="0A425D0C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2EF842D8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31,120</w:t>
            </w:r>
          </w:p>
        </w:tc>
      </w:tr>
      <w:tr w:rsidR="0094523E" w:rsidRPr="005D02C8" w14:paraId="7932BFE3" w14:textId="77777777" w:rsidTr="00707FFC">
        <w:tc>
          <w:tcPr>
            <w:tcW w:w="2609" w:type="dxa"/>
          </w:tcPr>
          <w:p w14:paraId="1434A3A6" w14:textId="77777777" w:rsidR="0094523E" w:rsidRPr="005D02C8" w:rsidRDefault="0094523E" w:rsidP="00945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sz w:val="29"/>
                <w:szCs w:val="29"/>
                <w:cs/>
              </w:rPr>
              <w:t>บริษัท เก้าก้อง ปิโตรเลียม จำกัด</w:t>
            </w:r>
          </w:p>
        </w:tc>
        <w:tc>
          <w:tcPr>
            <w:tcW w:w="1009" w:type="dxa"/>
            <w:vAlign w:val="bottom"/>
          </w:tcPr>
          <w:p w14:paraId="4276C78F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5.0</w:t>
            </w:r>
          </w:p>
        </w:tc>
        <w:tc>
          <w:tcPr>
            <w:tcW w:w="954" w:type="dxa"/>
            <w:vAlign w:val="bottom"/>
          </w:tcPr>
          <w:p w14:paraId="61D291E3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5.0</w:t>
            </w:r>
          </w:p>
        </w:tc>
        <w:tc>
          <w:tcPr>
            <w:tcW w:w="1044" w:type="dxa"/>
            <w:vAlign w:val="bottom"/>
          </w:tcPr>
          <w:p w14:paraId="6633A29B" w14:textId="77777777" w:rsidR="0094523E" w:rsidRPr="005D02C8" w:rsidRDefault="0094523E" w:rsidP="00703F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D02C8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F1F8C9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4" w:type="dxa"/>
            <w:vAlign w:val="bottom"/>
          </w:tcPr>
          <w:p w14:paraId="0EE2271E" w14:textId="77777777" w:rsidR="0094523E" w:rsidRPr="005D02C8" w:rsidRDefault="0094523E" w:rsidP="00703FB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2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5D02C8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15035330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vAlign w:val="bottom"/>
          </w:tcPr>
          <w:p w14:paraId="3B9B0F23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21,500</w:t>
            </w:r>
          </w:p>
        </w:tc>
        <w:tc>
          <w:tcPr>
            <w:tcW w:w="236" w:type="dxa"/>
            <w:vAlign w:val="bottom"/>
          </w:tcPr>
          <w:p w14:paraId="46A07C1E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2" w:type="dxa"/>
            <w:gridSpan w:val="2"/>
            <w:vAlign w:val="bottom"/>
          </w:tcPr>
          <w:p w14:paraId="15C672E7" w14:textId="77777777" w:rsidR="0094523E" w:rsidRPr="005D02C8" w:rsidRDefault="0094523E" w:rsidP="00945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10,000</w:t>
            </w:r>
          </w:p>
        </w:tc>
      </w:tr>
      <w:tr w:rsidR="002B1B12" w:rsidRPr="005D02C8" w14:paraId="26C0E13C" w14:textId="77777777" w:rsidTr="00707FFC">
        <w:tc>
          <w:tcPr>
            <w:tcW w:w="2609" w:type="dxa"/>
          </w:tcPr>
          <w:p w14:paraId="2AF85B9B" w14:textId="77777777" w:rsidR="002B1B12" w:rsidRPr="005D02C8" w:rsidRDefault="002B1B12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09" w:type="dxa"/>
          </w:tcPr>
          <w:p w14:paraId="14DF11C4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54" w:type="dxa"/>
          </w:tcPr>
          <w:p w14:paraId="4CB9587B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D843D13" w14:textId="77777777" w:rsidR="002B1B12" w:rsidRPr="005D02C8" w:rsidRDefault="002B1B12" w:rsidP="00703FB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27EC4D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7A11D1C" w14:textId="77777777" w:rsidR="002B1B12" w:rsidRPr="005D02C8" w:rsidRDefault="002B1B12" w:rsidP="00703FB5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9" w:type="dxa"/>
          </w:tcPr>
          <w:p w14:paraId="7AE6C4E3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C3347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</w:rPr>
              <w:t>188,173</w:t>
            </w:r>
          </w:p>
        </w:tc>
        <w:tc>
          <w:tcPr>
            <w:tcW w:w="236" w:type="dxa"/>
          </w:tcPr>
          <w:p w14:paraId="0EE7D32F" w14:textId="77777777" w:rsidR="002B1B12" w:rsidRPr="005D02C8" w:rsidRDefault="002B1B12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D61E1" w14:textId="77777777" w:rsidR="002B1B12" w:rsidRPr="005D02C8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</w:rPr>
              <w:t>179,693</w:t>
            </w:r>
          </w:p>
        </w:tc>
      </w:tr>
    </w:tbl>
    <w:p w14:paraId="508D953C" w14:textId="77777777" w:rsidR="00AB61E9" w:rsidRPr="005D02C8" w:rsidRDefault="00AB61E9" w:rsidP="00707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28AE6FB" w14:textId="67278B83" w:rsidR="00707FFC" w:rsidRDefault="002B1B12" w:rsidP="00E13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  <w:r w:rsidRPr="003960D6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</w:t>
      </w:r>
      <w:r w:rsidRPr="003960D6">
        <w:rPr>
          <w:rFonts w:ascii="Angsana New" w:hAnsi="Angsana New" w:hint="cs"/>
          <w:sz w:val="30"/>
          <w:szCs w:val="30"/>
          <w:cs/>
        </w:rPr>
        <w:t>สำหรับแต่ละปี</w:t>
      </w:r>
      <w:r w:rsidRPr="003960D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960D6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3960D6">
        <w:rPr>
          <w:rFonts w:ascii="Angsana New" w:hAnsi="Angsana New" w:hint="cs"/>
          <w:sz w:val="30"/>
          <w:szCs w:val="30"/>
          <w:cs/>
        </w:rPr>
        <w:t>ธันวาคม</w:t>
      </w:r>
      <w:r w:rsidRPr="003960D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5CBFC68" w14:textId="77777777" w:rsidR="00AB61E9" w:rsidRPr="005D02C8" w:rsidRDefault="00AB61E9" w:rsidP="00707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9"/>
        <w:gridCol w:w="922"/>
        <w:gridCol w:w="139"/>
        <w:gridCol w:w="135"/>
        <w:gridCol w:w="139"/>
        <w:gridCol w:w="756"/>
        <w:gridCol w:w="180"/>
        <w:gridCol w:w="73"/>
        <w:gridCol w:w="180"/>
        <w:gridCol w:w="829"/>
        <w:gridCol w:w="240"/>
        <w:gridCol w:w="36"/>
        <w:gridCol w:w="243"/>
        <w:gridCol w:w="831"/>
        <w:gridCol w:w="88"/>
      </w:tblGrid>
      <w:tr w:rsidR="005D02C8" w:rsidRPr="005D02C8" w14:paraId="3910F552" w14:textId="77777777" w:rsidTr="0000127F">
        <w:trPr>
          <w:trHeight w:val="335"/>
        </w:trPr>
        <w:tc>
          <w:tcPr>
            <w:tcW w:w="2441" w:type="pct"/>
            <w:tcBorders>
              <w:top w:val="nil"/>
              <w:bottom w:val="nil"/>
            </w:tcBorders>
          </w:tcPr>
          <w:p w14:paraId="3D9EF7B9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br w:type="page"/>
            </w:r>
            <w:r w:rsidRPr="005D02C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เงินให้กู้ยืม</w:t>
            </w:r>
            <w:r w:rsidRPr="005D02C8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ระยะสั้น</w:t>
            </w:r>
          </w:p>
        </w:tc>
        <w:tc>
          <w:tcPr>
            <w:tcW w:w="1213" w:type="pct"/>
            <w:gridSpan w:val="6"/>
            <w:tcBorders>
              <w:top w:val="nil"/>
              <w:bottom w:val="nil"/>
            </w:tcBorders>
          </w:tcPr>
          <w:p w14:paraId="16925B29" w14:textId="72AA44A8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07BFFD67" w14:textId="77777777" w:rsidR="005D02C8" w:rsidRPr="005D02C8" w:rsidRDefault="005D02C8" w:rsidP="005D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1" w:type="pct"/>
            <w:gridSpan w:val="6"/>
            <w:tcBorders>
              <w:top w:val="nil"/>
              <w:bottom w:val="nil"/>
            </w:tcBorders>
          </w:tcPr>
          <w:p w14:paraId="6B691329" w14:textId="0918D8FF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B61E9" w:rsidRPr="005D02C8" w14:paraId="56D00A07" w14:textId="77777777" w:rsidTr="0000127F">
        <w:tc>
          <w:tcPr>
            <w:tcW w:w="2441" w:type="pct"/>
          </w:tcPr>
          <w:p w14:paraId="5AA01424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</w:tcPr>
          <w:p w14:paraId="4A31A29D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14:paraId="6D382C56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</w:tcPr>
          <w:p w14:paraId="1F09CE23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635E7F6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bottom w:val="nil"/>
            </w:tcBorders>
          </w:tcPr>
          <w:p w14:paraId="6D109AA3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49" w:type="pct"/>
            <w:gridSpan w:val="2"/>
            <w:tcBorders>
              <w:bottom w:val="nil"/>
            </w:tcBorders>
          </w:tcPr>
          <w:p w14:paraId="310949FD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4C68429B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AB61E9" w:rsidRPr="005D02C8" w14:paraId="4F37F731" w14:textId="77777777" w:rsidTr="0000127F">
        <w:tc>
          <w:tcPr>
            <w:tcW w:w="2441" w:type="pct"/>
          </w:tcPr>
          <w:p w14:paraId="061D8098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59" w:type="pct"/>
            <w:gridSpan w:val="14"/>
            <w:tcBorders>
              <w:bottom w:val="nil"/>
            </w:tcBorders>
          </w:tcPr>
          <w:p w14:paraId="34DAF6B9" w14:textId="77777777" w:rsidR="00AB61E9" w:rsidRPr="005D02C8" w:rsidRDefault="00AB61E9" w:rsidP="0026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center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5D02C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พันบาท</w:t>
            </w:r>
            <w:r w:rsidRPr="005D02C8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AB61E9" w:rsidRPr="005D02C8" w14:paraId="6079A684" w14:textId="77777777" w:rsidTr="0000127F">
        <w:tc>
          <w:tcPr>
            <w:tcW w:w="2441" w:type="pct"/>
          </w:tcPr>
          <w:p w14:paraId="3112E06D" w14:textId="52FFDAAB" w:rsidR="00AB61E9" w:rsidRPr="0012157F" w:rsidRDefault="00CD6C63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2157F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67" w:type="pct"/>
            <w:gridSpan w:val="2"/>
            <w:tcBorders>
              <w:bottom w:val="nil"/>
            </w:tcBorders>
          </w:tcPr>
          <w:p w14:paraId="3C389655" w14:textId="77777777" w:rsidR="00AB61E9" w:rsidRPr="005D02C8" w:rsidRDefault="00AB61E9" w:rsidP="0026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6" w:type="pct"/>
            <w:gridSpan w:val="2"/>
            <w:tcBorders>
              <w:bottom w:val="nil"/>
            </w:tcBorders>
          </w:tcPr>
          <w:p w14:paraId="61EC0176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</w:tcPr>
          <w:p w14:paraId="3600E9C1" w14:textId="77777777" w:rsidR="00AB61E9" w:rsidRPr="005D02C8" w:rsidRDefault="00AB61E9" w:rsidP="0026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C145B71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bottom w:val="nil"/>
            </w:tcBorders>
          </w:tcPr>
          <w:p w14:paraId="1404DF16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" w:type="pct"/>
            <w:gridSpan w:val="2"/>
            <w:tcBorders>
              <w:bottom w:val="nil"/>
            </w:tcBorders>
          </w:tcPr>
          <w:p w14:paraId="19EF0B16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02891866" w14:textId="77777777" w:rsidR="00AB61E9" w:rsidRPr="005D02C8" w:rsidRDefault="00AB61E9" w:rsidP="0026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AB61E9" w:rsidRPr="005D02C8" w14:paraId="4ED23D93" w14:textId="77777777" w:rsidTr="0000127F">
        <w:tc>
          <w:tcPr>
            <w:tcW w:w="2441" w:type="pct"/>
          </w:tcPr>
          <w:p w14:paraId="35F60F44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Pr="005D02C8">
              <w:rPr>
                <w:rFonts w:ascii="Angsana New" w:hAnsi="Angsana New"/>
                <w:sz w:val="29"/>
                <w:szCs w:val="29"/>
              </w:rPr>
              <w:t>1</w:t>
            </w:r>
            <w:r w:rsidRPr="005D02C8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567" w:type="pct"/>
            <w:gridSpan w:val="2"/>
            <w:tcBorders>
              <w:bottom w:val="nil"/>
            </w:tcBorders>
          </w:tcPr>
          <w:p w14:paraId="3BB4711B" w14:textId="77777777" w:rsidR="00AB61E9" w:rsidRPr="005D02C8" w:rsidRDefault="00AB61E9" w:rsidP="0070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14:paraId="1463E4A4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</w:tcPr>
          <w:p w14:paraId="57471429" w14:textId="77777777" w:rsidR="00AB61E9" w:rsidRPr="005D02C8" w:rsidRDefault="00AB61E9" w:rsidP="0070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CDD45A8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bottom w:val="nil"/>
            </w:tcBorders>
          </w:tcPr>
          <w:p w14:paraId="2FC612ED" w14:textId="77777777" w:rsidR="00AB61E9" w:rsidRPr="005D02C8" w:rsidRDefault="00AB61E9" w:rsidP="00EF7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179,693</w:t>
            </w:r>
          </w:p>
        </w:tc>
        <w:tc>
          <w:tcPr>
            <w:tcW w:w="149" w:type="pct"/>
            <w:gridSpan w:val="2"/>
            <w:tcBorders>
              <w:bottom w:val="nil"/>
            </w:tcBorders>
          </w:tcPr>
          <w:p w14:paraId="5CD0E038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5436A12E" w14:textId="77777777" w:rsidR="00AB61E9" w:rsidRPr="005D02C8" w:rsidRDefault="00AB61E9" w:rsidP="00D1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140,139</w:t>
            </w:r>
          </w:p>
        </w:tc>
      </w:tr>
      <w:tr w:rsidR="00AB61E9" w:rsidRPr="005D02C8" w14:paraId="6421914E" w14:textId="77777777" w:rsidTr="0000127F">
        <w:tc>
          <w:tcPr>
            <w:tcW w:w="2441" w:type="pct"/>
          </w:tcPr>
          <w:p w14:paraId="7290FE66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sz w:val="29"/>
                <w:szCs w:val="29"/>
                <w:cs/>
              </w:rPr>
              <w:t>ให้กู้ยืมเพิ่ม</w:t>
            </w:r>
          </w:p>
        </w:tc>
        <w:tc>
          <w:tcPr>
            <w:tcW w:w="567" w:type="pct"/>
            <w:gridSpan w:val="2"/>
            <w:tcBorders>
              <w:bottom w:val="nil"/>
            </w:tcBorders>
          </w:tcPr>
          <w:p w14:paraId="3F7C92A1" w14:textId="77777777" w:rsidR="00AB61E9" w:rsidRPr="005D02C8" w:rsidRDefault="00AB61E9" w:rsidP="0070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14:paraId="291202D5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</w:tcPr>
          <w:p w14:paraId="33035EC6" w14:textId="77777777" w:rsidR="00AB61E9" w:rsidRPr="005D02C8" w:rsidRDefault="00AB61E9" w:rsidP="0070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2357B104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bottom w:val="nil"/>
            </w:tcBorders>
          </w:tcPr>
          <w:p w14:paraId="762EAD2F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23,000</w:t>
            </w:r>
          </w:p>
        </w:tc>
        <w:tc>
          <w:tcPr>
            <w:tcW w:w="149" w:type="pct"/>
            <w:gridSpan w:val="2"/>
            <w:tcBorders>
              <w:bottom w:val="nil"/>
            </w:tcBorders>
          </w:tcPr>
          <w:p w14:paraId="77B6CFE5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3B526CB8" w14:textId="77777777" w:rsidR="00AB61E9" w:rsidRPr="005D02C8" w:rsidRDefault="00AB61E9" w:rsidP="00D1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124,878</w:t>
            </w:r>
          </w:p>
        </w:tc>
      </w:tr>
      <w:tr w:rsidR="00AB61E9" w:rsidRPr="005D02C8" w14:paraId="0FAE25F4" w14:textId="77777777" w:rsidTr="0000127F">
        <w:tc>
          <w:tcPr>
            <w:tcW w:w="2441" w:type="pct"/>
          </w:tcPr>
          <w:p w14:paraId="76D03B98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>รับคืนเงินกู้ยืม</w:t>
            </w:r>
          </w:p>
        </w:tc>
        <w:tc>
          <w:tcPr>
            <w:tcW w:w="567" w:type="pct"/>
            <w:gridSpan w:val="2"/>
            <w:tcBorders>
              <w:top w:val="nil"/>
              <w:bottom w:val="single" w:sz="4" w:space="0" w:color="auto"/>
            </w:tcBorders>
          </w:tcPr>
          <w:p w14:paraId="2D8B2364" w14:textId="77777777" w:rsidR="00AB61E9" w:rsidRPr="005D02C8" w:rsidRDefault="00AB61E9" w:rsidP="0070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4DD97FD4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</w:tcPr>
          <w:p w14:paraId="2C09D351" w14:textId="77777777" w:rsidR="00AB61E9" w:rsidRPr="005D02C8" w:rsidRDefault="00AB61E9" w:rsidP="0070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0FFC821A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top w:val="nil"/>
              <w:bottom w:val="single" w:sz="4" w:space="0" w:color="auto"/>
            </w:tcBorders>
          </w:tcPr>
          <w:p w14:paraId="6517D158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(14,520)</w:t>
            </w:r>
          </w:p>
        </w:tc>
        <w:tc>
          <w:tcPr>
            <w:tcW w:w="149" w:type="pct"/>
            <w:gridSpan w:val="2"/>
            <w:tcBorders>
              <w:top w:val="nil"/>
              <w:bottom w:val="nil"/>
            </w:tcBorders>
          </w:tcPr>
          <w:p w14:paraId="5DC71C1F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single" w:sz="4" w:space="0" w:color="auto"/>
            </w:tcBorders>
          </w:tcPr>
          <w:p w14:paraId="3A8EB478" w14:textId="77777777" w:rsidR="00AB61E9" w:rsidRPr="005D02C8" w:rsidRDefault="00AB61E9" w:rsidP="00D1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(85,324)</w:t>
            </w:r>
          </w:p>
        </w:tc>
      </w:tr>
      <w:tr w:rsidR="00AB61E9" w:rsidRPr="005D02C8" w14:paraId="25B473A4" w14:textId="77777777" w:rsidTr="0000127F">
        <w:tc>
          <w:tcPr>
            <w:tcW w:w="2441" w:type="pct"/>
            <w:tcBorders>
              <w:bottom w:val="nil"/>
            </w:tcBorders>
          </w:tcPr>
          <w:p w14:paraId="26F2CA9F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5D02C8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5D02C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540C74" w14:textId="77777777" w:rsidR="00AB61E9" w:rsidRPr="005D02C8" w:rsidRDefault="00AB61E9" w:rsidP="0070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14:paraId="726E9E0C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B21F62" w14:textId="77777777" w:rsidR="00AB61E9" w:rsidRPr="005D02C8" w:rsidRDefault="00AB61E9" w:rsidP="00703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046AB12C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1B8BCD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</w:rPr>
              <w:t>188,173</w:t>
            </w:r>
          </w:p>
        </w:tc>
        <w:tc>
          <w:tcPr>
            <w:tcW w:w="149" w:type="pct"/>
            <w:gridSpan w:val="2"/>
            <w:tcBorders>
              <w:bottom w:val="nil"/>
            </w:tcBorders>
          </w:tcPr>
          <w:p w14:paraId="17CEEE66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9C77FF" w14:textId="77777777" w:rsidR="00AB61E9" w:rsidRPr="005D02C8" w:rsidRDefault="00AB61E9" w:rsidP="00D14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</w:rPr>
              <w:t>179,693</w:t>
            </w:r>
          </w:p>
        </w:tc>
      </w:tr>
      <w:tr w:rsidR="00AB61E9" w:rsidRPr="005D02C8" w14:paraId="105C5A2D" w14:textId="77777777" w:rsidTr="0000127F">
        <w:trPr>
          <w:trHeight w:val="335"/>
        </w:trPr>
        <w:tc>
          <w:tcPr>
            <w:tcW w:w="2441" w:type="pct"/>
            <w:tcBorders>
              <w:top w:val="nil"/>
              <w:bottom w:val="nil"/>
            </w:tcBorders>
          </w:tcPr>
          <w:p w14:paraId="16C513C0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3" w:type="pct"/>
            <w:gridSpan w:val="6"/>
            <w:tcBorders>
              <w:top w:val="nil"/>
              <w:bottom w:val="nil"/>
            </w:tcBorders>
          </w:tcPr>
          <w:p w14:paraId="219376EE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31465B8F" w14:textId="77777777" w:rsidR="00AB61E9" w:rsidRPr="005D02C8" w:rsidRDefault="00AB61E9" w:rsidP="0026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1" w:type="pct"/>
            <w:gridSpan w:val="6"/>
            <w:tcBorders>
              <w:top w:val="nil"/>
              <w:bottom w:val="nil"/>
            </w:tcBorders>
          </w:tcPr>
          <w:p w14:paraId="73334148" w14:textId="77777777" w:rsidR="00AB61E9" w:rsidRPr="005D02C8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5D02C8" w:rsidRPr="005D02C8" w14:paraId="3BACECE2" w14:textId="77777777" w:rsidTr="0000127F">
        <w:trPr>
          <w:trHeight w:val="335"/>
        </w:trPr>
        <w:tc>
          <w:tcPr>
            <w:tcW w:w="2441" w:type="pct"/>
            <w:tcBorders>
              <w:top w:val="nil"/>
              <w:bottom w:val="nil"/>
            </w:tcBorders>
          </w:tcPr>
          <w:p w14:paraId="41FC1CEE" w14:textId="215338E1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br w:type="page"/>
            </w:r>
            <w:r w:rsidRPr="005D02C8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เ</w:t>
            </w:r>
            <w:r w:rsidRPr="005D02C8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จ้าหนี้การค้า</w:t>
            </w:r>
          </w:p>
        </w:tc>
        <w:tc>
          <w:tcPr>
            <w:tcW w:w="1213" w:type="pct"/>
            <w:gridSpan w:val="6"/>
            <w:tcBorders>
              <w:top w:val="nil"/>
              <w:bottom w:val="nil"/>
            </w:tcBorders>
          </w:tcPr>
          <w:p w14:paraId="7FEEB338" w14:textId="4D1BC5E0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035E669B" w14:textId="77777777" w:rsidR="005D02C8" w:rsidRPr="005D02C8" w:rsidRDefault="005D02C8" w:rsidP="005D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1" w:type="pct"/>
            <w:gridSpan w:val="6"/>
            <w:tcBorders>
              <w:top w:val="nil"/>
              <w:bottom w:val="nil"/>
            </w:tcBorders>
          </w:tcPr>
          <w:p w14:paraId="5792F424" w14:textId="3D82EE0E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D02C8" w:rsidRPr="005D02C8" w14:paraId="43DA62E9" w14:textId="77777777" w:rsidTr="0000127F">
        <w:tc>
          <w:tcPr>
            <w:tcW w:w="2441" w:type="pct"/>
            <w:tcBorders>
              <w:top w:val="nil"/>
            </w:tcBorders>
          </w:tcPr>
          <w:p w14:paraId="5CA9FFAD" w14:textId="77777777" w:rsidR="005D02C8" w:rsidRPr="005D02C8" w:rsidRDefault="005D02C8" w:rsidP="005D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67" w:type="pct"/>
            <w:gridSpan w:val="2"/>
            <w:tcBorders>
              <w:top w:val="nil"/>
              <w:bottom w:val="nil"/>
            </w:tcBorders>
          </w:tcPr>
          <w:p w14:paraId="00C26B30" w14:textId="50C761B3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3D96D406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</w:tcBorders>
          </w:tcPr>
          <w:p w14:paraId="5E50BDE0" w14:textId="0BFBE899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5A911B8E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top w:val="nil"/>
              <w:bottom w:val="nil"/>
            </w:tcBorders>
          </w:tcPr>
          <w:p w14:paraId="0BDB06FB" w14:textId="5A16DD84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49" w:type="pct"/>
            <w:gridSpan w:val="2"/>
            <w:tcBorders>
              <w:top w:val="nil"/>
              <w:bottom w:val="nil"/>
            </w:tcBorders>
          </w:tcPr>
          <w:p w14:paraId="6CA79057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73594C8B" w14:textId="3A3D0A0A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5D02C8" w:rsidRPr="005D02C8" w14:paraId="29398C98" w14:textId="77777777" w:rsidTr="0000127F">
        <w:tc>
          <w:tcPr>
            <w:tcW w:w="2441" w:type="pct"/>
            <w:tcBorders>
              <w:top w:val="nil"/>
            </w:tcBorders>
          </w:tcPr>
          <w:p w14:paraId="1A07A91E" w14:textId="77777777" w:rsidR="005D02C8" w:rsidRPr="005D02C8" w:rsidRDefault="005D02C8" w:rsidP="0026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59" w:type="pct"/>
            <w:gridSpan w:val="14"/>
            <w:tcBorders>
              <w:top w:val="nil"/>
              <w:bottom w:val="nil"/>
            </w:tcBorders>
          </w:tcPr>
          <w:p w14:paraId="493FA213" w14:textId="7FEF38C2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i/>
                <w:iCs/>
                <w:sz w:val="29"/>
                <w:szCs w:val="29"/>
              </w:rPr>
              <w:t>(</w:t>
            </w:r>
            <w:r w:rsidRPr="005D02C8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พันบาท</w:t>
            </w:r>
            <w:r w:rsidRPr="005D02C8">
              <w:rPr>
                <w:rFonts w:ascii="Angsana New" w:hAnsi="Angsana New"/>
                <w:i/>
                <w:iCs/>
                <w:sz w:val="29"/>
                <w:szCs w:val="29"/>
              </w:rPr>
              <w:t>)</w:t>
            </w:r>
          </w:p>
        </w:tc>
      </w:tr>
      <w:tr w:rsidR="005D02C8" w:rsidRPr="005D02C8" w14:paraId="1BB98B86" w14:textId="77777777" w:rsidTr="0000127F">
        <w:tc>
          <w:tcPr>
            <w:tcW w:w="2441" w:type="pct"/>
            <w:tcBorders>
              <w:top w:val="nil"/>
            </w:tcBorders>
          </w:tcPr>
          <w:p w14:paraId="61DCC5D1" w14:textId="235CA901" w:rsidR="005D02C8" w:rsidRPr="005D02C8" w:rsidRDefault="005D02C8" w:rsidP="005D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67" w:type="pct"/>
            <w:gridSpan w:val="2"/>
            <w:tcBorders>
              <w:top w:val="nil"/>
              <w:bottom w:val="nil"/>
            </w:tcBorders>
          </w:tcPr>
          <w:p w14:paraId="6D9DD3EA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5AD7B4E9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</w:tcBorders>
          </w:tcPr>
          <w:p w14:paraId="2044470E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7666B9F3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top w:val="nil"/>
              <w:bottom w:val="nil"/>
            </w:tcBorders>
          </w:tcPr>
          <w:p w14:paraId="5DF8A59F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9" w:type="pct"/>
            <w:gridSpan w:val="2"/>
            <w:tcBorders>
              <w:top w:val="nil"/>
              <w:bottom w:val="nil"/>
            </w:tcBorders>
          </w:tcPr>
          <w:p w14:paraId="26F6B8D4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621D5E5A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D02C8" w:rsidRPr="005D02C8" w14:paraId="6CAE2DF7" w14:textId="77777777" w:rsidTr="0000127F">
        <w:tc>
          <w:tcPr>
            <w:tcW w:w="2441" w:type="pct"/>
            <w:tcBorders>
              <w:top w:val="nil"/>
            </w:tcBorders>
          </w:tcPr>
          <w:p w14:paraId="0E049267" w14:textId="6CCAE283" w:rsidR="005D02C8" w:rsidRPr="005D02C8" w:rsidRDefault="005D02C8" w:rsidP="005D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567" w:type="pct"/>
            <w:gridSpan w:val="2"/>
            <w:tcBorders>
              <w:top w:val="nil"/>
              <w:bottom w:val="nil"/>
            </w:tcBorders>
          </w:tcPr>
          <w:p w14:paraId="60714099" w14:textId="157921C4" w:rsidR="005D02C8" w:rsidRPr="005D02C8" w:rsidRDefault="005D02C8" w:rsidP="009F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73C81CD9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nil"/>
            </w:tcBorders>
          </w:tcPr>
          <w:p w14:paraId="5F07A6EB" w14:textId="63110E2E" w:rsidR="005D02C8" w:rsidRPr="005D02C8" w:rsidRDefault="005D02C8" w:rsidP="00703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439B6967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top w:val="nil"/>
              <w:bottom w:val="nil"/>
            </w:tcBorders>
          </w:tcPr>
          <w:p w14:paraId="3C275AB4" w14:textId="2059DA79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1,966</w:t>
            </w:r>
          </w:p>
        </w:tc>
        <w:tc>
          <w:tcPr>
            <w:tcW w:w="149" w:type="pct"/>
            <w:gridSpan w:val="2"/>
            <w:tcBorders>
              <w:top w:val="nil"/>
              <w:bottom w:val="nil"/>
            </w:tcBorders>
          </w:tcPr>
          <w:p w14:paraId="4CCF6D67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nil"/>
            </w:tcBorders>
          </w:tcPr>
          <w:p w14:paraId="4CA4E33B" w14:textId="321F0CAE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1,989</w:t>
            </w:r>
          </w:p>
        </w:tc>
      </w:tr>
      <w:tr w:rsidR="005D02C8" w:rsidRPr="005D02C8" w14:paraId="10C28D4C" w14:textId="77777777" w:rsidTr="0000127F">
        <w:tc>
          <w:tcPr>
            <w:tcW w:w="2441" w:type="pct"/>
          </w:tcPr>
          <w:p w14:paraId="34928003" w14:textId="77777777" w:rsidR="005D02C8" w:rsidRPr="005D02C8" w:rsidRDefault="005D02C8" w:rsidP="005D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>บริษัท เก้าก้อง ปิโตรเลียม จำกัด</w:t>
            </w:r>
          </w:p>
        </w:tc>
        <w:tc>
          <w:tcPr>
            <w:tcW w:w="567" w:type="pct"/>
            <w:gridSpan w:val="2"/>
            <w:tcBorders>
              <w:bottom w:val="nil"/>
            </w:tcBorders>
          </w:tcPr>
          <w:p w14:paraId="7345BF4A" w14:textId="77777777" w:rsidR="005D02C8" w:rsidRPr="005D02C8" w:rsidRDefault="005D02C8" w:rsidP="009F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14:paraId="55C86FAB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bottom w:val="nil"/>
            </w:tcBorders>
          </w:tcPr>
          <w:p w14:paraId="0570E1A5" w14:textId="77777777" w:rsidR="005D02C8" w:rsidRPr="005D02C8" w:rsidRDefault="005D02C8" w:rsidP="00703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68D2758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bottom w:val="nil"/>
            </w:tcBorders>
          </w:tcPr>
          <w:p w14:paraId="002B41D9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103</w:t>
            </w:r>
          </w:p>
        </w:tc>
        <w:tc>
          <w:tcPr>
            <w:tcW w:w="149" w:type="pct"/>
            <w:gridSpan w:val="2"/>
            <w:tcBorders>
              <w:bottom w:val="nil"/>
            </w:tcBorders>
          </w:tcPr>
          <w:p w14:paraId="1689E45F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bottom w:val="nil"/>
            </w:tcBorders>
          </w:tcPr>
          <w:p w14:paraId="430ACF61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20"/>
              <w:jc w:val="both"/>
              <w:rPr>
                <w:rFonts w:ascii="Angsana New" w:hAnsi="Angsana New"/>
                <w:sz w:val="29"/>
                <w:szCs w:val="29"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5D02C8" w:rsidRPr="005D02C8" w14:paraId="48A7956E" w14:textId="77777777" w:rsidTr="0000127F">
        <w:tc>
          <w:tcPr>
            <w:tcW w:w="2441" w:type="pct"/>
          </w:tcPr>
          <w:p w14:paraId="12B3461F" w14:textId="77777777" w:rsidR="005D02C8" w:rsidRPr="005D02C8" w:rsidRDefault="005D02C8" w:rsidP="005D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sz w:val="29"/>
                <w:szCs w:val="29"/>
                <w:cs/>
              </w:rPr>
              <w:t>บริษัท สยามวาสโก จำกัด</w:t>
            </w:r>
          </w:p>
        </w:tc>
        <w:tc>
          <w:tcPr>
            <w:tcW w:w="567" w:type="pct"/>
            <w:gridSpan w:val="2"/>
            <w:tcBorders>
              <w:top w:val="nil"/>
              <w:bottom w:val="single" w:sz="4" w:space="0" w:color="auto"/>
            </w:tcBorders>
          </w:tcPr>
          <w:p w14:paraId="0295DEDE" w14:textId="77777777" w:rsidR="005D02C8" w:rsidRPr="005D02C8" w:rsidRDefault="005D02C8" w:rsidP="009F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14:paraId="4A93A8B0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top w:val="nil"/>
              <w:bottom w:val="single" w:sz="4" w:space="0" w:color="auto"/>
            </w:tcBorders>
          </w:tcPr>
          <w:p w14:paraId="1DBB5111" w14:textId="77777777" w:rsidR="005D02C8" w:rsidRPr="005D02C8" w:rsidRDefault="005D02C8" w:rsidP="00703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3621BD96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top w:val="nil"/>
              <w:bottom w:val="single" w:sz="4" w:space="0" w:color="auto"/>
            </w:tcBorders>
          </w:tcPr>
          <w:p w14:paraId="4772F71D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9" w:type="pct"/>
            <w:gridSpan w:val="2"/>
            <w:tcBorders>
              <w:bottom w:val="nil"/>
            </w:tcBorders>
          </w:tcPr>
          <w:p w14:paraId="207EE249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top w:val="nil"/>
              <w:bottom w:val="single" w:sz="4" w:space="0" w:color="auto"/>
            </w:tcBorders>
          </w:tcPr>
          <w:p w14:paraId="3EBBE0B0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/>
                <w:sz w:val="29"/>
                <w:szCs w:val="29"/>
              </w:rPr>
              <w:t>421</w:t>
            </w:r>
          </w:p>
        </w:tc>
      </w:tr>
      <w:tr w:rsidR="005D02C8" w:rsidRPr="005D02C8" w14:paraId="4B433F45" w14:textId="77777777" w:rsidTr="0000127F">
        <w:tc>
          <w:tcPr>
            <w:tcW w:w="2441" w:type="pct"/>
            <w:tcBorders>
              <w:bottom w:val="nil"/>
            </w:tcBorders>
          </w:tcPr>
          <w:p w14:paraId="601C8077" w14:textId="77777777" w:rsidR="005D02C8" w:rsidRPr="005D02C8" w:rsidRDefault="005D02C8" w:rsidP="005D0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5D02C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793776" w14:textId="77777777" w:rsidR="005D02C8" w:rsidRPr="005D02C8" w:rsidRDefault="005D02C8" w:rsidP="009F4E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146" w:type="pct"/>
            <w:gridSpan w:val="2"/>
            <w:tcBorders>
              <w:bottom w:val="nil"/>
            </w:tcBorders>
          </w:tcPr>
          <w:p w14:paraId="055188BB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F71FC3" w14:textId="77777777" w:rsidR="005D02C8" w:rsidRPr="005D02C8" w:rsidRDefault="005D02C8" w:rsidP="00703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135" w:type="pct"/>
            <w:gridSpan w:val="2"/>
            <w:tcBorders>
              <w:bottom w:val="nil"/>
            </w:tcBorders>
          </w:tcPr>
          <w:p w14:paraId="5A8A4DA9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D233B9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</w:rPr>
              <w:t>2,069</w:t>
            </w:r>
          </w:p>
        </w:tc>
        <w:tc>
          <w:tcPr>
            <w:tcW w:w="149" w:type="pct"/>
            <w:gridSpan w:val="2"/>
            <w:tcBorders>
              <w:bottom w:val="nil"/>
            </w:tcBorders>
          </w:tcPr>
          <w:p w14:paraId="49170631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4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55524E" w14:textId="77777777" w:rsidR="005D02C8" w:rsidRPr="005D02C8" w:rsidRDefault="005D02C8" w:rsidP="005D0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5D02C8">
              <w:rPr>
                <w:rFonts w:ascii="Angsana New" w:hAnsi="Angsana New"/>
                <w:b/>
                <w:bCs/>
                <w:sz w:val="29"/>
                <w:szCs w:val="29"/>
              </w:rPr>
              <w:t>2,410</w:t>
            </w:r>
          </w:p>
        </w:tc>
      </w:tr>
      <w:tr w:rsidR="00F22C56" w:rsidRPr="001755C2" w14:paraId="0E45CE52" w14:textId="77777777" w:rsidTr="0000127F">
        <w:trPr>
          <w:gridAfter w:val="1"/>
          <w:wAfter w:w="48" w:type="pct"/>
          <w:trHeight w:val="305"/>
        </w:trPr>
        <w:tc>
          <w:tcPr>
            <w:tcW w:w="2441" w:type="pct"/>
            <w:tcBorders>
              <w:top w:val="nil"/>
              <w:bottom w:val="nil"/>
            </w:tcBorders>
          </w:tcPr>
          <w:p w14:paraId="6DDF1819" w14:textId="2ED16D7F" w:rsidR="00F22C56" w:rsidRPr="00455331" w:rsidRDefault="00F22C56" w:rsidP="00F22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3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br w:type="page"/>
            </w:r>
            <w:r w:rsidRPr="00455331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br w:type="page"/>
            </w:r>
            <w:r w:rsidRPr="004553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4553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117" w:type="pct"/>
            <w:gridSpan w:val="5"/>
            <w:tcBorders>
              <w:top w:val="nil"/>
              <w:bottom w:val="nil"/>
            </w:tcBorders>
          </w:tcPr>
          <w:p w14:paraId="44052A3A" w14:textId="436B6110" w:rsidR="00F22C56" w:rsidRPr="00455331" w:rsidRDefault="00F22C56" w:rsidP="00F2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3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1531D78D" w14:textId="77777777" w:rsidR="00F22C56" w:rsidRPr="00455331" w:rsidRDefault="00F22C56" w:rsidP="00F2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pct"/>
            <w:gridSpan w:val="6"/>
            <w:tcBorders>
              <w:top w:val="nil"/>
              <w:bottom w:val="nil"/>
            </w:tcBorders>
          </w:tcPr>
          <w:p w14:paraId="4C9BC0F1" w14:textId="0977820D" w:rsidR="00F22C56" w:rsidRPr="00455331" w:rsidRDefault="00F22C56" w:rsidP="00F22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3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0D84" w:rsidRPr="001755C2" w14:paraId="38B1D633" w14:textId="77777777" w:rsidTr="0000127F">
        <w:trPr>
          <w:gridAfter w:val="1"/>
          <w:wAfter w:w="48" w:type="pct"/>
          <w:trHeight w:val="305"/>
        </w:trPr>
        <w:tc>
          <w:tcPr>
            <w:tcW w:w="2441" w:type="pct"/>
            <w:tcBorders>
              <w:top w:val="nil"/>
              <w:bottom w:val="nil"/>
            </w:tcBorders>
          </w:tcPr>
          <w:p w14:paraId="5233334E" w14:textId="0FC90BAC" w:rsidR="00660D84" w:rsidRPr="00455331" w:rsidRDefault="00660D84" w:rsidP="00660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11441FA4" w14:textId="4BDB28E1" w:rsidR="00660D84" w:rsidRPr="00455331" w:rsidRDefault="00660D84" w:rsidP="0066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7D7E840E" w14:textId="77777777" w:rsidR="00660D84" w:rsidRPr="00455331" w:rsidRDefault="00660D84" w:rsidP="0066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tcBorders>
              <w:top w:val="nil"/>
              <w:bottom w:val="nil"/>
            </w:tcBorders>
          </w:tcPr>
          <w:p w14:paraId="799D171A" w14:textId="31BC13F5" w:rsidR="00660D84" w:rsidRPr="00455331" w:rsidRDefault="00660D84" w:rsidP="0066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1A8C30C4" w14:textId="77777777" w:rsidR="00660D84" w:rsidRPr="00455331" w:rsidRDefault="00660D84" w:rsidP="0066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nil"/>
              <w:bottom w:val="nil"/>
            </w:tcBorders>
          </w:tcPr>
          <w:p w14:paraId="0F378D79" w14:textId="17567E24" w:rsidR="00660D84" w:rsidRPr="00455331" w:rsidRDefault="00660D84" w:rsidP="0066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613B0C42" w14:textId="77777777" w:rsidR="00660D84" w:rsidRPr="00455331" w:rsidRDefault="00660D84" w:rsidP="0066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31522DBF" w14:textId="6C31E046" w:rsidR="00660D84" w:rsidRPr="00455331" w:rsidRDefault="00660D84" w:rsidP="00660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33857" w:rsidRPr="00BA3B87" w14:paraId="0BC530B0" w14:textId="77777777" w:rsidTr="0000127F">
        <w:trPr>
          <w:gridAfter w:val="1"/>
          <w:wAfter w:w="48" w:type="pct"/>
        </w:trPr>
        <w:tc>
          <w:tcPr>
            <w:tcW w:w="2441" w:type="pct"/>
            <w:tcBorders>
              <w:bottom w:val="nil"/>
            </w:tcBorders>
          </w:tcPr>
          <w:p w14:paraId="5AFEA1A9" w14:textId="16430B4E" w:rsidR="00833857" w:rsidRPr="00455331" w:rsidRDefault="00833857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1" w:type="pct"/>
            <w:gridSpan w:val="13"/>
            <w:tcBorders>
              <w:top w:val="nil"/>
              <w:bottom w:val="nil"/>
            </w:tcBorders>
          </w:tcPr>
          <w:p w14:paraId="5DC93A0F" w14:textId="5B093B89" w:rsidR="00833857" w:rsidRPr="00455331" w:rsidRDefault="00833857" w:rsidP="00833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D671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63709" w:rsidRPr="00BA3B87" w14:paraId="28CAD8F4" w14:textId="77777777" w:rsidTr="0000127F">
        <w:trPr>
          <w:gridAfter w:val="1"/>
          <w:wAfter w:w="48" w:type="pct"/>
        </w:trPr>
        <w:tc>
          <w:tcPr>
            <w:tcW w:w="2441" w:type="pct"/>
            <w:tcBorders>
              <w:bottom w:val="nil"/>
            </w:tcBorders>
          </w:tcPr>
          <w:p w14:paraId="10780772" w14:textId="25156C54" w:rsidR="00B63709" w:rsidRPr="00455331" w:rsidRDefault="00B6370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3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511" w:type="pct"/>
            <w:gridSpan w:val="13"/>
            <w:tcBorders>
              <w:top w:val="nil"/>
              <w:bottom w:val="nil"/>
            </w:tcBorders>
          </w:tcPr>
          <w:p w14:paraId="67C26C8A" w14:textId="77777777" w:rsidR="00B63709" w:rsidRPr="007D6716" w:rsidRDefault="00B63709" w:rsidP="00833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20E6C" w:rsidRPr="00BA3B87" w14:paraId="69308A71" w14:textId="77777777" w:rsidTr="0000127F">
        <w:trPr>
          <w:gridAfter w:val="1"/>
          <w:wAfter w:w="48" w:type="pct"/>
        </w:trPr>
        <w:tc>
          <w:tcPr>
            <w:tcW w:w="2441" w:type="pct"/>
            <w:tcBorders>
              <w:bottom w:val="nil"/>
            </w:tcBorders>
          </w:tcPr>
          <w:p w14:paraId="26E97E3F" w14:textId="77777777" w:rsidR="00420E6C" w:rsidRPr="00455331" w:rsidRDefault="00420E6C" w:rsidP="0042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5331">
              <w:rPr>
                <w:rFonts w:ascii="Angsana New" w:hAnsi="Angsana New" w:hint="cs"/>
                <w:sz w:val="30"/>
                <w:szCs w:val="30"/>
                <w:cs/>
              </w:rPr>
              <w:t>บริษัท แพนเทอรา มอเตอร์ส จำกัด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69CF41A" w14:textId="77777777" w:rsidR="00420E6C" w:rsidRPr="00455331" w:rsidRDefault="00420E6C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2E4D72A5" w14:textId="77777777" w:rsidR="00420E6C" w:rsidRPr="00455331" w:rsidRDefault="00420E6C" w:rsidP="00420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tcBorders>
              <w:top w:val="nil"/>
              <w:bottom w:val="nil"/>
            </w:tcBorders>
          </w:tcPr>
          <w:p w14:paraId="6C33FEAD" w14:textId="77777777" w:rsidR="00420E6C" w:rsidRPr="00455331" w:rsidRDefault="00420E6C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21BE31C7" w14:textId="77777777" w:rsidR="00420E6C" w:rsidRPr="00455331" w:rsidRDefault="00420E6C" w:rsidP="00420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nil"/>
              <w:bottom w:val="nil"/>
            </w:tcBorders>
          </w:tcPr>
          <w:p w14:paraId="18886DBF" w14:textId="77777777" w:rsidR="00420E6C" w:rsidRPr="00455331" w:rsidRDefault="00420E6C" w:rsidP="004B6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decimal" w:pos="364"/>
                <w:tab w:val="decimal" w:pos="724"/>
              </w:tabs>
              <w:spacing w:after="0"/>
              <w:ind w:left="-108" w:right="-2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44E6F2AE" w14:textId="77777777" w:rsidR="00420E6C" w:rsidRPr="00455331" w:rsidRDefault="00420E6C" w:rsidP="00420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6AF8E330" w14:textId="77777777" w:rsidR="00420E6C" w:rsidRPr="00455331" w:rsidRDefault="00420E6C" w:rsidP="00420E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1BD" w:rsidRPr="00455331" w14:paraId="4220D34D" w14:textId="77777777" w:rsidTr="0000127F">
        <w:trPr>
          <w:gridAfter w:val="1"/>
          <w:wAfter w:w="48" w:type="pct"/>
        </w:trPr>
        <w:tc>
          <w:tcPr>
            <w:tcW w:w="2441" w:type="pct"/>
            <w:tcBorders>
              <w:bottom w:val="nil"/>
            </w:tcBorders>
          </w:tcPr>
          <w:p w14:paraId="677495F2" w14:textId="77777777" w:rsidR="008751BD" w:rsidRPr="00455331" w:rsidRDefault="008751BD" w:rsidP="00DC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5331">
              <w:rPr>
                <w:rFonts w:ascii="Angsana New" w:hAnsi="Angsana New"/>
                <w:sz w:val="30"/>
                <w:szCs w:val="30"/>
                <w:cs/>
              </w:rPr>
              <w:t>บริษัท คอนโทร์โน จำกัด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7EA9475E" w14:textId="77777777" w:rsidR="008751BD" w:rsidRPr="00455331" w:rsidRDefault="008751BD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3F23D4EA" w14:textId="77777777" w:rsidR="008751BD" w:rsidRPr="00455331" w:rsidRDefault="008751BD" w:rsidP="00DC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tcBorders>
              <w:top w:val="nil"/>
              <w:bottom w:val="nil"/>
            </w:tcBorders>
          </w:tcPr>
          <w:p w14:paraId="5CABE0E9" w14:textId="77777777" w:rsidR="008751BD" w:rsidRPr="00455331" w:rsidRDefault="008751BD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48E0248F" w14:textId="77777777" w:rsidR="008751BD" w:rsidRPr="00455331" w:rsidRDefault="008751BD" w:rsidP="00DC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nil"/>
              <w:bottom w:val="nil"/>
            </w:tcBorders>
          </w:tcPr>
          <w:p w14:paraId="59E75A97" w14:textId="77777777" w:rsidR="008751BD" w:rsidRPr="00455331" w:rsidRDefault="008751BD" w:rsidP="00DC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1B8B2820" w14:textId="77777777" w:rsidR="008751BD" w:rsidRPr="00455331" w:rsidRDefault="008751BD" w:rsidP="00DC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448F223A" w14:textId="77777777" w:rsidR="008751BD" w:rsidRPr="00455331" w:rsidRDefault="008751BD" w:rsidP="00DC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C1646E" w:rsidRPr="00455331" w14:paraId="7A2386AA" w14:textId="77777777" w:rsidTr="0000127F">
        <w:trPr>
          <w:gridAfter w:val="1"/>
          <w:wAfter w:w="48" w:type="pct"/>
        </w:trPr>
        <w:tc>
          <w:tcPr>
            <w:tcW w:w="2441" w:type="pct"/>
            <w:tcBorders>
              <w:bottom w:val="nil"/>
            </w:tcBorders>
          </w:tcPr>
          <w:p w14:paraId="258255EC" w14:textId="77777777" w:rsidR="00D45F4E" w:rsidRPr="00455331" w:rsidRDefault="00D45F4E" w:rsidP="00DC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5331"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142715A7" w14:textId="77777777" w:rsidR="00D45F4E" w:rsidRPr="00455331" w:rsidRDefault="00D45F4E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3A76761E" w14:textId="77777777" w:rsidR="00D45F4E" w:rsidRPr="00455331" w:rsidRDefault="00D45F4E" w:rsidP="00DC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tcBorders>
              <w:top w:val="nil"/>
              <w:bottom w:val="nil"/>
            </w:tcBorders>
          </w:tcPr>
          <w:p w14:paraId="6D9E3D8E" w14:textId="77777777" w:rsidR="00D45F4E" w:rsidRPr="00455331" w:rsidRDefault="00D45F4E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6AAC5690" w14:textId="77777777" w:rsidR="00D45F4E" w:rsidRPr="00455331" w:rsidRDefault="00D45F4E" w:rsidP="00DC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nil"/>
              <w:bottom w:val="nil"/>
            </w:tcBorders>
          </w:tcPr>
          <w:p w14:paraId="7081B464" w14:textId="77777777" w:rsidR="00D45F4E" w:rsidRPr="00455331" w:rsidRDefault="00D45F4E" w:rsidP="00DC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AF2579D" w14:textId="77777777" w:rsidR="00D45F4E" w:rsidRPr="00455331" w:rsidRDefault="00D45F4E" w:rsidP="00DC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7E180277" w14:textId="20CEAD72" w:rsidR="00D45F4E" w:rsidRPr="00455331" w:rsidRDefault="00D45F4E" w:rsidP="00DC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26,05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66B33" w:rsidRPr="00BA3B87" w14:paraId="73CFAB38" w14:textId="77777777" w:rsidTr="0000127F">
        <w:trPr>
          <w:gridAfter w:val="1"/>
          <w:wAfter w:w="48" w:type="pct"/>
        </w:trPr>
        <w:tc>
          <w:tcPr>
            <w:tcW w:w="2441" w:type="pct"/>
            <w:tcBorders>
              <w:bottom w:val="nil"/>
            </w:tcBorders>
          </w:tcPr>
          <w:p w14:paraId="6C49DC2A" w14:textId="77777777" w:rsidR="00B66B33" w:rsidRPr="00455331" w:rsidRDefault="00B66B33" w:rsidP="0026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single" w:sz="4" w:space="0" w:color="auto"/>
            </w:tcBorders>
          </w:tcPr>
          <w:p w14:paraId="6890362F" w14:textId="77777777" w:rsidR="00B66B33" w:rsidRPr="00B66B33" w:rsidRDefault="00B66B33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B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7F7B9DE2" w14:textId="77777777" w:rsidR="00B66B33" w:rsidRPr="00B66B33" w:rsidRDefault="00B66B33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4EE1F" w14:textId="77777777" w:rsidR="00B66B33" w:rsidRPr="00B66B33" w:rsidRDefault="00B66B33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B3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6F100163" w14:textId="77777777" w:rsidR="00B66B33" w:rsidRPr="00B66B33" w:rsidRDefault="00B66B33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1222E8" w14:textId="307ED807" w:rsidR="00B66B33" w:rsidRPr="00B66B33" w:rsidRDefault="00B66B33" w:rsidP="00B66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B33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D45F4E">
              <w:rPr>
                <w:rFonts w:ascii="Angsana New" w:hAnsi="Angsana New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56D20681" w14:textId="77777777" w:rsidR="00B66B33" w:rsidRPr="00B66B33" w:rsidRDefault="00B66B33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50761A" w14:textId="746A5D40" w:rsidR="00B66B33" w:rsidRPr="00B66B33" w:rsidRDefault="00B66B33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B33">
              <w:rPr>
                <w:rFonts w:ascii="Angsana New" w:hAnsi="Angsana New"/>
                <w:b/>
                <w:bCs/>
                <w:sz w:val="30"/>
                <w:szCs w:val="30"/>
              </w:rPr>
              <w:t>26,31</w:t>
            </w:r>
            <w:r w:rsidR="006F1C5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E13F99" w:rsidRPr="00BA3B87" w14:paraId="14FB4957" w14:textId="77777777" w:rsidTr="0000127F">
        <w:trPr>
          <w:gridAfter w:val="1"/>
          <w:wAfter w:w="48" w:type="pct"/>
        </w:trPr>
        <w:tc>
          <w:tcPr>
            <w:tcW w:w="2441" w:type="pct"/>
            <w:tcBorders>
              <w:bottom w:val="nil"/>
            </w:tcBorders>
          </w:tcPr>
          <w:p w14:paraId="00E87324" w14:textId="77777777" w:rsidR="00E13F99" w:rsidRPr="00455331" w:rsidRDefault="00455331" w:rsidP="0026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7095DFDA" w14:textId="77777777" w:rsidR="00E13F99" w:rsidRPr="00455331" w:rsidRDefault="00E13F99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40B99BBE" w14:textId="77777777" w:rsidR="00E13F99" w:rsidRPr="00455331" w:rsidRDefault="00E13F9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tcBorders>
              <w:top w:val="nil"/>
              <w:bottom w:val="nil"/>
            </w:tcBorders>
          </w:tcPr>
          <w:p w14:paraId="2B989C78" w14:textId="77777777" w:rsidR="00E13F99" w:rsidRPr="00455331" w:rsidRDefault="00E13F99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18B77645" w14:textId="77777777" w:rsidR="00E13F99" w:rsidRPr="00455331" w:rsidRDefault="00E13F9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nil"/>
              <w:bottom w:val="nil"/>
            </w:tcBorders>
          </w:tcPr>
          <w:p w14:paraId="51410444" w14:textId="77777777" w:rsidR="00E13F99" w:rsidRPr="00455331" w:rsidRDefault="00E13F9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464D7E51" w14:textId="77777777" w:rsidR="00E13F99" w:rsidRPr="00455331" w:rsidRDefault="00E13F9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25F3CC8F" w14:textId="77777777" w:rsidR="00E13F99" w:rsidRPr="00455331" w:rsidRDefault="00E13F9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1E9" w:rsidRPr="00BA3B87" w14:paraId="59370A7D" w14:textId="77777777" w:rsidTr="0000127F">
        <w:trPr>
          <w:gridAfter w:val="1"/>
          <w:wAfter w:w="48" w:type="pct"/>
        </w:trPr>
        <w:tc>
          <w:tcPr>
            <w:tcW w:w="2441" w:type="pct"/>
            <w:tcBorders>
              <w:bottom w:val="nil"/>
            </w:tcBorders>
          </w:tcPr>
          <w:p w14:paraId="07395BB6" w14:textId="77777777" w:rsidR="00AB61E9" w:rsidRPr="00455331" w:rsidRDefault="00AB61E9" w:rsidP="0026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5331">
              <w:rPr>
                <w:rFonts w:ascii="Angsana New" w:hAnsi="Angsana New" w:hint="cs"/>
                <w:sz w:val="30"/>
                <w:szCs w:val="30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3E800512" w14:textId="77777777" w:rsidR="00AB61E9" w:rsidRPr="00455331" w:rsidRDefault="00AB61E9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504F66F8" w14:textId="77777777" w:rsidR="00AB61E9" w:rsidRPr="00455331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tcBorders>
              <w:top w:val="nil"/>
              <w:bottom w:val="nil"/>
            </w:tcBorders>
          </w:tcPr>
          <w:p w14:paraId="112E135C" w14:textId="77777777" w:rsidR="00AB61E9" w:rsidRPr="00455331" w:rsidRDefault="00AB61E9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2FA96D0A" w14:textId="77777777" w:rsidR="00AB61E9" w:rsidRPr="00455331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nil"/>
              <w:bottom w:val="nil"/>
            </w:tcBorders>
          </w:tcPr>
          <w:p w14:paraId="11C8F074" w14:textId="77777777" w:rsidR="00AB61E9" w:rsidRPr="00455331" w:rsidRDefault="00AB61E9" w:rsidP="003D4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  <w:tab w:val="decimal" w:pos="797"/>
              </w:tabs>
              <w:spacing w:after="0"/>
              <w:ind w:left="-108" w:right="-5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5331">
              <w:rPr>
                <w:rFonts w:ascii="Angsana New" w:hAnsi="Angsana New" w:hint="cs"/>
                <w:sz w:val="30"/>
                <w:szCs w:val="30"/>
                <w:cs/>
              </w:rPr>
              <w:t>32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64BD411E" w14:textId="77777777" w:rsidR="00AB61E9" w:rsidRPr="00455331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nil"/>
            </w:tcBorders>
          </w:tcPr>
          <w:p w14:paraId="4B7817D4" w14:textId="77777777" w:rsidR="00AB61E9" w:rsidRPr="00455331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53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61E9" w:rsidRPr="00BA3B87" w14:paraId="5E94AE26" w14:textId="77777777" w:rsidTr="0000127F">
        <w:trPr>
          <w:gridAfter w:val="1"/>
          <w:wAfter w:w="48" w:type="pct"/>
        </w:trPr>
        <w:tc>
          <w:tcPr>
            <w:tcW w:w="2441" w:type="pct"/>
            <w:tcBorders>
              <w:bottom w:val="nil"/>
            </w:tcBorders>
          </w:tcPr>
          <w:p w14:paraId="2F9A3B85" w14:textId="77777777" w:rsidR="00AB61E9" w:rsidRPr="00455331" w:rsidRDefault="00AB61E9" w:rsidP="00264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3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4AEA3C8D" w14:textId="77777777" w:rsidR="00AB61E9" w:rsidRPr="00455331" w:rsidRDefault="00AB61E9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3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1721C1E5" w14:textId="77777777" w:rsidR="00AB61E9" w:rsidRPr="00455331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182B69" w14:textId="77777777" w:rsidR="00AB61E9" w:rsidRPr="00455331" w:rsidRDefault="00AB61E9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33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5" w:type="pct"/>
            <w:gridSpan w:val="2"/>
            <w:tcBorders>
              <w:top w:val="nil"/>
              <w:bottom w:val="nil"/>
            </w:tcBorders>
          </w:tcPr>
          <w:p w14:paraId="0B461DFC" w14:textId="77777777" w:rsidR="00AB61E9" w:rsidRPr="00455331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F900ED" w14:textId="109C3521" w:rsidR="00AB61E9" w:rsidRPr="00B66B33" w:rsidRDefault="00B66B33" w:rsidP="002C0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B33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0C032B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14:paraId="3AA5364D" w14:textId="77777777" w:rsidR="00AB61E9" w:rsidRPr="00455331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20F645" w14:textId="7832FE8C" w:rsidR="00AB61E9" w:rsidRPr="00455331" w:rsidRDefault="00AB61E9" w:rsidP="0026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331">
              <w:rPr>
                <w:rFonts w:ascii="Angsana New" w:hAnsi="Angsana New"/>
                <w:b/>
                <w:bCs/>
                <w:sz w:val="30"/>
                <w:szCs w:val="30"/>
              </w:rPr>
              <w:t>26,31</w:t>
            </w:r>
            <w:r w:rsidR="00503AF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08E9D607" w14:textId="7F6B1AC1" w:rsidR="00C2392A" w:rsidRDefault="00C2392A" w:rsidP="00AB6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1"/>
        <w:gridCol w:w="664"/>
        <w:gridCol w:w="287"/>
        <w:gridCol w:w="666"/>
        <w:gridCol w:w="267"/>
        <w:gridCol w:w="912"/>
        <w:gridCol w:w="280"/>
        <w:gridCol w:w="894"/>
        <w:gridCol w:w="286"/>
        <w:gridCol w:w="975"/>
        <w:gridCol w:w="278"/>
        <w:gridCol w:w="1070"/>
      </w:tblGrid>
      <w:tr w:rsidR="00EB2D3B" w:rsidRPr="007D6716" w14:paraId="6614A84B" w14:textId="77777777" w:rsidTr="00C2392A">
        <w:tc>
          <w:tcPr>
            <w:tcW w:w="1451" w:type="pct"/>
          </w:tcPr>
          <w:p w14:paraId="473FEAAF" w14:textId="5A7188D1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/>
                <w:spacing w:val="10"/>
                <w:sz w:val="30"/>
                <w:szCs w:val="30"/>
              </w:rPr>
              <w:br w:type="page"/>
            </w:r>
            <w:r w:rsidRPr="007D6716">
              <w:rPr>
                <w:rFonts w:ascii="Angsana New" w:hAnsi="Angsana New"/>
                <w:spacing w:val="10"/>
                <w:sz w:val="30"/>
                <w:szCs w:val="30"/>
              </w:rPr>
              <w:br w:type="page"/>
            </w:r>
            <w:r w:rsidRPr="007D6716"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 w:rsidRPr="007D6716"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 w:rsidRPr="007D6716"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472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872" w:type="pct"/>
            <w:gridSpan w:val="3"/>
          </w:tcPr>
          <w:p w14:paraId="7A1B22F9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14:paraId="7E199DC5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pct"/>
            <w:gridSpan w:val="3"/>
          </w:tcPr>
          <w:p w14:paraId="37C67D63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4" w:type="pct"/>
          </w:tcPr>
          <w:p w14:paraId="54C50B51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264FFFCA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1646E" w:rsidRPr="007D6716" w14:paraId="615D7C1D" w14:textId="77777777" w:rsidTr="00C2392A">
        <w:tc>
          <w:tcPr>
            <w:tcW w:w="1451" w:type="pct"/>
          </w:tcPr>
          <w:p w14:paraId="41894320" w14:textId="509A8EAB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8" w:type="pct"/>
          </w:tcPr>
          <w:p w14:paraId="49E10275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" w:type="pct"/>
          </w:tcPr>
          <w:p w14:paraId="5828288E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</w:tcPr>
          <w:p w14:paraId="17A8B890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3EBD3225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2" w:type="pct"/>
          </w:tcPr>
          <w:p w14:paraId="7B399A5E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1" w:type="pct"/>
          </w:tcPr>
          <w:p w14:paraId="6BE3FBAF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243B6C60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14:paraId="16B965D6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618476BE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31CC331D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1D19C15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2D3B" w:rsidRPr="007D6716" w14:paraId="06A1B45A" w14:textId="77777777" w:rsidTr="00C2392A">
        <w:tc>
          <w:tcPr>
            <w:tcW w:w="1451" w:type="pct"/>
          </w:tcPr>
          <w:p w14:paraId="5A6F3E00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2" w:type="pct"/>
            <w:gridSpan w:val="3"/>
          </w:tcPr>
          <w:p w14:paraId="78AA7231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144" w:type="pct"/>
          </w:tcPr>
          <w:p w14:paraId="3DEBCD18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2" w:type="pct"/>
            <w:gridSpan w:val="7"/>
          </w:tcPr>
          <w:p w14:paraId="1A27DEF9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D671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1646E" w:rsidRPr="007D6716" w14:paraId="28F47E21" w14:textId="77777777" w:rsidTr="00C2392A">
        <w:trPr>
          <w:trHeight w:val="389"/>
        </w:trPr>
        <w:tc>
          <w:tcPr>
            <w:tcW w:w="1451" w:type="pct"/>
          </w:tcPr>
          <w:p w14:paraId="3D1E260E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58" w:type="pct"/>
          </w:tcPr>
          <w:p w14:paraId="48A6C353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40A011A2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</w:tcPr>
          <w:p w14:paraId="57D13C75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092EB9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285216FF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7048F96B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3A957455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129CC177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22B6AAE1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C63980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398D371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646E" w:rsidRPr="007D6716" w14:paraId="4C32E58B" w14:textId="77777777" w:rsidTr="00C2392A">
        <w:trPr>
          <w:trHeight w:val="389"/>
        </w:trPr>
        <w:tc>
          <w:tcPr>
            <w:tcW w:w="1451" w:type="pct"/>
          </w:tcPr>
          <w:p w14:paraId="469776EE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บริษัท คอนโทร์โน จำกัด</w:t>
            </w:r>
          </w:p>
        </w:tc>
        <w:tc>
          <w:tcPr>
            <w:tcW w:w="358" w:type="pct"/>
          </w:tcPr>
          <w:p w14:paraId="3BBA521E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55" w:type="pct"/>
          </w:tcPr>
          <w:p w14:paraId="75ED1193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</w:tcPr>
          <w:p w14:paraId="22C83BF3" w14:textId="281877C0" w:rsidR="00EB2D3B" w:rsidRPr="007D6716" w:rsidRDefault="00C1646E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44" w:type="pct"/>
          </w:tcPr>
          <w:p w14:paraId="76B0A361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</w:tcPr>
          <w:p w14:paraId="7178B2BA" w14:textId="77777777" w:rsidR="00EB2D3B" w:rsidRPr="007D6716" w:rsidRDefault="00EB2D3B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E6D7864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08B060AF" w14:textId="77777777" w:rsidR="00EB2D3B" w:rsidRPr="007D6716" w:rsidRDefault="00EB2D3B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7179D092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69435750" w14:textId="77777777" w:rsidR="00EB2D3B" w:rsidRPr="00106401" w:rsidRDefault="00EB2D3B" w:rsidP="005F715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74,750</w:t>
            </w:r>
          </w:p>
        </w:tc>
        <w:tc>
          <w:tcPr>
            <w:tcW w:w="150" w:type="pct"/>
          </w:tcPr>
          <w:p w14:paraId="57799604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E7CFE41" w14:textId="77777777" w:rsidR="00EB2D3B" w:rsidRPr="00106401" w:rsidRDefault="00EB2D3B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  <w:r w:rsidRPr="00106401">
              <w:rPr>
                <w:rFonts w:ascii="Angsana New" w:hAnsi="Angsana New"/>
                <w:sz w:val="29"/>
                <w:szCs w:val="29"/>
              </w:rPr>
              <w:t>100,000</w:t>
            </w:r>
          </w:p>
        </w:tc>
      </w:tr>
      <w:tr w:rsidR="00C1646E" w:rsidRPr="007D6716" w14:paraId="1FED0F5A" w14:textId="77777777" w:rsidTr="00C2392A">
        <w:trPr>
          <w:trHeight w:val="389"/>
        </w:trPr>
        <w:tc>
          <w:tcPr>
            <w:tcW w:w="1451" w:type="pct"/>
          </w:tcPr>
          <w:p w14:paraId="579CEEEB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58" w:type="pct"/>
          </w:tcPr>
          <w:p w14:paraId="3A869D04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" w:type="pct"/>
          </w:tcPr>
          <w:p w14:paraId="59426EA7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pct"/>
          </w:tcPr>
          <w:p w14:paraId="649BF274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DB13AA9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43C2A" w14:textId="77777777" w:rsidR="00EB2D3B" w:rsidRPr="007D6716" w:rsidRDefault="00EB2D3B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024D7C5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60768977" w14:textId="77777777" w:rsidR="00EB2D3B" w:rsidRPr="007D6716" w:rsidRDefault="00EB2D3B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14:paraId="3E847F76" w14:textId="77777777" w:rsidR="00EB2D3B" w:rsidRPr="007D6716" w:rsidRDefault="00EB2D3B" w:rsidP="0073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7C1A948D" w14:textId="77777777" w:rsidR="00EB2D3B" w:rsidRPr="00106401" w:rsidRDefault="00EB2D3B" w:rsidP="005F715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74,750</w:t>
            </w:r>
          </w:p>
        </w:tc>
        <w:tc>
          <w:tcPr>
            <w:tcW w:w="150" w:type="pct"/>
          </w:tcPr>
          <w:p w14:paraId="22C1D864" w14:textId="77777777" w:rsidR="00EB2D3B" w:rsidRPr="007D6716" w:rsidRDefault="00EB2D3B" w:rsidP="00734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1972EDA" w14:textId="77777777" w:rsidR="00EB2D3B" w:rsidRPr="00106401" w:rsidRDefault="00EB2D3B" w:rsidP="005F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06401">
              <w:rPr>
                <w:rFonts w:ascii="Angsana New" w:hAnsi="Angsana New"/>
                <w:b/>
                <w:bCs/>
                <w:sz w:val="29"/>
                <w:szCs w:val="29"/>
              </w:rPr>
              <w:t>100,000</w:t>
            </w:r>
          </w:p>
        </w:tc>
      </w:tr>
    </w:tbl>
    <w:p w14:paraId="6472C556" w14:textId="77777777" w:rsidR="00EB2D3B" w:rsidRDefault="00EB2D3B" w:rsidP="0045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22097130" w14:textId="77777777" w:rsidR="002B1B12" w:rsidRDefault="002B1B12" w:rsidP="0045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  <w:r w:rsidRPr="007D6716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Pr="007D6716">
        <w:rPr>
          <w:rFonts w:ascii="Angsana New" w:hAnsi="Angsana New" w:hint="cs"/>
          <w:sz w:val="30"/>
          <w:szCs w:val="30"/>
          <w:cs/>
        </w:rPr>
        <w:t>จาก</w:t>
      </w:r>
      <w:r w:rsidRPr="007D6716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7D6716">
        <w:rPr>
          <w:rFonts w:ascii="Angsana New" w:hAnsi="Angsana New" w:hint="cs"/>
          <w:sz w:val="30"/>
          <w:szCs w:val="30"/>
          <w:cs/>
        </w:rPr>
        <w:t>สำหรับแต่ละปี</w:t>
      </w:r>
      <w:r w:rsidRPr="007D671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D6716">
        <w:rPr>
          <w:rFonts w:ascii="Angsana New" w:hAnsi="Angsana New"/>
          <w:sz w:val="30"/>
          <w:szCs w:val="30"/>
        </w:rPr>
        <w:t>31</w:t>
      </w:r>
      <w:r w:rsidRPr="007D6716">
        <w:rPr>
          <w:rFonts w:ascii="Angsana New" w:hAnsi="Angsana New"/>
          <w:sz w:val="30"/>
          <w:szCs w:val="30"/>
          <w:cs/>
        </w:rPr>
        <w:t xml:space="preserve"> </w:t>
      </w:r>
      <w:r w:rsidRPr="007D6716">
        <w:rPr>
          <w:rFonts w:ascii="Angsana New" w:hAnsi="Angsana New" w:hint="cs"/>
          <w:sz w:val="30"/>
          <w:szCs w:val="30"/>
          <w:cs/>
        </w:rPr>
        <w:t>ธันวาคม</w:t>
      </w:r>
      <w:r w:rsidRPr="007D671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F4800AC" w14:textId="77777777" w:rsidR="002B1B12" w:rsidRPr="001B7F30" w:rsidRDefault="002B1B12" w:rsidP="002B1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49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901"/>
        <w:gridCol w:w="285"/>
        <w:gridCol w:w="967"/>
        <w:gridCol w:w="240"/>
        <w:gridCol w:w="938"/>
        <w:gridCol w:w="237"/>
        <w:gridCol w:w="1091"/>
      </w:tblGrid>
      <w:tr w:rsidR="002B1B12" w:rsidRPr="007D6716" w14:paraId="186BB06F" w14:textId="77777777" w:rsidTr="00C1646E">
        <w:tc>
          <w:tcPr>
            <w:tcW w:w="2481" w:type="pct"/>
            <w:tcBorders>
              <w:top w:val="nil"/>
              <w:bottom w:val="nil"/>
            </w:tcBorders>
          </w:tcPr>
          <w:p w14:paraId="684EB633" w14:textId="280ED106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BE05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64" w:type="pct"/>
            <w:gridSpan w:val="3"/>
            <w:tcBorders>
              <w:top w:val="nil"/>
              <w:bottom w:val="nil"/>
            </w:tcBorders>
          </w:tcPr>
          <w:p w14:paraId="2EB0BC10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5" w:type="pct"/>
            <w:gridSpan w:val="4"/>
            <w:tcBorders>
              <w:top w:val="nil"/>
              <w:bottom w:val="nil"/>
            </w:tcBorders>
          </w:tcPr>
          <w:p w14:paraId="4D2B7D1D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B12" w:rsidRPr="007D6716" w14:paraId="66772473" w14:textId="77777777" w:rsidTr="00C1646E">
        <w:tc>
          <w:tcPr>
            <w:tcW w:w="2481" w:type="pct"/>
          </w:tcPr>
          <w:p w14:paraId="765C3F34" w14:textId="77777777" w:rsidR="002B1B12" w:rsidRPr="007D6716" w:rsidRDefault="002B1B12" w:rsidP="002B1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7" w:type="pct"/>
          </w:tcPr>
          <w:p w14:paraId="4BF1A686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" w:type="pct"/>
          </w:tcPr>
          <w:p w14:paraId="108E4D9B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E43EE81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4F21915F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5D2C06D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112D0A6A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F53ECE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B1B12" w:rsidRPr="007D6716" w14:paraId="41B9F603" w14:textId="77777777" w:rsidTr="00C1646E">
        <w:tc>
          <w:tcPr>
            <w:tcW w:w="2481" w:type="pct"/>
          </w:tcPr>
          <w:p w14:paraId="03BE31CA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9" w:type="pct"/>
            <w:gridSpan w:val="7"/>
          </w:tcPr>
          <w:p w14:paraId="3288B5FA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1B12" w:rsidRPr="007D6716" w14:paraId="3DEC5B21" w14:textId="77777777" w:rsidTr="00C1646E">
        <w:tc>
          <w:tcPr>
            <w:tcW w:w="2481" w:type="pct"/>
          </w:tcPr>
          <w:p w14:paraId="41AD8042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D6716">
              <w:rPr>
                <w:rFonts w:ascii="Angsana New" w:hAnsi="Angsana New"/>
                <w:sz w:val="30"/>
                <w:szCs w:val="30"/>
              </w:rPr>
              <w:t>1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87" w:type="pct"/>
            <w:tcBorders>
              <w:bottom w:val="nil"/>
            </w:tcBorders>
          </w:tcPr>
          <w:p w14:paraId="381E289D" w14:textId="77777777" w:rsidR="002B1B12" w:rsidRPr="007D6716" w:rsidRDefault="002B1B12" w:rsidP="0006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</w:tcPr>
          <w:p w14:paraId="7808D132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nil"/>
            </w:tcBorders>
          </w:tcPr>
          <w:p w14:paraId="054E53EB" w14:textId="77777777" w:rsidR="002B1B12" w:rsidRPr="007D6716" w:rsidRDefault="002B1B12" w:rsidP="0006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28F60F73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nil"/>
            </w:tcBorders>
          </w:tcPr>
          <w:p w14:paraId="02BB87A5" w14:textId="77777777" w:rsidR="002B1B12" w:rsidRPr="007D6716" w:rsidRDefault="002B1B12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28" w:type="pct"/>
            <w:tcBorders>
              <w:bottom w:val="nil"/>
            </w:tcBorders>
          </w:tcPr>
          <w:p w14:paraId="6F4F88C0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14:paraId="593E165A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2B1B12" w:rsidRPr="007D6716" w14:paraId="19E63D69" w14:textId="77777777" w:rsidTr="00C1646E">
        <w:tc>
          <w:tcPr>
            <w:tcW w:w="2481" w:type="pct"/>
          </w:tcPr>
          <w:p w14:paraId="2F70D210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87" w:type="pct"/>
            <w:tcBorders>
              <w:bottom w:val="nil"/>
            </w:tcBorders>
          </w:tcPr>
          <w:p w14:paraId="163777D2" w14:textId="77777777" w:rsidR="002B1B12" w:rsidRPr="007D6716" w:rsidRDefault="002B1B12" w:rsidP="0006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</w:tcPr>
          <w:p w14:paraId="68FC7C1E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nil"/>
            </w:tcBorders>
          </w:tcPr>
          <w:p w14:paraId="39327A05" w14:textId="77777777" w:rsidR="002B1B12" w:rsidRPr="007D6716" w:rsidRDefault="002B1B12" w:rsidP="0006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607FD39A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nil"/>
            </w:tcBorders>
          </w:tcPr>
          <w:p w14:paraId="22E5A738" w14:textId="77777777" w:rsidR="002B1B12" w:rsidRPr="007D6716" w:rsidRDefault="002B1B12" w:rsidP="005F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14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bottom w:val="nil"/>
            </w:tcBorders>
          </w:tcPr>
          <w:p w14:paraId="5F4CD4E0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nil"/>
            </w:tcBorders>
          </w:tcPr>
          <w:p w14:paraId="218F84CC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2B1B12" w:rsidRPr="007D6716" w14:paraId="3095F69F" w14:textId="77777777" w:rsidTr="00C1646E">
        <w:tc>
          <w:tcPr>
            <w:tcW w:w="2481" w:type="pct"/>
            <w:tcBorders>
              <w:bottom w:val="nil"/>
            </w:tcBorders>
          </w:tcPr>
          <w:p w14:paraId="30CE9A92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010C9A13" w14:textId="77777777" w:rsidR="002B1B12" w:rsidRPr="007D6716" w:rsidRDefault="002B1B12" w:rsidP="0006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</w:tcPr>
          <w:p w14:paraId="5B7F85DF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463F93FB" w14:textId="77777777" w:rsidR="002B1B12" w:rsidRPr="007D6716" w:rsidRDefault="002B1B12" w:rsidP="0006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101CCC91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3BE09BFC" w14:textId="77777777" w:rsidR="002B1B12" w:rsidRPr="007D6716" w:rsidRDefault="002B1B12" w:rsidP="005F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(25,250)</w:t>
            </w:r>
          </w:p>
        </w:tc>
        <w:tc>
          <w:tcPr>
            <w:tcW w:w="128" w:type="pct"/>
            <w:tcBorders>
              <w:bottom w:val="nil"/>
            </w:tcBorders>
          </w:tcPr>
          <w:p w14:paraId="32CCED10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AAF4278" w14:textId="77777777" w:rsidR="002B1B12" w:rsidRPr="007D6716" w:rsidRDefault="002B1B12" w:rsidP="00065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(12,000)</w:t>
            </w:r>
          </w:p>
        </w:tc>
      </w:tr>
      <w:tr w:rsidR="002B1B12" w:rsidRPr="007D6716" w14:paraId="5DC4E1E4" w14:textId="77777777" w:rsidTr="00C1646E">
        <w:tc>
          <w:tcPr>
            <w:tcW w:w="2481" w:type="pct"/>
            <w:tcBorders>
              <w:bottom w:val="nil"/>
            </w:tcBorders>
          </w:tcPr>
          <w:p w14:paraId="04230383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4E4A7295" w14:textId="77777777" w:rsidR="002B1B12" w:rsidRPr="007D6716" w:rsidRDefault="002B1B12" w:rsidP="0006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</w:tcPr>
          <w:p w14:paraId="191AAE99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2FA8EFB6" w14:textId="77777777" w:rsidR="002B1B12" w:rsidRPr="007D6716" w:rsidRDefault="002B1B12" w:rsidP="00065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tcBorders>
              <w:bottom w:val="nil"/>
            </w:tcBorders>
          </w:tcPr>
          <w:p w14:paraId="7F00E192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5FDA90AE" w14:textId="77777777" w:rsidR="002B1B12" w:rsidRPr="007D6716" w:rsidRDefault="002B1B12" w:rsidP="005F7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74,750</w:t>
            </w:r>
          </w:p>
        </w:tc>
        <w:tc>
          <w:tcPr>
            <w:tcW w:w="128" w:type="pct"/>
            <w:tcBorders>
              <w:bottom w:val="nil"/>
            </w:tcBorders>
          </w:tcPr>
          <w:p w14:paraId="5EED39C0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DCD7316" w14:textId="77777777" w:rsidR="002B1B12" w:rsidRPr="007D6716" w:rsidRDefault="002B1B12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</w:tr>
    </w:tbl>
    <w:p w14:paraId="651ACBEE" w14:textId="346DC3B8" w:rsidR="00B95584" w:rsidRDefault="00B95584" w:rsidP="002B1B12">
      <w:pPr>
        <w:rPr>
          <w:sz w:val="30"/>
          <w:szCs w:val="30"/>
          <w:cs/>
        </w:rPr>
      </w:pPr>
    </w:p>
    <w:p w14:paraId="71FA2A6E" w14:textId="77777777" w:rsidR="00B95584" w:rsidRDefault="00B95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DFD408C" w14:textId="34FA544C" w:rsidR="002B1B12" w:rsidRPr="007D6716" w:rsidRDefault="002B1B12" w:rsidP="002B1B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D6716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14:paraId="47A1EFC2" w14:textId="77777777" w:rsidR="002B1B12" w:rsidRPr="00335E25" w:rsidRDefault="002B1B12" w:rsidP="002B1B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22"/>
          <w:szCs w:val="22"/>
        </w:rPr>
      </w:pPr>
    </w:p>
    <w:p w14:paraId="2A77C875" w14:textId="77777777" w:rsidR="002B1B12" w:rsidRPr="007D6716" w:rsidRDefault="002B1B12" w:rsidP="002B1B12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7D6716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7D6716">
        <w:rPr>
          <w:rFonts w:ascii="Angsana New" w:hAnsi="Angsana New"/>
          <w:b/>
          <w:sz w:val="30"/>
          <w:szCs w:val="30"/>
          <w:cs/>
        </w:rPr>
        <w:t>เพื่อ</w:t>
      </w:r>
      <w:r w:rsidRPr="007D6716">
        <w:rPr>
          <w:rFonts w:ascii="Angsana New" w:hAnsi="Angsana New"/>
          <w:b/>
          <w:spacing w:val="-2"/>
          <w:sz w:val="30"/>
          <w:szCs w:val="30"/>
          <w:cs/>
        </w:rPr>
        <w:t>จำหน่ายก๊าซคาร์บอนไดออกไซด์เหลวพร้อมอัดในราคาที่</w:t>
      </w:r>
      <w:r w:rsidRPr="007D6716">
        <w:rPr>
          <w:rFonts w:ascii="Angsana New" w:hAnsi="Angsana New" w:hint="cs"/>
          <w:b/>
          <w:spacing w:val="-2"/>
          <w:sz w:val="30"/>
          <w:szCs w:val="30"/>
          <w:cs/>
        </w:rPr>
        <w:t>ระบุไว้ในสัญญา</w:t>
      </w:r>
      <w:r w:rsidRPr="007D6716">
        <w:rPr>
          <w:rFonts w:ascii="Angsana New" w:hAnsi="Angsana New"/>
          <w:b/>
          <w:spacing w:val="-2"/>
          <w:sz w:val="30"/>
          <w:szCs w:val="30"/>
          <w:cs/>
        </w:rPr>
        <w:t xml:space="preserve"> โดยสัญญาจะสิ้นสุดเมื่อบริษัทบอกเลิก</w:t>
      </w:r>
      <w:r w:rsidRPr="007D6716">
        <w:rPr>
          <w:rFonts w:ascii="Angsana New" w:hAnsi="Angsana New"/>
          <w:b/>
          <w:sz w:val="30"/>
          <w:szCs w:val="30"/>
          <w:cs/>
        </w:rPr>
        <w:br/>
        <w:t>สัญญา</w:t>
      </w:r>
      <w:r w:rsidRPr="007D6716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50520852" w14:textId="77777777" w:rsidR="002B1B12" w:rsidRPr="00335E25" w:rsidRDefault="002B1B12" w:rsidP="002B1B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22"/>
          <w:szCs w:val="22"/>
        </w:rPr>
      </w:pPr>
    </w:p>
    <w:p w14:paraId="76160721" w14:textId="77777777" w:rsidR="002B1B12" w:rsidRPr="007D6716" w:rsidRDefault="002B1B12" w:rsidP="002B1B12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กลุ่มบริษัทและบริษัทได้ทำสัญญากับบริษัทที่เกี่ยวข้องกันหลายแห่งเพื่อ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ให้บริการให้คำปรึ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7D6716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7D6716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117176AA" w14:textId="77777777" w:rsidR="00174C49" w:rsidRPr="00813459" w:rsidRDefault="00174C49" w:rsidP="00EB2D3B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</w:p>
    <w:p w14:paraId="39873152" w14:textId="2C9A9E54" w:rsidR="002B1B12" w:rsidRDefault="002B1B12" w:rsidP="00EB2D3B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7D6716">
        <w:rPr>
          <w:rFonts w:ascii="Angsana New" w:hAnsi="Angsana New" w:hint="cs"/>
          <w:sz w:val="30"/>
          <w:szCs w:val="30"/>
          <w:cs/>
        </w:rPr>
        <w:t>บริษัทได้ทำสัญญาให้กู้ยืมเงินแก่บริษัทที่เกี่ยวข้องกันหลายแห่ง</w:t>
      </w:r>
      <w:r w:rsidR="00E70045">
        <w:rPr>
          <w:rFonts w:ascii="Angsana New" w:hAnsi="Angsana New"/>
          <w:sz w:val="30"/>
          <w:szCs w:val="30"/>
        </w:rPr>
        <w:t xml:space="preserve"> </w:t>
      </w:r>
      <w:r w:rsidR="00A569F8">
        <w:rPr>
          <w:rFonts w:ascii="Angsana New" w:hAnsi="Angsana New" w:hint="cs"/>
          <w:sz w:val="30"/>
          <w:szCs w:val="30"/>
          <w:cs/>
        </w:rPr>
        <w:t>และ</w:t>
      </w:r>
      <w:r w:rsidRPr="007D6716">
        <w:rPr>
          <w:rFonts w:ascii="Angsana New" w:hAnsi="Angsana New" w:hint="cs"/>
          <w:sz w:val="30"/>
          <w:szCs w:val="30"/>
          <w:cs/>
        </w:rPr>
        <w:t>ได้ทำสัญญากู้ยืมเงินจากบริษัทที่เกี่ยวข้องกันแห่งหนึ่ง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0B577714" w14:textId="77777777" w:rsidR="00A569F8" w:rsidRPr="00813459" w:rsidRDefault="00A569F8" w:rsidP="0045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1"/>
        <w:rPr>
          <w:rFonts w:ascii="Angsana New" w:hAnsi="Angsana New"/>
          <w:sz w:val="30"/>
          <w:szCs w:val="30"/>
        </w:rPr>
      </w:pPr>
    </w:p>
    <w:p w14:paraId="375DE713" w14:textId="77777777" w:rsidR="00723E80" w:rsidRPr="00FB7FDA" w:rsidRDefault="00723E80" w:rsidP="00142E9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B7FDA">
        <w:rPr>
          <w:rFonts w:ascii="Angsana New" w:hAnsi="Angsana New" w:hint="cs"/>
          <w:bCs/>
          <w:sz w:val="30"/>
          <w:szCs w:val="30"/>
          <w:cs/>
        </w:rPr>
        <w:t>เงินสดและรายการเทียบเท่าเงินสด</w:t>
      </w:r>
    </w:p>
    <w:p w14:paraId="2876A071" w14:textId="77777777" w:rsidR="00723E80" w:rsidRPr="00813459" w:rsidRDefault="00723E80" w:rsidP="00723E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3942"/>
        <w:gridCol w:w="1170"/>
        <w:gridCol w:w="236"/>
        <w:gridCol w:w="1105"/>
        <w:gridCol w:w="270"/>
        <w:gridCol w:w="1089"/>
        <w:gridCol w:w="270"/>
        <w:gridCol w:w="1170"/>
      </w:tblGrid>
      <w:tr w:rsidR="00723E80" w:rsidRPr="007D6716" w14:paraId="1288EE8A" w14:textId="77777777" w:rsidTr="00142E91">
        <w:trPr>
          <w:tblHeader/>
        </w:trPr>
        <w:tc>
          <w:tcPr>
            <w:tcW w:w="3942" w:type="dxa"/>
          </w:tcPr>
          <w:p w14:paraId="69F5CF0A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14:paraId="1614911F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10079D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14:paraId="3800D21A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3E80" w:rsidRPr="007D6716" w14:paraId="34EA0F9A" w14:textId="77777777" w:rsidTr="00142E91">
        <w:trPr>
          <w:tblHeader/>
        </w:trPr>
        <w:tc>
          <w:tcPr>
            <w:tcW w:w="3942" w:type="dxa"/>
          </w:tcPr>
          <w:p w14:paraId="2A33D55D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8D113A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 w:rsidR="009439D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3BDA99A4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4C44EB90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 w:rsidR="009439D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B0DDBFE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DBD493C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 w:rsidR="009439D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51AF51D8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E3BD82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 w:rsidR="009439D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23E80" w:rsidRPr="007D6716" w14:paraId="6500C961" w14:textId="77777777" w:rsidTr="00142E91">
        <w:trPr>
          <w:tblHeader/>
        </w:trPr>
        <w:tc>
          <w:tcPr>
            <w:tcW w:w="3942" w:type="dxa"/>
          </w:tcPr>
          <w:p w14:paraId="12654597" w14:textId="77777777" w:rsidR="00723E80" w:rsidRPr="007D6716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22B5FA3" w14:textId="77777777" w:rsidR="00723E80" w:rsidRPr="007D6716" w:rsidRDefault="00723E80" w:rsidP="0072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39D8" w:rsidRPr="007D6716" w14:paraId="04750C43" w14:textId="77777777" w:rsidTr="00142E91">
        <w:tc>
          <w:tcPr>
            <w:tcW w:w="3942" w:type="dxa"/>
          </w:tcPr>
          <w:p w14:paraId="6A3A6DEB" w14:textId="77777777" w:rsidR="009439D8" w:rsidRPr="007D6716" w:rsidRDefault="009439D8" w:rsidP="009439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5E97CED9" w14:textId="0592B32E" w:rsidR="009439D8" w:rsidRPr="007D6716" w:rsidRDefault="00D32C3B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</w:t>
            </w:r>
            <w:r w:rsidR="0054222D"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  <w:r w:rsidR="00EE761C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14:paraId="00E74C0E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445D53CE" w14:textId="77777777" w:rsidR="009439D8" w:rsidRPr="007D6716" w:rsidRDefault="009439D8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5,09</w:t>
            </w:r>
            <w:r w:rsidRPr="007D671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4B64F1CF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9D6DAF" w14:textId="77777777" w:rsidR="009439D8" w:rsidRPr="00D32C3B" w:rsidRDefault="00D32C3B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0485CA77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4DC53" w14:textId="77777777" w:rsidR="009439D8" w:rsidRPr="007D6716" w:rsidRDefault="009439D8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</w:tr>
      <w:tr w:rsidR="009439D8" w:rsidRPr="007D6716" w14:paraId="4C997CC4" w14:textId="77777777" w:rsidTr="00142E91">
        <w:tc>
          <w:tcPr>
            <w:tcW w:w="3942" w:type="dxa"/>
          </w:tcPr>
          <w:p w14:paraId="19640AFC" w14:textId="77777777" w:rsidR="009439D8" w:rsidRPr="007D6716" w:rsidRDefault="009439D8" w:rsidP="009439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2E061235" w14:textId="77777777" w:rsidR="009439D8" w:rsidRPr="007D6716" w:rsidRDefault="00D32C3B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12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4222D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54222D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36" w:type="dxa"/>
          </w:tcPr>
          <w:p w14:paraId="39F5389F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0F89FC8A" w14:textId="77777777" w:rsidR="009439D8" w:rsidRPr="007D6716" w:rsidRDefault="009439D8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12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5,201</w:t>
            </w:r>
          </w:p>
        </w:tc>
        <w:tc>
          <w:tcPr>
            <w:tcW w:w="270" w:type="dxa"/>
          </w:tcPr>
          <w:p w14:paraId="3BA9E644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F39804" w14:textId="77777777" w:rsidR="009439D8" w:rsidRPr="00D32C3B" w:rsidRDefault="00D32C3B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,93</w:t>
            </w:r>
            <w:r w:rsidR="0018719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F1BBF13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7E0BDA" w14:textId="77777777" w:rsidR="009439D8" w:rsidRPr="007D6716" w:rsidRDefault="009439D8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</w:tr>
      <w:tr w:rsidR="009439D8" w:rsidRPr="007D6716" w14:paraId="5953AAF4" w14:textId="77777777" w:rsidTr="00142E91">
        <w:tc>
          <w:tcPr>
            <w:tcW w:w="3942" w:type="dxa"/>
          </w:tcPr>
          <w:p w14:paraId="37544B7D" w14:textId="77777777" w:rsidR="009439D8" w:rsidRPr="007D6716" w:rsidRDefault="009439D8" w:rsidP="009439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14:paraId="37E0BD8C" w14:textId="77777777" w:rsidR="009439D8" w:rsidRPr="007D6716" w:rsidRDefault="00D32C3B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</w:t>
            </w:r>
            <w:r w:rsidR="0054222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3D4741C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48771E41" w14:textId="77777777" w:rsidR="009439D8" w:rsidRPr="007D6716" w:rsidRDefault="009439D8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26,983</w:t>
            </w:r>
          </w:p>
        </w:tc>
        <w:tc>
          <w:tcPr>
            <w:tcW w:w="270" w:type="dxa"/>
          </w:tcPr>
          <w:p w14:paraId="1CD0736A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E86E25" w14:textId="77777777" w:rsidR="009439D8" w:rsidRPr="007D6716" w:rsidRDefault="00D32C3B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146,877</w:t>
            </w:r>
          </w:p>
        </w:tc>
        <w:tc>
          <w:tcPr>
            <w:tcW w:w="270" w:type="dxa"/>
          </w:tcPr>
          <w:p w14:paraId="06D6439B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C53B1" w14:textId="77777777" w:rsidR="009439D8" w:rsidRPr="007D6716" w:rsidRDefault="009439D8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16,956</w:t>
            </w:r>
          </w:p>
        </w:tc>
      </w:tr>
      <w:tr w:rsidR="009439D8" w:rsidRPr="007D6716" w14:paraId="049FB508" w14:textId="77777777" w:rsidTr="00142E91">
        <w:tc>
          <w:tcPr>
            <w:tcW w:w="3942" w:type="dxa"/>
          </w:tcPr>
          <w:p w14:paraId="79D243EE" w14:textId="77777777" w:rsidR="009439D8" w:rsidRPr="007D6716" w:rsidRDefault="009439D8" w:rsidP="009439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170" w:type="dxa"/>
          </w:tcPr>
          <w:p w14:paraId="1284F3E1" w14:textId="77777777" w:rsidR="009439D8" w:rsidRPr="007D6716" w:rsidRDefault="00D32C3B" w:rsidP="00AC2337">
            <w:pPr>
              <w:pStyle w:val="acctfourfigures"/>
              <w:tabs>
                <w:tab w:val="clear" w:pos="765"/>
              </w:tabs>
              <w:spacing w:line="240" w:lineRule="atLeast"/>
              <w:ind w:left="-126" w:right="23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18CC04E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5FBA2156" w14:textId="77777777" w:rsidR="009439D8" w:rsidRPr="007D6716" w:rsidRDefault="009439D8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D6716">
              <w:rPr>
                <w:rFonts w:ascii="Angsana New" w:hAnsi="Angsana New"/>
                <w:sz w:val="30"/>
                <w:szCs w:val="30"/>
                <w:lang w:val="en-US" w:bidi="th-TH"/>
              </w:rPr>
              <w:t>15,693</w:t>
            </w:r>
          </w:p>
        </w:tc>
        <w:tc>
          <w:tcPr>
            <w:tcW w:w="270" w:type="dxa"/>
          </w:tcPr>
          <w:p w14:paraId="029DD882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C8794CB" w14:textId="77777777" w:rsidR="009439D8" w:rsidRPr="00AC2337" w:rsidRDefault="00D32C3B" w:rsidP="00AC2337">
            <w:pPr>
              <w:pStyle w:val="acctfourfigures"/>
              <w:tabs>
                <w:tab w:val="clear" w:pos="765"/>
              </w:tabs>
              <w:spacing w:line="240" w:lineRule="atLeast"/>
              <w:ind w:left="-126" w:right="19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233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6417F8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88F56" w14:textId="77777777" w:rsidR="009439D8" w:rsidRPr="007D6716" w:rsidRDefault="009439D8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  <w:lang w:val="en-US" w:bidi="th-TH"/>
              </w:rPr>
              <w:t>15,693</w:t>
            </w:r>
          </w:p>
        </w:tc>
      </w:tr>
      <w:tr w:rsidR="009439D8" w:rsidRPr="007D6716" w14:paraId="480A3E76" w14:textId="77777777" w:rsidTr="00142E91">
        <w:tc>
          <w:tcPr>
            <w:tcW w:w="3942" w:type="dxa"/>
          </w:tcPr>
          <w:p w14:paraId="7DF09EC3" w14:textId="77777777" w:rsidR="009439D8" w:rsidRPr="007D6716" w:rsidRDefault="009439D8" w:rsidP="009439D8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9B26" w14:textId="17D8EAB8" w:rsidR="009439D8" w:rsidRPr="007D6716" w:rsidRDefault="00D32C3B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216,28</w:t>
            </w:r>
            <w:r w:rsidR="004918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25D7C178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5E911" w14:textId="77777777" w:rsidR="009439D8" w:rsidRPr="007D6716" w:rsidRDefault="009439D8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52,972</w:t>
            </w:r>
          </w:p>
        </w:tc>
        <w:tc>
          <w:tcPr>
            <w:tcW w:w="270" w:type="dxa"/>
            <w:vAlign w:val="bottom"/>
          </w:tcPr>
          <w:p w14:paraId="066B0E2A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B24B1" w14:textId="77777777" w:rsidR="009439D8" w:rsidRPr="00D32C3B" w:rsidRDefault="00D32C3B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160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,327</w:t>
            </w:r>
          </w:p>
        </w:tc>
        <w:tc>
          <w:tcPr>
            <w:tcW w:w="270" w:type="dxa"/>
            <w:vAlign w:val="bottom"/>
          </w:tcPr>
          <w:p w14:paraId="4A8B866C" w14:textId="77777777" w:rsidR="009439D8" w:rsidRPr="007D6716" w:rsidRDefault="009439D8" w:rsidP="00943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BB31" w14:textId="77777777" w:rsidR="009439D8" w:rsidRPr="007D6716" w:rsidRDefault="009439D8" w:rsidP="009439D8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35,246</w:t>
            </w:r>
          </w:p>
        </w:tc>
      </w:tr>
    </w:tbl>
    <w:p w14:paraId="766D4A65" w14:textId="77777777" w:rsidR="00813459" w:rsidRDefault="00813459" w:rsidP="008134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035791C5" w14:textId="77777777" w:rsidR="00813459" w:rsidRDefault="00813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5FB0AF81" w14:textId="59CC07E4" w:rsidR="00661CC0" w:rsidRPr="007D6716" w:rsidRDefault="00640A6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D6716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ลูกหนี้การค้าและลูกหนี้</w:t>
      </w:r>
      <w:r w:rsidR="007833FC" w:rsidRPr="007D6716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Pr="007D6716">
        <w:rPr>
          <w:rFonts w:ascii="Angsana New" w:hAnsi="Angsana New"/>
          <w:bCs/>
          <w:sz w:val="30"/>
          <w:szCs w:val="30"/>
          <w:cs/>
        </w:rPr>
        <w:t>อื่น</w:t>
      </w:r>
    </w:p>
    <w:p w14:paraId="1849C574" w14:textId="77777777" w:rsidR="00902D4C" w:rsidRPr="00476AC5" w:rsidRDefault="00902D4C" w:rsidP="009F3D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 w:val="22"/>
        </w:rPr>
      </w:pPr>
    </w:p>
    <w:tbl>
      <w:tblPr>
        <w:tblW w:w="9473" w:type="dxa"/>
        <w:tblInd w:w="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7"/>
        <w:gridCol w:w="992"/>
        <w:gridCol w:w="1264"/>
        <w:gridCol w:w="237"/>
        <w:gridCol w:w="1193"/>
        <w:gridCol w:w="283"/>
        <w:gridCol w:w="1279"/>
        <w:gridCol w:w="236"/>
        <w:gridCol w:w="1182"/>
      </w:tblGrid>
      <w:tr w:rsidR="00C30931" w:rsidRPr="007D6716" w14:paraId="71878E53" w14:textId="77777777" w:rsidTr="00455331">
        <w:trPr>
          <w:tblHeader/>
        </w:trPr>
        <w:tc>
          <w:tcPr>
            <w:tcW w:w="2807" w:type="dxa"/>
            <w:tcBorders>
              <w:top w:val="nil"/>
            </w:tcBorders>
          </w:tcPr>
          <w:p w14:paraId="6128A198" w14:textId="77777777" w:rsidR="00BC371F" w:rsidRPr="007D6716" w:rsidRDefault="00BC371F" w:rsidP="00BF3DAB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6ECC35BC" w14:textId="77777777" w:rsidR="00BC371F" w:rsidRPr="007D6716" w:rsidRDefault="00BC371F" w:rsidP="00BF3DA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4" w:type="dxa"/>
            <w:gridSpan w:val="3"/>
            <w:tcBorders>
              <w:top w:val="nil"/>
            </w:tcBorders>
          </w:tcPr>
          <w:p w14:paraId="2B364E41" w14:textId="77777777" w:rsidR="00BC371F" w:rsidRPr="007D6716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</w:tcBorders>
          </w:tcPr>
          <w:p w14:paraId="5D64EF40" w14:textId="77777777" w:rsidR="00BC371F" w:rsidRPr="007D6716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7" w:type="dxa"/>
            <w:gridSpan w:val="3"/>
            <w:tcBorders>
              <w:top w:val="nil"/>
            </w:tcBorders>
          </w:tcPr>
          <w:p w14:paraId="043B49B6" w14:textId="77777777" w:rsidR="00BC371F" w:rsidRPr="007D6716" w:rsidRDefault="00BC371F" w:rsidP="00BF3DAB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0931" w:rsidRPr="007D6716" w14:paraId="4FCF2F64" w14:textId="77777777" w:rsidTr="00455331">
        <w:trPr>
          <w:tblHeader/>
        </w:trPr>
        <w:tc>
          <w:tcPr>
            <w:tcW w:w="2807" w:type="dxa"/>
          </w:tcPr>
          <w:p w14:paraId="786C03BB" w14:textId="77777777" w:rsidR="00E1720E" w:rsidRPr="007D6716" w:rsidRDefault="00E1720E" w:rsidP="00E1720E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2D80741" w14:textId="77777777" w:rsidR="00E1720E" w:rsidRPr="007D6716" w:rsidRDefault="00E1720E" w:rsidP="00E1720E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4" w:type="dxa"/>
          </w:tcPr>
          <w:p w14:paraId="149B3F3A" w14:textId="77777777"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 w:rsidR="002C268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22D55C27" w14:textId="77777777"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E3D13F7" w14:textId="77777777"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 w:rsidR="002C26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3833D5BB" w14:textId="77777777" w:rsidR="00E1720E" w:rsidRPr="007D6716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dxa"/>
          </w:tcPr>
          <w:p w14:paraId="379B2919" w14:textId="77777777"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 w:rsidR="002C268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6846678" w14:textId="77777777"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305BE0E3" w14:textId="77777777" w:rsidR="00E1720E" w:rsidRPr="007D671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256</w:t>
            </w:r>
            <w:r w:rsidR="002C268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1720E" w:rsidRPr="007D6716" w14:paraId="445023F3" w14:textId="77777777" w:rsidTr="00455331">
        <w:trPr>
          <w:trHeight w:val="281"/>
          <w:tblHeader/>
        </w:trPr>
        <w:tc>
          <w:tcPr>
            <w:tcW w:w="2807" w:type="dxa"/>
          </w:tcPr>
          <w:p w14:paraId="5A5A01BE" w14:textId="77777777" w:rsidR="00E1720E" w:rsidRPr="007D6716" w:rsidRDefault="00E1720E" w:rsidP="00E1720E">
            <w:pPr>
              <w:ind w:right="-7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A01BDE0" w14:textId="77777777" w:rsidR="00E1720E" w:rsidRPr="007D6716" w:rsidRDefault="00E1720E" w:rsidP="00E1720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74" w:type="dxa"/>
            <w:gridSpan w:val="7"/>
          </w:tcPr>
          <w:p w14:paraId="3FDE0AC6" w14:textId="77777777" w:rsidR="00E1720E" w:rsidRPr="007D6716" w:rsidRDefault="00E1720E" w:rsidP="00E1720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0931" w:rsidRPr="007D6716" w14:paraId="1800DE54" w14:textId="77777777" w:rsidTr="00455331">
        <w:tc>
          <w:tcPr>
            <w:tcW w:w="2807" w:type="dxa"/>
          </w:tcPr>
          <w:p w14:paraId="517FE8D5" w14:textId="77777777" w:rsidR="00E1720E" w:rsidRPr="007D6716" w:rsidRDefault="00E1720E" w:rsidP="00E1720E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33141F20" w14:textId="77777777" w:rsidR="00E1720E" w:rsidRPr="007D6716" w:rsidRDefault="00E1720E" w:rsidP="00E172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25FAF01C" w14:textId="77777777" w:rsidR="00E1720E" w:rsidRPr="007D6716" w:rsidRDefault="00E1720E" w:rsidP="00E172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6DA21B7" w14:textId="77777777" w:rsidR="00E1720E" w:rsidRPr="007D6716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194C1E28" w14:textId="77777777" w:rsidR="00E1720E" w:rsidRPr="007D6716" w:rsidRDefault="00E1720E" w:rsidP="00E172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82DB29C" w14:textId="77777777" w:rsidR="00E1720E" w:rsidRPr="007D6716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</w:tcPr>
          <w:p w14:paraId="2C29C87D" w14:textId="77777777" w:rsidR="00E1720E" w:rsidRPr="007D6716" w:rsidRDefault="00E1720E" w:rsidP="00E1720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D37A1" w14:textId="77777777" w:rsidR="00E1720E" w:rsidRPr="007D6716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24BFB9F" w14:textId="77777777" w:rsidR="00E1720E" w:rsidRPr="007D6716" w:rsidRDefault="00E1720E" w:rsidP="00E1720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2681" w:rsidRPr="007D6716" w14:paraId="2411CA83" w14:textId="77777777" w:rsidTr="00455331">
        <w:tc>
          <w:tcPr>
            <w:tcW w:w="2807" w:type="dxa"/>
          </w:tcPr>
          <w:p w14:paraId="745DEEA4" w14:textId="77777777" w:rsidR="002C2681" w:rsidRPr="007D6716" w:rsidRDefault="002C2681" w:rsidP="002C2681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992" w:type="dxa"/>
          </w:tcPr>
          <w:p w14:paraId="5298F746" w14:textId="6B565355" w:rsidR="002C2681" w:rsidRPr="007D6716" w:rsidRDefault="00CE3BE3" w:rsidP="002C268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4" w:type="dxa"/>
          </w:tcPr>
          <w:p w14:paraId="51530F45" w14:textId="77777777" w:rsidR="002C2681" w:rsidRPr="007D6716" w:rsidRDefault="006A32CD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A7DB7E8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4054A6C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A04F6EA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</w:tcPr>
          <w:p w14:paraId="4B813524" w14:textId="77777777" w:rsidR="002C2681" w:rsidRPr="007D6716" w:rsidRDefault="006A32CD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358,849</w:t>
            </w:r>
          </w:p>
        </w:tc>
        <w:tc>
          <w:tcPr>
            <w:tcW w:w="236" w:type="dxa"/>
          </w:tcPr>
          <w:p w14:paraId="36E08084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5DAF2B02" w14:textId="77777777" w:rsidR="002C2681" w:rsidRPr="007D6716" w:rsidRDefault="002C2681" w:rsidP="00EA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350,838</w:t>
            </w:r>
          </w:p>
        </w:tc>
      </w:tr>
      <w:tr w:rsidR="002C2681" w:rsidRPr="007D6716" w14:paraId="10134B35" w14:textId="77777777" w:rsidTr="00455331">
        <w:tc>
          <w:tcPr>
            <w:tcW w:w="2807" w:type="dxa"/>
          </w:tcPr>
          <w:p w14:paraId="5992D4D0" w14:textId="77777777" w:rsidR="002C2681" w:rsidRPr="007D6716" w:rsidRDefault="002C2681" w:rsidP="002C2681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92" w:type="dxa"/>
          </w:tcPr>
          <w:p w14:paraId="70FB0581" w14:textId="77777777" w:rsidR="002C2681" w:rsidRPr="007D6716" w:rsidRDefault="002C2681" w:rsidP="002C268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0F0CD0" w14:textId="77777777" w:rsidR="002C2681" w:rsidRPr="007D6716" w:rsidRDefault="006A32CD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852AA">
              <w:rPr>
                <w:rFonts w:ascii="Angsana New" w:hAnsi="Angsana New"/>
                <w:sz w:val="30"/>
                <w:szCs w:val="30"/>
              </w:rPr>
              <w:t>16,821</w:t>
            </w:r>
          </w:p>
        </w:tc>
        <w:tc>
          <w:tcPr>
            <w:tcW w:w="237" w:type="dxa"/>
          </w:tcPr>
          <w:p w14:paraId="016B7796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12D757D0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537,969</w:t>
            </w:r>
          </w:p>
        </w:tc>
        <w:tc>
          <w:tcPr>
            <w:tcW w:w="283" w:type="dxa"/>
          </w:tcPr>
          <w:p w14:paraId="6A508161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806222" w14:textId="77777777" w:rsidR="002C2681" w:rsidRPr="004852AA" w:rsidRDefault="004852AA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281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,005</w:t>
            </w:r>
          </w:p>
        </w:tc>
        <w:tc>
          <w:tcPr>
            <w:tcW w:w="236" w:type="dxa"/>
          </w:tcPr>
          <w:p w14:paraId="3141861F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9C32FF3" w14:textId="77777777" w:rsidR="002C2681" w:rsidRPr="007D6716" w:rsidRDefault="002C2681" w:rsidP="00EA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500,787</w:t>
            </w:r>
          </w:p>
        </w:tc>
      </w:tr>
      <w:tr w:rsidR="002C2681" w:rsidRPr="007D6716" w14:paraId="232F382B" w14:textId="77777777" w:rsidTr="00455331">
        <w:tc>
          <w:tcPr>
            <w:tcW w:w="2807" w:type="dxa"/>
          </w:tcPr>
          <w:p w14:paraId="4F38E022" w14:textId="77777777" w:rsidR="002C2681" w:rsidRPr="007D6716" w:rsidRDefault="002C2681" w:rsidP="002C2681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53FB54D0" w14:textId="77777777" w:rsidR="002C2681" w:rsidRPr="007D6716" w:rsidRDefault="002C2681" w:rsidP="002C268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14:paraId="6BF18EF2" w14:textId="77777777" w:rsidR="002C2681" w:rsidRPr="007D6716" w:rsidRDefault="006A32CD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4852AA">
              <w:rPr>
                <w:rFonts w:ascii="Angsana New" w:hAnsi="Angsana New"/>
                <w:b/>
                <w:bCs/>
                <w:sz w:val="30"/>
                <w:szCs w:val="30"/>
              </w:rPr>
              <w:t>6,821</w:t>
            </w:r>
          </w:p>
        </w:tc>
        <w:tc>
          <w:tcPr>
            <w:tcW w:w="237" w:type="dxa"/>
          </w:tcPr>
          <w:p w14:paraId="2D05BC85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501E15A7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537,969</w:t>
            </w:r>
          </w:p>
        </w:tc>
        <w:tc>
          <w:tcPr>
            <w:tcW w:w="283" w:type="dxa"/>
          </w:tcPr>
          <w:p w14:paraId="2D31919E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1AC2E17" w14:textId="77777777" w:rsidR="002C2681" w:rsidRPr="007D6716" w:rsidRDefault="006A32CD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852AA">
              <w:rPr>
                <w:rFonts w:ascii="Angsana New" w:hAnsi="Angsana New"/>
                <w:b/>
                <w:bCs/>
                <w:sz w:val="30"/>
                <w:szCs w:val="30"/>
              </w:rPr>
              <w:t>39,854</w:t>
            </w:r>
          </w:p>
        </w:tc>
        <w:tc>
          <w:tcPr>
            <w:tcW w:w="236" w:type="dxa"/>
          </w:tcPr>
          <w:p w14:paraId="25712470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08FAEBD" w14:textId="77777777" w:rsidR="002C2681" w:rsidRPr="007D6716" w:rsidRDefault="002C2681" w:rsidP="00EA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851,625</w:t>
            </w:r>
          </w:p>
        </w:tc>
      </w:tr>
      <w:tr w:rsidR="002C2681" w:rsidRPr="007D6716" w14:paraId="4271CEA6" w14:textId="77777777" w:rsidTr="00455331">
        <w:tc>
          <w:tcPr>
            <w:tcW w:w="2807" w:type="dxa"/>
          </w:tcPr>
          <w:p w14:paraId="658A833D" w14:textId="77777777" w:rsidR="002C2681" w:rsidRPr="007D6716" w:rsidRDefault="002C2681" w:rsidP="002C2681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2" w:type="dxa"/>
          </w:tcPr>
          <w:p w14:paraId="0DD9BAA7" w14:textId="77777777" w:rsidR="002C2681" w:rsidRPr="007D6716" w:rsidRDefault="002C2681" w:rsidP="002C268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74DA61A5" w14:textId="77777777" w:rsidR="002C2681" w:rsidRPr="007D6716" w:rsidRDefault="006A32CD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(6,925)</w:t>
            </w:r>
          </w:p>
        </w:tc>
        <w:tc>
          <w:tcPr>
            <w:tcW w:w="237" w:type="dxa"/>
          </w:tcPr>
          <w:p w14:paraId="78E0F3FE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68FD5D9E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(3,344)</w:t>
            </w:r>
          </w:p>
        </w:tc>
        <w:tc>
          <w:tcPr>
            <w:tcW w:w="283" w:type="dxa"/>
          </w:tcPr>
          <w:p w14:paraId="5AFD6A76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EA1891" w14:textId="77777777" w:rsidR="002C2681" w:rsidRPr="007D6716" w:rsidRDefault="006A32CD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(4,135)</w:t>
            </w:r>
          </w:p>
        </w:tc>
        <w:tc>
          <w:tcPr>
            <w:tcW w:w="236" w:type="dxa"/>
          </w:tcPr>
          <w:p w14:paraId="1DBD5B81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46C1BC4" w14:textId="77777777" w:rsidR="002C2681" w:rsidRPr="007D6716" w:rsidRDefault="002C2681" w:rsidP="00EA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(3,234)</w:t>
            </w:r>
          </w:p>
        </w:tc>
      </w:tr>
      <w:tr w:rsidR="002C2681" w:rsidRPr="007D6716" w14:paraId="781F503A" w14:textId="77777777" w:rsidTr="00455331">
        <w:trPr>
          <w:trHeight w:val="361"/>
        </w:trPr>
        <w:tc>
          <w:tcPr>
            <w:tcW w:w="2807" w:type="dxa"/>
          </w:tcPr>
          <w:p w14:paraId="231182BC" w14:textId="77777777" w:rsidR="002C2681" w:rsidRPr="007D6716" w:rsidRDefault="002C2681" w:rsidP="002C2681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14:paraId="71D12443" w14:textId="77777777" w:rsidR="002C2681" w:rsidRPr="007D6716" w:rsidRDefault="002C2681" w:rsidP="002C268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F69007E" w14:textId="77777777" w:rsidR="002C2681" w:rsidRPr="007D6716" w:rsidRDefault="006A32CD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852AA">
              <w:rPr>
                <w:rFonts w:ascii="Angsana New" w:hAnsi="Angsana New"/>
                <w:b/>
                <w:bCs/>
                <w:sz w:val="30"/>
                <w:szCs w:val="30"/>
              </w:rPr>
              <w:t>09,896</w:t>
            </w:r>
          </w:p>
        </w:tc>
        <w:tc>
          <w:tcPr>
            <w:tcW w:w="237" w:type="dxa"/>
            <w:tcBorders>
              <w:bottom w:val="nil"/>
            </w:tcBorders>
          </w:tcPr>
          <w:p w14:paraId="7A44E02D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3F5908AC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534,625</w:t>
            </w:r>
          </w:p>
        </w:tc>
        <w:tc>
          <w:tcPr>
            <w:tcW w:w="283" w:type="dxa"/>
            <w:tcBorders>
              <w:bottom w:val="nil"/>
            </w:tcBorders>
          </w:tcPr>
          <w:p w14:paraId="55AE7EBB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2240BA61" w14:textId="77777777" w:rsidR="002C2681" w:rsidRPr="007D6716" w:rsidRDefault="006A32CD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4852AA">
              <w:rPr>
                <w:rFonts w:ascii="Angsana New" w:hAnsi="Angsana New"/>
                <w:b/>
                <w:bCs/>
                <w:sz w:val="30"/>
                <w:szCs w:val="30"/>
              </w:rPr>
              <w:t>35,719</w:t>
            </w:r>
          </w:p>
        </w:tc>
        <w:tc>
          <w:tcPr>
            <w:tcW w:w="236" w:type="dxa"/>
            <w:tcBorders>
              <w:bottom w:val="nil"/>
            </w:tcBorders>
          </w:tcPr>
          <w:p w14:paraId="283AEB0A" w14:textId="77777777" w:rsidR="002C2681" w:rsidRPr="007D6716" w:rsidRDefault="002C2681" w:rsidP="002C2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7757A344" w14:textId="77777777" w:rsidR="002C2681" w:rsidRPr="007D6716" w:rsidRDefault="002C2681" w:rsidP="00EA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</w:rPr>
              <w:t>848,391</w:t>
            </w:r>
          </w:p>
        </w:tc>
      </w:tr>
      <w:tr w:rsidR="00C30931" w:rsidRPr="007D6716" w14:paraId="53BCF553" w14:textId="77777777" w:rsidTr="00455331">
        <w:tc>
          <w:tcPr>
            <w:tcW w:w="2807" w:type="dxa"/>
          </w:tcPr>
          <w:p w14:paraId="6455A9E5" w14:textId="77777777" w:rsidR="00710D2B" w:rsidRPr="007D6716" w:rsidRDefault="00710D2B" w:rsidP="00710D2B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D67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D67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2" w:type="dxa"/>
          </w:tcPr>
          <w:p w14:paraId="45639487" w14:textId="77777777" w:rsidR="00710D2B" w:rsidRPr="007D6716" w:rsidRDefault="00710D2B" w:rsidP="00710D2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nil"/>
            </w:tcBorders>
          </w:tcPr>
          <w:p w14:paraId="1845CCD2" w14:textId="77777777" w:rsidR="00710D2B" w:rsidRPr="007D6716" w:rsidRDefault="00710D2B" w:rsidP="00710D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8CF5C98" w14:textId="77777777"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</w:tcPr>
          <w:p w14:paraId="562017EC" w14:textId="77777777" w:rsidR="00710D2B" w:rsidRPr="007D6716" w:rsidRDefault="00710D2B" w:rsidP="00A54A9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95" w:right="-99" w:firstLine="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42975F" w14:textId="77777777"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1DB5DACD" w14:textId="77777777" w:rsidR="00710D2B" w:rsidRPr="007D6716" w:rsidRDefault="00710D2B" w:rsidP="00710D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97A24B" w14:textId="77777777" w:rsidR="00710D2B" w:rsidRPr="007D6716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839FD73" w14:textId="77777777" w:rsidR="00710D2B" w:rsidRPr="007D6716" w:rsidRDefault="00710D2B" w:rsidP="00710D2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32F2" w:rsidRPr="007D6716" w14:paraId="3DC896E1" w14:textId="77777777" w:rsidTr="00455331">
        <w:tc>
          <w:tcPr>
            <w:tcW w:w="2807" w:type="dxa"/>
          </w:tcPr>
          <w:p w14:paraId="131C551C" w14:textId="77777777" w:rsidR="001432F2" w:rsidRPr="007D6716" w:rsidRDefault="001432F2" w:rsidP="001432F2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992" w:type="dxa"/>
          </w:tcPr>
          <w:p w14:paraId="40F9D27D" w14:textId="33609891" w:rsidR="001432F2" w:rsidRPr="007D6716" w:rsidRDefault="00CE3BE3" w:rsidP="001432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4" w:type="dxa"/>
          </w:tcPr>
          <w:p w14:paraId="4B0CCB8B" w14:textId="77777777" w:rsidR="001432F2" w:rsidRPr="007D6716" w:rsidRDefault="00DC6904" w:rsidP="000B6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tcBorders>
              <w:top w:val="nil"/>
            </w:tcBorders>
          </w:tcPr>
          <w:p w14:paraId="44E96DEF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A2B4CE1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14:paraId="7A313285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</w:tcPr>
          <w:p w14:paraId="4C6C0FE7" w14:textId="77777777" w:rsidR="001432F2" w:rsidRPr="007D6716" w:rsidRDefault="003B31CF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7,689</w:t>
            </w:r>
          </w:p>
        </w:tc>
        <w:tc>
          <w:tcPr>
            <w:tcW w:w="236" w:type="dxa"/>
            <w:tcBorders>
              <w:top w:val="nil"/>
            </w:tcBorders>
          </w:tcPr>
          <w:p w14:paraId="68AAE6DC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7F676CDF" w14:textId="77777777" w:rsidR="001432F2" w:rsidRPr="007D6716" w:rsidRDefault="001432F2" w:rsidP="002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4,203</w:t>
            </w:r>
          </w:p>
        </w:tc>
      </w:tr>
      <w:tr w:rsidR="001432F2" w:rsidRPr="007D6716" w14:paraId="0673169C" w14:textId="77777777" w:rsidTr="00455331">
        <w:tc>
          <w:tcPr>
            <w:tcW w:w="2807" w:type="dxa"/>
          </w:tcPr>
          <w:p w14:paraId="535116EB" w14:textId="77777777" w:rsidR="001432F2" w:rsidRPr="007D6716" w:rsidRDefault="001432F2" w:rsidP="001432F2">
            <w:pPr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</w:t>
            </w:r>
            <w:r w:rsidRPr="007D671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92" w:type="dxa"/>
          </w:tcPr>
          <w:p w14:paraId="68E925C3" w14:textId="77777777" w:rsidR="001432F2" w:rsidRPr="007D6716" w:rsidRDefault="001432F2" w:rsidP="001432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535A955C" w14:textId="1C85CB5E" w:rsidR="001432F2" w:rsidRPr="007D6716" w:rsidRDefault="004852AA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</w:t>
            </w:r>
            <w:r w:rsidR="009A6322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520DD5C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bottom w:val="single" w:sz="4" w:space="0" w:color="auto"/>
            </w:tcBorders>
          </w:tcPr>
          <w:p w14:paraId="68D904AF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156,607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895ADD9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513B5CD6" w14:textId="6FCF06D5" w:rsidR="001432F2" w:rsidRPr="007D6716" w:rsidRDefault="004852AA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9A6322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655302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14:paraId="632E68B0" w14:textId="77777777" w:rsidR="001432F2" w:rsidRPr="007D6716" w:rsidRDefault="001432F2" w:rsidP="002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1" w:right="-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136,504</w:t>
            </w:r>
          </w:p>
        </w:tc>
      </w:tr>
      <w:tr w:rsidR="001432F2" w:rsidRPr="007D6716" w14:paraId="0D69922B" w14:textId="77777777" w:rsidTr="00455331">
        <w:tc>
          <w:tcPr>
            <w:tcW w:w="2807" w:type="dxa"/>
          </w:tcPr>
          <w:p w14:paraId="08371D04" w14:textId="77777777" w:rsidR="001432F2" w:rsidRPr="007D6716" w:rsidRDefault="001432F2" w:rsidP="001432F2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4560DAB9" w14:textId="77777777" w:rsidR="001432F2" w:rsidRPr="007D6716" w:rsidRDefault="001432F2" w:rsidP="001432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14:paraId="2FB3D4DB" w14:textId="24E8E5A7" w:rsidR="001432F2" w:rsidRPr="007D6716" w:rsidRDefault="00DC6904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A6322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0F9B3BF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nil"/>
            </w:tcBorders>
          </w:tcPr>
          <w:p w14:paraId="2671663A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76B8F9E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2471845B" w14:textId="0A772BD8" w:rsidR="001432F2" w:rsidRPr="007D6716" w:rsidRDefault="004852AA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</w:t>
            </w:r>
            <w:r w:rsidR="009A6322"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EF5660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14:paraId="45D16702" w14:textId="77777777" w:rsidR="001432F2" w:rsidRPr="007D6716" w:rsidRDefault="001432F2" w:rsidP="002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140,707</w:t>
            </w:r>
          </w:p>
        </w:tc>
      </w:tr>
      <w:tr w:rsidR="001432F2" w:rsidRPr="007D6716" w14:paraId="2935AD44" w14:textId="77777777" w:rsidTr="00455331">
        <w:tc>
          <w:tcPr>
            <w:tcW w:w="2807" w:type="dxa"/>
          </w:tcPr>
          <w:p w14:paraId="26193851" w14:textId="77777777" w:rsidR="001432F2" w:rsidRPr="007D6716" w:rsidRDefault="001432F2" w:rsidP="001432F2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D671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2" w:type="dxa"/>
          </w:tcPr>
          <w:p w14:paraId="309233D9" w14:textId="77777777" w:rsidR="001432F2" w:rsidRPr="007D6716" w:rsidRDefault="001432F2" w:rsidP="001432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73DBDD0D" w14:textId="77777777" w:rsidR="001432F2" w:rsidRPr="007D6716" w:rsidRDefault="00DC6904" w:rsidP="000B6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4BC3807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bottom w:val="single" w:sz="4" w:space="0" w:color="auto"/>
            </w:tcBorders>
          </w:tcPr>
          <w:p w14:paraId="53BE4B92" w14:textId="77777777" w:rsidR="001432F2" w:rsidRPr="007D6716" w:rsidRDefault="001432F2" w:rsidP="006C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65F083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4FC8AE93" w14:textId="77777777" w:rsidR="001432F2" w:rsidRPr="007D6716" w:rsidRDefault="00DC6904" w:rsidP="00420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DE2733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14:paraId="4592BBA6" w14:textId="77777777" w:rsidR="001432F2" w:rsidRPr="007D6716" w:rsidRDefault="001432F2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71" w:right="187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32F2" w:rsidRPr="007D6716" w14:paraId="4A4FC3C8" w14:textId="77777777" w:rsidTr="00455331">
        <w:trPr>
          <w:trHeight w:val="379"/>
        </w:trPr>
        <w:tc>
          <w:tcPr>
            <w:tcW w:w="2807" w:type="dxa"/>
          </w:tcPr>
          <w:p w14:paraId="0B44DB01" w14:textId="77777777" w:rsidR="001432F2" w:rsidRPr="007D6716" w:rsidRDefault="001432F2" w:rsidP="001432F2">
            <w:pPr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</w:tcPr>
          <w:p w14:paraId="6B926BE9" w14:textId="77777777" w:rsidR="001432F2" w:rsidRPr="007D6716" w:rsidRDefault="001432F2" w:rsidP="001432F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6B42AC79" w14:textId="38FBFDDE" w:rsidR="001432F2" w:rsidRPr="007D6716" w:rsidRDefault="00DC6904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</w:t>
            </w:r>
            <w:r w:rsidR="009A6322">
              <w:rPr>
                <w:rFonts w:ascii="Angsana New" w:hAnsi="Angsana New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237" w:type="dxa"/>
            <w:tcBorders>
              <w:top w:val="nil"/>
            </w:tcBorders>
          </w:tcPr>
          <w:p w14:paraId="77DF8E45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5661F80F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156,607</w:t>
            </w:r>
          </w:p>
        </w:tc>
        <w:tc>
          <w:tcPr>
            <w:tcW w:w="283" w:type="dxa"/>
            <w:tcBorders>
              <w:top w:val="nil"/>
            </w:tcBorders>
          </w:tcPr>
          <w:p w14:paraId="07762F32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</w:tcPr>
          <w:p w14:paraId="5BFD392D" w14:textId="6B301EF7" w:rsidR="001432F2" w:rsidRPr="007D6716" w:rsidRDefault="004852AA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</w:t>
            </w:r>
            <w:r w:rsidR="009A6322">
              <w:rPr>
                <w:rFonts w:ascii="Angsana New" w:hAnsi="Angsana New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236" w:type="dxa"/>
            <w:tcBorders>
              <w:top w:val="nil"/>
            </w:tcBorders>
          </w:tcPr>
          <w:p w14:paraId="1C874D0A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0DA33C5F" w14:textId="77777777" w:rsidR="001432F2" w:rsidRPr="007D6716" w:rsidRDefault="001432F2" w:rsidP="00C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140,707</w:t>
            </w:r>
          </w:p>
        </w:tc>
      </w:tr>
      <w:tr w:rsidR="001432F2" w:rsidRPr="007D6716" w14:paraId="39A59E51" w14:textId="77777777" w:rsidTr="00455331">
        <w:tc>
          <w:tcPr>
            <w:tcW w:w="2807" w:type="dxa"/>
          </w:tcPr>
          <w:p w14:paraId="71169D21" w14:textId="77777777" w:rsidR="001432F2" w:rsidRPr="007D6716" w:rsidRDefault="001432F2" w:rsidP="001432F2">
            <w:pPr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D67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14:paraId="0B96F427" w14:textId="77777777" w:rsidR="001432F2" w:rsidRPr="007D6716" w:rsidRDefault="001432F2" w:rsidP="001432F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392124B4" w14:textId="49034E3F" w:rsidR="001432F2" w:rsidRPr="007D6716" w:rsidRDefault="004852AA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</w:t>
            </w:r>
            <w:r w:rsidR="009A6322"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37" w:type="dxa"/>
          </w:tcPr>
          <w:p w14:paraId="4789F17F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12026264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691,232</w:t>
            </w:r>
          </w:p>
        </w:tc>
        <w:tc>
          <w:tcPr>
            <w:tcW w:w="283" w:type="dxa"/>
          </w:tcPr>
          <w:p w14:paraId="00855439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5FCC389" w14:textId="5019857E" w:rsidR="001432F2" w:rsidRPr="007D6716" w:rsidRDefault="004852AA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663,</w:t>
            </w:r>
            <w:r w:rsidR="009A6322">
              <w:rPr>
                <w:rFonts w:ascii="Angsana New" w:hAnsi="Angsana New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236" w:type="dxa"/>
          </w:tcPr>
          <w:p w14:paraId="1CE6146C" w14:textId="77777777" w:rsidR="001432F2" w:rsidRPr="007D6716" w:rsidRDefault="001432F2" w:rsidP="00143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41AA344F" w14:textId="77777777" w:rsidR="001432F2" w:rsidRPr="007D6716" w:rsidRDefault="001432F2" w:rsidP="002C5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989,098</w:t>
            </w:r>
          </w:p>
        </w:tc>
      </w:tr>
    </w:tbl>
    <w:p w14:paraId="21B762E4" w14:textId="77777777" w:rsidR="001B7F30" w:rsidRPr="00476AC5" w:rsidRDefault="001B7F30" w:rsidP="0066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22"/>
          <w:szCs w:val="22"/>
        </w:rPr>
      </w:pPr>
    </w:p>
    <w:p w14:paraId="13599A06" w14:textId="77777777" w:rsidR="002C7307" w:rsidRDefault="00B10199" w:rsidP="0066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D934E2"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6F769FCF" w14:textId="77777777" w:rsidR="00C530B8" w:rsidRPr="00476AC5" w:rsidRDefault="00C530B8" w:rsidP="00665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3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3"/>
        <w:gridCol w:w="1276"/>
        <w:gridCol w:w="283"/>
        <w:gridCol w:w="1129"/>
        <w:gridCol w:w="270"/>
        <w:gridCol w:w="18"/>
        <w:gridCol w:w="1271"/>
        <w:gridCol w:w="241"/>
        <w:gridCol w:w="1182"/>
      </w:tblGrid>
      <w:tr w:rsidR="00BC371F" w:rsidRPr="00BA3B87" w14:paraId="479B3D92" w14:textId="77777777" w:rsidTr="00A54A92">
        <w:trPr>
          <w:tblHeader/>
        </w:trPr>
        <w:tc>
          <w:tcPr>
            <w:tcW w:w="3803" w:type="dxa"/>
          </w:tcPr>
          <w:p w14:paraId="34DDBAEA" w14:textId="77777777" w:rsidR="00BC371F" w:rsidRPr="00BA3B87" w:rsidRDefault="002C7307" w:rsidP="00BF3D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88" w:type="dxa"/>
            <w:gridSpan w:val="3"/>
          </w:tcPr>
          <w:p w14:paraId="39588072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3445C4D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2" w:type="dxa"/>
            <w:gridSpan w:val="4"/>
          </w:tcPr>
          <w:p w14:paraId="4095A301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720E" w:rsidRPr="00BA3B87" w14:paraId="584C5075" w14:textId="77777777" w:rsidTr="00A54A92">
        <w:trPr>
          <w:tblHeader/>
        </w:trPr>
        <w:tc>
          <w:tcPr>
            <w:tcW w:w="3803" w:type="dxa"/>
          </w:tcPr>
          <w:p w14:paraId="2995EC92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7A17168" w14:textId="77777777" w:rsidR="00E1720E" w:rsidRPr="00BA3B87" w:rsidRDefault="00E1720E" w:rsidP="001812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81" w:firstLine="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BF631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078890DB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D29CE98" w14:textId="77777777" w:rsidR="00E1720E" w:rsidRPr="00BA3B87" w:rsidRDefault="00E1720E" w:rsidP="00B81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81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BF631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E75710" w14:textId="77777777" w:rsidR="00E1720E" w:rsidRPr="00BA3B87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gridSpan w:val="2"/>
          </w:tcPr>
          <w:p w14:paraId="3103E358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BF631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14:paraId="7D357B56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07C98051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BF631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1720E" w:rsidRPr="00BA3B87" w14:paraId="0C5174AE" w14:textId="77777777" w:rsidTr="00A54A92">
        <w:trPr>
          <w:tblHeader/>
        </w:trPr>
        <w:tc>
          <w:tcPr>
            <w:tcW w:w="3803" w:type="dxa"/>
          </w:tcPr>
          <w:p w14:paraId="02B778B7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</w:tcPr>
          <w:p w14:paraId="539EC0A6" w14:textId="77777777" w:rsidR="00E1720E" w:rsidRPr="00BA3B87" w:rsidRDefault="00E1720E" w:rsidP="00E1720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20E" w:rsidRPr="00BA3B87" w14:paraId="2F1F0D57" w14:textId="77777777" w:rsidTr="00A54A92">
        <w:tc>
          <w:tcPr>
            <w:tcW w:w="3803" w:type="dxa"/>
          </w:tcPr>
          <w:p w14:paraId="2BF5EF8F" w14:textId="77777777" w:rsidR="00E1720E" w:rsidRPr="00EF1593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14F40B35" w14:textId="77777777" w:rsidR="00E1720E" w:rsidRPr="00BA3B87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15EA3F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56C4AE37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C6772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3DF956BB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81275E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72CFF60C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64A" w:rsidRPr="00BA3B87" w14:paraId="794F015F" w14:textId="77777777" w:rsidTr="00A54A92">
        <w:tc>
          <w:tcPr>
            <w:tcW w:w="3803" w:type="dxa"/>
          </w:tcPr>
          <w:p w14:paraId="554F9A7F" w14:textId="77777777" w:rsidR="0009264A" w:rsidRPr="00BA3B87" w:rsidRDefault="0009264A" w:rsidP="0009264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</w:tcPr>
          <w:p w14:paraId="69E6D672" w14:textId="77777777" w:rsidR="0009264A" w:rsidRPr="00BA3B87" w:rsidRDefault="0009264A" w:rsidP="000B6A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7BDCB39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72A348E" w14:textId="77777777" w:rsidR="0009264A" w:rsidRPr="00EF1593" w:rsidRDefault="0009264A" w:rsidP="00AC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2F062D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3C0CB6FA" w14:textId="77777777" w:rsidR="0009264A" w:rsidRPr="00BA3B87" w:rsidRDefault="001135A5" w:rsidP="00AC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125,005</w:t>
            </w:r>
          </w:p>
        </w:tc>
        <w:tc>
          <w:tcPr>
            <w:tcW w:w="241" w:type="dxa"/>
          </w:tcPr>
          <w:p w14:paraId="4ED46B5D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4627A0C2" w14:textId="77777777" w:rsidR="0009264A" w:rsidRPr="00047D34" w:rsidRDefault="0009264A" w:rsidP="00C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194,382</w:t>
            </w:r>
          </w:p>
        </w:tc>
      </w:tr>
      <w:tr w:rsidR="0009264A" w:rsidRPr="00BA3B87" w14:paraId="32ED928F" w14:textId="77777777" w:rsidTr="00A54A92">
        <w:tc>
          <w:tcPr>
            <w:tcW w:w="3803" w:type="dxa"/>
          </w:tcPr>
          <w:p w14:paraId="66F4A3FA" w14:textId="77777777" w:rsidR="0009264A" w:rsidRPr="00BA3B87" w:rsidRDefault="0009264A" w:rsidP="0009264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5243A16F" w14:textId="77777777" w:rsidR="0009264A" w:rsidRPr="00BA3B87" w:rsidRDefault="0009264A" w:rsidP="000B6A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7950395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7AB71FF3" w14:textId="77777777" w:rsidR="0009264A" w:rsidRPr="00EF1593" w:rsidRDefault="0009264A" w:rsidP="00AC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1AFA7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</w:tcPr>
          <w:p w14:paraId="7ECC759A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4C89048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1D53CD09" w14:textId="77777777" w:rsidR="0009264A" w:rsidRPr="00047D34" w:rsidRDefault="0009264A" w:rsidP="00C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64A" w:rsidRPr="00BA3B87" w14:paraId="1CC8A063" w14:textId="77777777" w:rsidTr="00A54A92">
        <w:tc>
          <w:tcPr>
            <w:tcW w:w="3803" w:type="dxa"/>
            <w:tcBorders>
              <w:bottom w:val="nil"/>
            </w:tcBorders>
          </w:tcPr>
          <w:p w14:paraId="5F1C4BF1" w14:textId="77777777" w:rsidR="0009264A" w:rsidRPr="00BA3B87" w:rsidRDefault="0009264A" w:rsidP="0009264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tcBorders>
              <w:bottom w:val="nil"/>
            </w:tcBorders>
          </w:tcPr>
          <w:p w14:paraId="5B9A4E24" w14:textId="77777777" w:rsidR="0009264A" w:rsidRPr="00BA3B87" w:rsidRDefault="0009264A" w:rsidP="000B6A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9B4A301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nil"/>
            </w:tcBorders>
          </w:tcPr>
          <w:p w14:paraId="31DE34BB" w14:textId="77777777" w:rsidR="0009264A" w:rsidRPr="00EF1593" w:rsidRDefault="0009264A" w:rsidP="00AC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99BBD5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nil"/>
            </w:tcBorders>
          </w:tcPr>
          <w:p w14:paraId="08C7A250" w14:textId="77777777" w:rsidR="0009264A" w:rsidRPr="00BA3B87" w:rsidRDefault="001135A5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70,323</w:t>
            </w:r>
          </w:p>
        </w:tc>
        <w:tc>
          <w:tcPr>
            <w:tcW w:w="241" w:type="dxa"/>
            <w:tcBorders>
              <w:bottom w:val="nil"/>
            </w:tcBorders>
          </w:tcPr>
          <w:p w14:paraId="6DAA98EC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nil"/>
            </w:tcBorders>
          </w:tcPr>
          <w:p w14:paraId="44B988F9" w14:textId="77777777" w:rsidR="0009264A" w:rsidRPr="00047D34" w:rsidRDefault="0009264A" w:rsidP="00C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103,230</w:t>
            </w:r>
          </w:p>
        </w:tc>
      </w:tr>
      <w:tr w:rsidR="0009264A" w:rsidRPr="00BA3B87" w14:paraId="16990D2A" w14:textId="77777777" w:rsidTr="00A54A92">
        <w:tc>
          <w:tcPr>
            <w:tcW w:w="3803" w:type="dxa"/>
            <w:tcBorders>
              <w:bottom w:val="nil"/>
            </w:tcBorders>
          </w:tcPr>
          <w:p w14:paraId="57BDA6F8" w14:textId="77777777" w:rsidR="0009264A" w:rsidRPr="00F01E7D" w:rsidRDefault="0009264A" w:rsidP="0009264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nil"/>
            </w:tcBorders>
          </w:tcPr>
          <w:p w14:paraId="21BB49FE" w14:textId="77777777" w:rsidR="0009264A" w:rsidRDefault="0009264A" w:rsidP="000B6A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1" w:right="-9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29125D35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nil"/>
            </w:tcBorders>
          </w:tcPr>
          <w:p w14:paraId="408E7C1E" w14:textId="77777777" w:rsidR="0009264A" w:rsidRDefault="0009264A" w:rsidP="00AC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3C57C7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nil"/>
            </w:tcBorders>
          </w:tcPr>
          <w:p w14:paraId="67002EB4" w14:textId="77777777" w:rsidR="0009264A" w:rsidRDefault="001135A5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3,914</w:t>
            </w:r>
          </w:p>
        </w:tc>
        <w:tc>
          <w:tcPr>
            <w:tcW w:w="241" w:type="dxa"/>
            <w:tcBorders>
              <w:bottom w:val="nil"/>
            </w:tcBorders>
          </w:tcPr>
          <w:p w14:paraId="0D0C9F30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nil"/>
            </w:tcBorders>
          </w:tcPr>
          <w:p w14:paraId="3843A837" w14:textId="77777777" w:rsidR="0009264A" w:rsidRPr="00047D34" w:rsidRDefault="0009264A" w:rsidP="00C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41,038</w:t>
            </w:r>
          </w:p>
        </w:tc>
      </w:tr>
      <w:tr w:rsidR="0009264A" w:rsidRPr="00BA3B87" w14:paraId="3E868BC9" w14:textId="77777777" w:rsidTr="0009264A">
        <w:tc>
          <w:tcPr>
            <w:tcW w:w="3803" w:type="dxa"/>
          </w:tcPr>
          <w:p w14:paraId="089ACD2B" w14:textId="77777777" w:rsidR="0009264A" w:rsidRPr="00BA3B87" w:rsidRDefault="0009264A" w:rsidP="0009264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tcBorders>
              <w:bottom w:val="nil"/>
            </w:tcBorders>
          </w:tcPr>
          <w:p w14:paraId="35BD93FC" w14:textId="77777777" w:rsidR="0009264A" w:rsidRPr="00BA3B87" w:rsidRDefault="0009264A" w:rsidP="000B6A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4E2E836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nil"/>
            </w:tcBorders>
          </w:tcPr>
          <w:p w14:paraId="4FF34C43" w14:textId="77777777" w:rsidR="0009264A" w:rsidRPr="00EF1593" w:rsidRDefault="0009264A" w:rsidP="00AC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C18EB7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nil"/>
            </w:tcBorders>
          </w:tcPr>
          <w:p w14:paraId="738CDD4A" w14:textId="77777777" w:rsidR="0009264A" w:rsidRPr="00BA3B87" w:rsidRDefault="001135A5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6,918</w:t>
            </w:r>
          </w:p>
        </w:tc>
        <w:tc>
          <w:tcPr>
            <w:tcW w:w="241" w:type="dxa"/>
          </w:tcPr>
          <w:p w14:paraId="7E1265C7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nil"/>
            </w:tcBorders>
          </w:tcPr>
          <w:p w14:paraId="22D773EA" w14:textId="77777777" w:rsidR="0009264A" w:rsidRPr="00047D34" w:rsidRDefault="0009264A" w:rsidP="00C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ind w:left="-71" w:right="-99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12,188</w:t>
            </w:r>
          </w:p>
        </w:tc>
      </w:tr>
      <w:tr w:rsidR="0009264A" w:rsidRPr="00BA3B87" w14:paraId="46E7D2F2" w14:textId="77777777" w:rsidTr="00A54A92">
        <w:tc>
          <w:tcPr>
            <w:tcW w:w="3803" w:type="dxa"/>
          </w:tcPr>
          <w:p w14:paraId="4AAD6533" w14:textId="77777777" w:rsidR="0009264A" w:rsidRDefault="0009264A" w:rsidP="0009264A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Pr="00047D34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047D34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1044CB" w14:textId="77777777" w:rsidR="0009264A" w:rsidRDefault="001135A5" w:rsidP="000B6A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02C15D6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64E7069" w14:textId="77777777" w:rsidR="0009264A" w:rsidRDefault="001135A5" w:rsidP="00AC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3B326D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</w:tcPr>
          <w:p w14:paraId="4C0A765C" w14:textId="77777777" w:rsidR="0009264A" w:rsidRPr="00FD36EA" w:rsidRDefault="001135A5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152,6</w:t>
            </w:r>
            <w:r w:rsidR="0043128D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41" w:type="dxa"/>
          </w:tcPr>
          <w:p w14:paraId="486B7D84" w14:textId="77777777" w:rsidR="0009264A" w:rsidRPr="00BA3B87" w:rsidRDefault="0009264A" w:rsidP="0009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EBAFF7A" w14:textId="77777777" w:rsidR="0009264A" w:rsidRPr="00047D34" w:rsidRDefault="0009264A" w:rsidP="008E3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7D3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0D2B" w:rsidRPr="00BA3B87" w14:paraId="28D7E92C" w14:textId="77777777" w:rsidTr="00A54A92">
        <w:tc>
          <w:tcPr>
            <w:tcW w:w="3803" w:type="dxa"/>
            <w:tcBorders>
              <w:bottom w:val="nil"/>
            </w:tcBorders>
          </w:tcPr>
          <w:p w14:paraId="46946FC5" w14:textId="77777777" w:rsidR="00710D2B" w:rsidRPr="00F01E7D" w:rsidRDefault="00710D2B" w:rsidP="00710D2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790BAF2" w14:textId="77777777" w:rsidR="00710D2B" w:rsidRPr="00C66A30" w:rsidRDefault="00710D2B" w:rsidP="000B6A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1660C2B6" w14:textId="77777777" w:rsidR="00710D2B" w:rsidRPr="00C66A30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191A9012" w14:textId="77777777" w:rsidR="00710D2B" w:rsidRPr="00C66A30" w:rsidRDefault="00710D2B" w:rsidP="00AC2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A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B15AEC0" w14:textId="77777777"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DB5AB" w14:textId="77777777" w:rsidR="00710D2B" w:rsidRPr="00121C11" w:rsidRDefault="001135A5" w:rsidP="001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358,849</w:t>
            </w:r>
          </w:p>
        </w:tc>
        <w:tc>
          <w:tcPr>
            <w:tcW w:w="241" w:type="dxa"/>
            <w:tcBorders>
              <w:bottom w:val="nil"/>
            </w:tcBorders>
          </w:tcPr>
          <w:p w14:paraId="498F4A9F" w14:textId="77777777" w:rsidR="00710D2B" w:rsidRPr="00BA3B87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192E8603" w14:textId="77777777" w:rsidR="00710D2B" w:rsidRPr="009413A0" w:rsidRDefault="0009264A" w:rsidP="00D3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D34">
              <w:rPr>
                <w:rFonts w:ascii="Angsana New" w:hAnsi="Angsana New"/>
                <w:b/>
                <w:bCs/>
                <w:sz w:val="30"/>
                <w:szCs w:val="30"/>
              </w:rPr>
              <w:t>350,838</w:t>
            </w:r>
          </w:p>
        </w:tc>
      </w:tr>
      <w:tr w:rsidR="00710D2B" w:rsidRPr="00BA3B87" w14:paraId="22CEDE5E" w14:textId="77777777" w:rsidTr="00D626C4">
        <w:trPr>
          <w:trHeight w:val="352"/>
        </w:trPr>
        <w:tc>
          <w:tcPr>
            <w:tcW w:w="3803" w:type="dxa"/>
          </w:tcPr>
          <w:p w14:paraId="7E190CC8" w14:textId="77777777" w:rsidR="00710D2B" w:rsidRPr="000A70CE" w:rsidRDefault="00710D2B" w:rsidP="00710D2B">
            <w:pPr>
              <w:ind w:right="-16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lastRenderedPageBreak/>
              <w:t>บุคคลหรือกิจการอื่น ๆ</w:t>
            </w:r>
          </w:p>
        </w:tc>
        <w:tc>
          <w:tcPr>
            <w:tcW w:w="1276" w:type="dxa"/>
          </w:tcPr>
          <w:p w14:paraId="220C3FA8" w14:textId="77777777" w:rsidR="00710D2B" w:rsidRPr="000A70CE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</w:tcPr>
          <w:p w14:paraId="4AF2D231" w14:textId="77777777" w:rsidR="00710D2B" w:rsidRPr="000A70CE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9" w:type="dxa"/>
          </w:tcPr>
          <w:p w14:paraId="60768A8D" w14:textId="77777777" w:rsidR="00710D2B" w:rsidRPr="000A70CE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8" w:type="dxa"/>
            <w:gridSpan w:val="2"/>
          </w:tcPr>
          <w:p w14:paraId="3EAE1A84" w14:textId="77777777" w:rsidR="00710D2B" w:rsidRPr="000A70CE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1" w:type="dxa"/>
          </w:tcPr>
          <w:p w14:paraId="383C04E2" w14:textId="77777777" w:rsidR="00710D2B" w:rsidRPr="000A70CE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1" w:type="dxa"/>
          </w:tcPr>
          <w:p w14:paraId="71941E27" w14:textId="77777777" w:rsidR="00710D2B" w:rsidRPr="000A70CE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2" w:type="dxa"/>
          </w:tcPr>
          <w:p w14:paraId="5A55A604" w14:textId="77777777" w:rsidR="00710D2B" w:rsidRPr="000A70CE" w:rsidRDefault="00710D2B" w:rsidP="00710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F631D" w:rsidRPr="00BA3B87" w14:paraId="40F95F48" w14:textId="77777777" w:rsidTr="00A54A92">
        <w:tc>
          <w:tcPr>
            <w:tcW w:w="3803" w:type="dxa"/>
          </w:tcPr>
          <w:p w14:paraId="753579BD" w14:textId="77777777" w:rsidR="00BF631D" w:rsidRPr="000A70CE" w:rsidRDefault="00BF631D" w:rsidP="00BF631D">
            <w:pPr>
              <w:ind w:right="-1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sz w:val="29"/>
                <w:szCs w:val="29"/>
                <w:cs/>
              </w:rPr>
              <w:t>ยังไม่ครบกำหนดชำระ</w:t>
            </w:r>
          </w:p>
        </w:tc>
        <w:tc>
          <w:tcPr>
            <w:tcW w:w="1276" w:type="dxa"/>
          </w:tcPr>
          <w:p w14:paraId="1F8C2D57" w14:textId="77777777" w:rsidR="00BF631D" w:rsidRPr="000A70CE" w:rsidRDefault="0043128D" w:rsidP="0097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249,410</w:t>
            </w:r>
          </w:p>
        </w:tc>
        <w:tc>
          <w:tcPr>
            <w:tcW w:w="283" w:type="dxa"/>
          </w:tcPr>
          <w:p w14:paraId="5FB428D0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9" w:type="dxa"/>
          </w:tcPr>
          <w:p w14:paraId="1D8E94F9" w14:textId="77777777" w:rsidR="00BF631D" w:rsidRPr="000A70CE" w:rsidRDefault="00BF631D" w:rsidP="0097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447,275</w:t>
            </w:r>
          </w:p>
        </w:tc>
        <w:tc>
          <w:tcPr>
            <w:tcW w:w="288" w:type="dxa"/>
            <w:gridSpan w:val="2"/>
          </w:tcPr>
          <w:p w14:paraId="01F5CD08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1" w:type="dxa"/>
          </w:tcPr>
          <w:p w14:paraId="4DC764B4" w14:textId="77777777" w:rsidR="00BF631D" w:rsidRPr="000A70CE" w:rsidRDefault="001135A5" w:rsidP="0097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115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2</w:t>
            </w:r>
            <w:r w:rsidR="0024406B" w:rsidRPr="000A70CE">
              <w:rPr>
                <w:rFonts w:ascii="Angsana New" w:hAnsi="Angsana New"/>
                <w:sz w:val="29"/>
                <w:szCs w:val="29"/>
              </w:rPr>
              <w:t>29,</w:t>
            </w:r>
            <w:r w:rsidR="0043128D" w:rsidRPr="000A70CE">
              <w:rPr>
                <w:rFonts w:ascii="Angsana New" w:hAnsi="Angsana New"/>
                <w:sz w:val="29"/>
                <w:szCs w:val="29"/>
              </w:rPr>
              <w:t>668</w:t>
            </w:r>
          </w:p>
        </w:tc>
        <w:tc>
          <w:tcPr>
            <w:tcW w:w="241" w:type="dxa"/>
          </w:tcPr>
          <w:p w14:paraId="756F1B17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2" w:type="dxa"/>
          </w:tcPr>
          <w:p w14:paraId="426F400F" w14:textId="77777777" w:rsidR="00BF631D" w:rsidRPr="000A70CE" w:rsidRDefault="00BF631D" w:rsidP="00972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426,663</w:t>
            </w:r>
          </w:p>
        </w:tc>
      </w:tr>
      <w:tr w:rsidR="00BF631D" w:rsidRPr="00BA3B87" w14:paraId="69DF92BC" w14:textId="77777777" w:rsidTr="00D626C4">
        <w:trPr>
          <w:trHeight w:val="344"/>
        </w:trPr>
        <w:tc>
          <w:tcPr>
            <w:tcW w:w="3803" w:type="dxa"/>
          </w:tcPr>
          <w:p w14:paraId="39C93336" w14:textId="77777777" w:rsidR="00BF631D" w:rsidRPr="000A70CE" w:rsidRDefault="00BF631D" w:rsidP="00BF631D">
            <w:pPr>
              <w:ind w:right="-1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sz w:val="29"/>
                <w:szCs w:val="29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76BE613A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83" w:type="dxa"/>
          </w:tcPr>
          <w:p w14:paraId="00A4DA45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9" w:type="dxa"/>
          </w:tcPr>
          <w:p w14:paraId="4F5647A2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88" w:type="dxa"/>
            <w:gridSpan w:val="2"/>
          </w:tcPr>
          <w:p w14:paraId="3C06DF08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1" w:type="dxa"/>
          </w:tcPr>
          <w:p w14:paraId="6EA6F84A" w14:textId="77777777" w:rsidR="00BF631D" w:rsidRPr="000A70CE" w:rsidRDefault="00BF631D" w:rsidP="00DD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1" w:type="dxa"/>
          </w:tcPr>
          <w:p w14:paraId="16902C8A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</w:tcPr>
          <w:p w14:paraId="34097523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BF631D" w:rsidRPr="00BA3B87" w14:paraId="493D3FF4" w14:textId="77777777" w:rsidTr="00A54A92">
        <w:tc>
          <w:tcPr>
            <w:tcW w:w="3803" w:type="dxa"/>
          </w:tcPr>
          <w:p w14:paraId="410D1A07" w14:textId="77777777" w:rsidR="00BF631D" w:rsidRPr="000A70CE" w:rsidRDefault="00BF631D" w:rsidP="00BF631D">
            <w:pPr>
              <w:ind w:right="-1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  น้อยกว่า </w:t>
            </w:r>
            <w:r w:rsidRPr="000A70CE">
              <w:rPr>
                <w:rFonts w:ascii="Angsana New" w:hAnsi="Angsana New"/>
                <w:sz w:val="29"/>
                <w:szCs w:val="29"/>
              </w:rPr>
              <w:t>3</w:t>
            </w: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nil"/>
            </w:tcBorders>
          </w:tcPr>
          <w:p w14:paraId="2EAC4F51" w14:textId="77777777" w:rsidR="00BF631D" w:rsidRPr="000A70CE" w:rsidRDefault="00A253F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5</w:t>
            </w:r>
            <w:r w:rsidR="0043128D" w:rsidRPr="000A70CE">
              <w:rPr>
                <w:rFonts w:ascii="Angsana New" w:hAnsi="Angsana New"/>
                <w:sz w:val="29"/>
                <w:szCs w:val="29"/>
              </w:rPr>
              <w:t>0</w:t>
            </w:r>
            <w:r w:rsidRPr="000A70CE">
              <w:rPr>
                <w:rFonts w:ascii="Angsana New" w:hAnsi="Angsana New"/>
                <w:sz w:val="29"/>
                <w:szCs w:val="29"/>
              </w:rPr>
              <w:t>,</w:t>
            </w:r>
            <w:r w:rsidR="0043128D" w:rsidRPr="000A70CE">
              <w:rPr>
                <w:rFonts w:ascii="Angsana New" w:hAnsi="Angsana New"/>
                <w:sz w:val="29"/>
                <w:szCs w:val="29"/>
              </w:rPr>
              <w:t>163</w:t>
            </w:r>
          </w:p>
        </w:tc>
        <w:tc>
          <w:tcPr>
            <w:tcW w:w="283" w:type="dxa"/>
          </w:tcPr>
          <w:p w14:paraId="236BA8ED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9" w:type="dxa"/>
            <w:tcBorders>
              <w:bottom w:val="nil"/>
            </w:tcBorders>
          </w:tcPr>
          <w:p w14:paraId="743C3F0C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68,110</w:t>
            </w:r>
          </w:p>
        </w:tc>
        <w:tc>
          <w:tcPr>
            <w:tcW w:w="288" w:type="dxa"/>
            <w:gridSpan w:val="2"/>
          </w:tcPr>
          <w:p w14:paraId="464B9CFB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5DD21921" w14:textId="77777777" w:rsidR="00BF631D" w:rsidRPr="000A70CE" w:rsidRDefault="001135A5" w:rsidP="00DD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115" w:right="-99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37,</w:t>
            </w:r>
            <w:r w:rsidR="0043128D" w:rsidRPr="000A70CE">
              <w:rPr>
                <w:rFonts w:ascii="Angsana New" w:hAnsi="Angsana New"/>
                <w:sz w:val="29"/>
                <w:szCs w:val="29"/>
              </w:rPr>
              <w:t>439</w:t>
            </w:r>
          </w:p>
        </w:tc>
        <w:tc>
          <w:tcPr>
            <w:tcW w:w="241" w:type="dxa"/>
          </w:tcPr>
          <w:p w14:paraId="601AFFEC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2" w:type="dxa"/>
            <w:tcBorders>
              <w:bottom w:val="nil"/>
            </w:tcBorders>
          </w:tcPr>
          <w:p w14:paraId="06D8E105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99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54,384</w:t>
            </w:r>
          </w:p>
        </w:tc>
      </w:tr>
      <w:tr w:rsidR="00BF631D" w:rsidRPr="00BA3B87" w14:paraId="0A9660A9" w14:textId="77777777" w:rsidTr="00A54A92">
        <w:tc>
          <w:tcPr>
            <w:tcW w:w="3803" w:type="dxa"/>
          </w:tcPr>
          <w:p w14:paraId="4DCB43E3" w14:textId="77777777" w:rsidR="00BF631D" w:rsidRPr="000A70CE" w:rsidRDefault="00BF631D" w:rsidP="00BF631D">
            <w:pPr>
              <w:ind w:right="-1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0A70CE">
              <w:rPr>
                <w:rFonts w:ascii="Angsana New" w:hAnsi="Angsana New"/>
                <w:sz w:val="29"/>
                <w:szCs w:val="29"/>
              </w:rPr>
              <w:t>3</w:t>
            </w: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0A70CE">
              <w:rPr>
                <w:rFonts w:ascii="Angsana New" w:hAnsi="Angsana New"/>
                <w:sz w:val="29"/>
                <w:szCs w:val="29"/>
              </w:rPr>
              <w:t>-</w:t>
            </w: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0A70CE">
              <w:rPr>
                <w:rFonts w:ascii="Angsana New" w:hAnsi="Angsana New"/>
                <w:sz w:val="29"/>
                <w:szCs w:val="29"/>
              </w:rPr>
              <w:t>6</w:t>
            </w: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09F849EA" w14:textId="77777777" w:rsidR="00BF631D" w:rsidRPr="000A70CE" w:rsidRDefault="00A253F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1,9</w:t>
            </w:r>
            <w:r w:rsidR="0043128D" w:rsidRPr="000A70CE">
              <w:rPr>
                <w:rFonts w:ascii="Angsana New" w:hAnsi="Angsana New"/>
                <w:sz w:val="29"/>
                <w:szCs w:val="29"/>
              </w:rPr>
              <w:t>92</w:t>
            </w:r>
          </w:p>
        </w:tc>
        <w:tc>
          <w:tcPr>
            <w:tcW w:w="283" w:type="dxa"/>
          </w:tcPr>
          <w:p w14:paraId="15383F72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9" w:type="dxa"/>
          </w:tcPr>
          <w:p w14:paraId="29E6BD0D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13,738</w:t>
            </w:r>
          </w:p>
        </w:tc>
        <w:tc>
          <w:tcPr>
            <w:tcW w:w="288" w:type="dxa"/>
            <w:gridSpan w:val="2"/>
          </w:tcPr>
          <w:p w14:paraId="13EF5DE3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1" w:type="dxa"/>
          </w:tcPr>
          <w:p w14:paraId="60F18FDA" w14:textId="77777777" w:rsidR="00BF631D" w:rsidRPr="000A70CE" w:rsidRDefault="001135A5" w:rsidP="007C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115" w:right="-99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1,9</w:t>
            </w:r>
            <w:r w:rsidR="0043128D" w:rsidRPr="000A70CE">
              <w:rPr>
                <w:rFonts w:ascii="Angsana New" w:hAnsi="Angsana New"/>
                <w:sz w:val="29"/>
                <w:szCs w:val="29"/>
              </w:rPr>
              <w:t>92</w:t>
            </w:r>
          </w:p>
        </w:tc>
        <w:tc>
          <w:tcPr>
            <w:tcW w:w="241" w:type="dxa"/>
          </w:tcPr>
          <w:p w14:paraId="2E28757D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2" w:type="dxa"/>
          </w:tcPr>
          <w:p w14:paraId="61300756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99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10,917</w:t>
            </w:r>
          </w:p>
        </w:tc>
      </w:tr>
      <w:tr w:rsidR="00BF631D" w:rsidRPr="00BA3B87" w14:paraId="5B90FADD" w14:textId="77777777" w:rsidTr="00A54A92">
        <w:tc>
          <w:tcPr>
            <w:tcW w:w="3803" w:type="dxa"/>
          </w:tcPr>
          <w:p w14:paraId="4606F4E2" w14:textId="77777777" w:rsidR="00BF631D" w:rsidRPr="000A70CE" w:rsidRDefault="00BF631D" w:rsidP="00BF631D">
            <w:pPr>
              <w:ind w:right="-16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0A70CE">
              <w:rPr>
                <w:rFonts w:ascii="Angsana New" w:hAnsi="Angsana New"/>
                <w:sz w:val="29"/>
                <w:szCs w:val="29"/>
              </w:rPr>
              <w:t>6</w:t>
            </w: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0A70CE">
              <w:rPr>
                <w:rFonts w:ascii="Angsana New" w:hAnsi="Angsana New"/>
                <w:sz w:val="29"/>
                <w:szCs w:val="29"/>
              </w:rPr>
              <w:t>-</w:t>
            </w: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0A70CE">
              <w:rPr>
                <w:rFonts w:ascii="Angsana New" w:hAnsi="Angsana New"/>
                <w:sz w:val="29"/>
                <w:szCs w:val="29"/>
              </w:rPr>
              <w:t>12</w:t>
            </w: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3ED5281" w14:textId="77777777" w:rsidR="00BF631D" w:rsidRPr="000A70CE" w:rsidRDefault="00A253F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7,</w:t>
            </w:r>
            <w:r w:rsidR="0043128D" w:rsidRPr="000A70CE">
              <w:rPr>
                <w:rFonts w:ascii="Angsana New" w:hAnsi="Angsana New"/>
                <w:sz w:val="29"/>
                <w:szCs w:val="29"/>
              </w:rPr>
              <w:t>808</w:t>
            </w:r>
          </w:p>
        </w:tc>
        <w:tc>
          <w:tcPr>
            <w:tcW w:w="283" w:type="dxa"/>
          </w:tcPr>
          <w:p w14:paraId="1282CE85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9" w:type="dxa"/>
          </w:tcPr>
          <w:p w14:paraId="3F398BE0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2,676</w:t>
            </w:r>
          </w:p>
        </w:tc>
        <w:tc>
          <w:tcPr>
            <w:tcW w:w="288" w:type="dxa"/>
            <w:gridSpan w:val="2"/>
          </w:tcPr>
          <w:p w14:paraId="1DB7D5C3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1" w:type="dxa"/>
          </w:tcPr>
          <w:p w14:paraId="309054F6" w14:textId="77777777" w:rsidR="00BF631D" w:rsidRPr="000A70CE" w:rsidRDefault="001135A5" w:rsidP="00DD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115" w:right="-99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7,2</w:t>
            </w:r>
            <w:r w:rsidR="0043128D" w:rsidRPr="000A70CE">
              <w:rPr>
                <w:rFonts w:ascii="Angsana New" w:hAnsi="Angsana New"/>
                <w:sz w:val="29"/>
                <w:szCs w:val="29"/>
              </w:rPr>
              <w:t>75</w:t>
            </w:r>
          </w:p>
        </w:tc>
        <w:tc>
          <w:tcPr>
            <w:tcW w:w="241" w:type="dxa"/>
          </w:tcPr>
          <w:p w14:paraId="2C1820E8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2" w:type="dxa"/>
          </w:tcPr>
          <w:p w14:paraId="34B33F52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99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2,661</w:t>
            </w:r>
          </w:p>
        </w:tc>
      </w:tr>
      <w:tr w:rsidR="00BF631D" w:rsidRPr="00BA3B87" w14:paraId="1CBCC2A7" w14:textId="77777777" w:rsidTr="00A54A92">
        <w:tc>
          <w:tcPr>
            <w:tcW w:w="3803" w:type="dxa"/>
          </w:tcPr>
          <w:p w14:paraId="63F4D476" w14:textId="77777777" w:rsidR="00BF631D" w:rsidRPr="000A70CE" w:rsidRDefault="00BF631D" w:rsidP="00BF631D">
            <w:pPr>
              <w:ind w:right="-16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  มากกว่า </w:t>
            </w:r>
            <w:r w:rsidRPr="000A70CE">
              <w:rPr>
                <w:rFonts w:ascii="Angsana New" w:hAnsi="Angsana New"/>
                <w:sz w:val="29"/>
                <w:szCs w:val="29"/>
              </w:rPr>
              <w:t>12</w:t>
            </w: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87AD73" w14:textId="77777777" w:rsidR="00BF631D" w:rsidRPr="000A70CE" w:rsidRDefault="00A253F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7,448</w:t>
            </w:r>
          </w:p>
        </w:tc>
        <w:tc>
          <w:tcPr>
            <w:tcW w:w="283" w:type="dxa"/>
          </w:tcPr>
          <w:p w14:paraId="6A15F4E8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67616A34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6,170</w:t>
            </w:r>
          </w:p>
        </w:tc>
        <w:tc>
          <w:tcPr>
            <w:tcW w:w="288" w:type="dxa"/>
            <w:gridSpan w:val="2"/>
          </w:tcPr>
          <w:p w14:paraId="1F344BBF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9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44AA5B8" w14:textId="77777777" w:rsidR="00BF631D" w:rsidRPr="000A70CE" w:rsidRDefault="001135A5" w:rsidP="00DD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115" w:right="-99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4,63</w:t>
            </w:r>
            <w:r w:rsidR="0043128D" w:rsidRPr="000A70CE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41" w:type="dxa"/>
          </w:tcPr>
          <w:p w14:paraId="2EC45AB0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DD7D96B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99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6,162</w:t>
            </w:r>
          </w:p>
        </w:tc>
      </w:tr>
      <w:tr w:rsidR="00BF631D" w:rsidRPr="00BA3B87" w14:paraId="584DFFB7" w14:textId="77777777" w:rsidTr="00A54A92">
        <w:tc>
          <w:tcPr>
            <w:tcW w:w="3803" w:type="dxa"/>
          </w:tcPr>
          <w:p w14:paraId="10843FE9" w14:textId="77777777" w:rsidR="00BF631D" w:rsidRPr="000A70CE" w:rsidRDefault="00BF631D" w:rsidP="00BF631D">
            <w:pPr>
              <w:ind w:right="-16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3C948CCF" w14:textId="77777777" w:rsidR="00BF631D" w:rsidRPr="000A70CE" w:rsidRDefault="00A253F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="0024406B" w:rsidRPr="000A70CE">
              <w:rPr>
                <w:rFonts w:ascii="Angsana New" w:hAnsi="Angsana New"/>
                <w:b/>
                <w:bCs/>
                <w:sz w:val="29"/>
                <w:szCs w:val="29"/>
              </w:rPr>
              <w:t>6,821</w:t>
            </w:r>
          </w:p>
        </w:tc>
        <w:tc>
          <w:tcPr>
            <w:tcW w:w="283" w:type="dxa"/>
          </w:tcPr>
          <w:p w14:paraId="29EABFC3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nil"/>
            </w:tcBorders>
          </w:tcPr>
          <w:p w14:paraId="2DCB5829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537,969</w:t>
            </w:r>
          </w:p>
        </w:tc>
        <w:tc>
          <w:tcPr>
            <w:tcW w:w="288" w:type="dxa"/>
            <w:gridSpan w:val="2"/>
          </w:tcPr>
          <w:p w14:paraId="6D01D8D6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14:paraId="7AE86F91" w14:textId="77777777" w:rsidR="00BF631D" w:rsidRPr="000A70CE" w:rsidRDefault="001135A5" w:rsidP="00DD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28</w:t>
            </w:r>
            <w:r w:rsidR="0024406B" w:rsidRPr="000A70C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1</w:t>
            </w:r>
            <w:r w:rsidR="0024406B" w:rsidRPr="000A70CE"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  <w:t>,005</w:t>
            </w:r>
          </w:p>
        </w:tc>
        <w:tc>
          <w:tcPr>
            <w:tcW w:w="241" w:type="dxa"/>
          </w:tcPr>
          <w:p w14:paraId="420D082F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14:paraId="08FFCC51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500,787</w:t>
            </w:r>
          </w:p>
        </w:tc>
      </w:tr>
      <w:tr w:rsidR="00BF631D" w:rsidRPr="00BA3B87" w14:paraId="05F866DC" w14:textId="77777777" w:rsidTr="00A54A92">
        <w:tc>
          <w:tcPr>
            <w:tcW w:w="3803" w:type="dxa"/>
          </w:tcPr>
          <w:p w14:paraId="4357E37A" w14:textId="77777777" w:rsidR="00BF631D" w:rsidRPr="000A70CE" w:rsidRDefault="00BF631D" w:rsidP="00BF631D">
            <w:pPr>
              <w:ind w:right="-16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หัก</w:t>
            </w: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1DBE8A8D" w14:textId="77777777" w:rsidR="00BF631D" w:rsidRPr="000A70CE" w:rsidRDefault="00A253F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(6,92</w:t>
            </w:r>
            <w:r w:rsidR="00995430" w:rsidRPr="000A70CE">
              <w:rPr>
                <w:rFonts w:ascii="Angsana New" w:hAnsi="Angsana New"/>
                <w:sz w:val="29"/>
                <w:szCs w:val="29"/>
              </w:rPr>
              <w:t>5</w:t>
            </w:r>
            <w:r w:rsidRPr="000A70CE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3" w:type="dxa"/>
          </w:tcPr>
          <w:p w14:paraId="31D604C9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7A826A62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(3,344)</w:t>
            </w:r>
          </w:p>
        </w:tc>
        <w:tc>
          <w:tcPr>
            <w:tcW w:w="288" w:type="dxa"/>
            <w:gridSpan w:val="2"/>
          </w:tcPr>
          <w:p w14:paraId="783829DC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14:paraId="1DAACB4B" w14:textId="77777777" w:rsidR="00BF631D" w:rsidRPr="000A70CE" w:rsidRDefault="001135A5" w:rsidP="007C7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(4,135)</w:t>
            </w:r>
          </w:p>
        </w:tc>
        <w:tc>
          <w:tcPr>
            <w:tcW w:w="241" w:type="dxa"/>
          </w:tcPr>
          <w:p w14:paraId="3C45C527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14:paraId="5BA938E4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(3,234)</w:t>
            </w:r>
          </w:p>
        </w:tc>
      </w:tr>
      <w:tr w:rsidR="00BF631D" w:rsidRPr="00BA3B87" w14:paraId="2AC6BCD4" w14:textId="77777777" w:rsidTr="00A54A92">
        <w:tc>
          <w:tcPr>
            <w:tcW w:w="3803" w:type="dxa"/>
            <w:tcBorders>
              <w:bottom w:val="nil"/>
            </w:tcBorders>
          </w:tcPr>
          <w:p w14:paraId="258ECC35" w14:textId="77777777" w:rsidR="00BF631D" w:rsidRPr="000A70CE" w:rsidRDefault="00BF631D" w:rsidP="00BF631D">
            <w:pPr>
              <w:ind w:right="-16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3CCF43" w14:textId="77777777" w:rsidR="00BF631D" w:rsidRPr="000A70CE" w:rsidRDefault="00A253F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24406B" w:rsidRPr="000A70CE">
              <w:rPr>
                <w:rFonts w:ascii="Angsana New" w:hAnsi="Angsana New"/>
                <w:b/>
                <w:bCs/>
                <w:sz w:val="29"/>
                <w:szCs w:val="29"/>
              </w:rPr>
              <w:t>09,89</w:t>
            </w:r>
            <w:r w:rsidR="00995430" w:rsidRPr="000A70CE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83" w:type="dxa"/>
            <w:tcBorders>
              <w:bottom w:val="nil"/>
            </w:tcBorders>
          </w:tcPr>
          <w:p w14:paraId="21E83E85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65B32D7C" w14:textId="77777777" w:rsidR="00BF631D" w:rsidRPr="000A70CE" w:rsidRDefault="00BF631D" w:rsidP="00DD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534,625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14:paraId="25E4DE97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583C19F3" w14:textId="77777777" w:rsidR="00BF631D" w:rsidRPr="000A70CE" w:rsidRDefault="001135A5" w:rsidP="00DD7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27</w:t>
            </w:r>
            <w:r w:rsidR="0024406B" w:rsidRPr="000A70CE">
              <w:rPr>
                <w:rFonts w:ascii="Angsana New" w:hAnsi="Angsana New"/>
                <w:b/>
                <w:bCs/>
                <w:sz w:val="29"/>
                <w:szCs w:val="29"/>
              </w:rPr>
              <w:t>6,870</w:t>
            </w:r>
          </w:p>
        </w:tc>
        <w:tc>
          <w:tcPr>
            <w:tcW w:w="241" w:type="dxa"/>
            <w:tcBorders>
              <w:bottom w:val="nil"/>
            </w:tcBorders>
          </w:tcPr>
          <w:p w14:paraId="14BC69FA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1B3A6879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497,553</w:t>
            </w:r>
          </w:p>
        </w:tc>
      </w:tr>
      <w:tr w:rsidR="00BF631D" w:rsidRPr="00BA3B87" w14:paraId="40CA3F72" w14:textId="77777777" w:rsidTr="00A54A92">
        <w:tc>
          <w:tcPr>
            <w:tcW w:w="3803" w:type="dxa"/>
            <w:tcBorders>
              <w:bottom w:val="nil"/>
            </w:tcBorders>
          </w:tcPr>
          <w:p w14:paraId="2546E6CF" w14:textId="77777777" w:rsidR="00BF631D" w:rsidRPr="000A70CE" w:rsidRDefault="00BF631D" w:rsidP="00BF631D">
            <w:pPr>
              <w:ind w:right="-16"/>
              <w:jc w:val="both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C116C37" w14:textId="77777777" w:rsidR="00BF631D" w:rsidRPr="000A70CE" w:rsidRDefault="00AC7FAA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309,89</w:t>
            </w:r>
            <w:r w:rsidR="00995430" w:rsidRPr="000A70CE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83" w:type="dxa"/>
            <w:tcBorders>
              <w:bottom w:val="nil"/>
            </w:tcBorders>
          </w:tcPr>
          <w:p w14:paraId="33714BBA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1C72FEEE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534,625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14:paraId="02AABA92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6AC418CD" w14:textId="77777777" w:rsidR="00BF631D" w:rsidRPr="000A70CE" w:rsidRDefault="00A253FD" w:rsidP="00157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63</w:t>
            </w:r>
            <w:r w:rsidR="00995430" w:rsidRPr="000A70CE">
              <w:rPr>
                <w:rFonts w:ascii="Angsana New" w:hAnsi="Angsana New"/>
                <w:b/>
                <w:bCs/>
                <w:sz w:val="29"/>
                <w:szCs w:val="29"/>
              </w:rPr>
              <w:t>5,719</w:t>
            </w:r>
          </w:p>
        </w:tc>
        <w:tc>
          <w:tcPr>
            <w:tcW w:w="241" w:type="dxa"/>
            <w:tcBorders>
              <w:bottom w:val="nil"/>
            </w:tcBorders>
          </w:tcPr>
          <w:p w14:paraId="7FF85F4A" w14:textId="77777777" w:rsidR="00BF631D" w:rsidRPr="000A70CE" w:rsidRDefault="00BF631D" w:rsidP="00BF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766CA386" w14:textId="77777777" w:rsidR="00BF631D" w:rsidRPr="000A70CE" w:rsidRDefault="00BF631D" w:rsidP="00431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848,391</w:t>
            </w:r>
          </w:p>
        </w:tc>
      </w:tr>
    </w:tbl>
    <w:p w14:paraId="29F0C451" w14:textId="77777777" w:rsidR="007C3BF1" w:rsidRPr="00ED0793" w:rsidRDefault="007C3BF1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14"/>
          <w:szCs w:val="14"/>
          <w:highlight w:val="cyan"/>
        </w:rPr>
      </w:pPr>
    </w:p>
    <w:p w14:paraId="14A83158" w14:textId="77777777" w:rsidR="005E35D2" w:rsidRDefault="00147634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BC218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8620B8" w:rsidRPr="008620B8">
        <w:rPr>
          <w:rFonts w:ascii="Angsana New" w:hAnsi="Angsana New"/>
          <w:sz w:val="30"/>
          <w:szCs w:val="30"/>
        </w:rPr>
        <w:t>15</w:t>
      </w:r>
      <w:r w:rsidRPr="00BC2187">
        <w:rPr>
          <w:rFonts w:ascii="Angsana New" w:hAnsi="Angsana New"/>
          <w:sz w:val="30"/>
          <w:szCs w:val="30"/>
          <w:cs/>
        </w:rPr>
        <w:t xml:space="preserve"> </w:t>
      </w:r>
      <w:r w:rsidR="00064ABA" w:rsidRPr="00BC2187">
        <w:rPr>
          <w:rFonts w:ascii="Angsana New" w:hAnsi="Angsana New"/>
          <w:sz w:val="30"/>
          <w:szCs w:val="30"/>
          <w:cs/>
        </w:rPr>
        <w:t>วัน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C2187">
        <w:rPr>
          <w:rFonts w:ascii="Angsana New" w:hAnsi="Angsana New"/>
          <w:sz w:val="30"/>
          <w:szCs w:val="30"/>
          <w:cs/>
        </w:rPr>
        <w:t xml:space="preserve">ถึง </w:t>
      </w:r>
      <w:r w:rsidR="008620B8" w:rsidRPr="008620B8">
        <w:rPr>
          <w:rFonts w:ascii="Angsana New" w:hAnsi="Angsana New"/>
          <w:sz w:val="30"/>
          <w:szCs w:val="30"/>
        </w:rPr>
        <w:t>90</w:t>
      </w:r>
      <w:r w:rsidRPr="00BC2187">
        <w:rPr>
          <w:rFonts w:ascii="Angsana New" w:hAnsi="Angsana New"/>
          <w:sz w:val="30"/>
          <w:szCs w:val="30"/>
          <w:cs/>
        </w:rPr>
        <w:t xml:space="preserve"> วัน</w:t>
      </w:r>
    </w:p>
    <w:p w14:paraId="1379AF40" w14:textId="77777777" w:rsidR="00235DA1" w:rsidRPr="00ED0793" w:rsidRDefault="00235DA1" w:rsidP="00235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3E44D928" w14:textId="77777777" w:rsidR="00AC70C3" w:rsidRPr="00235DA1" w:rsidRDefault="00AC70C3" w:rsidP="00235D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  <w:r w:rsidRPr="00235DA1">
        <w:rPr>
          <w:rFonts w:ascii="Angsana New" w:hAnsi="Angsana New" w:hint="cs"/>
          <w:bCs/>
          <w:sz w:val="30"/>
          <w:szCs w:val="30"/>
          <w:cs/>
        </w:rPr>
        <w:t>ลูกหนี้หมุนเวียนอื่น</w:t>
      </w:r>
    </w:p>
    <w:p w14:paraId="724BA221" w14:textId="77777777" w:rsidR="00476AC5" w:rsidRPr="00ED0793" w:rsidRDefault="00476AC5" w:rsidP="00476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5A97BA95" w14:textId="77777777" w:rsidR="00AC70C3" w:rsidRPr="004B1A9B" w:rsidRDefault="00AC70C3" w:rsidP="00AC70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4"/>
          <w:szCs w:val="4"/>
        </w:rPr>
      </w:pPr>
    </w:p>
    <w:tbl>
      <w:tblPr>
        <w:tblW w:w="93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72"/>
        <w:gridCol w:w="990"/>
        <w:gridCol w:w="1209"/>
        <w:gridCol w:w="270"/>
        <w:gridCol w:w="1143"/>
        <w:gridCol w:w="288"/>
        <w:gridCol w:w="1275"/>
        <w:gridCol w:w="245"/>
        <w:gridCol w:w="1173"/>
      </w:tblGrid>
      <w:tr w:rsidR="00AC70C3" w:rsidRPr="00237A09" w14:paraId="7A468F5A" w14:textId="77777777" w:rsidTr="00556198">
        <w:trPr>
          <w:trHeight w:val="241"/>
        </w:trPr>
        <w:tc>
          <w:tcPr>
            <w:tcW w:w="3762" w:type="dxa"/>
            <w:gridSpan w:val="2"/>
            <w:shd w:val="clear" w:color="auto" w:fill="auto"/>
            <w:hideMark/>
          </w:tcPr>
          <w:p w14:paraId="09DDC3DE" w14:textId="77777777" w:rsidR="00AC70C3" w:rsidRPr="000A70CE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52" w:hanging="252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</w:p>
        </w:tc>
        <w:tc>
          <w:tcPr>
            <w:tcW w:w="2622" w:type="dxa"/>
            <w:gridSpan w:val="3"/>
            <w:shd w:val="clear" w:color="auto" w:fill="auto"/>
            <w:hideMark/>
          </w:tcPr>
          <w:p w14:paraId="1BAFD80B" w14:textId="77777777" w:rsidR="00AC70C3" w:rsidRPr="000A70CE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43FFE0E8" w14:textId="77777777" w:rsidR="00AC70C3" w:rsidRPr="000A70CE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693" w:type="dxa"/>
            <w:gridSpan w:val="3"/>
            <w:shd w:val="clear" w:color="auto" w:fill="auto"/>
            <w:hideMark/>
          </w:tcPr>
          <w:p w14:paraId="4A6405FD" w14:textId="77777777" w:rsidR="00AC70C3" w:rsidRPr="000A70CE" w:rsidRDefault="00AC70C3" w:rsidP="00AC70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C70C3" w:rsidRPr="00237A09" w14:paraId="0A20FDAB" w14:textId="77777777" w:rsidTr="00556198">
        <w:trPr>
          <w:trHeight w:val="241"/>
        </w:trPr>
        <w:tc>
          <w:tcPr>
            <w:tcW w:w="2772" w:type="dxa"/>
            <w:shd w:val="clear" w:color="auto" w:fill="auto"/>
          </w:tcPr>
          <w:p w14:paraId="7FF664BB" w14:textId="77777777" w:rsidR="00AC70C3" w:rsidRPr="000A70CE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  <w:highlight w:val="cyan"/>
              </w:rPr>
            </w:pPr>
          </w:p>
        </w:tc>
        <w:tc>
          <w:tcPr>
            <w:tcW w:w="990" w:type="dxa"/>
          </w:tcPr>
          <w:p w14:paraId="2A834FA6" w14:textId="77777777" w:rsidR="00AC70C3" w:rsidRPr="000A70CE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</w:pPr>
            <w:r w:rsidRPr="000A70CE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14:paraId="0A935492" w14:textId="77777777" w:rsidR="00AC70C3" w:rsidRPr="000A70CE" w:rsidRDefault="00AC70C3" w:rsidP="0053347C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878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256</w:t>
            </w:r>
            <w:r w:rsidR="00E2017B" w:rsidRPr="000A70CE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202088" w14:textId="77777777" w:rsidR="00AC70C3" w:rsidRPr="000A70CE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14:paraId="588CE3C9" w14:textId="77777777" w:rsidR="00AC70C3" w:rsidRPr="000A70CE" w:rsidRDefault="00AC70C3" w:rsidP="005561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hanging="9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256</w:t>
            </w:r>
            <w:r w:rsidR="00E2017B" w:rsidRPr="000A70CE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88" w:type="dxa"/>
            <w:shd w:val="clear" w:color="auto" w:fill="auto"/>
          </w:tcPr>
          <w:p w14:paraId="300B82D1" w14:textId="77777777" w:rsidR="00AC70C3" w:rsidRPr="000A70CE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4A65BE0" w14:textId="77777777" w:rsidR="00AC70C3" w:rsidRPr="000A70CE" w:rsidRDefault="00AC70C3" w:rsidP="00556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85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256</w:t>
            </w:r>
            <w:r w:rsidR="00E2017B" w:rsidRPr="000A70CE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D1F72F2" w14:textId="77777777" w:rsidR="00AC70C3" w:rsidRPr="000A70CE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  <w:vAlign w:val="center"/>
            <w:hideMark/>
          </w:tcPr>
          <w:p w14:paraId="7A898E32" w14:textId="77777777" w:rsidR="00AC70C3" w:rsidRPr="000A70CE" w:rsidRDefault="00AC70C3" w:rsidP="005561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37" w:hanging="37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256</w:t>
            </w:r>
            <w:r w:rsidR="00E2017B" w:rsidRPr="000A70CE">
              <w:rPr>
                <w:rFonts w:ascii="Angsana New" w:hAnsi="Angsana New"/>
                <w:sz w:val="29"/>
                <w:szCs w:val="29"/>
              </w:rPr>
              <w:t>1</w:t>
            </w:r>
          </w:p>
        </w:tc>
      </w:tr>
      <w:tr w:rsidR="00AC70C3" w:rsidRPr="00237A09" w14:paraId="66E8D8A2" w14:textId="77777777" w:rsidTr="00556198">
        <w:trPr>
          <w:trHeight w:val="232"/>
        </w:trPr>
        <w:tc>
          <w:tcPr>
            <w:tcW w:w="2772" w:type="dxa"/>
            <w:shd w:val="clear" w:color="auto" w:fill="auto"/>
          </w:tcPr>
          <w:p w14:paraId="2EB03302" w14:textId="77777777" w:rsidR="00AC70C3" w:rsidRPr="000A70CE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  <w:highlight w:val="cyan"/>
              </w:rPr>
            </w:pPr>
          </w:p>
        </w:tc>
        <w:tc>
          <w:tcPr>
            <w:tcW w:w="990" w:type="dxa"/>
          </w:tcPr>
          <w:p w14:paraId="38A19BCF" w14:textId="77777777" w:rsidR="00AC70C3" w:rsidRPr="000A70CE" w:rsidRDefault="00AC70C3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5603" w:type="dxa"/>
            <w:gridSpan w:val="7"/>
            <w:shd w:val="clear" w:color="auto" w:fill="auto"/>
            <w:hideMark/>
          </w:tcPr>
          <w:p w14:paraId="2AE32400" w14:textId="77777777" w:rsidR="00AC70C3" w:rsidRPr="000A70CE" w:rsidRDefault="001F774B" w:rsidP="001F7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(พั</w:t>
            </w:r>
            <w:r w:rsidR="00AC70C3" w:rsidRPr="000A70CE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B643EF" w:rsidRPr="00237A09" w14:paraId="3ED4885B" w14:textId="77777777" w:rsidTr="001427FD">
        <w:trPr>
          <w:trHeight w:val="249"/>
        </w:trPr>
        <w:tc>
          <w:tcPr>
            <w:tcW w:w="2772" w:type="dxa"/>
            <w:shd w:val="clear" w:color="auto" w:fill="auto"/>
            <w:vAlign w:val="bottom"/>
            <w:hideMark/>
          </w:tcPr>
          <w:p w14:paraId="0DCBA761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A70C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0" w:type="dxa"/>
          </w:tcPr>
          <w:p w14:paraId="58E0F6A0" w14:textId="623CFF80" w:rsidR="00B643EF" w:rsidRPr="000A70CE" w:rsidRDefault="00CE3BE3" w:rsidP="00B643E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0A70CE"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49622F6B" w14:textId="77777777" w:rsidR="00B643EF" w:rsidRPr="000A70CE" w:rsidRDefault="00B643EF" w:rsidP="0043128D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1E6CC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67C01286" w14:textId="77777777" w:rsidR="00B643EF" w:rsidRPr="000A70CE" w:rsidRDefault="00B643EF" w:rsidP="0043128D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4E938688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C9CDFCF" w14:textId="77777777" w:rsidR="00B643EF" w:rsidRPr="000A70CE" w:rsidRDefault="00E80CF0" w:rsidP="007C7EB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7,689</w:t>
            </w:r>
          </w:p>
        </w:tc>
        <w:tc>
          <w:tcPr>
            <w:tcW w:w="245" w:type="dxa"/>
            <w:shd w:val="clear" w:color="auto" w:fill="auto"/>
          </w:tcPr>
          <w:p w14:paraId="7942B7DA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F94141E" w14:textId="77777777" w:rsidR="00B643EF" w:rsidRPr="000A70CE" w:rsidRDefault="00B643EF" w:rsidP="00B643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4,203</w:t>
            </w:r>
          </w:p>
        </w:tc>
      </w:tr>
      <w:tr w:rsidR="00B643EF" w:rsidRPr="00237A09" w14:paraId="4258169C" w14:textId="77777777" w:rsidTr="001427FD">
        <w:trPr>
          <w:trHeight w:val="320"/>
        </w:trPr>
        <w:tc>
          <w:tcPr>
            <w:tcW w:w="2772" w:type="dxa"/>
            <w:shd w:val="clear" w:color="auto" w:fill="auto"/>
            <w:vAlign w:val="bottom"/>
            <w:hideMark/>
          </w:tcPr>
          <w:p w14:paraId="7A7FF381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A70C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บุคคลหรือกิจการอื่น</w:t>
            </w:r>
          </w:p>
        </w:tc>
        <w:tc>
          <w:tcPr>
            <w:tcW w:w="990" w:type="dxa"/>
          </w:tcPr>
          <w:p w14:paraId="19ADA403" w14:textId="77777777" w:rsidR="00B643EF" w:rsidRPr="000A70CE" w:rsidRDefault="00B643EF" w:rsidP="00B643E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9BC37" w14:textId="77777777" w:rsidR="00B643EF" w:rsidRPr="000A70CE" w:rsidRDefault="00B643EF" w:rsidP="00B643E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65B81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2612F51" w14:textId="77777777" w:rsidR="00B643EF" w:rsidRPr="000A70CE" w:rsidRDefault="00B643EF" w:rsidP="00B643E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5610CE4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387833" w14:textId="77777777" w:rsidR="00B643EF" w:rsidRPr="000A70CE" w:rsidRDefault="00B643EF" w:rsidP="007C7EB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87" w:right="-12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C67E930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96993CD" w14:textId="77777777" w:rsidR="00B643EF" w:rsidRPr="000A70CE" w:rsidRDefault="00B643EF" w:rsidP="00B643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53202" w:rsidRPr="00237A09" w14:paraId="3B388E47" w14:textId="77777777" w:rsidTr="001427FD">
        <w:trPr>
          <w:trHeight w:val="320"/>
        </w:trPr>
        <w:tc>
          <w:tcPr>
            <w:tcW w:w="2772" w:type="dxa"/>
            <w:shd w:val="clear" w:color="auto" w:fill="auto"/>
            <w:vAlign w:val="bottom"/>
          </w:tcPr>
          <w:p w14:paraId="515F2A55" w14:textId="0C52E76E" w:rsidR="00C53202" w:rsidRPr="00962F17" w:rsidRDefault="00C53202" w:rsidP="00B643E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962F17">
              <w:rPr>
                <w:rFonts w:ascii="Angsana New" w:hAnsi="Angsana New" w:hint="cs"/>
                <w:sz w:val="29"/>
                <w:szCs w:val="29"/>
                <w:cs/>
              </w:rPr>
              <w:t>ลูกหนี</w:t>
            </w:r>
            <w:r w:rsidR="00121C61">
              <w:rPr>
                <w:rFonts w:ascii="Angsana New" w:hAnsi="Angsana New" w:hint="cs"/>
                <w:sz w:val="29"/>
                <w:szCs w:val="29"/>
                <w:cs/>
              </w:rPr>
              <w:t>้</w:t>
            </w:r>
            <w:r w:rsidRPr="00962F17">
              <w:rPr>
                <w:rFonts w:ascii="Angsana New" w:hAnsi="Angsana New" w:hint="cs"/>
                <w:sz w:val="29"/>
                <w:szCs w:val="29"/>
                <w:cs/>
              </w:rPr>
              <w:t>กรมสรรพากร</w:t>
            </w:r>
          </w:p>
        </w:tc>
        <w:tc>
          <w:tcPr>
            <w:tcW w:w="990" w:type="dxa"/>
          </w:tcPr>
          <w:p w14:paraId="4AE7E023" w14:textId="77777777" w:rsidR="00C53202" w:rsidRPr="000A70CE" w:rsidRDefault="00C53202" w:rsidP="00B643E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C8E6FB6" w14:textId="1212DA56" w:rsidR="00C53202" w:rsidRPr="000A70CE" w:rsidRDefault="00BA0DDE" w:rsidP="00B643E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13,792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08085" w14:textId="77777777" w:rsidR="00C53202" w:rsidRPr="000A70CE" w:rsidRDefault="00C53202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42F3B44" w14:textId="70D3221C" w:rsidR="00C53202" w:rsidRPr="000A70CE" w:rsidRDefault="00BA0DDE" w:rsidP="00B643E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9,180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3018E72" w14:textId="77777777" w:rsidR="00C53202" w:rsidRPr="000A70CE" w:rsidRDefault="00C53202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C2973C" w14:textId="50D9F9BA" w:rsidR="00C53202" w:rsidRPr="000A70CE" w:rsidRDefault="00BA0DDE" w:rsidP="00BA0DDE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D30C140" w14:textId="77777777" w:rsidR="00C53202" w:rsidRPr="000A70CE" w:rsidRDefault="00C53202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2726FD1" w14:textId="41FE4A06" w:rsidR="00C53202" w:rsidRPr="000A70CE" w:rsidRDefault="00BA0DDE" w:rsidP="00BA0DD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87" w:right="-12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52F70" w:rsidRPr="00237A09" w14:paraId="2B4C6E20" w14:textId="77777777" w:rsidTr="00B2641F">
        <w:trPr>
          <w:trHeight w:val="320"/>
        </w:trPr>
        <w:tc>
          <w:tcPr>
            <w:tcW w:w="2772" w:type="dxa"/>
            <w:shd w:val="clear" w:color="auto" w:fill="auto"/>
            <w:vAlign w:val="bottom"/>
          </w:tcPr>
          <w:p w14:paraId="4868312B" w14:textId="4D810EE8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0A70CE">
              <w:rPr>
                <w:rFonts w:ascii="Angsana New" w:hAnsi="Angsana New" w:hint="cs"/>
                <w:sz w:val="29"/>
                <w:szCs w:val="29"/>
                <w:cs/>
              </w:rPr>
              <w:t>ภาษีซื้อที่ยังไม่ถึงกำหนด</w:t>
            </w:r>
          </w:p>
        </w:tc>
        <w:tc>
          <w:tcPr>
            <w:tcW w:w="990" w:type="dxa"/>
          </w:tcPr>
          <w:p w14:paraId="603317EF" w14:textId="77777777" w:rsidR="00652F70" w:rsidRPr="000A70CE" w:rsidRDefault="00652F70" w:rsidP="00652F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32A1972" w14:textId="6B25BE4F" w:rsidR="00652F70" w:rsidRPr="000A70CE" w:rsidDel="00D60FB5" w:rsidRDefault="00652F70" w:rsidP="002072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13,417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1EFA4A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C74B47C" w14:textId="2202C959" w:rsidR="00652F70" w:rsidRPr="000A70CE" w:rsidDel="00D60FB5" w:rsidRDefault="00652F70" w:rsidP="0065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17,148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43CDD73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E086DE8" w14:textId="5FF31D7E" w:rsidR="00652F70" w:rsidRPr="000A70CE" w:rsidDel="00D60FB5" w:rsidRDefault="00652F70" w:rsidP="009B433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7,263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46D0AAF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63FDEA0" w14:textId="0CBF5387" w:rsidR="00652F70" w:rsidRPr="000A70CE" w:rsidDel="00D60FB5" w:rsidRDefault="00652F70" w:rsidP="00652F7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A70CE">
              <w:rPr>
                <w:rFonts w:ascii="Angsana New" w:hAnsi="Angsana New"/>
                <w:sz w:val="29"/>
                <w:szCs w:val="29"/>
                <w:lang w:bidi="th-TH"/>
              </w:rPr>
              <w:t>12,929</w:t>
            </w:r>
          </w:p>
        </w:tc>
      </w:tr>
      <w:tr w:rsidR="00652F70" w:rsidRPr="00237A09" w14:paraId="21FF0037" w14:textId="77777777" w:rsidTr="00B2641F">
        <w:trPr>
          <w:trHeight w:val="320"/>
        </w:trPr>
        <w:tc>
          <w:tcPr>
            <w:tcW w:w="2772" w:type="dxa"/>
            <w:shd w:val="clear" w:color="auto" w:fill="auto"/>
            <w:vAlign w:val="bottom"/>
          </w:tcPr>
          <w:p w14:paraId="202C2B88" w14:textId="38216181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0A70CE">
              <w:rPr>
                <w:rFonts w:ascii="Angsana New" w:hAnsi="Angsana New" w:hint="cs"/>
                <w:sz w:val="29"/>
                <w:szCs w:val="29"/>
                <w:cs/>
              </w:rPr>
              <w:t>ค่าใช้จ่ายล่วงหน้า</w:t>
            </w:r>
          </w:p>
        </w:tc>
        <w:tc>
          <w:tcPr>
            <w:tcW w:w="990" w:type="dxa"/>
          </w:tcPr>
          <w:p w14:paraId="598EB7DA" w14:textId="77777777" w:rsidR="00652F70" w:rsidRPr="000A70CE" w:rsidRDefault="00652F70" w:rsidP="00652F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3300FEB" w14:textId="73A651A0" w:rsidR="00652F70" w:rsidRPr="000A70CE" w:rsidRDefault="00652F70" w:rsidP="002072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9,934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DF8F85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C91E9C3" w14:textId="4E965711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11,510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4C1AED7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5D2F25" w14:textId="78970F66" w:rsidR="00652F70" w:rsidRPr="000A70CE" w:rsidRDefault="00652F70" w:rsidP="009B433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  <w:lang w:bidi="th-TH"/>
              </w:rPr>
              <w:t>5,574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2E66B64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CB2CA12" w14:textId="5636AF4B" w:rsidR="00652F70" w:rsidRPr="000A70CE" w:rsidRDefault="00652F70" w:rsidP="00652F7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  <w:lang w:bidi="th-TH"/>
              </w:rPr>
              <w:t>7,206</w:t>
            </w:r>
          </w:p>
        </w:tc>
      </w:tr>
      <w:tr w:rsidR="00652F70" w:rsidRPr="00237A09" w14:paraId="7145B707" w14:textId="77777777" w:rsidTr="00B2641F">
        <w:trPr>
          <w:trHeight w:val="320"/>
        </w:trPr>
        <w:tc>
          <w:tcPr>
            <w:tcW w:w="2772" w:type="dxa"/>
            <w:shd w:val="clear" w:color="auto" w:fill="auto"/>
            <w:vAlign w:val="bottom"/>
          </w:tcPr>
          <w:p w14:paraId="59E03C95" w14:textId="781159DB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0A70CE">
              <w:rPr>
                <w:rFonts w:ascii="Angsana New" w:hAnsi="Angsana New" w:hint="cs"/>
                <w:sz w:val="29"/>
                <w:szCs w:val="29"/>
                <w:cs/>
              </w:rPr>
              <w:t>เงินมัดจำสินค้า</w:t>
            </w:r>
          </w:p>
        </w:tc>
        <w:tc>
          <w:tcPr>
            <w:tcW w:w="990" w:type="dxa"/>
          </w:tcPr>
          <w:p w14:paraId="0A810D61" w14:textId="77777777" w:rsidR="00652F70" w:rsidRPr="000A70CE" w:rsidRDefault="00652F70" w:rsidP="00652F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shd w:val="clear" w:color="auto" w:fill="auto"/>
          </w:tcPr>
          <w:p w14:paraId="13EAEF46" w14:textId="4CB11933" w:rsidR="00652F70" w:rsidRPr="000A70CE" w:rsidRDefault="00652F70" w:rsidP="002072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901</w:t>
            </w:r>
          </w:p>
        </w:tc>
        <w:tc>
          <w:tcPr>
            <w:tcW w:w="270" w:type="dxa"/>
            <w:shd w:val="clear" w:color="auto" w:fill="auto"/>
          </w:tcPr>
          <w:p w14:paraId="36EA0A46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43" w:type="dxa"/>
            <w:shd w:val="clear" w:color="auto" w:fill="auto"/>
          </w:tcPr>
          <w:p w14:paraId="4B9901F6" w14:textId="41209012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46,375</w:t>
            </w:r>
          </w:p>
        </w:tc>
        <w:tc>
          <w:tcPr>
            <w:tcW w:w="288" w:type="dxa"/>
            <w:shd w:val="clear" w:color="auto" w:fill="auto"/>
          </w:tcPr>
          <w:p w14:paraId="47ED0EBC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75" w:type="dxa"/>
            <w:shd w:val="clear" w:color="auto" w:fill="auto"/>
          </w:tcPr>
          <w:p w14:paraId="6C5B305D" w14:textId="1943D483" w:rsidR="00652F70" w:rsidRPr="000A70CE" w:rsidRDefault="00652F70" w:rsidP="009B433A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  <w:lang w:bidi="th-TH"/>
              </w:rPr>
              <w:t>802</w:t>
            </w:r>
          </w:p>
        </w:tc>
        <w:tc>
          <w:tcPr>
            <w:tcW w:w="245" w:type="dxa"/>
            <w:shd w:val="clear" w:color="auto" w:fill="auto"/>
          </w:tcPr>
          <w:p w14:paraId="015B5979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</w:tcPr>
          <w:p w14:paraId="288429D6" w14:textId="5A3C747D" w:rsidR="00652F70" w:rsidRPr="000A70CE" w:rsidRDefault="00652F70" w:rsidP="00652F7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  <w:lang w:bidi="th-TH"/>
              </w:rPr>
              <w:t>45,880</w:t>
            </w:r>
          </w:p>
        </w:tc>
      </w:tr>
      <w:tr w:rsidR="00652F70" w:rsidRPr="00237A09" w14:paraId="7AE8442A" w14:textId="77777777" w:rsidTr="00556198">
        <w:trPr>
          <w:trHeight w:val="320"/>
        </w:trPr>
        <w:tc>
          <w:tcPr>
            <w:tcW w:w="2772" w:type="dxa"/>
            <w:shd w:val="clear" w:color="auto" w:fill="auto"/>
          </w:tcPr>
          <w:p w14:paraId="1E3984A9" w14:textId="10A6249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0A70CE">
              <w:rPr>
                <w:rFonts w:ascii="Angsana New" w:hAnsi="Angsana New" w:hint="cs"/>
                <w:sz w:val="29"/>
                <w:szCs w:val="29"/>
                <w:cs/>
              </w:rPr>
              <w:t>เงินประกันสัญญา</w:t>
            </w:r>
          </w:p>
        </w:tc>
        <w:tc>
          <w:tcPr>
            <w:tcW w:w="990" w:type="dxa"/>
          </w:tcPr>
          <w:p w14:paraId="1FA30570" w14:textId="77777777" w:rsidR="00652F70" w:rsidRPr="000A70CE" w:rsidRDefault="00652F70" w:rsidP="00652F7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09" w:type="dxa"/>
            <w:shd w:val="clear" w:color="auto" w:fill="auto"/>
          </w:tcPr>
          <w:p w14:paraId="4C145C73" w14:textId="50D65E24" w:rsidR="00652F70" w:rsidRPr="000A70CE" w:rsidRDefault="00652F70" w:rsidP="00652F70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0A70CE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2B7B8C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43" w:type="dxa"/>
            <w:shd w:val="clear" w:color="auto" w:fill="auto"/>
          </w:tcPr>
          <w:p w14:paraId="532F868B" w14:textId="4AE66824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58,054</w:t>
            </w:r>
          </w:p>
        </w:tc>
        <w:tc>
          <w:tcPr>
            <w:tcW w:w="288" w:type="dxa"/>
            <w:shd w:val="clear" w:color="auto" w:fill="auto"/>
          </w:tcPr>
          <w:p w14:paraId="614976C8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75" w:type="dxa"/>
            <w:shd w:val="clear" w:color="auto" w:fill="auto"/>
          </w:tcPr>
          <w:p w14:paraId="5A5ED343" w14:textId="0435F77C" w:rsidR="00652F70" w:rsidRPr="000A70CE" w:rsidRDefault="00652F70" w:rsidP="00FF16C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2DB8DCE" w14:textId="77777777" w:rsidR="00652F70" w:rsidRPr="000A70CE" w:rsidRDefault="00652F70" w:rsidP="00652F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</w:tcPr>
          <w:p w14:paraId="3BDBD0DB" w14:textId="256411B0" w:rsidR="00652F70" w:rsidRPr="000A70CE" w:rsidRDefault="00652F70" w:rsidP="00652F70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58,020</w:t>
            </w:r>
          </w:p>
        </w:tc>
      </w:tr>
      <w:tr w:rsidR="00B643EF" w:rsidRPr="00237A09" w14:paraId="718F857A" w14:textId="77777777" w:rsidTr="00556198">
        <w:trPr>
          <w:trHeight w:val="249"/>
        </w:trPr>
        <w:tc>
          <w:tcPr>
            <w:tcW w:w="2772" w:type="dxa"/>
            <w:shd w:val="clear" w:color="auto" w:fill="auto"/>
            <w:hideMark/>
          </w:tcPr>
          <w:p w14:paraId="1FCF2750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sz w:val="29"/>
                <w:szCs w:val="29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6923F217" w14:textId="77777777" w:rsidR="00B643EF" w:rsidRPr="000A70CE" w:rsidRDefault="00B643EF" w:rsidP="00B643E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209" w:type="dxa"/>
            <w:shd w:val="clear" w:color="auto" w:fill="auto"/>
          </w:tcPr>
          <w:p w14:paraId="230B47E1" w14:textId="54BA8D34" w:rsidR="00B643EF" w:rsidRPr="000A70CE" w:rsidRDefault="00BA0DDE" w:rsidP="00B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="00D03905" w:rsidRPr="000A70CE">
              <w:rPr>
                <w:rFonts w:ascii="Angsana New" w:hAnsi="Angsana New"/>
                <w:sz w:val="29"/>
                <w:szCs w:val="29"/>
              </w:rPr>
              <w:t>,</w:t>
            </w:r>
            <w:r w:rsidR="000F36BE">
              <w:rPr>
                <w:rFonts w:ascii="Angsana New" w:hAnsi="Angsana New"/>
                <w:sz w:val="29"/>
                <w:szCs w:val="29"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02D14F52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43" w:type="dxa"/>
            <w:shd w:val="clear" w:color="auto" w:fill="auto"/>
          </w:tcPr>
          <w:p w14:paraId="32DCA254" w14:textId="74D152A0" w:rsidR="00B643EF" w:rsidRPr="000A70CE" w:rsidRDefault="00BA0DDE" w:rsidP="00B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</w:t>
            </w:r>
            <w:r w:rsidR="00D03905" w:rsidRPr="000A70C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34</w:t>
            </w:r>
            <w:r w:rsidR="00D03905" w:rsidRPr="000A70CE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288" w:type="dxa"/>
            <w:shd w:val="clear" w:color="auto" w:fill="auto"/>
          </w:tcPr>
          <w:p w14:paraId="554C4A6E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75" w:type="dxa"/>
            <w:shd w:val="clear" w:color="auto" w:fill="auto"/>
          </w:tcPr>
          <w:p w14:paraId="6AD04D9A" w14:textId="5CB24575" w:rsidR="00B643EF" w:rsidRPr="000A70CE" w:rsidRDefault="00EE3296" w:rsidP="007C7EB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87" w:right="-122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</w:t>
            </w:r>
            <w:r w:rsidR="00D03905" w:rsidRPr="000A70C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983</w:t>
            </w:r>
          </w:p>
        </w:tc>
        <w:tc>
          <w:tcPr>
            <w:tcW w:w="245" w:type="dxa"/>
            <w:shd w:val="clear" w:color="auto" w:fill="auto"/>
          </w:tcPr>
          <w:p w14:paraId="543DFF83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73" w:type="dxa"/>
            <w:shd w:val="clear" w:color="auto" w:fill="auto"/>
          </w:tcPr>
          <w:p w14:paraId="69801416" w14:textId="77777777" w:rsidR="00B643EF" w:rsidRPr="000A70CE" w:rsidRDefault="00D03905" w:rsidP="00B643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12,469</w:t>
            </w:r>
          </w:p>
        </w:tc>
      </w:tr>
      <w:tr w:rsidR="00B643EF" w:rsidRPr="00237A09" w14:paraId="3AEF7372" w14:textId="77777777" w:rsidTr="00556198">
        <w:trPr>
          <w:trHeight w:val="249"/>
        </w:trPr>
        <w:tc>
          <w:tcPr>
            <w:tcW w:w="2772" w:type="dxa"/>
            <w:shd w:val="clear" w:color="auto" w:fill="auto"/>
            <w:vAlign w:val="bottom"/>
          </w:tcPr>
          <w:p w14:paraId="2A009255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90" w:type="dxa"/>
          </w:tcPr>
          <w:p w14:paraId="72FA87D7" w14:textId="77777777" w:rsidR="00B643EF" w:rsidRPr="000A70CE" w:rsidRDefault="00B643EF" w:rsidP="00B643E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103A2F74" w14:textId="429D5962" w:rsidR="00B643EF" w:rsidRPr="000A70CE" w:rsidRDefault="00E80CF0" w:rsidP="00B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44,</w:t>
            </w:r>
            <w:r w:rsidR="00EE3296">
              <w:rPr>
                <w:rFonts w:ascii="Angsana New" w:hAnsi="Angsana New"/>
                <w:b/>
                <w:bCs/>
                <w:sz w:val="29"/>
                <w:szCs w:val="29"/>
              </w:rPr>
              <w:t>375</w:t>
            </w:r>
          </w:p>
        </w:tc>
        <w:tc>
          <w:tcPr>
            <w:tcW w:w="270" w:type="dxa"/>
            <w:shd w:val="clear" w:color="auto" w:fill="auto"/>
          </w:tcPr>
          <w:p w14:paraId="233B41CB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3357DB9E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156,607</w:t>
            </w:r>
          </w:p>
        </w:tc>
        <w:tc>
          <w:tcPr>
            <w:tcW w:w="288" w:type="dxa"/>
            <w:shd w:val="clear" w:color="auto" w:fill="auto"/>
          </w:tcPr>
          <w:p w14:paraId="4C911231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473BAD0" w14:textId="7DA4F5EB" w:rsidR="00B643EF" w:rsidRPr="000A70CE" w:rsidRDefault="00D03905" w:rsidP="007C7EB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19</w:t>
            </w:r>
            <w:r w:rsidR="00E80CF0" w:rsidRPr="000A70CE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EE3296">
              <w:rPr>
                <w:rFonts w:ascii="Angsana New" w:hAnsi="Angsana New"/>
                <w:b/>
                <w:bCs/>
                <w:sz w:val="29"/>
                <w:szCs w:val="29"/>
              </w:rPr>
              <w:t>622</w:t>
            </w:r>
          </w:p>
        </w:tc>
        <w:tc>
          <w:tcPr>
            <w:tcW w:w="245" w:type="dxa"/>
            <w:shd w:val="clear" w:color="auto" w:fill="auto"/>
          </w:tcPr>
          <w:p w14:paraId="16D2B5AD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2C9067EB" w14:textId="77777777" w:rsidR="00B643EF" w:rsidRPr="000A70CE" w:rsidRDefault="00B643EF" w:rsidP="00B643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136,504</w:t>
            </w:r>
          </w:p>
        </w:tc>
      </w:tr>
      <w:tr w:rsidR="00B643EF" w:rsidRPr="00237A09" w14:paraId="556D4628" w14:textId="77777777" w:rsidTr="00556198">
        <w:trPr>
          <w:trHeight w:val="249"/>
        </w:trPr>
        <w:tc>
          <w:tcPr>
            <w:tcW w:w="3762" w:type="dxa"/>
            <w:gridSpan w:val="2"/>
            <w:shd w:val="clear" w:color="auto" w:fill="auto"/>
            <w:vAlign w:val="bottom"/>
          </w:tcPr>
          <w:p w14:paraId="0F2CA46C" w14:textId="77777777" w:rsidR="00B643EF" w:rsidRPr="000A70CE" w:rsidRDefault="00B643EF" w:rsidP="00B643EF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i/>
                <w:iCs/>
                <w:sz w:val="29"/>
                <w:szCs w:val="29"/>
                <w:lang w:val="en-US" w:bidi="th-TH"/>
              </w:rPr>
            </w:pPr>
            <w:r w:rsidRPr="000A70CE">
              <w:rPr>
                <w:rFonts w:ascii="Angsana New" w:hAnsi="Angsana New"/>
                <w:i/>
                <w:iCs/>
                <w:sz w:val="29"/>
                <w:szCs w:val="29"/>
                <w:cs/>
                <w:lang w:bidi="th-TH"/>
              </w:rPr>
              <w:t>หัก</w:t>
            </w:r>
            <w:r w:rsidRPr="000A70CE">
              <w:rPr>
                <w:rFonts w:ascii="Angsana New" w:hAnsi="Angsana New"/>
                <w:sz w:val="29"/>
                <w:szCs w:val="29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EAC8C11" w14:textId="77777777" w:rsidR="00B643EF" w:rsidRPr="000A70CE" w:rsidRDefault="00E80CF0" w:rsidP="0043128D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0A70CE">
              <w:rPr>
                <w:rFonts w:ascii="Angsana New" w:hAnsi="Angsana New"/>
                <w:sz w:val="29"/>
                <w:szCs w:val="29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8630EE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4310029D" w14:textId="77777777" w:rsidR="00B643EF" w:rsidRPr="000A70CE" w:rsidRDefault="00B643EF" w:rsidP="00B643EF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58410718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1B9F730" w14:textId="77777777" w:rsidR="00B643EF" w:rsidRPr="000A70CE" w:rsidRDefault="00E80CF0" w:rsidP="00FF16C0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64CD39D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C5F0C72" w14:textId="77777777" w:rsidR="00B643EF" w:rsidRPr="000A70CE" w:rsidRDefault="00B643EF" w:rsidP="00B643EF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87" w:right="-122"/>
              <w:rPr>
                <w:rFonts w:ascii="Angsana New" w:hAnsi="Angsana New"/>
                <w:sz w:val="29"/>
                <w:szCs w:val="29"/>
              </w:rPr>
            </w:pPr>
            <w:r w:rsidRPr="000A70CE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B643EF" w:rsidRPr="00237A09" w14:paraId="68535B16" w14:textId="77777777" w:rsidTr="00556198">
        <w:trPr>
          <w:trHeight w:val="249"/>
        </w:trPr>
        <w:tc>
          <w:tcPr>
            <w:tcW w:w="3762" w:type="dxa"/>
            <w:gridSpan w:val="2"/>
            <w:shd w:val="clear" w:color="auto" w:fill="auto"/>
            <w:vAlign w:val="bottom"/>
          </w:tcPr>
          <w:p w14:paraId="5C295714" w14:textId="77777777" w:rsidR="00B643EF" w:rsidRPr="000A70CE" w:rsidRDefault="00B643EF" w:rsidP="00B643EF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สุทธิ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8FE7F58" w14:textId="4F9A9147" w:rsidR="00B643EF" w:rsidRPr="004F0FC2" w:rsidRDefault="00D03905" w:rsidP="00207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F0FC2">
              <w:rPr>
                <w:rFonts w:ascii="Angsana New" w:hAnsi="Angsana New"/>
                <w:b/>
                <w:bCs/>
                <w:sz w:val="29"/>
                <w:szCs w:val="29"/>
              </w:rPr>
              <w:t>44,</w:t>
            </w:r>
            <w:r w:rsidR="00EE3296">
              <w:rPr>
                <w:rFonts w:ascii="Angsana New" w:hAnsi="Angsana New"/>
                <w:b/>
                <w:bCs/>
                <w:sz w:val="29"/>
                <w:szCs w:val="29"/>
              </w:rPr>
              <w:t>375</w:t>
            </w:r>
          </w:p>
        </w:tc>
        <w:tc>
          <w:tcPr>
            <w:tcW w:w="270" w:type="dxa"/>
            <w:shd w:val="clear" w:color="auto" w:fill="auto"/>
          </w:tcPr>
          <w:p w14:paraId="16682E16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35BCB0AC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156,607</w:t>
            </w:r>
          </w:p>
        </w:tc>
        <w:tc>
          <w:tcPr>
            <w:tcW w:w="288" w:type="dxa"/>
            <w:shd w:val="clear" w:color="auto" w:fill="auto"/>
          </w:tcPr>
          <w:p w14:paraId="22D2968B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3E62718" w14:textId="4BE9B8CE" w:rsidR="00B643EF" w:rsidRPr="000A70CE" w:rsidRDefault="00D03905" w:rsidP="007C7EB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19,</w:t>
            </w:r>
            <w:r w:rsidR="00EE3296">
              <w:rPr>
                <w:rFonts w:ascii="Angsana New" w:hAnsi="Angsana New"/>
                <w:b/>
                <w:bCs/>
                <w:sz w:val="29"/>
                <w:szCs w:val="29"/>
              </w:rPr>
              <w:t>622</w:t>
            </w:r>
          </w:p>
        </w:tc>
        <w:tc>
          <w:tcPr>
            <w:tcW w:w="245" w:type="dxa"/>
            <w:shd w:val="clear" w:color="auto" w:fill="auto"/>
          </w:tcPr>
          <w:p w14:paraId="2F7679F8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F31E60C" w14:textId="77777777" w:rsidR="00B643EF" w:rsidRPr="000A70CE" w:rsidRDefault="00D03905" w:rsidP="00D0390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136,504</w:t>
            </w:r>
          </w:p>
        </w:tc>
      </w:tr>
      <w:tr w:rsidR="00B643EF" w:rsidRPr="00237A09" w14:paraId="556927E4" w14:textId="77777777" w:rsidTr="000B27FB">
        <w:trPr>
          <w:trHeight w:val="60"/>
        </w:trPr>
        <w:tc>
          <w:tcPr>
            <w:tcW w:w="2772" w:type="dxa"/>
            <w:shd w:val="clear" w:color="auto" w:fill="auto"/>
            <w:hideMark/>
          </w:tcPr>
          <w:p w14:paraId="60DA373A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A70CE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990" w:type="dxa"/>
          </w:tcPr>
          <w:p w14:paraId="2E859CEA" w14:textId="77777777" w:rsidR="00B643EF" w:rsidRPr="000A70CE" w:rsidRDefault="00B643EF" w:rsidP="00B643E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E1859D" w14:textId="000EA528" w:rsidR="00B643EF" w:rsidRPr="000A70CE" w:rsidRDefault="00D03905" w:rsidP="00B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44,</w:t>
            </w:r>
            <w:r w:rsidR="00EE3296">
              <w:rPr>
                <w:rFonts w:ascii="Angsana New" w:hAnsi="Angsana New"/>
                <w:b/>
                <w:bCs/>
                <w:sz w:val="29"/>
                <w:szCs w:val="29"/>
              </w:rPr>
              <w:t>375</w:t>
            </w:r>
          </w:p>
        </w:tc>
        <w:tc>
          <w:tcPr>
            <w:tcW w:w="270" w:type="dxa"/>
            <w:shd w:val="clear" w:color="auto" w:fill="auto"/>
          </w:tcPr>
          <w:p w14:paraId="24CFB240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F60F66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left="-115" w:right="-10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156,607</w:t>
            </w:r>
          </w:p>
        </w:tc>
        <w:tc>
          <w:tcPr>
            <w:tcW w:w="288" w:type="dxa"/>
            <w:shd w:val="clear" w:color="auto" w:fill="auto"/>
          </w:tcPr>
          <w:p w14:paraId="50B9A734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5045FC" w14:textId="0FE20252" w:rsidR="00B643EF" w:rsidRPr="000A70CE" w:rsidRDefault="00D03905" w:rsidP="007C7EB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27,</w:t>
            </w:r>
            <w:r w:rsidR="00EE3296">
              <w:rPr>
                <w:rFonts w:ascii="Angsana New" w:hAnsi="Angsana New"/>
                <w:b/>
                <w:bCs/>
                <w:sz w:val="29"/>
                <w:szCs w:val="29"/>
              </w:rPr>
              <w:t>311</w:t>
            </w:r>
          </w:p>
        </w:tc>
        <w:tc>
          <w:tcPr>
            <w:tcW w:w="245" w:type="dxa"/>
            <w:shd w:val="clear" w:color="auto" w:fill="auto"/>
          </w:tcPr>
          <w:p w14:paraId="0B99DB6C" w14:textId="77777777" w:rsidR="00B643EF" w:rsidRPr="000A70CE" w:rsidRDefault="00B643EF" w:rsidP="00B643E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836FEA" w14:textId="77777777" w:rsidR="00B643EF" w:rsidRPr="000A70CE" w:rsidRDefault="00B643EF" w:rsidP="00B643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87" w:right="-12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70CE">
              <w:rPr>
                <w:rFonts w:ascii="Angsana New" w:hAnsi="Angsana New"/>
                <w:b/>
                <w:bCs/>
                <w:sz w:val="29"/>
                <w:szCs w:val="29"/>
              </w:rPr>
              <w:t>140,707</w:t>
            </w:r>
          </w:p>
        </w:tc>
      </w:tr>
    </w:tbl>
    <w:p w14:paraId="3E2C4566" w14:textId="77777777" w:rsidR="008436CA" w:rsidRPr="004B1A9B" w:rsidRDefault="008436CA" w:rsidP="008436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4"/>
          <w:szCs w:val="4"/>
        </w:rPr>
      </w:pPr>
    </w:p>
    <w:p w14:paraId="436F1F4A" w14:textId="4E8D23C2" w:rsidR="003132D8" w:rsidRDefault="000240F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เงินให้กู้ยืมระยะสั้นแก่</w:t>
      </w:r>
      <w:r w:rsidR="0090530E">
        <w:rPr>
          <w:rFonts w:ascii="Angsana New" w:hAnsi="Angsana New" w:hint="cs"/>
          <w:bCs/>
          <w:sz w:val="30"/>
          <w:szCs w:val="30"/>
          <w:cs/>
        </w:rPr>
        <w:t>ผู้ดำเนินงาน</w:t>
      </w:r>
      <w:r>
        <w:rPr>
          <w:rFonts w:ascii="Angsana New" w:hAnsi="Angsana New" w:hint="cs"/>
          <w:bCs/>
          <w:sz w:val="30"/>
          <w:szCs w:val="30"/>
          <w:cs/>
        </w:rPr>
        <w:t>อื่น</w:t>
      </w:r>
    </w:p>
    <w:p w14:paraId="19102D6E" w14:textId="77777777" w:rsidR="000240F9" w:rsidRPr="002D7E35" w:rsidRDefault="000240F9" w:rsidP="00024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2"/>
          <w:szCs w:val="22"/>
        </w:rPr>
      </w:pPr>
    </w:p>
    <w:p w14:paraId="1CAB9CBF" w14:textId="5D1EB4A4" w:rsidR="004B1A9B" w:rsidRDefault="00F542AA" w:rsidP="00024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4BF9">
        <w:rPr>
          <w:rFonts w:ascii="Angsana New" w:hAnsi="Angsana New"/>
          <w:sz w:val="30"/>
          <w:szCs w:val="30"/>
          <w:cs/>
        </w:rPr>
        <w:t>ณ วันที่ 3</w:t>
      </w:r>
      <w:r w:rsidRPr="00C04BF9">
        <w:rPr>
          <w:rFonts w:ascii="Angsana New" w:hAnsi="Angsana New"/>
          <w:sz w:val="30"/>
          <w:szCs w:val="30"/>
        </w:rPr>
        <w:t>1</w:t>
      </w:r>
      <w:r w:rsidRPr="00C04BF9">
        <w:rPr>
          <w:rFonts w:ascii="Angsana New" w:hAnsi="Angsana New"/>
          <w:sz w:val="30"/>
          <w:szCs w:val="30"/>
          <w:cs/>
        </w:rPr>
        <w:t xml:space="preserve"> </w:t>
      </w:r>
      <w:r w:rsidRPr="00C04BF9">
        <w:rPr>
          <w:rFonts w:ascii="Angsana New" w:hAnsi="Angsana New" w:hint="cs"/>
          <w:sz w:val="30"/>
          <w:szCs w:val="30"/>
          <w:cs/>
        </w:rPr>
        <w:t>ธันวาคม</w:t>
      </w:r>
      <w:r w:rsidRPr="00C04BF9">
        <w:rPr>
          <w:rFonts w:ascii="Angsana New" w:hAnsi="Angsana New"/>
          <w:sz w:val="30"/>
          <w:szCs w:val="30"/>
          <w:cs/>
        </w:rPr>
        <w:t xml:space="preserve"> 2562 บริษัทไม่มีเงินให้กู้ยืมระยะสั้นแก่ผู้ดำเนินงาน</w:t>
      </w:r>
      <w:r w:rsidRPr="000B2A63">
        <w:rPr>
          <w:rFonts w:ascii="Angsana New" w:hAnsi="Angsana New"/>
          <w:sz w:val="30"/>
          <w:szCs w:val="30"/>
          <w:cs/>
        </w:rPr>
        <w:t>อื่น</w:t>
      </w:r>
      <w:r w:rsidRPr="000B2A63">
        <w:rPr>
          <w:rFonts w:ascii="Angsana New" w:hAnsi="Angsana New"/>
          <w:i/>
          <w:iCs/>
          <w:sz w:val="30"/>
          <w:szCs w:val="30"/>
          <w:cs/>
        </w:rPr>
        <w:t xml:space="preserve"> (31 ธันวาคม 2561: จำนวน 488.03 ล้านบาท โดยคิดอัตราดอกเบี้ยร้อยละ 6 ถึงร้อยละ 15 ต่อปี)</w:t>
      </w:r>
      <w:r w:rsidRPr="00C04BF9">
        <w:rPr>
          <w:rFonts w:ascii="Angsana New" w:hAnsi="Angsana New"/>
          <w:sz w:val="30"/>
          <w:szCs w:val="30"/>
          <w:cs/>
        </w:rPr>
        <w:t xml:space="preserve"> อย่างไรก็ตาม</w:t>
      </w:r>
      <w:r w:rsidR="00D46436">
        <w:rPr>
          <w:rFonts w:ascii="Angsana New" w:hAnsi="Angsana New" w:hint="cs"/>
          <w:sz w:val="30"/>
          <w:szCs w:val="30"/>
          <w:cs/>
        </w:rPr>
        <w:t xml:space="preserve"> </w:t>
      </w:r>
      <w:r w:rsidRPr="00C04BF9">
        <w:rPr>
          <w:rFonts w:ascii="Angsana New" w:hAnsi="Angsana New"/>
          <w:sz w:val="30"/>
          <w:szCs w:val="30"/>
          <w:cs/>
        </w:rPr>
        <w:t>ผู้ดำเนินงานอื่นยังไม่ได้</w:t>
      </w:r>
      <w:r w:rsidR="000B2A63">
        <w:rPr>
          <w:rFonts w:ascii="Angsana New" w:hAnsi="Angsana New" w:hint="cs"/>
          <w:sz w:val="30"/>
          <w:szCs w:val="30"/>
          <w:cs/>
        </w:rPr>
        <w:t>ไถ่</w:t>
      </w:r>
      <w:r w:rsidRPr="00C04BF9">
        <w:rPr>
          <w:rFonts w:ascii="Angsana New" w:hAnsi="Angsana New"/>
          <w:sz w:val="30"/>
          <w:szCs w:val="30"/>
          <w:cs/>
        </w:rPr>
        <w:t xml:space="preserve">ถอนหลักประกันที่นำมาวางไว้ทั้งหมด </w:t>
      </w:r>
      <w:r w:rsidRPr="000E35DE">
        <w:rPr>
          <w:rFonts w:ascii="Angsana New" w:hAnsi="Angsana New"/>
          <w:sz w:val="30"/>
          <w:szCs w:val="30"/>
          <w:cs/>
        </w:rPr>
        <w:t>โดยมูลค่ายุติธรรมของสินทรัพย์ที่ผู้ดำเนินงานอื่นนำมาค้ำประกันคิดเป็น</w:t>
      </w:r>
      <w:r w:rsidR="000E35DE">
        <w:rPr>
          <w:rFonts w:ascii="Angsana New" w:hAnsi="Angsana New"/>
          <w:sz w:val="30"/>
          <w:szCs w:val="30"/>
        </w:rPr>
        <w:t xml:space="preserve">    </w:t>
      </w:r>
      <w:r w:rsidRPr="00C04BF9">
        <w:rPr>
          <w:rFonts w:ascii="Angsana New" w:hAnsi="Angsana New"/>
          <w:sz w:val="30"/>
          <w:szCs w:val="30"/>
          <w:cs/>
        </w:rPr>
        <w:t>จำนวนเงิน 54.80 ล้านบาท</w:t>
      </w:r>
      <w:r w:rsidRPr="000B2A63">
        <w:rPr>
          <w:rFonts w:ascii="Angsana New" w:hAnsi="Angsana New"/>
          <w:i/>
          <w:iCs/>
          <w:sz w:val="30"/>
          <w:szCs w:val="30"/>
          <w:cs/>
        </w:rPr>
        <w:t xml:space="preserve"> (31 ธันวาคม 2561: จำนวน 366.13 ล้านบาท)</w:t>
      </w:r>
    </w:p>
    <w:p w14:paraId="7EA8FF4F" w14:textId="77777777" w:rsidR="00235DA1" w:rsidRPr="002D7E35" w:rsidRDefault="00235DA1" w:rsidP="00235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3457752F" w14:textId="77777777" w:rsidR="002A536A" w:rsidRDefault="00BF0A24" w:rsidP="00235D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t>ลูกหนี</w:t>
      </w:r>
      <w:r>
        <w:rPr>
          <w:rFonts w:ascii="Angsana New" w:hAnsi="Angsana New" w:hint="cs"/>
          <w:bCs/>
          <w:sz w:val="30"/>
          <w:szCs w:val="30"/>
          <w:cs/>
        </w:rPr>
        <w:t>้ต</w:t>
      </w:r>
      <w:r>
        <w:rPr>
          <w:rFonts w:ascii="Angsana New" w:hAnsi="Angsana New"/>
          <w:bCs/>
          <w:sz w:val="30"/>
          <w:szCs w:val="30"/>
          <w:cs/>
        </w:rPr>
        <w:t>ามสัญญาเช่าการเงิน</w:t>
      </w:r>
      <w:r w:rsidRPr="00BF0A24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1A374CBD" w14:textId="77777777" w:rsidR="00476AC5" w:rsidRPr="009E4303" w:rsidRDefault="00476AC5" w:rsidP="00476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5687BF22" w14:textId="77777777" w:rsidR="005E35D2" w:rsidRPr="004B1A9B" w:rsidRDefault="005E35D2" w:rsidP="005E35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4"/>
          <w:szCs w:val="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880"/>
        <w:gridCol w:w="222"/>
        <w:gridCol w:w="1488"/>
        <w:gridCol w:w="222"/>
        <w:gridCol w:w="1398"/>
        <w:gridCol w:w="236"/>
        <w:gridCol w:w="1308"/>
        <w:gridCol w:w="222"/>
        <w:gridCol w:w="1204"/>
      </w:tblGrid>
      <w:tr w:rsidR="009040C8" w:rsidRPr="000C5200" w14:paraId="7A515612" w14:textId="77777777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C5857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C50A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FCC1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เงินรวม</w:t>
            </w:r>
            <w:r w:rsidR="005F142D"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93F9B"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="001D111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393F9B"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="00393F9B"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="00393F9B"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9040C8" w:rsidRPr="000C5200" w14:paraId="28061217" w14:textId="77777777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FE834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C984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E9063" w14:textId="77777777" w:rsidR="009040C8" w:rsidRPr="000C5200" w:rsidRDefault="009040C8" w:rsidP="00723E8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23E80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723E8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33199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9040C8" w:rsidRPr="000C5200" w14:paraId="1E06624E" w14:textId="77777777" w:rsidTr="00476AC5">
        <w:trPr>
          <w:trHeight w:val="6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B408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748CF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105FD" w14:textId="77777777" w:rsidR="009040C8" w:rsidRPr="000C5200" w:rsidRDefault="009040C8" w:rsidP="00653E40">
            <w:pPr>
              <w:tabs>
                <w:tab w:val="left" w:pos="1350"/>
              </w:tabs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9E1E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1AB43" w14:textId="77777777" w:rsidR="009040C8" w:rsidRPr="000C5200" w:rsidRDefault="009040C8" w:rsidP="00653E40">
            <w:pPr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3CBF6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44CB2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2893" w14:textId="77777777" w:rsidR="009040C8" w:rsidRPr="000C5200" w:rsidRDefault="009040C8" w:rsidP="00653E40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560F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040C8" w:rsidRPr="000C5200" w14:paraId="7D3C036D" w14:textId="77777777" w:rsidTr="00476AC5">
        <w:trPr>
          <w:trHeight w:val="36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108A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585E6" w14:textId="77777777" w:rsidR="009040C8" w:rsidRPr="000C5200" w:rsidRDefault="009040C8" w:rsidP="00653E40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CDDA" w14:textId="77777777" w:rsidR="009040C8" w:rsidRPr="000C5200" w:rsidRDefault="009040C8" w:rsidP="00653E4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710D2B" w:rsidRPr="000C5200" w14:paraId="41C64B0F" w14:textId="77777777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C67A2" w14:textId="77777777" w:rsidR="00710D2B" w:rsidRPr="000C5200" w:rsidRDefault="00710D2B" w:rsidP="00710D2B">
            <w:pPr>
              <w:spacing w:line="240" w:lineRule="auto"/>
              <w:ind w:left="-18" w:firstLine="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06F38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7881E" w14:textId="77777777" w:rsidR="00710D2B" w:rsidRPr="000C5200" w:rsidRDefault="003B2E54" w:rsidP="00220810">
            <w:pPr>
              <w:tabs>
                <w:tab w:val="clear" w:pos="907"/>
                <w:tab w:val="left" w:pos="84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,819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DD065" w14:textId="77777777"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0A94E" w14:textId="77777777" w:rsidR="00710D2B" w:rsidRPr="000C5200" w:rsidRDefault="003B2E54" w:rsidP="001E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114,404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BDD6B" w14:textId="77777777"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A21AC" w14:textId="77777777" w:rsidR="00710D2B" w:rsidRPr="000C5200" w:rsidRDefault="003B2E54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135,854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A881E" w14:textId="77777777"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4CF6C" w14:textId="77777777" w:rsidR="00710D2B" w:rsidRPr="000C5200" w:rsidRDefault="003B2E54" w:rsidP="00710D2B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284,077</w:t>
            </w:r>
          </w:p>
        </w:tc>
      </w:tr>
      <w:tr w:rsidR="00710D2B" w:rsidRPr="000C5200" w14:paraId="3405CE30" w14:textId="77777777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5CB5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="001D111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378ED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42E899" w14:textId="77777777" w:rsidR="00710D2B" w:rsidRPr="000C5200" w:rsidRDefault="003B2E54" w:rsidP="00235DA1">
            <w:pPr>
              <w:tabs>
                <w:tab w:val="clear" w:pos="907"/>
              </w:tabs>
              <w:spacing w:line="240" w:lineRule="auto"/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(14,558)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220E2" w14:textId="77777777"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1435C5" w14:textId="77777777" w:rsidR="00710D2B" w:rsidRPr="000C5200" w:rsidRDefault="003B2E54" w:rsidP="00235DA1">
            <w:pPr>
              <w:tabs>
                <w:tab w:val="clear" w:pos="907"/>
              </w:tabs>
              <w:spacing w:line="240" w:lineRule="auto"/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(45,516)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FC532" w14:textId="77777777"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1CE81B" w14:textId="77777777" w:rsidR="00710D2B" w:rsidRPr="000C5200" w:rsidRDefault="003B2E54" w:rsidP="001E428F">
            <w:pPr>
              <w:tabs>
                <w:tab w:val="clear" w:pos="90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(24,554)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11E97" w14:textId="77777777"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FF44F9" w14:textId="77777777" w:rsidR="00710D2B" w:rsidRPr="000C5200" w:rsidRDefault="003B2E54" w:rsidP="00710D2B">
            <w:pPr>
              <w:tabs>
                <w:tab w:val="left" w:pos="480"/>
              </w:tabs>
              <w:spacing w:line="240" w:lineRule="auto"/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(84,628)</w:t>
            </w:r>
          </w:p>
        </w:tc>
      </w:tr>
      <w:tr w:rsidR="00710D2B" w:rsidRPr="000C5200" w14:paraId="33FB0343" w14:textId="77777777" w:rsidTr="001755C2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3D716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440E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2977D" w14:textId="77777777" w:rsidR="00710D2B" w:rsidRPr="000C5200" w:rsidRDefault="003B2E54" w:rsidP="00220810">
            <w:pPr>
              <w:tabs>
                <w:tab w:val="clear" w:pos="907"/>
                <w:tab w:val="left" w:pos="84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19,261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FA7E68" w14:textId="77777777"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0607A" w14:textId="77777777" w:rsidR="00710D2B" w:rsidRPr="000C5200" w:rsidRDefault="003B2E54" w:rsidP="001E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  <w:tab w:val="left" w:pos="75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121C89" w14:textId="77777777"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831F" w14:textId="77777777" w:rsidR="00710D2B" w:rsidRPr="000C5200" w:rsidRDefault="003B2E54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111,300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BFD74" w14:textId="77777777" w:rsidR="00710D2B" w:rsidRPr="000C5200" w:rsidRDefault="00710D2B" w:rsidP="00710D2B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6FFAB" w14:textId="77777777" w:rsidR="00710D2B" w:rsidRPr="000C5200" w:rsidRDefault="003B2E54" w:rsidP="00710D2B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199,449</w:t>
            </w:r>
          </w:p>
        </w:tc>
      </w:tr>
      <w:tr w:rsidR="00710D2B" w:rsidRPr="000C5200" w14:paraId="7FA9D684" w14:textId="77777777" w:rsidTr="00404CC4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8E766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="001D111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0787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3786DC" w14:textId="77777777" w:rsidR="00710D2B" w:rsidRPr="000C5200" w:rsidRDefault="003B2E54" w:rsidP="00220810">
            <w:pPr>
              <w:tabs>
                <w:tab w:val="clear" w:pos="907"/>
                <w:tab w:val="left" w:pos="84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3D5DF7" w14:textId="77777777"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4AC7D7" w14:textId="77777777" w:rsidR="00710D2B" w:rsidRPr="000C5200" w:rsidRDefault="003B2E54" w:rsidP="001E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E1474A" w14:textId="77777777"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8C6F5" w14:textId="77777777" w:rsidR="00710D2B" w:rsidRPr="000C5200" w:rsidRDefault="003B2E54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75A68E" w14:textId="77777777" w:rsidR="00710D2B" w:rsidRPr="000C5200" w:rsidRDefault="00710D2B" w:rsidP="00710D2B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837199" w14:textId="77777777" w:rsidR="00710D2B" w:rsidRPr="000C5200" w:rsidRDefault="003B2E54" w:rsidP="00710D2B">
            <w:pPr>
              <w:tabs>
                <w:tab w:val="left" w:pos="48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10D2B" w:rsidRPr="000C5200" w14:paraId="3C6576E7" w14:textId="77777777" w:rsidTr="001755C2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8149" w14:textId="77777777" w:rsidR="00710D2B" w:rsidRPr="000C5200" w:rsidRDefault="00710D2B" w:rsidP="00710D2B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7A6C3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D54722" w14:textId="77777777" w:rsidR="00710D2B" w:rsidRPr="000C5200" w:rsidRDefault="003B2E54" w:rsidP="00220810">
            <w:pPr>
              <w:tabs>
                <w:tab w:val="clear" w:pos="907"/>
                <w:tab w:val="left" w:pos="84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19,261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1690FC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C4DEC7" w14:textId="77777777" w:rsidR="00710D2B" w:rsidRPr="000C5200" w:rsidRDefault="003B2E54" w:rsidP="001E4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68,888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339DC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F5DEE" w14:textId="77777777" w:rsidR="00710D2B" w:rsidRPr="000C5200" w:rsidRDefault="003B2E54" w:rsidP="00710D2B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111,300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31EFF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F8E491" w14:textId="77777777" w:rsidR="00710D2B" w:rsidRPr="000C5200" w:rsidRDefault="003B2E54" w:rsidP="00476AC5">
            <w:pPr>
              <w:tabs>
                <w:tab w:val="clear" w:pos="907"/>
                <w:tab w:val="left" w:pos="480"/>
                <w:tab w:val="left" w:pos="826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199,449</w:t>
            </w:r>
          </w:p>
        </w:tc>
      </w:tr>
      <w:tr w:rsidR="00476AC5" w:rsidRPr="00D245A7" w14:paraId="35533628" w14:textId="77777777" w:rsidTr="00235DA1">
        <w:trPr>
          <w:trHeight w:val="1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F48CC" w14:textId="77777777" w:rsidR="00476AC5" w:rsidRPr="00D245A7" w:rsidRDefault="00476AC5" w:rsidP="00081F48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87B85" w14:textId="77777777" w:rsidR="00476AC5" w:rsidRPr="00D245A7" w:rsidRDefault="00476AC5" w:rsidP="00081F48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D78D1D" w14:textId="77777777" w:rsidR="00476AC5" w:rsidRPr="00D245A7" w:rsidRDefault="00476AC5" w:rsidP="00081F48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D454F" w14:textId="77777777" w:rsidR="00476AC5" w:rsidRPr="00D245A7" w:rsidRDefault="00476AC5" w:rsidP="00081F4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68D53F" w14:textId="77777777" w:rsidR="00476AC5" w:rsidRPr="00D245A7" w:rsidRDefault="00476AC5" w:rsidP="00081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99ACB" w14:textId="77777777" w:rsidR="00476AC5" w:rsidRPr="00D245A7" w:rsidRDefault="00476AC5" w:rsidP="00081F4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42D78" w14:textId="77777777" w:rsidR="00476AC5" w:rsidRPr="00D245A7" w:rsidRDefault="00476AC5" w:rsidP="00081F48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138A0" w14:textId="77777777" w:rsidR="00476AC5" w:rsidRPr="00D245A7" w:rsidRDefault="00476AC5" w:rsidP="00081F48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61869" w14:textId="77777777" w:rsidR="00476AC5" w:rsidRPr="00D245A7" w:rsidRDefault="00476AC5" w:rsidP="00081F48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10D2B" w:rsidRPr="000C5200" w14:paraId="4F6BD617" w14:textId="77777777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17758" w14:textId="77777777" w:rsidR="00710D2B" w:rsidRPr="00710D2B" w:rsidRDefault="00710D2B" w:rsidP="00710D2B">
            <w:pPr>
              <w:spacing w:line="240" w:lineRule="auto"/>
              <w:rPr>
                <w:rFonts w:ascii="Times New Roman" w:hAnsi="Times New Roman" w:cstheme="minorBidi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C4A80" w14:textId="77777777" w:rsidR="00710D2B" w:rsidRPr="000C5200" w:rsidRDefault="00710D2B" w:rsidP="00710D2B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3010A" w14:textId="77777777"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เงินรวม </w:t>
            </w: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="001D111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</w:t>
            </w:r>
            <w:r w:rsidRPr="000C520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เงิน</w:t>
            </w: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710D2B" w:rsidRPr="000C5200" w14:paraId="21BE4C68" w14:textId="77777777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1B20" w14:textId="77777777" w:rsidR="00710D2B" w:rsidRPr="000C5200" w:rsidRDefault="00710D2B" w:rsidP="00710D2B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949D" w14:textId="77777777" w:rsidR="00710D2B" w:rsidRPr="000C5200" w:rsidRDefault="00710D2B" w:rsidP="00710D2B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F36B" w14:textId="77777777"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1D111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4CC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710D2B" w:rsidRPr="000C5200" w14:paraId="0B61238C" w14:textId="77777777" w:rsidTr="00235DA1">
        <w:trPr>
          <w:trHeight w:val="121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5EC74" w14:textId="77777777"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DA3B" w14:textId="77777777" w:rsidR="00710D2B" w:rsidRPr="000C5200" w:rsidRDefault="00710D2B" w:rsidP="00710D2B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CFD33" w14:textId="77777777" w:rsidR="00710D2B" w:rsidRPr="000C5200" w:rsidRDefault="00235DA1" w:rsidP="00235DA1">
            <w:pPr>
              <w:tabs>
                <w:tab w:val="left" w:pos="1350"/>
              </w:tabs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A595B" w14:textId="77777777"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CB01" w14:textId="77777777" w:rsidR="00710D2B" w:rsidRPr="000C5200" w:rsidRDefault="00235DA1" w:rsidP="00235DA1">
            <w:pPr>
              <w:spacing w:line="240" w:lineRule="auto"/>
              <w:ind w:left="-60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2C220" w14:textId="77777777"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E1A85" w14:textId="77777777" w:rsidR="00710D2B" w:rsidRPr="000C5200" w:rsidRDefault="00235DA1" w:rsidP="00235DA1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ที่กำหนดชำระเกินห้าปี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3270" w14:textId="77777777" w:rsidR="00710D2B" w:rsidRPr="000C5200" w:rsidRDefault="00710D2B" w:rsidP="00710D2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7CF86" w14:textId="77777777" w:rsidR="00710D2B" w:rsidRPr="000C5200" w:rsidRDefault="00235DA1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710D2B" w:rsidRPr="000C5200" w14:paraId="1D33E63F" w14:textId="77777777" w:rsidTr="00476AC5">
        <w:trPr>
          <w:trHeight w:val="31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D5980" w14:textId="77777777"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F3A59" w14:textId="77777777" w:rsidR="00710D2B" w:rsidRPr="000C5200" w:rsidRDefault="00710D2B" w:rsidP="00710D2B">
            <w:pPr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6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40AD" w14:textId="77777777" w:rsidR="00710D2B" w:rsidRPr="000C5200" w:rsidRDefault="00710D2B" w:rsidP="00710D2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04CC4" w:rsidRPr="000C5200" w14:paraId="33F98D5E" w14:textId="77777777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B79B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A268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353E" w14:textId="77777777" w:rsidR="00404CC4" w:rsidRPr="000C5200" w:rsidRDefault="00404CC4" w:rsidP="00404CC4">
            <w:pPr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35,637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4D9C" w14:textId="77777777" w:rsidR="00404CC4" w:rsidRPr="000C5200" w:rsidRDefault="00404CC4" w:rsidP="00404CC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83B74" w14:textId="77777777" w:rsidR="00404CC4" w:rsidRPr="000C5200" w:rsidRDefault="00404CC4" w:rsidP="0040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119,621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DAC8D" w14:textId="77777777" w:rsidR="00404CC4" w:rsidRPr="000C5200" w:rsidRDefault="00404CC4" w:rsidP="00404CC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8E23" w14:textId="77777777" w:rsidR="00404CC4" w:rsidRPr="000C5200" w:rsidRDefault="00404CC4" w:rsidP="00404CC4">
            <w:pPr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164,456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6CAA7" w14:textId="77777777" w:rsidR="00404CC4" w:rsidRPr="000C5200" w:rsidRDefault="00404CC4" w:rsidP="00404CC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3EC3" w14:textId="77777777" w:rsidR="00404CC4" w:rsidRPr="000C5200" w:rsidRDefault="00404CC4" w:rsidP="00404CC4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319,714</w:t>
            </w:r>
          </w:p>
        </w:tc>
      </w:tr>
      <w:tr w:rsidR="00404CC4" w:rsidRPr="000C5200" w14:paraId="723CFE2A" w14:textId="77777777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106A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6E01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BD861" w14:textId="77777777" w:rsidR="00404CC4" w:rsidRPr="000C5200" w:rsidRDefault="00404CC4" w:rsidP="00404CC4">
            <w:pPr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(16,665)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8EE09" w14:textId="77777777" w:rsidR="00404CC4" w:rsidRPr="000C5200" w:rsidRDefault="00404CC4" w:rsidP="00404CC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09F39" w14:textId="77777777" w:rsidR="00404CC4" w:rsidRPr="000C5200" w:rsidRDefault="00404CC4" w:rsidP="0040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(50,554)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F9EA" w14:textId="77777777" w:rsidR="00404CC4" w:rsidRPr="000C5200" w:rsidRDefault="00404CC4" w:rsidP="00404CC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8664B" w14:textId="77777777" w:rsidR="00404CC4" w:rsidRPr="000C5200" w:rsidRDefault="00404CC4" w:rsidP="00404CC4">
            <w:pPr>
              <w:tabs>
                <w:tab w:val="clear" w:pos="907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(34,074)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0E74" w14:textId="77777777" w:rsidR="00404CC4" w:rsidRPr="000C5200" w:rsidRDefault="00404CC4" w:rsidP="00404CC4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C75B8" w14:textId="77777777" w:rsidR="00404CC4" w:rsidRPr="000C5200" w:rsidRDefault="00404CC4" w:rsidP="00404CC4">
            <w:pPr>
              <w:tabs>
                <w:tab w:val="left" w:pos="480"/>
              </w:tabs>
              <w:spacing w:line="240" w:lineRule="auto"/>
              <w:ind w:right="8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(101,293)</w:t>
            </w:r>
          </w:p>
        </w:tc>
      </w:tr>
      <w:tr w:rsidR="00404CC4" w:rsidRPr="000C5200" w14:paraId="359DF66B" w14:textId="77777777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87DF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รวมลูกหนี้ตามสัญญาเช่าการเงิน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3E2C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9CE64" w14:textId="77777777" w:rsidR="00404CC4" w:rsidRPr="000C5200" w:rsidRDefault="00404CC4" w:rsidP="00404CC4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111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,972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F92D8" w14:textId="77777777" w:rsidR="00404CC4" w:rsidRPr="000C5200" w:rsidRDefault="00404CC4" w:rsidP="00404CC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12B02" w14:textId="77777777" w:rsidR="00404CC4" w:rsidRPr="000C5200" w:rsidRDefault="00404CC4" w:rsidP="0040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  <w:tab w:val="left" w:pos="75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BAA97" w14:textId="77777777" w:rsidR="00404CC4" w:rsidRPr="000C5200" w:rsidRDefault="00404CC4" w:rsidP="00404CC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5768" w14:textId="77777777" w:rsidR="00404CC4" w:rsidRPr="000C5200" w:rsidRDefault="00404CC4" w:rsidP="00404CC4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20C32" w14:textId="77777777" w:rsidR="00404CC4" w:rsidRPr="000C5200" w:rsidRDefault="00404CC4" w:rsidP="00404CC4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A4B7" w14:textId="77777777" w:rsidR="00404CC4" w:rsidRPr="000C5200" w:rsidRDefault="00404CC4" w:rsidP="00404CC4">
            <w:pPr>
              <w:tabs>
                <w:tab w:val="left" w:pos="48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  <w:tr w:rsidR="00404CC4" w:rsidRPr="000C5200" w14:paraId="5699CDED" w14:textId="77777777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3CF8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C52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69E40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20B3D" w14:textId="77777777" w:rsidR="00404CC4" w:rsidRPr="000C5200" w:rsidRDefault="00404CC4" w:rsidP="00404CC4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60517" w14:textId="77777777" w:rsidR="00404CC4" w:rsidRPr="000C5200" w:rsidRDefault="00404CC4" w:rsidP="00404CC4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5E2CB5" w14:textId="77777777" w:rsidR="00404CC4" w:rsidRPr="000C5200" w:rsidRDefault="00404CC4" w:rsidP="0040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DE11" w14:textId="77777777" w:rsidR="00404CC4" w:rsidRPr="000C5200" w:rsidRDefault="00404CC4" w:rsidP="00404CC4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850280" w14:textId="77777777" w:rsidR="00404CC4" w:rsidRPr="000C5200" w:rsidRDefault="00404CC4" w:rsidP="00404CC4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DB78C" w14:textId="77777777" w:rsidR="00404CC4" w:rsidRPr="000C5200" w:rsidRDefault="00404CC4" w:rsidP="00404CC4">
            <w:pPr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767E6" w14:textId="77777777" w:rsidR="00404CC4" w:rsidRPr="000C5200" w:rsidRDefault="00404CC4" w:rsidP="00404CC4">
            <w:pPr>
              <w:tabs>
                <w:tab w:val="left" w:pos="480"/>
              </w:tabs>
              <w:spacing w:line="240" w:lineRule="auto"/>
              <w:ind w:left="-60" w:right="47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404CC4" w:rsidRPr="000C5200" w14:paraId="336CCAB3" w14:textId="77777777" w:rsidTr="00476AC5">
        <w:trPr>
          <w:trHeight w:val="4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DE219" w14:textId="77777777" w:rsidR="00404CC4" w:rsidRPr="000C5200" w:rsidRDefault="00404CC4" w:rsidP="00404CC4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C52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7D397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5D2106" w14:textId="77777777" w:rsidR="00404CC4" w:rsidRPr="000C5200" w:rsidRDefault="00404CC4" w:rsidP="00404CC4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18,972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89C7F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8B29D" w14:textId="77777777" w:rsidR="00404CC4" w:rsidRPr="000C5200" w:rsidRDefault="00404CC4" w:rsidP="00404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decimal" w:pos="120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69,067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2240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83DCB2" w14:textId="77777777" w:rsidR="00404CC4" w:rsidRPr="000C5200" w:rsidRDefault="00404CC4" w:rsidP="00404CC4">
            <w:pPr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130,382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84A3" w14:textId="77777777" w:rsidR="00404CC4" w:rsidRPr="000C5200" w:rsidRDefault="00404CC4" w:rsidP="00404CC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B313C" w14:textId="77777777" w:rsidR="00404CC4" w:rsidRPr="000C5200" w:rsidRDefault="00404CC4" w:rsidP="00404CC4">
            <w:pPr>
              <w:tabs>
                <w:tab w:val="clear" w:pos="907"/>
                <w:tab w:val="left" w:pos="480"/>
                <w:tab w:val="left" w:pos="826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218,421</w:t>
            </w:r>
          </w:p>
        </w:tc>
      </w:tr>
    </w:tbl>
    <w:p w14:paraId="6FA91130" w14:textId="77777777" w:rsidR="004B7235" w:rsidRDefault="001748B0" w:rsidP="008B3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ณ </w:t>
      </w:r>
      <w:r w:rsidR="00AA26C5" w:rsidRPr="009A00CE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A26C5" w:rsidRPr="009A00CE">
        <w:rPr>
          <w:rFonts w:asciiTheme="majorBidi" w:hAnsiTheme="majorBidi" w:cstheme="majorBidi"/>
          <w:sz w:val="30"/>
          <w:szCs w:val="30"/>
        </w:rPr>
        <w:t>31</w:t>
      </w:r>
      <w:r w:rsidR="001D1116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1D11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26C5" w:rsidRPr="009A00CE">
        <w:rPr>
          <w:rFonts w:asciiTheme="majorBidi" w:hAnsiTheme="majorBidi" w:cstheme="majorBidi"/>
          <w:sz w:val="30"/>
          <w:szCs w:val="30"/>
          <w:cs/>
        </w:rPr>
        <w:t>ผลรวมของเงินลงทุน</w:t>
      </w:r>
      <w:r w:rsidR="00AA26C5">
        <w:rPr>
          <w:rFonts w:asciiTheme="majorBidi" w:hAnsiTheme="majorBidi" w:cstheme="majorBidi"/>
          <w:sz w:val="30"/>
          <w:szCs w:val="30"/>
          <w:cs/>
        </w:rPr>
        <w:t>ขั้นต้นตามสัญญาเช</w:t>
      </w:r>
      <w:r w:rsidR="00AA26C5">
        <w:rPr>
          <w:rFonts w:asciiTheme="majorBidi" w:hAnsiTheme="majorBidi" w:cstheme="majorBidi" w:hint="cs"/>
          <w:sz w:val="30"/>
          <w:szCs w:val="30"/>
          <w:cs/>
        </w:rPr>
        <w:t>่</w:t>
      </w:r>
      <w:r w:rsidR="00AA26C5" w:rsidRPr="009A00CE">
        <w:rPr>
          <w:rFonts w:asciiTheme="majorBidi" w:hAnsiTheme="majorBidi" w:cstheme="majorBidi"/>
          <w:sz w:val="30"/>
          <w:szCs w:val="30"/>
          <w:cs/>
        </w:rPr>
        <w:t>าการเงินและมูลค่าปัจจุบันของจำนวนขั้นต่ำที่ลูกหนี้ต้องจ่ายตามสัญญาเช่าการเงินมีดังนี้</w:t>
      </w:r>
    </w:p>
    <w:p w14:paraId="44054850" w14:textId="77777777" w:rsidR="00235DA1" w:rsidRDefault="00235DA1" w:rsidP="008B3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832"/>
        <w:gridCol w:w="236"/>
        <w:gridCol w:w="1342"/>
        <w:gridCol w:w="222"/>
        <w:gridCol w:w="1398"/>
        <w:gridCol w:w="222"/>
        <w:gridCol w:w="1398"/>
        <w:gridCol w:w="222"/>
        <w:gridCol w:w="1398"/>
      </w:tblGrid>
      <w:tr w:rsidR="00AA26C5" w:rsidRPr="00803062" w14:paraId="245C2AD5" w14:textId="77777777" w:rsidTr="00B34E1F">
        <w:trPr>
          <w:trHeight w:val="36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F1DE" w14:textId="77777777" w:rsidR="00AA26C5" w:rsidRPr="00803062" w:rsidRDefault="0034494B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8C18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54246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5F142D" w:rsidRPr="0080306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93F9B"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/</w:t>
            </w:r>
            <w:r w:rsidR="001D111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93F9B" w:rsidRPr="0080306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</w:t>
            </w:r>
            <w:r w:rsidR="00393F9B" w:rsidRPr="0080306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</w:t>
            </w:r>
            <w:r w:rsidR="00393F9B" w:rsidRPr="0080306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A26C5" w:rsidRPr="00803062" w14:paraId="4B22F8D2" w14:textId="77777777" w:rsidTr="00B34E1F">
        <w:trPr>
          <w:trHeight w:val="333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3F814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11B25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01EE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3876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5D6BC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CAE0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3876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AA26C5" w:rsidRPr="00803062" w14:paraId="2995A8D1" w14:textId="77777777" w:rsidTr="00B34E1F">
        <w:trPr>
          <w:trHeight w:val="144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07D76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9E44B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47F594" w14:textId="77777777" w:rsidR="00AA26C5" w:rsidRPr="00803062" w:rsidRDefault="00AA26C5" w:rsidP="00653E40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ผลรวมของเงินลงทุนขั้นต้นตามสัญญาเช่าการเงิน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4EA8E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747D8" w14:textId="77777777" w:rsidR="00AA26C5" w:rsidRPr="00803062" w:rsidRDefault="00AA26C5" w:rsidP="00653E40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DF7E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9BD30" w14:textId="77777777" w:rsidR="00AA26C5" w:rsidRPr="00803062" w:rsidRDefault="00AA26C5" w:rsidP="00653E40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ผลรวมของเงินลงทุนขั้นต้นตามสัญญาเช่าการเงิน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BC12A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EE4339" w14:textId="77777777" w:rsidR="00AA26C5" w:rsidRPr="00803062" w:rsidRDefault="00AA26C5" w:rsidP="00653E40">
            <w:pPr>
              <w:spacing w:line="240" w:lineRule="auto"/>
              <w:ind w:left="-60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มูลค่าปัจจุบันของจำนวนเงินขั้นต่ำที่ลูกหนี้ต้องจ่ายตามสัญญาเช่าการเงิน</w:t>
            </w:r>
          </w:p>
        </w:tc>
      </w:tr>
      <w:tr w:rsidR="00AA26C5" w:rsidRPr="00803062" w14:paraId="30784D9E" w14:textId="77777777" w:rsidTr="00B34E1F">
        <w:trPr>
          <w:trHeight w:val="27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1BDC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BC122" w14:textId="77777777" w:rsidR="00AA26C5" w:rsidRPr="00803062" w:rsidRDefault="00AA26C5" w:rsidP="00653E4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F2B9" w14:textId="77777777" w:rsidR="00AA26C5" w:rsidRPr="00803062" w:rsidRDefault="00AA26C5" w:rsidP="00653E4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E61223" w:rsidRPr="00803062" w14:paraId="72A48513" w14:textId="77777777" w:rsidTr="00D13CBC">
        <w:trPr>
          <w:trHeight w:val="37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8466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1FEA8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33AB4" w14:textId="77777777" w:rsidR="00E61223" w:rsidRPr="00803062" w:rsidRDefault="00507C73" w:rsidP="00E61223">
            <w:pPr>
              <w:tabs>
                <w:tab w:val="clear" w:pos="907"/>
                <w:tab w:val="left" w:pos="93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33,819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FC815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BAC6B" w14:textId="77777777" w:rsidR="00E61223" w:rsidRPr="00803062" w:rsidRDefault="00507C7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19,261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246BC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672C" w14:textId="77777777" w:rsidR="00E61223" w:rsidRPr="00803062" w:rsidRDefault="00E61223" w:rsidP="00E61223">
            <w:pPr>
              <w:tabs>
                <w:tab w:val="clear" w:pos="907"/>
                <w:tab w:val="left" w:pos="93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35,637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2EAC3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50458" w14:textId="77777777" w:rsidR="00E61223" w:rsidRPr="00803062" w:rsidRDefault="00E6122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18,972</w:t>
            </w:r>
          </w:p>
        </w:tc>
      </w:tr>
      <w:tr w:rsidR="00E61223" w:rsidRPr="00803062" w14:paraId="1A698172" w14:textId="77777777" w:rsidTr="00D13CBC">
        <w:trPr>
          <w:trHeight w:val="61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21354" w14:textId="77777777" w:rsidR="00E61223" w:rsidRPr="00803062" w:rsidRDefault="00E61223" w:rsidP="00E61223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ที่ถึงกำหนดชำระเกินหนึ่งปีแต่ไม่เกินห้าปี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C46DE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7AC2F" w14:textId="77777777" w:rsidR="00E61223" w:rsidRPr="00803062" w:rsidRDefault="00507C7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114,404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55286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BDB82" w14:textId="77777777" w:rsidR="00E61223" w:rsidRPr="00803062" w:rsidRDefault="00507C7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68,888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0FB97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C93D" w14:textId="77777777" w:rsidR="00E61223" w:rsidRPr="00803062" w:rsidRDefault="00E6122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119,621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50CE3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C579A" w14:textId="77777777" w:rsidR="00E61223" w:rsidRPr="00803062" w:rsidRDefault="00E6122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69,067</w:t>
            </w:r>
          </w:p>
        </w:tc>
      </w:tr>
      <w:tr w:rsidR="00E61223" w:rsidRPr="00803062" w14:paraId="4375FD8C" w14:textId="77777777" w:rsidTr="00D13CBC">
        <w:trPr>
          <w:trHeight w:val="28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7A55D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ที่ถึงกำหนดชำระเกินห้าปี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FCE68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8E3BA8" w14:textId="77777777" w:rsidR="00E61223" w:rsidRPr="00803062" w:rsidRDefault="00507C73" w:rsidP="00DD7ECA">
            <w:pPr>
              <w:tabs>
                <w:tab w:val="clear" w:pos="907"/>
                <w:tab w:val="left" w:pos="960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135,854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367A2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FB9642" w14:textId="77777777" w:rsidR="00E61223" w:rsidRPr="00803062" w:rsidRDefault="00507C7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111,300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024BD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4E3A6D" w14:textId="77777777" w:rsidR="00E61223" w:rsidRPr="00803062" w:rsidRDefault="00E6122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164,456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6AA6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1C304E" w14:textId="77777777" w:rsidR="00E61223" w:rsidRPr="00803062" w:rsidRDefault="00E6122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130,382</w:t>
            </w:r>
          </w:p>
        </w:tc>
      </w:tr>
      <w:tr w:rsidR="00E61223" w:rsidRPr="00803062" w14:paraId="1E3E4393" w14:textId="77777777" w:rsidTr="00D13CBC">
        <w:trPr>
          <w:trHeight w:val="278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CBC34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CD049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F5F9B" w14:textId="77777777" w:rsidR="00E61223" w:rsidRPr="00803062" w:rsidRDefault="00507C7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284,077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3840A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D5F75" w14:textId="77777777" w:rsidR="00E61223" w:rsidRPr="00803062" w:rsidRDefault="00507C7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199,449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CD98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2FBA3" w14:textId="77777777" w:rsidR="00E61223" w:rsidRPr="00803062" w:rsidRDefault="00E6122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319,714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77A1" w14:textId="77777777" w:rsidR="00E61223" w:rsidRPr="00803062" w:rsidRDefault="00E61223" w:rsidP="00E61223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6260A" w14:textId="77777777" w:rsidR="00E61223" w:rsidRPr="00803062" w:rsidRDefault="00E6122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218,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421</w:t>
            </w:r>
          </w:p>
        </w:tc>
      </w:tr>
      <w:tr w:rsidR="00E61223" w:rsidRPr="00803062" w14:paraId="1EA8B7D9" w14:textId="77777777" w:rsidTr="00D13CBC">
        <w:trPr>
          <w:trHeight w:val="240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30E21" w14:textId="77777777" w:rsidR="00E61223" w:rsidRPr="00803062" w:rsidRDefault="00E61223" w:rsidP="00E61223">
            <w:pPr>
              <w:spacing w:line="240" w:lineRule="auto"/>
              <w:ind w:left="252" w:hanging="25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FCE0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BF0501" w14:textId="77777777" w:rsidR="00E61223" w:rsidRPr="00803062" w:rsidRDefault="00507C73" w:rsidP="00E33601">
            <w:pPr>
              <w:tabs>
                <w:tab w:val="clear" w:pos="907"/>
                <w:tab w:val="left" w:pos="1053"/>
              </w:tabs>
              <w:spacing w:line="240" w:lineRule="auto"/>
              <w:ind w:right="-29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(84,628)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FB2DC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D5DF1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9ACFB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AE0F80" w14:textId="77777777" w:rsidR="00E61223" w:rsidRPr="00803062" w:rsidRDefault="00E61223" w:rsidP="00E61223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01,293</w:t>
            </w:r>
            <w:r w:rsidRPr="0080306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4DB4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2F90A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1223" w:rsidRPr="00803062" w14:paraId="0421D59D" w14:textId="77777777" w:rsidTr="00D13CBC">
        <w:trPr>
          <w:trHeight w:val="60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1B0AF" w14:textId="77777777" w:rsidR="00E61223" w:rsidRPr="00803062" w:rsidRDefault="00E61223" w:rsidP="00E61223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030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ผลรวมของเงินลงทุนขั้นต้นตามสัญญาเช่าการเงินสุทธิ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413E5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7C2EBA" w14:textId="77777777" w:rsidR="00E61223" w:rsidRPr="00803062" w:rsidRDefault="00507C7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199,449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97D0C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0947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3D36A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2758F" w14:textId="77777777" w:rsidR="00E61223" w:rsidRPr="00803062" w:rsidRDefault="00E61223" w:rsidP="00E61223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218,421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49F94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C62F" w14:textId="77777777" w:rsidR="00E61223" w:rsidRPr="00803062" w:rsidRDefault="00E61223" w:rsidP="00E6122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210CA807" w14:textId="77777777" w:rsidR="00476AC5" w:rsidRPr="00476AC5" w:rsidRDefault="00476AC5" w:rsidP="008B3A8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14:paraId="7D96CCA9" w14:textId="3A12E8E5" w:rsidR="008B3A8E" w:rsidRPr="001F6EB9" w:rsidRDefault="00AA26C5" w:rsidP="008B3A8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1F6EB9">
        <w:rPr>
          <w:rFonts w:ascii="Angsana New" w:hAnsi="Angsana New"/>
          <w:sz w:val="30"/>
          <w:szCs w:val="30"/>
          <w:cs/>
        </w:rPr>
        <w:t xml:space="preserve">ในปี </w:t>
      </w:r>
      <w:r w:rsidRPr="001F6EB9">
        <w:rPr>
          <w:rFonts w:ascii="Angsana New" w:hAnsi="Angsana New"/>
          <w:sz w:val="30"/>
          <w:szCs w:val="30"/>
        </w:rPr>
        <w:t>2552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1F6EB9">
        <w:rPr>
          <w:rFonts w:ascii="Angsana New" w:hAnsi="Angsana New" w:hint="cs"/>
          <w:sz w:val="30"/>
          <w:szCs w:val="30"/>
          <w:cs/>
        </w:rPr>
        <w:t>บริษัท</w:t>
      </w:r>
      <w:r w:rsidR="0092614C" w:rsidRPr="001F6EB9">
        <w:rPr>
          <w:rFonts w:ascii="Angsana New" w:hAnsi="Angsana New" w:hint="cs"/>
          <w:sz w:val="30"/>
          <w:szCs w:val="30"/>
          <w:cs/>
        </w:rPr>
        <w:t>ได้</w:t>
      </w:r>
      <w:r w:rsidRPr="001F6EB9">
        <w:rPr>
          <w:rFonts w:ascii="Angsana New" w:hAnsi="Angsana New" w:hint="cs"/>
          <w:sz w:val="30"/>
          <w:szCs w:val="30"/>
          <w:cs/>
        </w:rPr>
        <w:t>ทำสัญญากับบริษัท</w:t>
      </w:r>
      <w:r w:rsidR="0092614C" w:rsidRPr="001F6EB9">
        <w:rPr>
          <w:rFonts w:ascii="Angsana New" w:hAnsi="Angsana New" w:hint="cs"/>
          <w:sz w:val="30"/>
          <w:szCs w:val="30"/>
          <w:cs/>
        </w:rPr>
        <w:t>ในประเทศ</w:t>
      </w:r>
      <w:r w:rsidRPr="001F6EB9">
        <w:rPr>
          <w:rFonts w:ascii="Angsana New" w:hAnsi="Angsana New" w:hint="cs"/>
          <w:sz w:val="30"/>
          <w:szCs w:val="30"/>
          <w:cs/>
        </w:rPr>
        <w:t>แห่งหนึ่งเพื่อให้บริการสร้างสถานีผลิ</w:t>
      </w:r>
      <w:r w:rsidR="000C6935">
        <w:rPr>
          <w:rFonts w:ascii="Angsana New" w:hAnsi="Angsana New" w:hint="cs"/>
          <w:sz w:val="30"/>
          <w:szCs w:val="30"/>
          <w:cs/>
        </w:rPr>
        <w:t>ตก๊าซธรรมชาติอัด</w:t>
      </w:r>
      <w:r w:rsidR="000C6935">
        <w:rPr>
          <w:rFonts w:ascii="Angsana New" w:hAnsi="Angsana New"/>
          <w:sz w:val="30"/>
          <w:szCs w:val="30"/>
          <w:cs/>
        </w:rPr>
        <w:br/>
      </w:r>
      <w:r w:rsidR="00FE0CC6" w:rsidRPr="001F6EB9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1F6EB9">
        <w:rPr>
          <w:rFonts w:ascii="Angsana New" w:hAnsi="Angsana New" w:hint="cs"/>
          <w:sz w:val="30"/>
          <w:szCs w:val="30"/>
          <w:cs/>
        </w:rPr>
        <w:t>ตึกและสิ่งปลูกสร้างอื่น</w:t>
      </w:r>
      <w:r w:rsidR="0079727A">
        <w:rPr>
          <w:rFonts w:ascii="Angsana New" w:hAnsi="Angsana New" w:hint="cs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>และ</w:t>
      </w:r>
      <w:r w:rsidR="00FE0CC6" w:rsidRPr="001F6EB9">
        <w:rPr>
          <w:rFonts w:ascii="Angsana New" w:hAnsi="Angsana New" w:hint="cs"/>
          <w:sz w:val="30"/>
          <w:szCs w:val="30"/>
          <w:cs/>
        </w:rPr>
        <w:t>ให้</w:t>
      </w:r>
      <w:r w:rsidR="0092614C" w:rsidRPr="001F6EB9">
        <w:rPr>
          <w:rFonts w:ascii="Angsana New" w:hAnsi="Angsana New" w:hint="cs"/>
          <w:sz w:val="30"/>
          <w:szCs w:val="30"/>
          <w:cs/>
        </w:rPr>
        <w:t>บริการอัดก๊าซธรรมชาติ โดยสัญญาดังกล่าวมี</w:t>
      </w:r>
      <w:r w:rsidRPr="001F6EB9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1F6EB9">
        <w:rPr>
          <w:rFonts w:ascii="Angsana New" w:hAnsi="Angsana New"/>
          <w:sz w:val="30"/>
          <w:szCs w:val="30"/>
        </w:rPr>
        <w:t>20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>ปี</w:t>
      </w:r>
      <w:r w:rsidR="00FE0CC6" w:rsidRPr="001F6EB9">
        <w:rPr>
          <w:rFonts w:ascii="Angsana New" w:hAnsi="Angsana New" w:hint="cs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และจะสิ้นสุดอายุสัญญาในปี </w:t>
      </w:r>
      <w:r w:rsidR="0092614C" w:rsidRPr="001F6EB9">
        <w:rPr>
          <w:rFonts w:ascii="Angsana New" w:hAnsi="Angsana New"/>
          <w:sz w:val="30"/>
          <w:szCs w:val="30"/>
        </w:rPr>
        <w:t>2572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 ต่อมาในปี </w:t>
      </w:r>
      <w:r w:rsidR="0092614C" w:rsidRPr="001F6EB9">
        <w:rPr>
          <w:rFonts w:ascii="Angsana New" w:hAnsi="Angsana New"/>
          <w:sz w:val="30"/>
          <w:szCs w:val="30"/>
        </w:rPr>
        <w:t>2558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>บริษัทได้ทำสัญญาเพิ่มเติมกับบริษัทดังกล่า</w:t>
      </w:r>
      <w:r w:rsidR="00B34E1F">
        <w:rPr>
          <w:rFonts w:ascii="Angsana New" w:hAnsi="Angsana New" w:hint="cs"/>
          <w:sz w:val="30"/>
          <w:szCs w:val="30"/>
          <w:cs/>
        </w:rPr>
        <w:t>วเกี่ยวกับบริการอัดก๊าซธรรมชาติ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โดยสัญญาเพิ่มเติมดังกล่าวมีระยะเวลา </w:t>
      </w:r>
      <w:r w:rsidR="0092614C" w:rsidRPr="001F6EB9">
        <w:rPr>
          <w:rFonts w:ascii="Angsana New" w:hAnsi="Angsana New"/>
          <w:sz w:val="30"/>
          <w:szCs w:val="30"/>
        </w:rPr>
        <w:t>14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92614C" w:rsidRPr="001F6EB9">
        <w:rPr>
          <w:rFonts w:ascii="Angsana New" w:hAnsi="Angsana New" w:hint="cs"/>
          <w:sz w:val="30"/>
          <w:szCs w:val="30"/>
          <w:cs/>
        </w:rPr>
        <w:t xml:space="preserve">ปี และจะสิ้นสุดอายุสัญญาในปี </w:t>
      </w:r>
      <w:r w:rsidR="006308A0">
        <w:rPr>
          <w:rFonts w:ascii="Angsana New" w:hAnsi="Angsana New"/>
          <w:sz w:val="30"/>
          <w:szCs w:val="30"/>
        </w:rPr>
        <w:t>2572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6308A0">
        <w:rPr>
          <w:rFonts w:ascii="Angsana New" w:hAnsi="Angsana New" w:hint="cs"/>
          <w:sz w:val="30"/>
          <w:szCs w:val="30"/>
          <w:cs/>
        </w:rPr>
        <w:t xml:space="preserve">สัญญาดังกล่าวเข้าเงื่อนไขว่าเป็นข้อตกลงที่ประกอบไปด้วยสัญญาเช่าตามการตีความตามมาตรฐานการรายงานทางการเงินฉบับที่ </w:t>
      </w:r>
      <w:r w:rsidR="006308A0">
        <w:rPr>
          <w:rFonts w:ascii="Angsana New" w:hAnsi="Angsana New"/>
          <w:sz w:val="30"/>
          <w:szCs w:val="30"/>
        </w:rPr>
        <w:t>4</w:t>
      </w:r>
    </w:p>
    <w:p w14:paraId="1D367179" w14:textId="77777777" w:rsidR="00095CAE" w:rsidRPr="008B3A8E" w:rsidRDefault="00095CAE" w:rsidP="00095CAE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4CABEF05" w14:textId="77777777" w:rsidR="0092614C" w:rsidRPr="00476AC5" w:rsidRDefault="0092614C" w:rsidP="00AA26C5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14:paraId="7AFD7844" w14:textId="77777777" w:rsidR="00AA26C5" w:rsidRPr="00B34E1F" w:rsidRDefault="00AA26C5" w:rsidP="00075CA7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B34E1F">
        <w:rPr>
          <w:rFonts w:ascii="Angsana New" w:hAnsi="Angsana New"/>
          <w:sz w:val="30"/>
          <w:szCs w:val="30"/>
          <w:cs/>
        </w:rPr>
        <w:t xml:space="preserve">ในปี </w:t>
      </w:r>
      <w:r w:rsidRPr="00B34E1F">
        <w:rPr>
          <w:rFonts w:ascii="Angsana New" w:hAnsi="Angsana New"/>
          <w:sz w:val="30"/>
          <w:szCs w:val="30"/>
        </w:rPr>
        <w:t>2560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B34E1F">
        <w:rPr>
          <w:rFonts w:ascii="Angsana New" w:hAnsi="Angsana New" w:hint="cs"/>
          <w:sz w:val="30"/>
          <w:szCs w:val="30"/>
          <w:cs/>
        </w:rPr>
        <w:t>บริษัททำสัญญา</w:t>
      </w:r>
      <w:r w:rsidR="00834B6F" w:rsidRPr="00B34E1F">
        <w:rPr>
          <w:rFonts w:ascii="Angsana New" w:hAnsi="Angsana New" w:hint="cs"/>
          <w:sz w:val="30"/>
          <w:szCs w:val="30"/>
          <w:cs/>
        </w:rPr>
        <w:t>ให้</w:t>
      </w:r>
      <w:r w:rsidR="0092614C" w:rsidRPr="00B34E1F">
        <w:rPr>
          <w:rFonts w:ascii="Angsana New" w:hAnsi="Angsana New" w:hint="cs"/>
          <w:sz w:val="30"/>
          <w:szCs w:val="30"/>
          <w:cs/>
        </w:rPr>
        <w:t>เช่า</w:t>
      </w:r>
      <w:r w:rsidRPr="00B34E1F">
        <w:rPr>
          <w:rFonts w:ascii="Angsana New" w:hAnsi="Angsana New" w:hint="cs"/>
          <w:sz w:val="30"/>
          <w:szCs w:val="30"/>
          <w:cs/>
        </w:rPr>
        <w:t>กับบริษัท</w:t>
      </w:r>
      <w:r w:rsidR="0092614C" w:rsidRPr="00B34E1F">
        <w:rPr>
          <w:rFonts w:ascii="Angsana New" w:hAnsi="Angsana New" w:hint="cs"/>
          <w:sz w:val="30"/>
          <w:szCs w:val="30"/>
          <w:cs/>
        </w:rPr>
        <w:t>ในประเทศ</w:t>
      </w:r>
      <w:r w:rsidRPr="00B34E1F">
        <w:rPr>
          <w:rFonts w:ascii="Angsana New" w:hAnsi="Angsana New" w:hint="cs"/>
          <w:sz w:val="30"/>
          <w:szCs w:val="30"/>
          <w:cs/>
        </w:rPr>
        <w:t>สองแห่ง</w:t>
      </w:r>
      <w:r w:rsidR="0092614C" w:rsidRPr="00B34E1F">
        <w:rPr>
          <w:rFonts w:ascii="Angsana New" w:hAnsi="Angsana New" w:hint="cs"/>
          <w:sz w:val="30"/>
          <w:szCs w:val="30"/>
          <w:cs/>
        </w:rPr>
        <w:t>ซึ่งครอบคลุมการ</w:t>
      </w:r>
      <w:r w:rsidR="00322842" w:rsidRPr="00B34E1F">
        <w:rPr>
          <w:rFonts w:ascii="Angsana New" w:hAnsi="Angsana New" w:hint="cs"/>
          <w:sz w:val="30"/>
          <w:szCs w:val="30"/>
          <w:cs/>
        </w:rPr>
        <w:t>เช่าซื้อรถ</w:t>
      </w:r>
      <w:r w:rsidRPr="00B34E1F">
        <w:rPr>
          <w:rFonts w:ascii="Angsana New" w:hAnsi="Angsana New" w:hint="cs"/>
          <w:sz w:val="30"/>
          <w:szCs w:val="30"/>
          <w:cs/>
        </w:rPr>
        <w:t>บรรทุกส่วนบุคคลโดยสัญญา</w:t>
      </w:r>
      <w:r w:rsidR="0092614C" w:rsidRPr="00B34E1F">
        <w:rPr>
          <w:rFonts w:ascii="Angsana New" w:hAnsi="Angsana New" w:hint="cs"/>
          <w:sz w:val="30"/>
          <w:szCs w:val="30"/>
          <w:cs/>
        </w:rPr>
        <w:t>ดังกล่าวมีระยะเวลา</w:t>
      </w:r>
      <w:r w:rsidRPr="00B34E1F">
        <w:rPr>
          <w:rFonts w:ascii="Angsana New" w:hAnsi="Angsana New" w:hint="cs"/>
          <w:sz w:val="30"/>
          <w:szCs w:val="30"/>
          <w:cs/>
        </w:rPr>
        <w:t xml:space="preserve"> </w:t>
      </w:r>
      <w:r w:rsidRPr="00B34E1F">
        <w:rPr>
          <w:rFonts w:ascii="Angsana New" w:hAnsi="Angsana New"/>
          <w:sz w:val="30"/>
          <w:szCs w:val="30"/>
        </w:rPr>
        <w:t>3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B34E1F">
        <w:rPr>
          <w:rFonts w:ascii="Angsana New" w:hAnsi="Angsana New" w:hint="cs"/>
          <w:sz w:val="30"/>
          <w:szCs w:val="30"/>
          <w:cs/>
        </w:rPr>
        <w:t>ปีและจะสิ้นสุด</w:t>
      </w:r>
      <w:r w:rsidR="0092614C" w:rsidRPr="00B34E1F">
        <w:rPr>
          <w:rFonts w:asciiTheme="majorBidi" w:hAnsiTheme="majorBidi" w:cstheme="majorBidi" w:hint="cs"/>
          <w:caps/>
          <w:sz w:val="30"/>
          <w:szCs w:val="30"/>
          <w:cs/>
        </w:rPr>
        <w:t>อายุ</w:t>
      </w:r>
      <w:r w:rsidR="0092614C" w:rsidRPr="00B34E1F">
        <w:rPr>
          <w:rFonts w:ascii="Angsana New" w:hAnsi="Angsana New" w:hint="cs"/>
          <w:sz w:val="30"/>
          <w:szCs w:val="30"/>
          <w:cs/>
        </w:rPr>
        <w:t>สัญญาในปี</w:t>
      </w:r>
      <w:r w:rsidRPr="00B34E1F">
        <w:rPr>
          <w:rFonts w:ascii="Angsana New" w:hAnsi="Angsana New" w:hint="cs"/>
          <w:sz w:val="30"/>
          <w:szCs w:val="30"/>
          <w:cs/>
        </w:rPr>
        <w:t xml:space="preserve"> </w:t>
      </w:r>
      <w:r w:rsidRPr="00B34E1F">
        <w:rPr>
          <w:rFonts w:ascii="Angsana New" w:hAnsi="Angsana New"/>
          <w:sz w:val="30"/>
          <w:szCs w:val="30"/>
        </w:rPr>
        <w:t>2563</w:t>
      </w:r>
    </w:p>
    <w:p w14:paraId="68FBC6A8" w14:textId="77777777" w:rsidR="00476AC5" w:rsidRDefault="00476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4"/>
          <w:szCs w:val="24"/>
        </w:rPr>
      </w:pPr>
      <w:r>
        <w:rPr>
          <w:rFonts w:ascii="Angsana New" w:hAnsi="Angsana New"/>
          <w:bCs/>
          <w:sz w:val="24"/>
          <w:szCs w:val="24"/>
        </w:rPr>
        <w:br w:type="page"/>
      </w:r>
    </w:p>
    <w:p w14:paraId="1E0101E9" w14:textId="77777777" w:rsidR="000F32B1" w:rsidRDefault="000F32B1" w:rsidP="008B3A8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สินค้าคงเหลือ</w:t>
      </w:r>
    </w:p>
    <w:p w14:paraId="27B30A2F" w14:textId="77777777" w:rsidR="000F32B1" w:rsidRPr="00476AC5" w:rsidRDefault="000F32B1" w:rsidP="000F32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78" w:type="dxa"/>
        <w:tblInd w:w="558" w:type="dxa"/>
        <w:tblLook w:val="01E0" w:firstRow="1" w:lastRow="1" w:firstColumn="1" w:lastColumn="1" w:noHBand="0" w:noVBand="0"/>
      </w:tblPr>
      <w:tblGrid>
        <w:gridCol w:w="3637"/>
        <w:gridCol w:w="1264"/>
        <w:gridCol w:w="263"/>
        <w:gridCol w:w="1172"/>
        <w:gridCol w:w="263"/>
        <w:gridCol w:w="1262"/>
        <w:gridCol w:w="259"/>
        <w:gridCol w:w="1258"/>
      </w:tblGrid>
      <w:tr w:rsidR="003C6BEB" w:rsidRPr="00F64401" w14:paraId="74D5BCE5" w14:textId="77777777" w:rsidTr="005978D9">
        <w:trPr>
          <w:tblHeader/>
        </w:trPr>
        <w:tc>
          <w:tcPr>
            <w:tcW w:w="3637" w:type="dxa"/>
          </w:tcPr>
          <w:p w14:paraId="1A9A6BF1" w14:textId="77777777" w:rsidR="00DC2AC8" w:rsidRPr="00F64401" w:rsidRDefault="00DC2AC8" w:rsidP="00E0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699" w:type="dxa"/>
            <w:gridSpan w:val="3"/>
            <w:hideMark/>
          </w:tcPr>
          <w:p w14:paraId="312BBF3D" w14:textId="77777777" w:rsidR="00DC2AC8" w:rsidRPr="00F64401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765453F5" w14:textId="77777777" w:rsidR="00DC2AC8" w:rsidRPr="00F64401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9" w:type="dxa"/>
            <w:gridSpan w:val="3"/>
            <w:hideMark/>
          </w:tcPr>
          <w:p w14:paraId="1C25E52D" w14:textId="77777777" w:rsidR="00DC2AC8" w:rsidRPr="00F64401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211" w:rsidRPr="00F64401" w14:paraId="00566CFF" w14:textId="77777777" w:rsidTr="005978D9">
        <w:trPr>
          <w:tblHeader/>
        </w:trPr>
        <w:tc>
          <w:tcPr>
            <w:tcW w:w="3637" w:type="dxa"/>
          </w:tcPr>
          <w:p w14:paraId="46BC9D52" w14:textId="77777777" w:rsidR="00DC2AC8" w:rsidRPr="00F64401" w:rsidRDefault="00DC2AC8" w:rsidP="00E0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vAlign w:val="center"/>
            <w:hideMark/>
          </w:tcPr>
          <w:p w14:paraId="4CEC1DA4" w14:textId="77777777" w:rsidR="00DC2AC8" w:rsidRPr="00F64401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256</w:t>
            </w:r>
            <w:r w:rsidR="0002331A" w:rsidRPr="00F64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vAlign w:val="center"/>
          </w:tcPr>
          <w:p w14:paraId="193A0807" w14:textId="77777777" w:rsidR="00DC2AC8" w:rsidRPr="00F64401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  <w:hideMark/>
          </w:tcPr>
          <w:p w14:paraId="6252BA26" w14:textId="77777777" w:rsidR="00DC2AC8" w:rsidRPr="00F64401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256</w:t>
            </w:r>
            <w:r w:rsidR="0002331A" w:rsidRPr="00F6440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14:paraId="1ABC3A32" w14:textId="77777777" w:rsidR="00DC2AC8" w:rsidRPr="00F64401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vAlign w:val="center"/>
            <w:hideMark/>
          </w:tcPr>
          <w:p w14:paraId="42114357" w14:textId="77777777" w:rsidR="00DC2AC8" w:rsidRPr="00F64401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256</w:t>
            </w:r>
            <w:r w:rsidR="0002331A" w:rsidRPr="00F64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9" w:type="dxa"/>
            <w:vAlign w:val="center"/>
          </w:tcPr>
          <w:p w14:paraId="2B513CC5" w14:textId="77777777" w:rsidR="00DC2AC8" w:rsidRPr="00F64401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center"/>
            <w:hideMark/>
          </w:tcPr>
          <w:p w14:paraId="66951513" w14:textId="77777777" w:rsidR="00DC2AC8" w:rsidRPr="00F64401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256</w:t>
            </w:r>
            <w:r w:rsidR="0002331A" w:rsidRPr="00F6440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C2AC8" w:rsidRPr="00F64401" w14:paraId="0E58F104" w14:textId="77777777" w:rsidTr="005978D9">
        <w:trPr>
          <w:tblHeader/>
        </w:trPr>
        <w:tc>
          <w:tcPr>
            <w:tcW w:w="3637" w:type="dxa"/>
          </w:tcPr>
          <w:p w14:paraId="0EA0261E" w14:textId="77777777" w:rsidR="00DC2AC8" w:rsidRPr="00F64401" w:rsidRDefault="00DC2AC8" w:rsidP="00E0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41" w:type="dxa"/>
            <w:gridSpan w:val="7"/>
            <w:hideMark/>
          </w:tcPr>
          <w:p w14:paraId="30E2F836" w14:textId="77777777" w:rsidR="00DC2AC8" w:rsidRPr="00F64401" w:rsidRDefault="001F774B" w:rsidP="001F7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6440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6440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="00DC2AC8" w:rsidRPr="00F6440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02331A" w:rsidRPr="00F64401" w14:paraId="50829E5B" w14:textId="77777777" w:rsidTr="005978D9">
        <w:tc>
          <w:tcPr>
            <w:tcW w:w="3637" w:type="dxa"/>
            <w:hideMark/>
          </w:tcPr>
          <w:p w14:paraId="0522D164" w14:textId="77777777" w:rsidR="0002331A" w:rsidRPr="00F64401" w:rsidRDefault="0002331A" w:rsidP="0002331A">
            <w:pPr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4" w:type="dxa"/>
          </w:tcPr>
          <w:p w14:paraId="23C79FE1" w14:textId="1E543380" w:rsidR="0002331A" w:rsidRPr="00F64401" w:rsidRDefault="00BF5F90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4401">
              <w:rPr>
                <w:rFonts w:ascii="Angsana New" w:hAnsi="Angsana New"/>
                <w:sz w:val="30"/>
                <w:szCs w:val="30"/>
                <w:lang w:val="en-US" w:bidi="th-TH"/>
              </w:rPr>
              <w:t>24,</w:t>
            </w:r>
            <w:r w:rsidR="00D64DCF">
              <w:rPr>
                <w:rFonts w:ascii="Angsana New" w:hAnsi="Angsana New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263" w:type="dxa"/>
          </w:tcPr>
          <w:p w14:paraId="3C4D3735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794BB621" w14:textId="77777777" w:rsidR="0002331A" w:rsidRPr="00F64401" w:rsidRDefault="00D20541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64401">
              <w:rPr>
                <w:rFonts w:ascii="Angsana New" w:hAnsi="Angsana New"/>
                <w:sz w:val="30"/>
                <w:szCs w:val="30"/>
                <w:lang w:bidi="th-TH"/>
              </w:rPr>
              <w:t>101,813</w:t>
            </w:r>
          </w:p>
        </w:tc>
        <w:tc>
          <w:tcPr>
            <w:tcW w:w="263" w:type="dxa"/>
          </w:tcPr>
          <w:p w14:paraId="689713EF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E4B316" w14:textId="77777777" w:rsidR="0002331A" w:rsidRPr="00F64401" w:rsidRDefault="00BF5F90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440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13</w:t>
            </w:r>
            <w:r w:rsidRPr="00F6440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440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380</w:t>
            </w:r>
          </w:p>
        </w:tc>
        <w:tc>
          <w:tcPr>
            <w:tcW w:w="259" w:type="dxa"/>
          </w:tcPr>
          <w:p w14:paraId="0EB6FEC1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1D57E897" w14:textId="77777777" w:rsidR="0002331A" w:rsidRPr="00F64401" w:rsidRDefault="00BF5F90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90,142</w:t>
            </w:r>
          </w:p>
        </w:tc>
      </w:tr>
      <w:tr w:rsidR="0002331A" w:rsidRPr="00F64401" w14:paraId="374CB32B" w14:textId="77777777" w:rsidTr="005978D9">
        <w:tc>
          <w:tcPr>
            <w:tcW w:w="3637" w:type="dxa"/>
            <w:hideMark/>
          </w:tcPr>
          <w:p w14:paraId="3E01D70F" w14:textId="77777777" w:rsidR="0002331A" w:rsidRPr="00F64401" w:rsidRDefault="0002331A" w:rsidP="0002331A">
            <w:pPr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4" w:type="dxa"/>
          </w:tcPr>
          <w:p w14:paraId="67A437A8" w14:textId="77777777" w:rsidR="0002331A" w:rsidRPr="00F64401" w:rsidRDefault="00BF5F90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120,985</w:t>
            </w:r>
          </w:p>
        </w:tc>
        <w:tc>
          <w:tcPr>
            <w:tcW w:w="263" w:type="dxa"/>
          </w:tcPr>
          <w:p w14:paraId="21F826BD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F2DA0E" w14:textId="77777777" w:rsidR="0002331A" w:rsidRPr="00F64401" w:rsidRDefault="00D20541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181,137</w:t>
            </w:r>
          </w:p>
        </w:tc>
        <w:tc>
          <w:tcPr>
            <w:tcW w:w="263" w:type="dxa"/>
          </w:tcPr>
          <w:p w14:paraId="4AA42A2B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6F2A0B8" w14:textId="77777777" w:rsidR="0002331A" w:rsidRPr="00F64401" w:rsidRDefault="00BF5F90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119,283</w:t>
            </w:r>
          </w:p>
        </w:tc>
        <w:tc>
          <w:tcPr>
            <w:tcW w:w="259" w:type="dxa"/>
          </w:tcPr>
          <w:p w14:paraId="750C784D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A700A6B" w14:textId="77777777" w:rsidR="0002331A" w:rsidRPr="00F64401" w:rsidRDefault="00BF5F90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179,435</w:t>
            </w:r>
          </w:p>
        </w:tc>
      </w:tr>
      <w:tr w:rsidR="0002331A" w:rsidRPr="00F64401" w14:paraId="50494E18" w14:textId="77777777" w:rsidTr="005978D9">
        <w:tc>
          <w:tcPr>
            <w:tcW w:w="3637" w:type="dxa"/>
            <w:hideMark/>
          </w:tcPr>
          <w:p w14:paraId="14823BAF" w14:textId="77777777" w:rsidR="0002331A" w:rsidRPr="00F64401" w:rsidRDefault="0002331A" w:rsidP="0002331A">
            <w:pPr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4" w:type="dxa"/>
          </w:tcPr>
          <w:p w14:paraId="633871DA" w14:textId="3FDFD971" w:rsidR="0002331A" w:rsidRPr="00E21D58" w:rsidRDefault="00E21D58" w:rsidP="00E21D58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377,44</w:t>
            </w:r>
            <w:r w:rsidR="00F75AE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3" w:type="dxa"/>
          </w:tcPr>
          <w:p w14:paraId="0774AAC4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21C7CA44" w14:textId="77777777" w:rsidR="0002331A" w:rsidRPr="00F64401" w:rsidRDefault="00D20541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423,882</w:t>
            </w:r>
          </w:p>
        </w:tc>
        <w:tc>
          <w:tcPr>
            <w:tcW w:w="263" w:type="dxa"/>
          </w:tcPr>
          <w:p w14:paraId="08A75ADD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75580B1" w14:textId="2EC3088B" w:rsidR="0002331A" w:rsidRPr="00F64401" w:rsidRDefault="00E21D58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371,712</w:t>
            </w:r>
          </w:p>
        </w:tc>
        <w:tc>
          <w:tcPr>
            <w:tcW w:w="259" w:type="dxa"/>
          </w:tcPr>
          <w:p w14:paraId="4636C6D0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E760276" w14:textId="77777777" w:rsidR="0002331A" w:rsidRPr="00F64401" w:rsidRDefault="00BF5F90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418,682</w:t>
            </w:r>
          </w:p>
        </w:tc>
      </w:tr>
      <w:tr w:rsidR="0002331A" w:rsidRPr="00F64401" w14:paraId="5E87D2EE" w14:textId="77777777" w:rsidTr="005978D9">
        <w:tc>
          <w:tcPr>
            <w:tcW w:w="3637" w:type="dxa"/>
            <w:hideMark/>
          </w:tcPr>
          <w:p w14:paraId="2745D7C5" w14:textId="77777777" w:rsidR="0002331A" w:rsidRPr="00F64401" w:rsidRDefault="0002331A" w:rsidP="0002331A">
            <w:pPr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64" w:type="dxa"/>
          </w:tcPr>
          <w:p w14:paraId="3D736D5E" w14:textId="77777777" w:rsidR="0002331A" w:rsidRPr="00F64401" w:rsidRDefault="00D20541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63" w:type="dxa"/>
          </w:tcPr>
          <w:p w14:paraId="10378FF6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9A778E" w14:textId="77777777" w:rsidR="0002331A" w:rsidRPr="00F64401" w:rsidRDefault="00D20541" w:rsidP="0022081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63" w:type="dxa"/>
          </w:tcPr>
          <w:p w14:paraId="46E95C5A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188B367" w14:textId="77777777" w:rsidR="0002331A" w:rsidRPr="00F64401" w:rsidRDefault="00D20541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59" w:type="dxa"/>
          </w:tcPr>
          <w:p w14:paraId="74572D90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4F7BE187" w14:textId="77777777" w:rsidR="0002331A" w:rsidRPr="00F64401" w:rsidRDefault="00BF5F90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02331A" w:rsidRPr="00F64401" w14:paraId="31492EAF" w14:textId="77777777" w:rsidTr="005978D9">
        <w:tc>
          <w:tcPr>
            <w:tcW w:w="3637" w:type="dxa"/>
            <w:hideMark/>
          </w:tcPr>
          <w:p w14:paraId="1BB3DAF7" w14:textId="77777777" w:rsidR="0002331A" w:rsidRPr="00F64401" w:rsidRDefault="0002331A" w:rsidP="0002331A">
            <w:pPr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1264" w:type="dxa"/>
          </w:tcPr>
          <w:p w14:paraId="5DE3FBC9" w14:textId="77777777" w:rsidR="0002331A" w:rsidRPr="00F64401" w:rsidRDefault="00D20541" w:rsidP="0022081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E3F47DB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2CB45D60" w14:textId="77777777" w:rsidR="0002331A" w:rsidRPr="00F64401" w:rsidRDefault="00D20541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9,602</w:t>
            </w:r>
          </w:p>
        </w:tc>
        <w:tc>
          <w:tcPr>
            <w:tcW w:w="263" w:type="dxa"/>
          </w:tcPr>
          <w:p w14:paraId="1E6EE3EC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F2AA97B" w14:textId="77777777" w:rsidR="0002331A" w:rsidRPr="00F64401" w:rsidRDefault="00D20541" w:rsidP="0022081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42B497DE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253304BB" w14:textId="77777777" w:rsidR="0002331A" w:rsidRPr="00F64401" w:rsidRDefault="00BF5F90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9,602</w:t>
            </w:r>
          </w:p>
        </w:tc>
      </w:tr>
      <w:tr w:rsidR="0002331A" w:rsidRPr="00F64401" w14:paraId="79F7BD4D" w14:textId="77777777" w:rsidTr="005978D9">
        <w:tc>
          <w:tcPr>
            <w:tcW w:w="3637" w:type="dxa"/>
            <w:hideMark/>
          </w:tcPr>
          <w:p w14:paraId="5F90C49E" w14:textId="77777777" w:rsidR="0002331A" w:rsidRPr="00F64401" w:rsidRDefault="0002331A" w:rsidP="0002331A">
            <w:pPr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3C175" w14:textId="77777777" w:rsidR="0002331A" w:rsidRPr="00F64401" w:rsidRDefault="00D20541" w:rsidP="0022081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9B17A1A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5EDB1" w14:textId="77777777" w:rsidR="0002331A" w:rsidRPr="00F64401" w:rsidRDefault="00D20541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  <w:tc>
          <w:tcPr>
            <w:tcW w:w="263" w:type="dxa"/>
          </w:tcPr>
          <w:p w14:paraId="109C8CA0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B8A33" w14:textId="77777777" w:rsidR="0002331A" w:rsidRPr="00F64401" w:rsidRDefault="00D20541" w:rsidP="0022081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7B81A994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397EA" w14:textId="77777777" w:rsidR="0002331A" w:rsidRPr="00F64401" w:rsidRDefault="00BF5F90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</w:tr>
      <w:tr w:rsidR="0002331A" w:rsidRPr="00F64401" w14:paraId="15C4B970" w14:textId="77777777" w:rsidTr="005978D9">
        <w:trPr>
          <w:trHeight w:val="416"/>
        </w:trPr>
        <w:tc>
          <w:tcPr>
            <w:tcW w:w="3637" w:type="dxa"/>
          </w:tcPr>
          <w:p w14:paraId="30263640" w14:textId="77777777" w:rsidR="0002331A" w:rsidRPr="00F64401" w:rsidRDefault="0002331A" w:rsidP="000233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4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right w:val="nil"/>
            </w:tcBorders>
          </w:tcPr>
          <w:p w14:paraId="44FBF1B8" w14:textId="6040B64E" w:rsidR="0002331A" w:rsidRPr="00F64401" w:rsidRDefault="00E21D58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523,379</w:t>
            </w:r>
          </w:p>
        </w:tc>
        <w:tc>
          <w:tcPr>
            <w:tcW w:w="263" w:type="dxa"/>
          </w:tcPr>
          <w:p w14:paraId="1074E9BA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70373BCA" w14:textId="77777777" w:rsidR="0002331A" w:rsidRPr="00F64401" w:rsidRDefault="00D20541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b/>
                <w:bCs/>
                <w:sz w:val="30"/>
                <w:szCs w:val="30"/>
              </w:rPr>
              <w:t>720,595</w:t>
            </w:r>
          </w:p>
        </w:tc>
        <w:tc>
          <w:tcPr>
            <w:tcW w:w="263" w:type="dxa"/>
          </w:tcPr>
          <w:p w14:paraId="11FDAF91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4C4518D4" w14:textId="2D20E826" w:rsidR="0002331A" w:rsidRPr="00F64401" w:rsidRDefault="00E21D58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504,835</w:t>
            </w:r>
          </w:p>
        </w:tc>
        <w:tc>
          <w:tcPr>
            <w:tcW w:w="259" w:type="dxa"/>
          </w:tcPr>
          <w:p w14:paraId="11D65DFA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</w:tcPr>
          <w:p w14:paraId="67DFF4F1" w14:textId="77777777" w:rsidR="0002331A" w:rsidRPr="00F64401" w:rsidRDefault="00BF5F90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b/>
                <w:bCs/>
                <w:sz w:val="30"/>
                <w:szCs w:val="30"/>
              </w:rPr>
              <w:t>701,870</w:t>
            </w:r>
          </w:p>
        </w:tc>
      </w:tr>
      <w:tr w:rsidR="0002331A" w:rsidRPr="00F64401" w14:paraId="42B38567" w14:textId="77777777" w:rsidTr="005978D9">
        <w:trPr>
          <w:trHeight w:val="416"/>
        </w:trPr>
        <w:tc>
          <w:tcPr>
            <w:tcW w:w="3637" w:type="dxa"/>
          </w:tcPr>
          <w:p w14:paraId="370AC924" w14:textId="77777777" w:rsidR="0002331A" w:rsidRPr="00F64401" w:rsidRDefault="0002331A" w:rsidP="0002331A">
            <w:pPr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6440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ค่าเผื่อมูลค่าสินค้าลดลงและ</w:t>
            </w:r>
          </w:p>
          <w:p w14:paraId="33D3408C" w14:textId="77777777" w:rsidR="0002331A" w:rsidRPr="00F64401" w:rsidRDefault="0002331A" w:rsidP="0002331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4401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F64401">
              <w:rPr>
                <w:rFonts w:ascii="Angsana New" w:hAnsi="Angsana New"/>
                <w:sz w:val="30"/>
                <w:szCs w:val="30"/>
                <w:cs/>
              </w:rPr>
              <w:t>สินค้าล้าสมัย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</w:tcPr>
          <w:p w14:paraId="4A6005DD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60CDC24E" w14:textId="34C76036" w:rsidR="00D20541" w:rsidRPr="00F64401" w:rsidRDefault="00D20541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(</w:t>
            </w:r>
            <w:r w:rsidR="00E21D58">
              <w:rPr>
                <w:rFonts w:ascii="Angsana New" w:hAnsi="Angsana New"/>
                <w:sz w:val="30"/>
                <w:szCs w:val="30"/>
              </w:rPr>
              <w:t>32,387</w:t>
            </w:r>
            <w:r w:rsidRPr="00F6440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14:paraId="50A40E11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40BC72F3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14:paraId="1892A6C7" w14:textId="77777777" w:rsidR="00D20541" w:rsidRPr="00F64401" w:rsidRDefault="00D20541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(28,343)</w:t>
            </w:r>
          </w:p>
        </w:tc>
        <w:tc>
          <w:tcPr>
            <w:tcW w:w="263" w:type="dxa"/>
          </w:tcPr>
          <w:p w14:paraId="4D14D33E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32F8DF25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10955E51" w14:textId="21CB5507" w:rsidR="00D20541" w:rsidRPr="00F64401" w:rsidRDefault="00D20541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(</w:t>
            </w:r>
            <w:r w:rsidR="0034493E">
              <w:rPr>
                <w:rFonts w:ascii="Angsana New" w:hAnsi="Angsana New"/>
                <w:sz w:val="30"/>
                <w:szCs w:val="30"/>
              </w:rPr>
              <w:t>26,869</w:t>
            </w:r>
            <w:r w:rsidRPr="00F6440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4D501507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144391F3" w14:textId="77777777" w:rsidR="0002331A" w:rsidRPr="00F64401" w:rsidRDefault="0002331A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14:paraId="7F42DA09" w14:textId="77777777" w:rsidR="0002331A" w:rsidRPr="00F64401" w:rsidRDefault="00BF5F90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(23,232)</w:t>
            </w:r>
          </w:p>
        </w:tc>
      </w:tr>
      <w:tr w:rsidR="0002331A" w:rsidRPr="00F64401" w14:paraId="32E3E028" w14:textId="77777777" w:rsidTr="005978D9">
        <w:trPr>
          <w:trHeight w:val="416"/>
        </w:trPr>
        <w:tc>
          <w:tcPr>
            <w:tcW w:w="3637" w:type="dxa"/>
            <w:hideMark/>
          </w:tcPr>
          <w:p w14:paraId="7C119D40" w14:textId="77777777" w:rsidR="0002331A" w:rsidRPr="00F64401" w:rsidRDefault="0002331A" w:rsidP="0002331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4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AA27A" w14:textId="0365BBE5" w:rsidR="0002331A" w:rsidRPr="00F64401" w:rsidRDefault="0034493E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490,992</w:t>
            </w:r>
          </w:p>
        </w:tc>
        <w:tc>
          <w:tcPr>
            <w:tcW w:w="263" w:type="dxa"/>
          </w:tcPr>
          <w:p w14:paraId="5AC7F078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116BE" w14:textId="77777777" w:rsidR="0002331A" w:rsidRPr="00F64401" w:rsidRDefault="00D20541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b/>
                <w:bCs/>
                <w:sz w:val="30"/>
                <w:szCs w:val="30"/>
              </w:rPr>
              <w:t>692,252</w:t>
            </w:r>
          </w:p>
        </w:tc>
        <w:tc>
          <w:tcPr>
            <w:tcW w:w="263" w:type="dxa"/>
          </w:tcPr>
          <w:p w14:paraId="7EB2471E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F50C6" w14:textId="6B0360E7" w:rsidR="0002331A" w:rsidRPr="00F64401" w:rsidRDefault="0034493E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477,966</w:t>
            </w:r>
          </w:p>
        </w:tc>
        <w:tc>
          <w:tcPr>
            <w:tcW w:w="259" w:type="dxa"/>
          </w:tcPr>
          <w:p w14:paraId="1BAA6D9C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3BBD8E" w14:textId="77777777" w:rsidR="0002331A" w:rsidRPr="00F64401" w:rsidRDefault="00BF5F90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b/>
                <w:bCs/>
                <w:sz w:val="30"/>
                <w:szCs w:val="30"/>
              </w:rPr>
              <w:t>678,638</w:t>
            </w:r>
          </w:p>
        </w:tc>
      </w:tr>
      <w:tr w:rsidR="0002331A" w:rsidRPr="00F64401" w14:paraId="48554B70" w14:textId="77777777" w:rsidTr="005978D9">
        <w:trPr>
          <w:trHeight w:val="161"/>
        </w:trPr>
        <w:tc>
          <w:tcPr>
            <w:tcW w:w="3637" w:type="dxa"/>
          </w:tcPr>
          <w:p w14:paraId="6B1B23D6" w14:textId="77777777" w:rsidR="0002331A" w:rsidRPr="00F64401" w:rsidRDefault="0002331A" w:rsidP="0002331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3AC99F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9559C6B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5EB5E7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0750A28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34C96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14:paraId="006E0F35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4A0959" w14:textId="77777777" w:rsidR="0002331A" w:rsidRPr="00F64401" w:rsidRDefault="0002331A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31A" w:rsidRPr="00F64401" w14:paraId="729AB6FC" w14:textId="77777777" w:rsidTr="005978D9">
        <w:tc>
          <w:tcPr>
            <w:tcW w:w="3637" w:type="dxa"/>
            <w:hideMark/>
          </w:tcPr>
          <w:p w14:paraId="0B3BDE32" w14:textId="77777777" w:rsidR="0002331A" w:rsidRPr="00F64401" w:rsidRDefault="0002331A" w:rsidP="0002331A">
            <w:pPr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264" w:type="dxa"/>
          </w:tcPr>
          <w:p w14:paraId="12C7DF83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8D652AC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2E5F28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1B057719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3BB6AD69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A2758E1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02899160" w14:textId="77777777" w:rsidR="0002331A" w:rsidRPr="00F64401" w:rsidRDefault="0002331A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331A" w:rsidRPr="00F64401" w14:paraId="576112CC" w14:textId="77777777" w:rsidTr="005978D9">
        <w:tc>
          <w:tcPr>
            <w:tcW w:w="3637" w:type="dxa"/>
            <w:hideMark/>
          </w:tcPr>
          <w:p w14:paraId="346ADAB6" w14:textId="77777777" w:rsidR="0002331A" w:rsidRPr="00F64401" w:rsidRDefault="0002331A" w:rsidP="00CF755A">
            <w:pPr>
              <w:numPr>
                <w:ilvl w:val="0"/>
                <w:numId w:val="23"/>
              </w:numPr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4" w:type="dxa"/>
          </w:tcPr>
          <w:p w14:paraId="02553796" w14:textId="2B429175" w:rsidR="0002331A" w:rsidRPr="00F64401" w:rsidRDefault="0034493E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</w:t>
            </w:r>
            <w:r w:rsidR="001E175B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  <w:tc>
          <w:tcPr>
            <w:tcW w:w="263" w:type="dxa"/>
          </w:tcPr>
          <w:p w14:paraId="1A422333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764D2DB9" w14:textId="0372EC6A" w:rsidR="0002331A" w:rsidRPr="00F64401" w:rsidRDefault="00425161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2,3</w:t>
            </w:r>
            <w:r w:rsidR="00E8009E" w:rsidRPr="00F64401">
              <w:rPr>
                <w:rFonts w:ascii="Angsana New" w:hAnsi="Angsana New"/>
                <w:sz w:val="30"/>
                <w:szCs w:val="30"/>
              </w:rPr>
              <w:t>20</w:t>
            </w:r>
            <w:r w:rsidRPr="00F64401">
              <w:rPr>
                <w:rFonts w:ascii="Angsana New" w:hAnsi="Angsana New"/>
                <w:sz w:val="30"/>
                <w:szCs w:val="30"/>
              </w:rPr>
              <w:t>,</w:t>
            </w:r>
            <w:r w:rsidR="00E8009E" w:rsidRPr="00F64401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63" w:type="dxa"/>
          </w:tcPr>
          <w:p w14:paraId="09E00D05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3602133" w14:textId="49732E44" w:rsidR="0002331A" w:rsidRPr="00F64401" w:rsidRDefault="00E8009E" w:rsidP="00777DF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4401">
              <w:rPr>
                <w:rFonts w:ascii="Angsana New" w:hAnsi="Angsana New"/>
                <w:sz w:val="30"/>
                <w:szCs w:val="30"/>
              </w:rPr>
              <w:t>1</w:t>
            </w:r>
            <w:r w:rsidR="009274FD" w:rsidRPr="00F64401">
              <w:rPr>
                <w:rFonts w:ascii="Angsana New" w:hAnsi="Angsana New"/>
                <w:sz w:val="30"/>
                <w:szCs w:val="30"/>
              </w:rPr>
              <w:t>,</w:t>
            </w:r>
            <w:r w:rsidR="0034493E">
              <w:rPr>
                <w:rFonts w:ascii="Angsana New" w:hAnsi="Angsana New"/>
                <w:sz w:val="30"/>
                <w:szCs w:val="30"/>
              </w:rPr>
              <w:t>842,130</w:t>
            </w:r>
          </w:p>
        </w:tc>
        <w:tc>
          <w:tcPr>
            <w:tcW w:w="259" w:type="dxa"/>
          </w:tcPr>
          <w:p w14:paraId="49E69E0F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2F4A7B18" w14:textId="41F96E77" w:rsidR="0002331A" w:rsidRPr="00F64401" w:rsidRDefault="009274FD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8009E" w:rsidRPr="00F64401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 w:rsidRPr="00F644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009E" w:rsidRPr="00F64401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</w:tr>
      <w:tr w:rsidR="0002331A" w:rsidRPr="00F64401" w14:paraId="4EFAFCE4" w14:textId="77777777" w:rsidTr="005978D9">
        <w:tc>
          <w:tcPr>
            <w:tcW w:w="3637" w:type="dxa"/>
            <w:hideMark/>
          </w:tcPr>
          <w:p w14:paraId="421AF619" w14:textId="77777777" w:rsidR="0002331A" w:rsidRPr="00F64401" w:rsidRDefault="0002331A" w:rsidP="0030217E">
            <w:pPr>
              <w:numPr>
                <w:ilvl w:val="0"/>
                <w:numId w:val="23"/>
              </w:numPr>
              <w:rPr>
                <w:rFonts w:ascii="Angsana New" w:hAnsi="Angsana New"/>
                <w:sz w:val="30"/>
                <w:szCs w:val="30"/>
              </w:rPr>
            </w:pPr>
            <w:r w:rsidRPr="00F64401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264" w:type="dxa"/>
          </w:tcPr>
          <w:p w14:paraId="1F5FFCB1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  <w:p w14:paraId="406DE373" w14:textId="3C00C065" w:rsidR="00425161" w:rsidRPr="00F64401" w:rsidRDefault="005978D9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F64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449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4,044</w:t>
            </w:r>
            <w:r w:rsidRPr="00F6440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3" w:type="dxa"/>
          </w:tcPr>
          <w:p w14:paraId="52BB81C0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</w:tcPr>
          <w:p w14:paraId="7E6D8DD2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4BE6A0C8" w14:textId="77777777" w:rsidR="00425161" w:rsidRPr="00F64401" w:rsidRDefault="005978D9" w:rsidP="0002331A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4401">
              <w:rPr>
                <w:rFonts w:asciiTheme="majorBidi" w:hAnsiTheme="majorBidi" w:cstheme="majorBidi"/>
                <w:sz w:val="30"/>
                <w:szCs w:val="30"/>
              </w:rPr>
              <w:t>(6,742)</w:t>
            </w:r>
          </w:p>
        </w:tc>
        <w:tc>
          <w:tcPr>
            <w:tcW w:w="263" w:type="dxa"/>
          </w:tcPr>
          <w:p w14:paraId="69B2FD48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14:paraId="12ABB130" w14:textId="77777777" w:rsidR="0002331A" w:rsidRPr="00F64401" w:rsidRDefault="0002331A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  <w:p w14:paraId="5FB945D8" w14:textId="0A98ECEB" w:rsidR="0002331A" w:rsidRPr="00F64401" w:rsidRDefault="005978D9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F644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493E">
              <w:rPr>
                <w:rFonts w:asciiTheme="majorBidi" w:hAnsiTheme="majorBidi" w:cstheme="majorBidi"/>
                <w:sz w:val="30"/>
                <w:szCs w:val="30"/>
              </w:rPr>
              <w:t>3,637</w:t>
            </w:r>
            <w:r w:rsidRPr="00F644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61B94D47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1CD68685" w14:textId="77777777" w:rsidR="0002331A" w:rsidRPr="00F64401" w:rsidRDefault="0002331A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6CF35B1B" w14:textId="77777777" w:rsidR="0002331A" w:rsidRPr="00F64401" w:rsidRDefault="005978D9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64401">
              <w:rPr>
                <w:rFonts w:asciiTheme="majorBidi" w:hAnsiTheme="majorBidi" w:cstheme="majorBidi"/>
                <w:sz w:val="30"/>
                <w:szCs w:val="30"/>
              </w:rPr>
              <w:t>(6,351)</w:t>
            </w:r>
          </w:p>
        </w:tc>
      </w:tr>
      <w:tr w:rsidR="0002331A" w:rsidRPr="00F64401" w14:paraId="365B1BF9" w14:textId="77777777" w:rsidTr="005978D9">
        <w:tc>
          <w:tcPr>
            <w:tcW w:w="3637" w:type="dxa"/>
            <w:hideMark/>
          </w:tcPr>
          <w:p w14:paraId="0DC487D4" w14:textId="77777777" w:rsidR="0002331A" w:rsidRPr="00F64401" w:rsidRDefault="0002331A" w:rsidP="0002331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B910E" w14:textId="4142E8B0" w:rsidR="0002331A" w:rsidRPr="00493049" w:rsidRDefault="0034493E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1E175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99,552</w:t>
            </w:r>
          </w:p>
        </w:tc>
        <w:tc>
          <w:tcPr>
            <w:tcW w:w="263" w:type="dxa"/>
          </w:tcPr>
          <w:p w14:paraId="3618930A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DAF03" w14:textId="4139EBD5" w:rsidR="0002331A" w:rsidRPr="00F64401" w:rsidRDefault="009274FD" w:rsidP="005978D9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E8009E" w:rsidRPr="00F64401">
              <w:rPr>
                <w:rFonts w:ascii="Angsana New" w:hAnsi="Angsana New"/>
                <w:b/>
                <w:bCs/>
                <w:sz w:val="30"/>
                <w:szCs w:val="30"/>
              </w:rPr>
              <w:t>313</w:t>
            </w:r>
            <w:r w:rsidRPr="00F64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009E" w:rsidRPr="00F64401">
              <w:rPr>
                <w:rFonts w:ascii="Angsana New" w:hAnsi="Angsana New"/>
                <w:b/>
                <w:bCs/>
                <w:sz w:val="30"/>
                <w:szCs w:val="30"/>
              </w:rPr>
              <w:t>918</w:t>
            </w:r>
          </w:p>
        </w:tc>
        <w:tc>
          <w:tcPr>
            <w:tcW w:w="263" w:type="dxa"/>
          </w:tcPr>
          <w:p w14:paraId="58BFF1C3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AA05A" w14:textId="36C26C1B" w:rsidR="0002331A" w:rsidRPr="00F64401" w:rsidRDefault="00E8009E" w:rsidP="0002331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274FD" w:rsidRPr="00F64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4401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  <w:r w:rsidR="009274FD" w:rsidRPr="00F64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4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4493E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59" w:type="dxa"/>
          </w:tcPr>
          <w:p w14:paraId="6AD686B7" w14:textId="77777777" w:rsidR="0002331A" w:rsidRPr="00F64401" w:rsidRDefault="0002331A" w:rsidP="000233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B1B82" w14:textId="2B29C9D2" w:rsidR="0002331A" w:rsidRPr="00F64401" w:rsidRDefault="009274FD" w:rsidP="009274F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4401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E8009E" w:rsidRPr="00F64401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  <w:r w:rsidRPr="00F64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009E" w:rsidRPr="00F64401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</w:tr>
    </w:tbl>
    <w:p w14:paraId="604CFFD0" w14:textId="77777777" w:rsidR="00DC2AC8" w:rsidRPr="001A5A5F" w:rsidRDefault="00DC2AC8" w:rsidP="00DC2AC8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jc w:val="thaiDistribute"/>
        <w:rPr>
          <w:rFonts w:ascii="Angsana New" w:hAnsi="Angsana New"/>
          <w:b/>
          <w:sz w:val="2"/>
          <w:szCs w:val="2"/>
        </w:rPr>
      </w:pPr>
    </w:p>
    <w:p w14:paraId="04FEBF09" w14:textId="77777777" w:rsidR="00476AC5" w:rsidRDefault="00476AC5" w:rsidP="00476AC5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/>
          <w:sz w:val="24"/>
          <w:szCs w:val="24"/>
          <w:lang w:val="en-US" w:bidi="th-TH"/>
        </w:rPr>
      </w:pPr>
      <w:r>
        <w:rPr>
          <w:rFonts w:ascii="Angsana New" w:hAnsi="Angsana New"/>
          <w:sz w:val="24"/>
          <w:szCs w:val="24"/>
          <w:lang w:val="en-US" w:bidi="th-TH"/>
        </w:rPr>
        <w:br w:type="page"/>
      </w:r>
    </w:p>
    <w:p w14:paraId="3BF36209" w14:textId="1AF33880" w:rsidR="00B607B3" w:rsidRDefault="00DE5AC1" w:rsidP="008B3A8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3B359AC7" w14:textId="77777777" w:rsidR="00D37373" w:rsidRPr="009459DB" w:rsidRDefault="00D37373" w:rsidP="004E26BB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/>
          <w:szCs w:val="22"/>
          <w:lang w:val="en-US" w:bidi="th-TH"/>
        </w:rPr>
      </w:pPr>
    </w:p>
    <w:p w14:paraId="0304BBBB" w14:textId="367932FA" w:rsidR="008B3A8E" w:rsidRDefault="00D37373" w:rsidP="00D3737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รายการเคลื่อนไหวสำหรับ</w:t>
      </w:r>
      <w:r w:rsidR="00E70211">
        <w:rPr>
          <w:rFonts w:ascii="Angsana New" w:hAnsi="Angsana New" w:hint="cs"/>
          <w:sz w:val="30"/>
          <w:szCs w:val="30"/>
          <w:cs/>
          <w:lang w:val="en-US" w:bidi="th-TH"/>
        </w:rPr>
        <w:t>แต่ละ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ปีสิ้นสุดวันที่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ธันวาคม สำหรับเงินลงทุนในบริษัทร่วมและการร่วมค้า ซึ่งบันทึกโดยวิธีส่วนได้เสียมีดังนี้</w:t>
      </w:r>
    </w:p>
    <w:p w14:paraId="643125CF" w14:textId="77777777" w:rsidR="00D37373" w:rsidRPr="009459DB" w:rsidRDefault="00D37373" w:rsidP="004E26BB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/>
          <w:szCs w:val="22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4"/>
        <w:gridCol w:w="901"/>
        <w:gridCol w:w="1171"/>
        <w:gridCol w:w="272"/>
        <w:gridCol w:w="1081"/>
        <w:gridCol w:w="270"/>
        <w:gridCol w:w="1170"/>
        <w:gridCol w:w="270"/>
        <w:gridCol w:w="1171"/>
      </w:tblGrid>
      <w:tr w:rsidR="005A18F0" w:rsidRPr="001713CB" w14:paraId="2733DA66" w14:textId="77777777" w:rsidTr="00B5107F">
        <w:trPr>
          <w:tblHeader/>
        </w:trPr>
        <w:tc>
          <w:tcPr>
            <w:tcW w:w="1565" w:type="pct"/>
          </w:tcPr>
          <w:p w14:paraId="67A29AD8" w14:textId="77777777" w:rsidR="005A18F0" w:rsidRPr="001713CB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641B4D3A" w14:textId="77777777" w:rsidR="005A18F0" w:rsidRPr="001713CB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066E851D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8F5513F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63AC211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8F0" w:rsidRPr="001713CB" w14:paraId="1783BC64" w14:textId="77777777" w:rsidTr="00E80B18">
        <w:trPr>
          <w:tblHeader/>
        </w:trPr>
        <w:tc>
          <w:tcPr>
            <w:tcW w:w="1565" w:type="pct"/>
          </w:tcPr>
          <w:p w14:paraId="0B4E34D4" w14:textId="79B3CAB1" w:rsidR="005A18F0" w:rsidRPr="001713CB" w:rsidRDefault="000E5EB8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83D77" w:rsidRPr="001713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713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713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1" w:type="pct"/>
          </w:tcPr>
          <w:p w14:paraId="524D5E37" w14:textId="66ADB79E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D243C78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256</w:t>
            </w:r>
            <w:r w:rsidR="00E80B18" w:rsidRPr="001713C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7230B549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1A7AEB9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256</w:t>
            </w:r>
            <w:r w:rsidR="00E80B18" w:rsidRPr="001713C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28E6DD21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BBE005F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256</w:t>
            </w:r>
            <w:r w:rsidR="00E80B18" w:rsidRPr="001713C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3211DFF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8887F2D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256</w:t>
            </w:r>
            <w:r w:rsidR="00E80B18" w:rsidRPr="001713C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18F0" w:rsidRPr="001713CB" w14:paraId="2FC2150A" w14:textId="77777777" w:rsidTr="00B5107F">
        <w:trPr>
          <w:trHeight w:val="362"/>
          <w:tblHeader/>
        </w:trPr>
        <w:tc>
          <w:tcPr>
            <w:tcW w:w="1565" w:type="pct"/>
          </w:tcPr>
          <w:p w14:paraId="33DF070B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0E1E0C1D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1C36337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713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713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A18F0" w:rsidRPr="001713CB" w14:paraId="448D45DD" w14:textId="77777777" w:rsidTr="00E80B18">
        <w:tc>
          <w:tcPr>
            <w:tcW w:w="1565" w:type="pct"/>
          </w:tcPr>
          <w:p w14:paraId="74C996A7" w14:textId="77777777" w:rsidR="005A18F0" w:rsidRPr="001713CB" w:rsidRDefault="005A18F0" w:rsidP="00B5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91" w:type="pct"/>
          </w:tcPr>
          <w:p w14:paraId="74A57309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A3B0F8B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CFF0EF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25AC575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560208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198AF4C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89A78A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0ED2410" w14:textId="77777777" w:rsidR="005A18F0" w:rsidRPr="001713CB" w:rsidRDefault="005A18F0" w:rsidP="00B510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0B18" w:rsidRPr="001713CB" w14:paraId="4B51D320" w14:textId="77777777" w:rsidTr="00E80B18">
        <w:tc>
          <w:tcPr>
            <w:tcW w:w="1565" w:type="pct"/>
          </w:tcPr>
          <w:p w14:paraId="7ABE1722" w14:textId="77777777" w:rsidR="00E80B18" w:rsidRPr="001713CB" w:rsidRDefault="00E80B18" w:rsidP="00E8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713CB">
              <w:rPr>
                <w:rFonts w:ascii="Angsana New" w:hAnsi="Angsana New"/>
                <w:sz w:val="30"/>
                <w:szCs w:val="30"/>
              </w:rPr>
              <w:t>1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91" w:type="pct"/>
          </w:tcPr>
          <w:p w14:paraId="698A6A1C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E15B0A0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233,508</w:t>
            </w:r>
          </w:p>
        </w:tc>
        <w:tc>
          <w:tcPr>
            <w:tcW w:w="148" w:type="pct"/>
          </w:tcPr>
          <w:p w14:paraId="2125DF04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E95DB7" w14:textId="77777777" w:rsidR="00E80B18" w:rsidRPr="001713CB" w:rsidRDefault="00E80B18" w:rsidP="00164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BD1756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C3520A0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244,207</w:t>
            </w:r>
          </w:p>
        </w:tc>
        <w:tc>
          <w:tcPr>
            <w:tcW w:w="147" w:type="pct"/>
          </w:tcPr>
          <w:p w14:paraId="5D31608E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A521DE6" w14:textId="77777777" w:rsidR="00E80B18" w:rsidRPr="001713CB" w:rsidRDefault="00E80B18" w:rsidP="0045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B18" w:rsidRPr="001713CB" w14:paraId="73E4B7C5" w14:textId="77777777" w:rsidTr="00E80B18">
        <w:tc>
          <w:tcPr>
            <w:tcW w:w="1565" w:type="pct"/>
          </w:tcPr>
          <w:p w14:paraId="1D1D52E9" w14:textId="043108A4" w:rsidR="00E80B18" w:rsidRPr="001713CB" w:rsidRDefault="00E80B18" w:rsidP="00E8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292AA9" w:rsidRPr="001713C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292AA9" w:rsidRPr="001713C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292AA9" w:rsidRPr="001713C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สุทธิจาก </w:t>
            </w:r>
          </w:p>
          <w:p w14:paraId="090277C9" w14:textId="7E751C22" w:rsidR="00E80B18" w:rsidRPr="001713CB" w:rsidRDefault="00DE5AC1" w:rsidP="00E8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292AA9" w:rsidRPr="001713CB">
              <w:rPr>
                <w:rFonts w:ascii="Angsana New" w:hAnsi="Angsana New" w:hint="cs"/>
                <w:sz w:val="30"/>
                <w:szCs w:val="30"/>
                <w:cs/>
              </w:rPr>
              <w:t>ตามวิธี</w:t>
            </w:r>
            <w:r w:rsidR="0001204C" w:rsidRPr="001713CB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491" w:type="pct"/>
          </w:tcPr>
          <w:p w14:paraId="3EBA03E8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2DEFFEC" w14:textId="77777777" w:rsidR="00E80B18" w:rsidRPr="0034493E" w:rsidRDefault="00E80B18" w:rsidP="00E8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134A35E" w14:textId="24AEF6B0" w:rsidR="00292AA9" w:rsidRPr="0034493E" w:rsidRDefault="0034493E" w:rsidP="001A3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493E">
              <w:rPr>
                <w:rFonts w:ascii="Angsana New" w:hAnsi="Angsana New"/>
                <w:sz w:val="30"/>
                <w:szCs w:val="30"/>
              </w:rPr>
              <w:t>16,299</w:t>
            </w:r>
          </w:p>
        </w:tc>
        <w:tc>
          <w:tcPr>
            <w:tcW w:w="148" w:type="pct"/>
          </w:tcPr>
          <w:p w14:paraId="5B6BF695" w14:textId="77777777" w:rsidR="00E80B18" w:rsidRPr="0034493E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DF9D20" w14:textId="77777777" w:rsidR="00E80B18" w:rsidRPr="0034493E" w:rsidRDefault="00E80B18" w:rsidP="0022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389BC89D" w14:textId="77777777" w:rsidR="00E80B18" w:rsidRPr="0034493E" w:rsidRDefault="00E80B18" w:rsidP="00220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4493E">
              <w:rPr>
                <w:rFonts w:ascii="Angsana New" w:hAnsi="Angsana New"/>
                <w:sz w:val="30"/>
                <w:szCs w:val="30"/>
              </w:rPr>
              <w:t>(7,837)</w:t>
            </w:r>
          </w:p>
        </w:tc>
        <w:tc>
          <w:tcPr>
            <w:tcW w:w="147" w:type="pct"/>
          </w:tcPr>
          <w:p w14:paraId="4B6C0FC4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AD67FE" w14:textId="77777777" w:rsidR="00E80B18" w:rsidRPr="001713CB" w:rsidRDefault="00E80B18" w:rsidP="00E8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BA5BF27" w14:textId="267B61DA" w:rsidR="00292AA9" w:rsidRPr="001713CB" w:rsidRDefault="00292AA9" w:rsidP="00164B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A2F2B0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6453AA1" w14:textId="77777777" w:rsidR="00E80B18" w:rsidRPr="001713CB" w:rsidRDefault="00E80B18" w:rsidP="0045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8E71386" w14:textId="77777777" w:rsidR="00E80B18" w:rsidRPr="001713CB" w:rsidRDefault="00E80B18" w:rsidP="00457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B18" w:rsidRPr="001713CB" w14:paraId="7A8CA88A" w14:textId="77777777" w:rsidTr="00E80B18">
        <w:tc>
          <w:tcPr>
            <w:tcW w:w="1565" w:type="pct"/>
          </w:tcPr>
          <w:p w14:paraId="286AF455" w14:textId="77777777" w:rsidR="00E80B18" w:rsidRPr="001713CB" w:rsidRDefault="00E80B18" w:rsidP="00E8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91" w:type="pct"/>
          </w:tcPr>
          <w:p w14:paraId="2A2C2CC8" w14:textId="316A0815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BBECE91" w14:textId="32DE8256" w:rsidR="00E80B18" w:rsidRPr="001713CB" w:rsidRDefault="00292AA9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81,507</w:t>
            </w:r>
          </w:p>
        </w:tc>
        <w:tc>
          <w:tcPr>
            <w:tcW w:w="148" w:type="pct"/>
          </w:tcPr>
          <w:p w14:paraId="62078FAD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1FDB8E" w14:textId="77777777" w:rsidR="00E80B18" w:rsidRPr="001713CB" w:rsidRDefault="00E80B18" w:rsidP="00220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235,507</w:t>
            </w:r>
          </w:p>
        </w:tc>
        <w:tc>
          <w:tcPr>
            <w:tcW w:w="147" w:type="pct"/>
          </w:tcPr>
          <w:p w14:paraId="7C36AC27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8773EA4" w14:textId="75BAC845" w:rsidR="00E80B18" w:rsidRPr="001713CB" w:rsidRDefault="00292AA9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81,507</w:t>
            </w:r>
          </w:p>
        </w:tc>
        <w:tc>
          <w:tcPr>
            <w:tcW w:w="147" w:type="pct"/>
          </w:tcPr>
          <w:p w14:paraId="71AAF7C3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6EFDA0B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235,507</w:t>
            </w:r>
          </w:p>
        </w:tc>
      </w:tr>
      <w:tr w:rsidR="00E80B18" w:rsidRPr="001713CB" w14:paraId="0177E415" w14:textId="77777777" w:rsidTr="00E80B18">
        <w:tc>
          <w:tcPr>
            <w:tcW w:w="1565" w:type="pct"/>
          </w:tcPr>
          <w:p w14:paraId="012AC074" w14:textId="77777777" w:rsidR="00E80B18" w:rsidRPr="001713CB" w:rsidRDefault="00E80B18" w:rsidP="00E8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491" w:type="pct"/>
          </w:tcPr>
          <w:p w14:paraId="6025E19A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284CCB62" w14:textId="1C5FE908" w:rsidR="00E80B18" w:rsidRPr="001713CB" w:rsidRDefault="00292AA9" w:rsidP="00292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8" w:type="pct"/>
          </w:tcPr>
          <w:p w14:paraId="252325E7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071C457" w14:textId="77777777" w:rsidR="00E80B18" w:rsidRPr="001713CB" w:rsidRDefault="00E80B18" w:rsidP="00220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8,700</w:t>
            </w:r>
          </w:p>
        </w:tc>
        <w:tc>
          <w:tcPr>
            <w:tcW w:w="147" w:type="pct"/>
          </w:tcPr>
          <w:p w14:paraId="37862B00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12C8055" w14:textId="1A52AA6F" w:rsidR="00E80B18" w:rsidRPr="001713CB" w:rsidRDefault="00292AA9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7" w:type="pct"/>
          </w:tcPr>
          <w:p w14:paraId="134414D9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5E085C0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8,700</w:t>
            </w:r>
          </w:p>
        </w:tc>
      </w:tr>
      <w:tr w:rsidR="0064758E" w:rsidRPr="001713CB" w14:paraId="074423D3" w14:textId="77777777" w:rsidTr="00E80B18">
        <w:tc>
          <w:tcPr>
            <w:tcW w:w="1565" w:type="pct"/>
          </w:tcPr>
          <w:p w14:paraId="56047D50" w14:textId="1EA52191" w:rsidR="0064758E" w:rsidRPr="001713CB" w:rsidRDefault="005D1575" w:rsidP="00E8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จ่ายเพิ่มทุน</w:t>
            </w:r>
          </w:p>
        </w:tc>
        <w:tc>
          <w:tcPr>
            <w:tcW w:w="491" w:type="pct"/>
          </w:tcPr>
          <w:p w14:paraId="0548508A" w14:textId="77777777" w:rsidR="0064758E" w:rsidRPr="001713CB" w:rsidRDefault="0064758E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424675E1" w14:textId="35CB9AFB" w:rsidR="0064758E" w:rsidRPr="0034493E" w:rsidRDefault="0064758E" w:rsidP="00292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93E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148" w:type="pct"/>
          </w:tcPr>
          <w:p w14:paraId="242517F9" w14:textId="77777777" w:rsidR="0064758E" w:rsidRPr="001713CB" w:rsidRDefault="0064758E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158020" w14:textId="43DC7D69" w:rsidR="0064758E" w:rsidRPr="001713CB" w:rsidRDefault="0064758E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9E12F34" w14:textId="570B4CE3" w:rsidR="0064758E" w:rsidRPr="001713CB" w:rsidRDefault="0064758E" w:rsidP="00647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EDCC717" w14:textId="16DFA4CA" w:rsidR="0064758E" w:rsidRPr="001713CB" w:rsidRDefault="0064758E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147" w:type="pct"/>
          </w:tcPr>
          <w:p w14:paraId="66CE9817" w14:textId="492B9B3F" w:rsidR="0064758E" w:rsidRPr="001713CB" w:rsidRDefault="0064758E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EADA949" w14:textId="28EFA8DD" w:rsidR="0064758E" w:rsidRPr="001713CB" w:rsidRDefault="0064758E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B18" w:rsidRPr="001713CB" w14:paraId="2FD103A5" w14:textId="77777777" w:rsidTr="0001204C">
        <w:tc>
          <w:tcPr>
            <w:tcW w:w="1565" w:type="pct"/>
          </w:tcPr>
          <w:p w14:paraId="6F75981F" w14:textId="77777777" w:rsidR="00E80B18" w:rsidRPr="001713CB" w:rsidRDefault="00E80B18" w:rsidP="00E8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491" w:type="pct"/>
          </w:tcPr>
          <w:p w14:paraId="0D59DAB2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B27A03A" w14:textId="0804DEA6" w:rsidR="00E80B18" w:rsidRPr="0034493E" w:rsidRDefault="00757AFB" w:rsidP="007F0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93E">
              <w:rPr>
                <w:rFonts w:ascii="Angsana New" w:hAnsi="Angsana New"/>
                <w:sz w:val="30"/>
                <w:szCs w:val="30"/>
              </w:rPr>
              <w:t>(</w:t>
            </w:r>
            <w:r w:rsidR="0034493E" w:rsidRPr="0034493E">
              <w:rPr>
                <w:rFonts w:ascii="Angsana New" w:hAnsi="Angsana New"/>
                <w:sz w:val="30"/>
                <w:szCs w:val="30"/>
              </w:rPr>
              <w:t>2,174)</w:t>
            </w:r>
          </w:p>
        </w:tc>
        <w:tc>
          <w:tcPr>
            <w:tcW w:w="148" w:type="pct"/>
          </w:tcPr>
          <w:p w14:paraId="4A3AA870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75CA296" w14:textId="77777777" w:rsidR="00E80B18" w:rsidRPr="001713CB" w:rsidRDefault="00E80B18" w:rsidP="00220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(2,862)</w:t>
            </w:r>
          </w:p>
        </w:tc>
        <w:tc>
          <w:tcPr>
            <w:tcW w:w="147" w:type="pct"/>
          </w:tcPr>
          <w:p w14:paraId="47D61C6C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C0D4375" w14:textId="5738EE17" w:rsidR="00E80B18" w:rsidRPr="001713CB" w:rsidRDefault="006E1D6B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E1D2BF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95EAAF3" w14:textId="77777777" w:rsidR="00E80B18" w:rsidRPr="001713CB" w:rsidRDefault="00E80B18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0B18" w:rsidRPr="001713CB" w14:paraId="355005C3" w14:textId="77777777" w:rsidTr="0001204C">
        <w:tc>
          <w:tcPr>
            <w:tcW w:w="1565" w:type="pct"/>
          </w:tcPr>
          <w:p w14:paraId="0085A2D8" w14:textId="77777777" w:rsidR="00E80B18" w:rsidRPr="001713CB" w:rsidRDefault="00E80B18" w:rsidP="00E80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713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1" w:type="pct"/>
          </w:tcPr>
          <w:p w14:paraId="21C4DA0A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7ED7380" w14:textId="43C6C335" w:rsidR="00E80B18" w:rsidRPr="0034493E" w:rsidRDefault="0034493E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493E">
              <w:rPr>
                <w:rFonts w:ascii="Angsana New" w:hAnsi="Angsana New"/>
                <w:b/>
                <w:bCs/>
                <w:sz w:val="30"/>
                <w:szCs w:val="30"/>
              </w:rPr>
              <w:t>350,214</w:t>
            </w:r>
          </w:p>
        </w:tc>
        <w:tc>
          <w:tcPr>
            <w:tcW w:w="148" w:type="pct"/>
          </w:tcPr>
          <w:p w14:paraId="0B74A785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54B4304" w14:textId="77777777" w:rsidR="00E80B18" w:rsidRPr="001713CB" w:rsidRDefault="00E80B18" w:rsidP="00220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233,508</w:t>
            </w:r>
          </w:p>
        </w:tc>
        <w:tc>
          <w:tcPr>
            <w:tcW w:w="147" w:type="pct"/>
          </w:tcPr>
          <w:p w14:paraId="0356BA4D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135BC88" w14:textId="08629102" w:rsidR="00E80B18" w:rsidRPr="001713CB" w:rsidRDefault="006E1D6B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346,788</w:t>
            </w:r>
          </w:p>
        </w:tc>
        <w:tc>
          <w:tcPr>
            <w:tcW w:w="147" w:type="pct"/>
          </w:tcPr>
          <w:p w14:paraId="758E711A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95E3C5" w14:textId="77777777" w:rsidR="00E80B18" w:rsidRPr="001713CB" w:rsidRDefault="00E80B18" w:rsidP="00E80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244,207</w:t>
            </w:r>
          </w:p>
        </w:tc>
      </w:tr>
      <w:tr w:rsidR="005D1575" w:rsidRPr="001713CB" w14:paraId="77EDDD42" w14:textId="77777777" w:rsidTr="0001204C">
        <w:tc>
          <w:tcPr>
            <w:tcW w:w="1565" w:type="pct"/>
          </w:tcPr>
          <w:p w14:paraId="72289FFA" w14:textId="3FAABE43" w:rsidR="005D1575" w:rsidRPr="001713CB" w:rsidRDefault="005D1575" w:rsidP="005D1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1B8E30F6" w14:textId="77777777" w:rsidR="005D1575" w:rsidRPr="001713CB" w:rsidRDefault="005D1575" w:rsidP="005D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38F91094" w14:textId="77777777" w:rsidR="005D1575" w:rsidRPr="001713CB" w:rsidRDefault="005D1575" w:rsidP="005D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5FDD4FB" w14:textId="77777777" w:rsidR="005D1575" w:rsidRPr="001713CB" w:rsidRDefault="005D1575" w:rsidP="005D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35E08B82" w14:textId="77777777" w:rsidR="005D1575" w:rsidRPr="001713CB" w:rsidRDefault="005D1575" w:rsidP="005D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254CA67" w14:textId="77777777" w:rsidR="005D1575" w:rsidRPr="001713CB" w:rsidRDefault="005D1575" w:rsidP="005D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9E59289" w14:textId="77777777" w:rsidR="005D1575" w:rsidRPr="001713CB" w:rsidRDefault="005D1575" w:rsidP="005D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7333F54" w14:textId="77777777" w:rsidR="005D1575" w:rsidRPr="001713CB" w:rsidRDefault="005D1575" w:rsidP="005D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141154C6" w14:textId="77777777" w:rsidR="005D1575" w:rsidRPr="001713CB" w:rsidRDefault="005D1575" w:rsidP="005D1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6D1F" w:rsidRPr="001713CB" w14:paraId="54D18C7D" w14:textId="77777777" w:rsidTr="00DB6D1F">
        <w:tc>
          <w:tcPr>
            <w:tcW w:w="1565" w:type="pct"/>
          </w:tcPr>
          <w:p w14:paraId="480F4DC6" w14:textId="15455DFA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1" w:type="pct"/>
          </w:tcPr>
          <w:p w14:paraId="0E278D88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1E6D63C3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5990302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A155565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F79CC38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E9C79F3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3FF57EA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65DC706A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B6D1F" w:rsidRPr="001713CB" w14:paraId="4F1D4262" w14:textId="77777777" w:rsidTr="0001204C">
        <w:tc>
          <w:tcPr>
            <w:tcW w:w="1565" w:type="pct"/>
          </w:tcPr>
          <w:p w14:paraId="73C26E80" w14:textId="48B692C2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713CB">
              <w:rPr>
                <w:rFonts w:ascii="Angsana New" w:hAnsi="Angsana New"/>
                <w:sz w:val="30"/>
                <w:szCs w:val="30"/>
              </w:rPr>
              <w:t>1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91" w:type="pct"/>
          </w:tcPr>
          <w:p w14:paraId="051611C0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AB39FEF" w14:textId="5818E489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80B5B9C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06C6239A" w14:textId="6C049625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5079B3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7C59AF0D" w14:textId="0537B517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79D7CA3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FC336E2" w14:textId="6E9DF5A3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D1F" w:rsidRPr="001713CB" w14:paraId="4CFD4108" w14:textId="77777777" w:rsidTr="00C863F1">
        <w:tc>
          <w:tcPr>
            <w:tcW w:w="1565" w:type="pct"/>
          </w:tcPr>
          <w:p w14:paraId="4FA6CC4C" w14:textId="655978DB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ส่วนแบ่งขาดทุน</w:t>
            </w:r>
            <w:r w:rsidR="007B3571" w:rsidRPr="001713CB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าก </w:t>
            </w:r>
          </w:p>
          <w:p w14:paraId="527F55F2" w14:textId="347E56F4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</w:t>
            </w:r>
            <w:r w:rsidR="007B3571" w:rsidRPr="001713CB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491" w:type="pct"/>
          </w:tcPr>
          <w:p w14:paraId="7A111082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358245D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7BB34522" w14:textId="67D985FE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  <w:tc>
          <w:tcPr>
            <w:tcW w:w="148" w:type="pct"/>
          </w:tcPr>
          <w:p w14:paraId="27701793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758FD96" w14:textId="77777777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2451D60" w14:textId="0C055862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849D7B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0EFC825" w14:textId="77777777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A9A3499" w14:textId="59DDEF75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E0C547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43A81EC" w14:textId="77777777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1FCDED4" w14:textId="43970D4E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D1F" w:rsidRPr="001713CB" w14:paraId="5368FD97" w14:textId="77777777" w:rsidTr="00C863F1">
        <w:tc>
          <w:tcPr>
            <w:tcW w:w="1565" w:type="pct"/>
          </w:tcPr>
          <w:p w14:paraId="4E276BC7" w14:textId="04EBFB01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91" w:type="pct"/>
          </w:tcPr>
          <w:p w14:paraId="595EA056" w14:textId="4BC4E5BF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E39E46D" w14:textId="70ABE453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25,500</w:t>
            </w:r>
          </w:p>
        </w:tc>
        <w:tc>
          <w:tcPr>
            <w:tcW w:w="148" w:type="pct"/>
          </w:tcPr>
          <w:p w14:paraId="2DFCF3A1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C1B2CA5" w14:textId="4175B53A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98CA8E2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437B201" w14:textId="5BB6464A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B4AA47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8F53E6F" w14:textId="7AB36503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D1F" w:rsidRPr="001713CB" w14:paraId="120CF2CE" w14:textId="77777777" w:rsidTr="00C863F1">
        <w:tc>
          <w:tcPr>
            <w:tcW w:w="1565" w:type="pct"/>
          </w:tcPr>
          <w:p w14:paraId="1CF1B7CB" w14:textId="5F05FA98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713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1" w:type="pct"/>
          </w:tcPr>
          <w:p w14:paraId="0024AF22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A5F4A4D" w14:textId="194C0DA8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25,280</w:t>
            </w:r>
          </w:p>
        </w:tc>
        <w:tc>
          <w:tcPr>
            <w:tcW w:w="148" w:type="pct"/>
          </w:tcPr>
          <w:p w14:paraId="54B22020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0873DA7" w14:textId="2798CF45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550D67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CF00B2D" w14:textId="2C5447CF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E98069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BF0056E" w14:textId="38539D73" w:rsidR="00DB6D1F" w:rsidRPr="001713CB" w:rsidRDefault="00DB6D1F" w:rsidP="00457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B6D1F" w:rsidRPr="001713CB" w14:paraId="6A5861F7" w14:textId="77777777" w:rsidTr="00F96A05">
        <w:tc>
          <w:tcPr>
            <w:tcW w:w="1565" w:type="pct"/>
          </w:tcPr>
          <w:p w14:paraId="05716CC0" w14:textId="50721358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6B65A20B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50664DA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57C58D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42A191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3D0E5F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35D0C10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A4621C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4548AA9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8C99903" w14:textId="188B8D34" w:rsidR="00452161" w:rsidRDefault="00452161"/>
    <w:p w14:paraId="3CB4C42E" w14:textId="77777777" w:rsidR="00452161" w:rsidRDefault="0045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4"/>
        <w:gridCol w:w="901"/>
        <w:gridCol w:w="1171"/>
        <w:gridCol w:w="272"/>
        <w:gridCol w:w="1081"/>
        <w:gridCol w:w="270"/>
        <w:gridCol w:w="1170"/>
        <w:gridCol w:w="270"/>
        <w:gridCol w:w="1171"/>
      </w:tblGrid>
      <w:tr w:rsidR="008D70C3" w:rsidRPr="001713CB" w14:paraId="4E3038CE" w14:textId="77777777" w:rsidTr="008D70C3">
        <w:tc>
          <w:tcPr>
            <w:tcW w:w="1565" w:type="pct"/>
          </w:tcPr>
          <w:p w14:paraId="2328E526" w14:textId="52746B19" w:rsidR="008D70C3" w:rsidRPr="001713CB" w:rsidRDefault="008D70C3" w:rsidP="0045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72EB9827" w14:textId="77777777" w:rsidR="008D70C3" w:rsidRPr="001713CB" w:rsidRDefault="008D70C3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31FE1FF3" w14:textId="4D369C1A" w:rsidR="008D70C3" w:rsidRPr="001713CB" w:rsidRDefault="004C45A9" w:rsidP="004C4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D1C6997" w14:textId="77777777" w:rsidR="008D70C3" w:rsidRPr="001713CB" w:rsidRDefault="008D70C3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4391DF4C" w14:textId="2EFDB682" w:rsidR="008D70C3" w:rsidRPr="001713CB" w:rsidRDefault="004C45A9" w:rsidP="004C4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0C3" w:rsidRPr="001713CB" w14:paraId="1E85DAF1" w14:textId="77777777" w:rsidTr="00F96A05">
        <w:tc>
          <w:tcPr>
            <w:tcW w:w="1565" w:type="pct"/>
          </w:tcPr>
          <w:p w14:paraId="7A58CE35" w14:textId="77777777" w:rsidR="008D70C3" w:rsidRPr="001713CB" w:rsidRDefault="008D70C3" w:rsidP="0045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3BEBADAE" w14:textId="77777777" w:rsidR="008D70C3" w:rsidRPr="001713CB" w:rsidRDefault="008D70C3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5B72D1BD" w14:textId="3EBA83B5" w:rsidR="008D70C3" w:rsidRPr="001713CB" w:rsidRDefault="004C45A9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5EE51E38" w14:textId="77777777" w:rsidR="008D70C3" w:rsidRPr="001713CB" w:rsidRDefault="008D70C3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6C52D07" w14:textId="6F04075F" w:rsidR="008D70C3" w:rsidRPr="001713CB" w:rsidRDefault="004C45A9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255D217D" w14:textId="77777777" w:rsidR="008D70C3" w:rsidRPr="001713CB" w:rsidRDefault="008D70C3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0DA77E1" w14:textId="423CBB25" w:rsidR="008D70C3" w:rsidRPr="001713CB" w:rsidRDefault="004C45A9" w:rsidP="00710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5835A072" w14:textId="77777777" w:rsidR="008D70C3" w:rsidRPr="001713CB" w:rsidRDefault="008D70C3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C59079D" w14:textId="603C0FF4" w:rsidR="008D70C3" w:rsidRPr="001713CB" w:rsidRDefault="004C45A9" w:rsidP="00710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D70C3" w:rsidRPr="001713CB" w14:paraId="62465C60" w14:textId="77777777" w:rsidTr="008D70C3">
        <w:tc>
          <w:tcPr>
            <w:tcW w:w="1565" w:type="pct"/>
          </w:tcPr>
          <w:p w14:paraId="0774FDB2" w14:textId="77777777" w:rsidR="008D70C3" w:rsidRPr="001713CB" w:rsidRDefault="008D70C3" w:rsidP="00452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2E354552" w14:textId="77777777" w:rsidR="008D70C3" w:rsidRPr="001713CB" w:rsidRDefault="008D70C3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77C1D647" w14:textId="355B565F" w:rsidR="008D70C3" w:rsidRPr="00351D05" w:rsidRDefault="00351D05" w:rsidP="00351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1D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51D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51D0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2B87" w:rsidRPr="001713CB" w14:paraId="316F8FFA" w14:textId="77777777" w:rsidTr="00F96A05">
        <w:tc>
          <w:tcPr>
            <w:tcW w:w="1565" w:type="pct"/>
          </w:tcPr>
          <w:p w14:paraId="7887F8F5" w14:textId="435CFD3F" w:rsidR="00E32B87" w:rsidRPr="001713CB" w:rsidRDefault="00E32B87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491" w:type="pct"/>
          </w:tcPr>
          <w:p w14:paraId="1366D2CE" w14:textId="77777777" w:rsidR="00E32B87" w:rsidRPr="001713CB" w:rsidRDefault="00E32B87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6AB1EFCA" w14:textId="77777777" w:rsidR="00E32B87" w:rsidRPr="001713CB" w:rsidRDefault="00E32B87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49191C" w14:textId="77777777" w:rsidR="00E32B87" w:rsidRPr="001713CB" w:rsidRDefault="00E32B87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A552342" w14:textId="77777777" w:rsidR="00E32B87" w:rsidRPr="001713CB" w:rsidRDefault="00E32B87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367DE3" w14:textId="77777777" w:rsidR="00E32B87" w:rsidRPr="001713CB" w:rsidRDefault="00E32B87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88817F3" w14:textId="77777777" w:rsidR="00E32B87" w:rsidRPr="001713CB" w:rsidRDefault="00E32B87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0B9EBE" w14:textId="77777777" w:rsidR="00E32B87" w:rsidRPr="001713CB" w:rsidRDefault="00E32B87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0D5B437" w14:textId="77777777" w:rsidR="00E32B87" w:rsidRPr="001713CB" w:rsidRDefault="00E32B87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D1F" w:rsidRPr="001713CB" w14:paraId="5E6DCF6B" w14:textId="77777777" w:rsidTr="00F96A05">
        <w:tc>
          <w:tcPr>
            <w:tcW w:w="1565" w:type="pct"/>
          </w:tcPr>
          <w:p w14:paraId="40106ECD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713CB">
              <w:rPr>
                <w:rFonts w:ascii="Angsana New" w:hAnsi="Angsana New"/>
                <w:sz w:val="30"/>
                <w:szCs w:val="30"/>
              </w:rPr>
              <w:t>1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91" w:type="pct"/>
          </w:tcPr>
          <w:p w14:paraId="517794E6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3982101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233,508</w:t>
            </w:r>
          </w:p>
        </w:tc>
        <w:tc>
          <w:tcPr>
            <w:tcW w:w="148" w:type="pct"/>
          </w:tcPr>
          <w:p w14:paraId="2E372152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06074E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52FDDF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8E2393D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244,207</w:t>
            </w:r>
          </w:p>
        </w:tc>
        <w:tc>
          <w:tcPr>
            <w:tcW w:w="147" w:type="pct"/>
          </w:tcPr>
          <w:p w14:paraId="19BAC236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CB95E92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D1F" w:rsidRPr="001713CB" w14:paraId="2348618D" w14:textId="77777777" w:rsidTr="00F96A05">
        <w:tc>
          <w:tcPr>
            <w:tcW w:w="1565" w:type="pct"/>
          </w:tcPr>
          <w:p w14:paraId="35BB278B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713C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1713C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1713CB">
              <w:rPr>
                <w:rFonts w:ascii="Angsana New" w:hAnsi="Angsana New"/>
                <w:sz w:val="30"/>
                <w:szCs w:val="30"/>
                <w:cs/>
              </w:rPr>
              <w:t xml:space="preserve">สุทธิจาก </w:t>
            </w:r>
          </w:p>
          <w:p w14:paraId="67E8DA02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491" w:type="pct"/>
          </w:tcPr>
          <w:p w14:paraId="6B0068BF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9BF686B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F157C42" w14:textId="061F9B8A" w:rsidR="00DB6D1F" w:rsidRPr="001713CB" w:rsidRDefault="00145008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16,079</w:t>
            </w:r>
          </w:p>
        </w:tc>
        <w:tc>
          <w:tcPr>
            <w:tcW w:w="148" w:type="pct"/>
          </w:tcPr>
          <w:p w14:paraId="464CA9F9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6217F91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4E278370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(7,837)</w:t>
            </w:r>
          </w:p>
        </w:tc>
        <w:tc>
          <w:tcPr>
            <w:tcW w:w="147" w:type="pct"/>
          </w:tcPr>
          <w:p w14:paraId="5CEA4E81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3D29D81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61F13441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6E8C02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4FE263C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750D88DC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D1F" w:rsidRPr="001713CB" w14:paraId="03B9DFF8" w14:textId="77777777" w:rsidTr="00F96A05">
        <w:tc>
          <w:tcPr>
            <w:tcW w:w="1565" w:type="pct"/>
          </w:tcPr>
          <w:p w14:paraId="2AD31AFE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91" w:type="pct"/>
          </w:tcPr>
          <w:p w14:paraId="7FBF41A9" w14:textId="5BAE9B3D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</w:tcPr>
          <w:p w14:paraId="6746E3DB" w14:textId="6F1C96E0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107,007</w:t>
            </w:r>
          </w:p>
        </w:tc>
        <w:tc>
          <w:tcPr>
            <w:tcW w:w="148" w:type="pct"/>
          </w:tcPr>
          <w:p w14:paraId="25A04551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08FF877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235,507</w:t>
            </w:r>
          </w:p>
        </w:tc>
        <w:tc>
          <w:tcPr>
            <w:tcW w:w="147" w:type="pct"/>
          </w:tcPr>
          <w:p w14:paraId="7E3B9E01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0299615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81,507</w:t>
            </w:r>
          </w:p>
        </w:tc>
        <w:tc>
          <w:tcPr>
            <w:tcW w:w="147" w:type="pct"/>
          </w:tcPr>
          <w:p w14:paraId="666F7812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D5E3F93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235,507</w:t>
            </w:r>
          </w:p>
        </w:tc>
      </w:tr>
      <w:tr w:rsidR="00DB6D1F" w:rsidRPr="001713CB" w14:paraId="3BFBABB1" w14:textId="77777777" w:rsidTr="00F96A05">
        <w:tc>
          <w:tcPr>
            <w:tcW w:w="1565" w:type="pct"/>
          </w:tcPr>
          <w:p w14:paraId="0CD1E059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เรียกชำระทุนเพิ่ม</w:t>
            </w:r>
          </w:p>
        </w:tc>
        <w:tc>
          <w:tcPr>
            <w:tcW w:w="491" w:type="pct"/>
          </w:tcPr>
          <w:p w14:paraId="6A987319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5846BD5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8" w:type="pct"/>
          </w:tcPr>
          <w:p w14:paraId="7429BDD7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064DDDE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8,700</w:t>
            </w:r>
          </w:p>
        </w:tc>
        <w:tc>
          <w:tcPr>
            <w:tcW w:w="147" w:type="pct"/>
          </w:tcPr>
          <w:p w14:paraId="38A02B65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3AD9FCD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3,074</w:t>
            </w:r>
          </w:p>
        </w:tc>
        <w:tc>
          <w:tcPr>
            <w:tcW w:w="147" w:type="pct"/>
          </w:tcPr>
          <w:p w14:paraId="66D86917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7448DAC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8,700</w:t>
            </w:r>
          </w:p>
        </w:tc>
      </w:tr>
      <w:tr w:rsidR="00DB6D1F" w:rsidRPr="001713CB" w14:paraId="3426FFF4" w14:textId="77777777" w:rsidTr="00F96A05">
        <w:tc>
          <w:tcPr>
            <w:tcW w:w="1565" w:type="pct"/>
          </w:tcPr>
          <w:p w14:paraId="40F68595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จ่ายเพิ่มทุน</w:t>
            </w:r>
          </w:p>
        </w:tc>
        <w:tc>
          <w:tcPr>
            <w:tcW w:w="491" w:type="pct"/>
          </w:tcPr>
          <w:p w14:paraId="4C6F8EA1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6EBF86BC" w14:textId="77777777" w:rsidR="00DB6D1F" w:rsidRPr="00145008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008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148" w:type="pct"/>
          </w:tcPr>
          <w:p w14:paraId="44A0C8BE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6741F0F8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C65307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E6C13D4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  <w:tc>
          <w:tcPr>
            <w:tcW w:w="147" w:type="pct"/>
          </w:tcPr>
          <w:p w14:paraId="53416F27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51FB6B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D1F" w:rsidRPr="001713CB" w14:paraId="416D4736" w14:textId="77777777" w:rsidTr="00F96A05">
        <w:tc>
          <w:tcPr>
            <w:tcW w:w="1565" w:type="pct"/>
          </w:tcPr>
          <w:p w14:paraId="57360370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491" w:type="pct"/>
          </w:tcPr>
          <w:p w14:paraId="4E2ECAAF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4228419" w14:textId="25C67E67" w:rsidR="00DB6D1F" w:rsidRPr="00145008" w:rsidRDefault="00145008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008">
              <w:rPr>
                <w:rFonts w:ascii="Angsana New" w:hAnsi="Angsana New"/>
                <w:sz w:val="30"/>
                <w:szCs w:val="30"/>
              </w:rPr>
              <w:t>(2,174)</w:t>
            </w:r>
          </w:p>
        </w:tc>
        <w:tc>
          <w:tcPr>
            <w:tcW w:w="148" w:type="pct"/>
          </w:tcPr>
          <w:p w14:paraId="6B329BD4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0F9111D3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(2,862)</w:t>
            </w:r>
          </w:p>
        </w:tc>
        <w:tc>
          <w:tcPr>
            <w:tcW w:w="147" w:type="pct"/>
          </w:tcPr>
          <w:p w14:paraId="4B657E3B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FA86837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AB2C418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719BCD0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B6D1F" w:rsidRPr="001713CB" w14:paraId="199F2A40" w14:textId="77777777" w:rsidTr="00F96A05">
        <w:tc>
          <w:tcPr>
            <w:tcW w:w="1565" w:type="pct"/>
          </w:tcPr>
          <w:p w14:paraId="1851BFAE" w14:textId="77777777" w:rsidR="00DB6D1F" w:rsidRPr="001713CB" w:rsidRDefault="00DB6D1F" w:rsidP="00DB6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713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713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1" w:type="pct"/>
          </w:tcPr>
          <w:p w14:paraId="1333409E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042AF09" w14:textId="578FD6AC" w:rsidR="00DB6D1F" w:rsidRPr="00145008" w:rsidRDefault="00145008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008">
              <w:rPr>
                <w:rFonts w:ascii="Angsana New" w:hAnsi="Angsana New"/>
                <w:b/>
                <w:bCs/>
                <w:sz w:val="30"/>
                <w:szCs w:val="30"/>
              </w:rPr>
              <w:t>375,494</w:t>
            </w:r>
          </w:p>
        </w:tc>
        <w:tc>
          <w:tcPr>
            <w:tcW w:w="148" w:type="pct"/>
          </w:tcPr>
          <w:p w14:paraId="0941CA9C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C066A16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233,508</w:t>
            </w:r>
          </w:p>
        </w:tc>
        <w:tc>
          <w:tcPr>
            <w:tcW w:w="147" w:type="pct"/>
          </w:tcPr>
          <w:p w14:paraId="5D20964C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632C650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346,788</w:t>
            </w:r>
          </w:p>
        </w:tc>
        <w:tc>
          <w:tcPr>
            <w:tcW w:w="147" w:type="pct"/>
          </w:tcPr>
          <w:p w14:paraId="24EEC9B3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7BC9B4F" w14:textId="77777777" w:rsidR="00DB6D1F" w:rsidRPr="001713CB" w:rsidRDefault="00DB6D1F" w:rsidP="00DB6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3CB">
              <w:rPr>
                <w:rFonts w:ascii="Angsana New" w:hAnsi="Angsana New"/>
                <w:b/>
                <w:bCs/>
                <w:sz w:val="30"/>
                <w:szCs w:val="30"/>
              </w:rPr>
              <w:t>244,207</w:t>
            </w:r>
          </w:p>
        </w:tc>
      </w:tr>
    </w:tbl>
    <w:p w14:paraId="7270E881" w14:textId="77777777" w:rsidR="00553CF0" w:rsidRPr="0092003D" w:rsidRDefault="00553CF0" w:rsidP="00BB50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2E7FC229" w14:textId="7D3B9931" w:rsidR="00DB58B2" w:rsidRPr="00DB58B2" w:rsidRDefault="00DB58B2" w:rsidP="00BB50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DB58B2">
        <w:rPr>
          <w:rFonts w:ascii="Angsana New" w:hAnsi="Angsana New" w:hint="cs"/>
          <w:i/>
          <w:iCs/>
          <w:spacing w:val="6"/>
          <w:sz w:val="30"/>
          <w:szCs w:val="30"/>
          <w:cs/>
        </w:rPr>
        <w:t xml:space="preserve">บริษัทร่วม </w:t>
      </w:r>
    </w:p>
    <w:p w14:paraId="687A48D0" w14:textId="77777777" w:rsidR="00DB58B2" w:rsidRPr="0092003D" w:rsidRDefault="00DB58B2" w:rsidP="00BB50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603EF74C" w14:textId="48CEED48" w:rsidR="00BB5040" w:rsidRPr="008C23F0" w:rsidRDefault="00BB5040" w:rsidP="00BB50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3ECC">
        <w:rPr>
          <w:rFonts w:ascii="Angsana New" w:hAnsi="Angsana New"/>
          <w:spacing w:val="6"/>
          <w:sz w:val="30"/>
          <w:szCs w:val="30"/>
          <w:cs/>
        </w:rPr>
        <w:t xml:space="preserve">ในเดือนพฤศจิกายน </w:t>
      </w:r>
      <w:r w:rsidRPr="007C3ECC">
        <w:rPr>
          <w:rFonts w:ascii="Angsana New" w:hAnsi="Angsana New"/>
          <w:spacing w:val="6"/>
          <w:sz w:val="30"/>
          <w:szCs w:val="30"/>
        </w:rPr>
        <w:t>2561</w:t>
      </w:r>
      <w:r w:rsidR="000C2313">
        <w:rPr>
          <w:rFonts w:ascii="Angsana New" w:hAnsi="Angsana New" w:hint="cs"/>
          <w:spacing w:val="6"/>
          <w:sz w:val="30"/>
          <w:szCs w:val="30"/>
          <w:cs/>
        </w:rPr>
        <w:t xml:space="preserve"> บริษัท พลังงานเพื่อโลกสีเขียว (ประเทศไทย) จำกัด (“</w:t>
      </w:r>
      <w:r w:rsidR="000C2313">
        <w:rPr>
          <w:rFonts w:ascii="Angsana New" w:hAnsi="Angsana New"/>
          <w:spacing w:val="6"/>
          <w:sz w:val="30"/>
          <w:szCs w:val="30"/>
        </w:rPr>
        <w:t>GEPT</w:t>
      </w:r>
      <w:r w:rsidR="000C2313">
        <w:rPr>
          <w:rFonts w:ascii="Angsana New" w:hAnsi="Angsana New" w:hint="cs"/>
          <w:spacing w:val="6"/>
          <w:sz w:val="30"/>
          <w:szCs w:val="30"/>
          <w:cs/>
        </w:rPr>
        <w:t>”)</w:t>
      </w:r>
      <w:r w:rsidRPr="007C3ECC">
        <w:rPr>
          <w:rFonts w:ascii="Angsana New" w:hAnsi="Angsana New"/>
          <w:spacing w:val="6"/>
          <w:sz w:val="30"/>
          <w:szCs w:val="30"/>
        </w:rPr>
        <w:t xml:space="preserve"> </w:t>
      </w:r>
      <w:r w:rsidRPr="007C3ECC">
        <w:rPr>
          <w:rFonts w:ascii="Angsana New" w:hAnsi="Angsana New"/>
          <w:spacing w:val="6"/>
          <w:sz w:val="30"/>
          <w:szCs w:val="30"/>
          <w:cs/>
        </w:rPr>
        <w:t xml:space="preserve">มีการเรียกชำระค่าหุ้นครั้งสุดท้ายจำนวนร้อยละ </w:t>
      </w:r>
      <w:r w:rsidRPr="007C3ECC">
        <w:rPr>
          <w:rFonts w:ascii="Angsana New" w:hAnsi="Angsana New"/>
          <w:spacing w:val="6"/>
          <w:sz w:val="30"/>
          <w:szCs w:val="30"/>
        </w:rPr>
        <w:t>34</w:t>
      </w:r>
      <w:r w:rsidRPr="007C3ECC">
        <w:rPr>
          <w:rFonts w:ascii="Angsana New" w:hAnsi="Angsana New"/>
          <w:spacing w:val="6"/>
          <w:sz w:val="30"/>
          <w:szCs w:val="30"/>
          <w:cs/>
        </w:rPr>
        <w:t>.</w:t>
      </w:r>
      <w:r w:rsidRPr="007C3ECC">
        <w:rPr>
          <w:rFonts w:ascii="Angsana New" w:hAnsi="Angsana New"/>
          <w:spacing w:val="6"/>
          <w:sz w:val="30"/>
          <w:szCs w:val="30"/>
        </w:rPr>
        <w:t>16</w:t>
      </w:r>
      <w:r w:rsidRPr="007C3ECC">
        <w:rPr>
          <w:rFonts w:ascii="Angsana New" w:hAnsi="Angsana New"/>
          <w:spacing w:val="6"/>
          <w:sz w:val="30"/>
          <w:szCs w:val="30"/>
          <w:cs/>
        </w:rPr>
        <w:t xml:space="preserve"> สำหรับหุ้นที่ซื้อจาก</w:t>
      </w:r>
      <w:r>
        <w:rPr>
          <w:rFonts w:ascii="Angsana New" w:hAnsi="Angsana New"/>
          <w:spacing w:val="6"/>
          <w:sz w:val="30"/>
          <w:szCs w:val="30"/>
        </w:rPr>
        <w:t xml:space="preserve"> </w:t>
      </w:r>
      <w:r w:rsidRPr="008C23F0">
        <w:rPr>
          <w:rFonts w:ascii="Angsana New" w:hAnsi="Angsana New"/>
          <w:sz w:val="30"/>
          <w:szCs w:val="30"/>
          <w:cs/>
        </w:rPr>
        <w:t xml:space="preserve">ผู้ถือหุ้นเดิมและยังชำระไม่เต็มมูลค่าจำนวน </w:t>
      </w:r>
      <w:r w:rsidRPr="008C23F0">
        <w:rPr>
          <w:rFonts w:ascii="Angsana New" w:hAnsi="Angsana New"/>
          <w:sz w:val="30"/>
          <w:szCs w:val="30"/>
        </w:rPr>
        <w:t>90,000</w:t>
      </w:r>
      <w:r w:rsidRPr="008C23F0">
        <w:rPr>
          <w:rFonts w:ascii="Angsana New" w:hAnsi="Angsana New"/>
          <w:sz w:val="30"/>
          <w:szCs w:val="30"/>
          <w:cs/>
        </w:rPr>
        <w:t xml:space="preserve"> หุ้นจากบริษัท เป็นจำนวนเงิน </w:t>
      </w:r>
      <w:r w:rsidRPr="008C23F0">
        <w:rPr>
          <w:rFonts w:ascii="Angsana New" w:hAnsi="Angsana New"/>
          <w:sz w:val="30"/>
          <w:szCs w:val="30"/>
        </w:rPr>
        <w:t>3</w:t>
      </w:r>
      <w:r w:rsidRPr="008C23F0">
        <w:rPr>
          <w:rFonts w:ascii="Angsana New" w:hAnsi="Angsana New"/>
          <w:sz w:val="30"/>
          <w:szCs w:val="30"/>
          <w:cs/>
        </w:rPr>
        <w:t>.</w:t>
      </w:r>
      <w:r w:rsidRPr="008C23F0">
        <w:rPr>
          <w:rFonts w:ascii="Angsana New" w:hAnsi="Angsana New"/>
          <w:sz w:val="30"/>
          <w:szCs w:val="30"/>
        </w:rPr>
        <w:t>07</w:t>
      </w:r>
      <w:r w:rsidRPr="008C23F0">
        <w:rPr>
          <w:rFonts w:ascii="Angsana New" w:hAnsi="Angsana New"/>
          <w:sz w:val="30"/>
          <w:szCs w:val="30"/>
          <w:cs/>
        </w:rPr>
        <w:t xml:space="preserve"> ล้านบาท โดยบริษัทได้จ่ายชำระค่าหุ้นดังกล่าวในเดือนมกราคมและเดือนกุมภาพันธ์ </w:t>
      </w:r>
      <w:r w:rsidRPr="008C23F0">
        <w:rPr>
          <w:rFonts w:ascii="Angsana New" w:hAnsi="Angsana New"/>
          <w:sz w:val="30"/>
          <w:szCs w:val="30"/>
        </w:rPr>
        <w:t>2562</w:t>
      </w:r>
    </w:p>
    <w:p w14:paraId="6AA215AB" w14:textId="77777777" w:rsidR="00BB5040" w:rsidRPr="0092003D" w:rsidRDefault="00BB5040" w:rsidP="00BB50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263303" w14:textId="77777777" w:rsidR="00BB5040" w:rsidRPr="001D7AED" w:rsidRDefault="00BB5040" w:rsidP="00BB50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AED">
        <w:rPr>
          <w:rFonts w:ascii="Angsana New" w:hAnsi="Angsana New" w:hint="cs"/>
          <w:sz w:val="30"/>
          <w:szCs w:val="30"/>
          <w:cs/>
        </w:rPr>
        <w:t xml:space="preserve">นอกจากนี้ในปี </w:t>
      </w:r>
      <w:r w:rsidRPr="001D7AED">
        <w:rPr>
          <w:rFonts w:ascii="Angsana New" w:hAnsi="Angsana New"/>
          <w:sz w:val="30"/>
          <w:szCs w:val="30"/>
        </w:rPr>
        <w:t xml:space="preserve">2561 </w:t>
      </w:r>
      <w:r w:rsidRPr="001D7AED">
        <w:rPr>
          <w:rFonts w:ascii="Angsana New" w:hAnsi="Angsana New" w:hint="cs"/>
          <w:sz w:val="30"/>
          <w:szCs w:val="30"/>
          <w:cs/>
        </w:rPr>
        <w:t>บริษัทและผู้ถือหุ้นรายอื่น ๆ</w:t>
      </w:r>
      <w:r w:rsidRPr="001D7AED">
        <w:rPr>
          <w:rFonts w:ascii="Angsana New" w:hAnsi="Angsana New"/>
          <w:sz w:val="30"/>
          <w:szCs w:val="30"/>
        </w:rPr>
        <w:t xml:space="preserve"> </w:t>
      </w:r>
      <w:r w:rsidRPr="001D7AED">
        <w:rPr>
          <w:rFonts w:ascii="Angsana New" w:hAnsi="Angsana New" w:hint="cs"/>
          <w:sz w:val="30"/>
          <w:szCs w:val="30"/>
          <w:cs/>
        </w:rPr>
        <w:t xml:space="preserve">ได้นำหุ้นทั้งหมดของ </w:t>
      </w:r>
      <w:r w:rsidRPr="001D7AED">
        <w:rPr>
          <w:rFonts w:ascii="Angsana New" w:hAnsi="Angsana New"/>
          <w:sz w:val="30"/>
          <w:szCs w:val="30"/>
        </w:rPr>
        <w:t xml:space="preserve">GEPT </w:t>
      </w:r>
      <w:r w:rsidRPr="001D7AED">
        <w:rPr>
          <w:rFonts w:ascii="Angsana New" w:hAnsi="Angsana New" w:hint="cs"/>
          <w:sz w:val="30"/>
          <w:szCs w:val="30"/>
          <w:cs/>
        </w:rPr>
        <w:t xml:space="preserve">ไปจำนำต่อผู้รับเหมาก่อสร้างภายใต้เงื่อนไขที่ระบุตามสัญญาจำนำหุ้นเพื่อให้เป็นไปตามสัญญารับเหมาก่อสร้างแบบเบ็ดเสร็จเฟส </w:t>
      </w:r>
      <w:r w:rsidRPr="001D7AED">
        <w:rPr>
          <w:rFonts w:ascii="Angsana New" w:hAnsi="Angsana New"/>
          <w:sz w:val="30"/>
          <w:szCs w:val="30"/>
        </w:rPr>
        <w:t>1</w:t>
      </w:r>
    </w:p>
    <w:p w14:paraId="3F7FD787" w14:textId="77777777" w:rsidR="00BB5040" w:rsidRPr="0092003D" w:rsidRDefault="00BB5040" w:rsidP="00BB50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67C1CED" w14:textId="77777777" w:rsidR="00BB5040" w:rsidRPr="001D7AED" w:rsidRDefault="00BB5040" w:rsidP="00BB50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AED">
        <w:rPr>
          <w:rFonts w:ascii="Angsana New" w:hAnsi="Angsana New"/>
          <w:sz w:val="30"/>
          <w:szCs w:val="30"/>
          <w:cs/>
        </w:rPr>
        <w:t xml:space="preserve">ต่อมาในเดือนกุมภาพันธ์ 2562 </w:t>
      </w:r>
      <w:r w:rsidRPr="001D7AED">
        <w:rPr>
          <w:rFonts w:ascii="Angsana New" w:hAnsi="Angsana New"/>
          <w:sz w:val="30"/>
          <w:szCs w:val="30"/>
        </w:rPr>
        <w:t xml:space="preserve">GEPT </w:t>
      </w:r>
      <w:r w:rsidRPr="001D7AED">
        <w:rPr>
          <w:rFonts w:ascii="Angsana New" w:hAnsi="Angsana New"/>
          <w:sz w:val="30"/>
          <w:szCs w:val="30"/>
          <w:cs/>
        </w:rPr>
        <w:t>มีการออกหุ้นสามัญเพิ่มเติมจำนวน 0.6 ล้านหุ้น (จาก 1.56 ล้านหุ้น เป็น 2.16 ล้านหุ้น) มูลค่าหุ้นละ 100 บาท เป็นจำนวนเงิน 60 ล้านบาท และเรียกชำระค่าหุ้นครั้งแรกร้อยละ 25 เป็นจำนวนเงิน 4.5</w:t>
      </w:r>
      <w:r w:rsidRPr="001D7AED">
        <w:rPr>
          <w:rFonts w:ascii="Angsana New" w:hAnsi="Angsana New"/>
          <w:sz w:val="30"/>
          <w:szCs w:val="30"/>
        </w:rPr>
        <w:t>0</w:t>
      </w:r>
      <w:r w:rsidRPr="001D7AED">
        <w:rPr>
          <w:rFonts w:ascii="Angsana New" w:hAnsi="Angsana New"/>
          <w:sz w:val="30"/>
          <w:szCs w:val="30"/>
          <w:cs/>
        </w:rPr>
        <w:t xml:space="preserve"> ล้านบาทในเดือนเดียวกัน ต่อมาเมื่อวันที่ </w:t>
      </w:r>
      <w:r w:rsidRPr="001D7AED">
        <w:rPr>
          <w:rFonts w:ascii="Angsana New" w:hAnsi="Angsana New"/>
          <w:sz w:val="30"/>
          <w:szCs w:val="30"/>
        </w:rPr>
        <w:t xml:space="preserve">11 </w:t>
      </w:r>
      <w:r w:rsidRPr="001D7AED">
        <w:rPr>
          <w:rFonts w:ascii="Angsana New" w:hAnsi="Angsana New"/>
          <w:sz w:val="30"/>
          <w:szCs w:val="30"/>
          <w:cs/>
        </w:rPr>
        <w:t xml:space="preserve">เมษายน 2562 </w:t>
      </w:r>
      <w:r w:rsidRPr="001D7AED">
        <w:rPr>
          <w:rFonts w:ascii="Angsana New" w:hAnsi="Angsana New"/>
          <w:sz w:val="30"/>
          <w:szCs w:val="30"/>
        </w:rPr>
        <w:t xml:space="preserve">GEPT </w:t>
      </w:r>
      <w:r w:rsidRPr="001D7AED">
        <w:rPr>
          <w:rFonts w:ascii="Angsana New" w:hAnsi="Angsana New"/>
          <w:sz w:val="30"/>
          <w:szCs w:val="30"/>
          <w:cs/>
        </w:rPr>
        <w:t>จดทะเบียนเพิ่มทุนกับกระทรวงพาณิชย์และเรียกชำระค่าหุ้นร้อยละ 29 เป็นจำนวนเงิน 5.22 ล้านบาท</w:t>
      </w:r>
      <w:r w:rsidRPr="001D7AED">
        <w:rPr>
          <w:rFonts w:ascii="Angsana New" w:hAnsi="Angsana New"/>
          <w:sz w:val="30"/>
          <w:szCs w:val="30"/>
        </w:rPr>
        <w:t xml:space="preserve"> </w:t>
      </w:r>
      <w:r w:rsidRPr="001D7AED">
        <w:rPr>
          <w:rFonts w:ascii="Angsana New" w:hAnsi="Angsana New" w:hint="cs"/>
          <w:sz w:val="30"/>
          <w:szCs w:val="30"/>
          <w:cs/>
        </w:rPr>
        <w:t xml:space="preserve">และส่วนที่เหลือร้อยละ </w:t>
      </w:r>
      <w:r w:rsidRPr="001D7AED">
        <w:rPr>
          <w:rFonts w:ascii="Angsana New" w:hAnsi="Angsana New"/>
          <w:sz w:val="30"/>
          <w:szCs w:val="30"/>
        </w:rPr>
        <w:t xml:space="preserve">46 </w:t>
      </w:r>
      <w:r w:rsidRPr="001D7AED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1D7AED">
        <w:rPr>
          <w:rFonts w:ascii="Angsana New" w:hAnsi="Angsana New"/>
          <w:sz w:val="30"/>
          <w:szCs w:val="30"/>
        </w:rPr>
        <w:t xml:space="preserve">8.28 </w:t>
      </w:r>
      <w:r w:rsidRPr="001D7AED">
        <w:rPr>
          <w:rFonts w:ascii="Angsana New" w:hAnsi="Angsana New" w:hint="cs"/>
          <w:sz w:val="30"/>
          <w:szCs w:val="30"/>
          <w:cs/>
        </w:rPr>
        <w:t>ล้านบาทในไตรมาสที่สองและ</w:t>
      </w:r>
      <w:r>
        <w:rPr>
          <w:rFonts w:ascii="Angsana New" w:hAnsi="Angsana New" w:hint="cs"/>
          <w:sz w:val="30"/>
          <w:szCs w:val="30"/>
          <w:cs/>
        </w:rPr>
        <w:t>ไตรมาสที่</w:t>
      </w:r>
      <w:r w:rsidRPr="001D7AED">
        <w:rPr>
          <w:rFonts w:ascii="Angsana New" w:hAnsi="Angsana New" w:hint="cs"/>
          <w:sz w:val="30"/>
          <w:szCs w:val="30"/>
          <w:cs/>
        </w:rPr>
        <w:t>สามปี</w:t>
      </w:r>
      <w:r w:rsidRPr="001D7AED">
        <w:rPr>
          <w:rFonts w:ascii="Angsana New" w:hAnsi="Angsana New"/>
          <w:sz w:val="30"/>
          <w:szCs w:val="30"/>
        </w:rPr>
        <w:t xml:space="preserve"> 2562</w:t>
      </w:r>
      <w:r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026E837F" w14:textId="77777777" w:rsidR="00BB5040" w:rsidRPr="0092003D" w:rsidRDefault="00BB5040" w:rsidP="00BB50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CD223DE" w14:textId="6C08BD94" w:rsidR="0092003D" w:rsidRPr="0092003D" w:rsidRDefault="00BB5040" w:rsidP="0092003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7AED">
        <w:rPr>
          <w:rFonts w:ascii="Angsana New" w:hAnsi="Angsana New" w:hint="cs"/>
          <w:sz w:val="30"/>
          <w:szCs w:val="30"/>
          <w:cs/>
        </w:rPr>
        <w:t xml:space="preserve">ในไตรมาสที่สองปี </w:t>
      </w:r>
      <w:r w:rsidRPr="001D7AED">
        <w:rPr>
          <w:rFonts w:ascii="Angsana New" w:hAnsi="Angsana New"/>
          <w:sz w:val="30"/>
          <w:szCs w:val="30"/>
        </w:rPr>
        <w:t xml:space="preserve">2562 </w:t>
      </w:r>
      <w:r w:rsidRPr="001D7AED">
        <w:rPr>
          <w:rFonts w:ascii="Angsana New" w:hAnsi="Angsana New" w:hint="cs"/>
          <w:sz w:val="30"/>
          <w:szCs w:val="30"/>
          <w:cs/>
        </w:rPr>
        <w:t xml:space="preserve">กลุ่มบริษัทได้ประเมินมูลค่ายุติธรรมของสินทรัพย์สุทธิที่ซื้อซึ่งทำการประเมินโดยผู้ประเมินอิสระเสร็จสิ้นแล้ว และได้ทำการปรับปรุงการบันทึกบัญชีเกี่ยวกับการซื้อเงินลงทุนตามข้อมูลที่ได้รับเพิ่มเติมภายในหนึ่งปีนับจากวันที่มีการซื้อเงินลงทุนเมื่อวันที่ </w:t>
      </w:r>
      <w:r w:rsidRPr="001D7AED">
        <w:rPr>
          <w:rFonts w:ascii="Angsana New" w:hAnsi="Angsana New"/>
          <w:sz w:val="30"/>
          <w:szCs w:val="30"/>
        </w:rPr>
        <w:t xml:space="preserve">28 </w:t>
      </w:r>
      <w:r w:rsidRPr="001D7AE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1D7AED">
        <w:rPr>
          <w:rFonts w:ascii="Angsana New" w:hAnsi="Angsana New"/>
          <w:sz w:val="30"/>
          <w:szCs w:val="30"/>
        </w:rPr>
        <w:t xml:space="preserve">2561 </w:t>
      </w:r>
      <w:r w:rsidRPr="001D7AED">
        <w:rPr>
          <w:rFonts w:ascii="Angsana New" w:hAnsi="Angsana New" w:hint="cs"/>
          <w:sz w:val="30"/>
          <w:szCs w:val="30"/>
          <w:cs/>
        </w:rPr>
        <w:t>แล้ว</w:t>
      </w:r>
      <w:r w:rsidR="0092003D">
        <w:rPr>
          <w:rFonts w:ascii="Angsana New" w:hAnsi="Angsana New"/>
          <w:sz w:val="30"/>
          <w:szCs w:val="30"/>
        </w:rPr>
        <w:t xml:space="preserve"> </w:t>
      </w:r>
      <w:r w:rsidR="0092003D">
        <w:rPr>
          <w:rFonts w:ascii="Angsana New" w:hAnsi="Angsana New" w:hint="cs"/>
          <w:sz w:val="30"/>
          <w:szCs w:val="30"/>
          <w:cs/>
        </w:rPr>
        <w:t>โดยกลุ่มบริษัทบันทึก</w:t>
      </w:r>
      <w:r w:rsidR="0092003D" w:rsidRPr="0092003D">
        <w:rPr>
          <w:rFonts w:ascii="Angsana New" w:hAnsi="Angsana New" w:hint="cs"/>
          <w:sz w:val="30"/>
          <w:szCs w:val="30"/>
          <w:cs/>
        </w:rPr>
        <w:t xml:space="preserve">กำไรจากการซื้อในราคาต่ำกว่ามูลค่ายุติธรรมจากการประเมินดังกล่าวจำนวน </w:t>
      </w:r>
      <w:r w:rsidR="0092003D" w:rsidRPr="0092003D">
        <w:rPr>
          <w:rFonts w:ascii="Angsana New" w:hAnsi="Angsana New"/>
          <w:sz w:val="30"/>
          <w:szCs w:val="30"/>
        </w:rPr>
        <w:t xml:space="preserve">20.08 </w:t>
      </w:r>
      <w:r w:rsidR="0092003D" w:rsidRPr="0092003D">
        <w:rPr>
          <w:rFonts w:ascii="Angsana New" w:hAnsi="Angsana New" w:hint="cs"/>
          <w:sz w:val="30"/>
          <w:szCs w:val="30"/>
          <w:cs/>
        </w:rPr>
        <w:t>ล้านบาท</w:t>
      </w:r>
      <w:r w:rsidR="0092003D">
        <w:rPr>
          <w:rFonts w:ascii="Angsana New" w:hAnsi="Angsana New" w:hint="cs"/>
          <w:sz w:val="30"/>
          <w:szCs w:val="30"/>
          <w:cs/>
        </w:rPr>
        <w:t xml:space="preserve">ในงบการเงินรวมในปี </w:t>
      </w:r>
      <w:r w:rsidR="0092003D">
        <w:rPr>
          <w:rFonts w:ascii="Angsana New" w:hAnsi="Angsana New"/>
          <w:sz w:val="30"/>
          <w:szCs w:val="30"/>
        </w:rPr>
        <w:t>2562</w:t>
      </w:r>
    </w:p>
    <w:p w14:paraId="1557B460" w14:textId="3B04E412" w:rsidR="00BD303D" w:rsidRDefault="00BD303D" w:rsidP="009A6322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93B72">
        <w:rPr>
          <w:rFonts w:ascii="Angsana New" w:hAnsi="Angsana New" w:hint="cs"/>
          <w:sz w:val="30"/>
          <w:szCs w:val="30"/>
          <w:cs/>
        </w:rPr>
        <w:lastRenderedPageBreak/>
        <w:t xml:space="preserve">ในไตรมาสที่สามปี </w:t>
      </w:r>
      <w:r w:rsidRPr="00D93B72">
        <w:rPr>
          <w:rFonts w:ascii="Angsana New" w:hAnsi="Angsana New" w:hint="cs"/>
          <w:sz w:val="30"/>
          <w:szCs w:val="30"/>
        </w:rPr>
        <w:t xml:space="preserve">2562 GEP (Myanmar) Co., Ltd. </w:t>
      </w:r>
      <w:r w:rsidR="00D8119C">
        <w:rPr>
          <w:rFonts w:ascii="Angsana New" w:hAnsi="Angsana New"/>
          <w:sz w:val="30"/>
          <w:szCs w:val="30"/>
        </w:rPr>
        <w:t>(</w:t>
      </w:r>
      <w:r w:rsidR="00481584">
        <w:rPr>
          <w:rFonts w:ascii="Angsana New" w:hAnsi="Angsana New" w:hint="cs"/>
          <w:sz w:val="30"/>
          <w:szCs w:val="30"/>
          <w:cs/>
        </w:rPr>
        <w:t>“</w:t>
      </w:r>
      <w:r w:rsidR="00481584">
        <w:rPr>
          <w:rFonts w:ascii="Angsana New" w:hAnsi="Angsana New"/>
          <w:sz w:val="30"/>
          <w:szCs w:val="30"/>
        </w:rPr>
        <w:t>GEPM</w:t>
      </w:r>
      <w:r w:rsidR="00481584">
        <w:rPr>
          <w:rFonts w:ascii="Angsana New" w:hAnsi="Angsana New" w:hint="cs"/>
          <w:sz w:val="30"/>
          <w:szCs w:val="30"/>
          <w:cs/>
        </w:rPr>
        <w:t xml:space="preserve">”) </w:t>
      </w:r>
      <w:r w:rsidRPr="00D93B72">
        <w:rPr>
          <w:rFonts w:ascii="Angsana New" w:hAnsi="Angsana New" w:hint="cs"/>
          <w:sz w:val="30"/>
          <w:szCs w:val="30"/>
          <w:cs/>
        </w:rPr>
        <w:t xml:space="preserve">ซึ่งถือหุ้นทั้งหมดโดย </w:t>
      </w:r>
      <w:r w:rsidRPr="00D93B72">
        <w:rPr>
          <w:rFonts w:ascii="Angsana New" w:hAnsi="Angsana New" w:hint="cs"/>
          <w:sz w:val="30"/>
          <w:szCs w:val="30"/>
        </w:rPr>
        <w:t xml:space="preserve">GEPT </w:t>
      </w:r>
      <w:r w:rsidRPr="00D93B72">
        <w:rPr>
          <w:rFonts w:ascii="Angsana New" w:hAnsi="Angsana New" w:hint="cs"/>
          <w:sz w:val="30"/>
          <w:szCs w:val="30"/>
          <w:cs/>
        </w:rPr>
        <w:t xml:space="preserve">และเป็นผู้ดำเนินโครงการพัฒนาและก่อสร้างโรงไฟฟ้าพลังงานแสงอาทิตย์ที่เมืองมินบู ประเทศเมียนมาร์ </w:t>
      </w:r>
      <w:r w:rsidR="00481584" w:rsidRPr="00D93B72">
        <w:rPr>
          <w:rFonts w:ascii="Angsana New" w:hAnsi="Angsana New" w:hint="cs"/>
          <w:sz w:val="30"/>
          <w:szCs w:val="30"/>
        </w:rPr>
        <w:t>GEP</w:t>
      </w:r>
      <w:r w:rsidR="006574E3">
        <w:rPr>
          <w:rFonts w:ascii="Angsana New" w:hAnsi="Angsana New"/>
          <w:sz w:val="30"/>
          <w:szCs w:val="30"/>
        </w:rPr>
        <w:t>M</w:t>
      </w:r>
      <w:r w:rsidR="00481584" w:rsidRPr="00D93B72">
        <w:rPr>
          <w:rFonts w:ascii="Angsana New" w:hAnsi="Angsana New" w:hint="cs"/>
          <w:sz w:val="30"/>
          <w:szCs w:val="30"/>
        </w:rPr>
        <w:t xml:space="preserve"> </w:t>
      </w:r>
      <w:r w:rsidR="00481584">
        <w:rPr>
          <w:rFonts w:ascii="Angsana New" w:hAnsi="Angsana New" w:hint="cs"/>
          <w:sz w:val="30"/>
          <w:szCs w:val="30"/>
          <w:cs/>
        </w:rPr>
        <w:t>เข้าทำ</w:t>
      </w:r>
      <w:r w:rsidRPr="00D93B72">
        <w:rPr>
          <w:rFonts w:ascii="Angsana New" w:hAnsi="Angsana New" w:hint="cs"/>
          <w:sz w:val="30"/>
          <w:szCs w:val="30"/>
          <w:cs/>
        </w:rPr>
        <w:t xml:space="preserve">มีสัญญาซื้อขายไฟฟ้ากับ </w:t>
      </w:r>
      <w:r w:rsidRPr="00D93B72">
        <w:rPr>
          <w:rFonts w:ascii="Angsana New" w:hAnsi="Angsana New" w:hint="cs"/>
          <w:sz w:val="30"/>
          <w:szCs w:val="30"/>
        </w:rPr>
        <w:t xml:space="preserve">Electric Power Generation Enterprise (EPGE) </w:t>
      </w:r>
      <w:r w:rsidRPr="00D93B72">
        <w:rPr>
          <w:rFonts w:ascii="Angsana New" w:hAnsi="Angsana New" w:hint="cs"/>
          <w:sz w:val="30"/>
          <w:szCs w:val="30"/>
          <w:cs/>
        </w:rPr>
        <w:t xml:space="preserve">เป็นระยะเวลาทั้งสิ้น </w:t>
      </w:r>
      <w:r w:rsidRPr="00D93B72">
        <w:rPr>
          <w:rFonts w:ascii="Angsana New" w:hAnsi="Angsana New" w:hint="cs"/>
          <w:sz w:val="30"/>
          <w:szCs w:val="30"/>
        </w:rPr>
        <w:t xml:space="preserve">30 </w:t>
      </w:r>
      <w:r w:rsidRPr="00D93B72">
        <w:rPr>
          <w:rFonts w:ascii="Angsana New" w:hAnsi="Angsana New" w:hint="cs"/>
          <w:sz w:val="30"/>
          <w:szCs w:val="30"/>
          <w:cs/>
        </w:rPr>
        <w:t xml:space="preserve">ปี </w:t>
      </w:r>
      <w:r w:rsidR="00481584">
        <w:rPr>
          <w:rFonts w:ascii="Angsana New" w:hAnsi="Angsana New" w:hint="cs"/>
          <w:sz w:val="30"/>
          <w:szCs w:val="30"/>
          <w:cs/>
        </w:rPr>
        <w:t>โดย</w:t>
      </w:r>
      <w:r w:rsidRPr="00D93B72">
        <w:rPr>
          <w:rFonts w:ascii="Angsana New" w:hAnsi="Angsana New" w:hint="cs"/>
          <w:sz w:val="30"/>
          <w:szCs w:val="30"/>
          <w:cs/>
        </w:rPr>
        <w:t>นับตั้งแต่วันที่เริ่มดำเนินการจ่ายไฟ ได้ก่อสร้างโรงไฟฟ้าพลังงานแสงอาทิตย์เฟส</w:t>
      </w:r>
      <w:r w:rsidR="002479E0">
        <w:rPr>
          <w:rFonts w:ascii="Angsana New" w:hAnsi="Angsana New" w:hint="cs"/>
          <w:sz w:val="30"/>
          <w:szCs w:val="30"/>
          <w:cs/>
        </w:rPr>
        <w:t xml:space="preserve"> </w:t>
      </w:r>
      <w:r w:rsidRPr="00D93B72">
        <w:rPr>
          <w:rFonts w:ascii="Angsana New" w:hAnsi="Angsana New" w:hint="cs"/>
          <w:sz w:val="30"/>
          <w:szCs w:val="30"/>
        </w:rPr>
        <w:t xml:space="preserve">1 </w:t>
      </w:r>
      <w:r w:rsidRPr="00D93B72">
        <w:rPr>
          <w:rFonts w:ascii="Angsana New" w:hAnsi="Angsana New" w:hint="cs"/>
          <w:sz w:val="30"/>
          <w:szCs w:val="30"/>
          <w:cs/>
        </w:rPr>
        <w:t xml:space="preserve">ขนาด </w:t>
      </w:r>
      <w:r w:rsidRPr="00D93B72">
        <w:rPr>
          <w:rFonts w:ascii="Angsana New" w:hAnsi="Angsana New" w:hint="cs"/>
          <w:sz w:val="30"/>
          <w:szCs w:val="30"/>
        </w:rPr>
        <w:t xml:space="preserve">50 </w:t>
      </w:r>
      <w:r w:rsidRPr="00D93B72">
        <w:rPr>
          <w:rFonts w:ascii="Angsana New" w:hAnsi="Angsana New" w:hint="cs"/>
          <w:sz w:val="30"/>
          <w:szCs w:val="30"/>
          <w:cs/>
        </w:rPr>
        <w:t>เมกะวัตต์ (โรงไฟฟ้าเฟส</w:t>
      </w:r>
      <w:r w:rsidR="002479E0">
        <w:rPr>
          <w:rFonts w:ascii="Angsana New" w:hAnsi="Angsana New" w:hint="cs"/>
          <w:sz w:val="30"/>
          <w:szCs w:val="30"/>
          <w:cs/>
        </w:rPr>
        <w:t xml:space="preserve"> </w:t>
      </w:r>
      <w:r w:rsidRPr="00D93B72">
        <w:rPr>
          <w:rFonts w:ascii="Angsana New" w:hAnsi="Angsana New" w:hint="cs"/>
          <w:sz w:val="30"/>
          <w:szCs w:val="30"/>
        </w:rPr>
        <w:t>1</w:t>
      </w:r>
      <w:r w:rsidRPr="00D93B72">
        <w:rPr>
          <w:rFonts w:ascii="Angsana New" w:hAnsi="Angsana New" w:hint="cs"/>
          <w:sz w:val="30"/>
          <w:szCs w:val="30"/>
          <w:cs/>
        </w:rPr>
        <w:t>) แล้วเสร็จ และได้ดำเนินการจ่ายไฟแล้ว</w:t>
      </w:r>
      <w:r w:rsidR="00B937AC" w:rsidRPr="00D93B72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B937AC" w:rsidRPr="00D93B72">
        <w:rPr>
          <w:rFonts w:ascii="Angsana New" w:hAnsi="Angsana New" w:hint="cs"/>
          <w:sz w:val="30"/>
          <w:szCs w:val="30"/>
        </w:rPr>
        <w:t xml:space="preserve">27 </w:t>
      </w:r>
      <w:r w:rsidR="00B937AC" w:rsidRPr="00D93B7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937AC" w:rsidRPr="00D93B72">
        <w:rPr>
          <w:rFonts w:ascii="Angsana New" w:hAnsi="Angsana New" w:hint="cs"/>
          <w:sz w:val="30"/>
          <w:szCs w:val="30"/>
        </w:rPr>
        <w:t>2562</w:t>
      </w:r>
    </w:p>
    <w:p w14:paraId="45AE49C0" w14:textId="4A5021F7" w:rsidR="0092003D" w:rsidRDefault="0092003D" w:rsidP="009A6322">
      <w:pPr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63DB703" w14:textId="05CD4843" w:rsidR="00BD303D" w:rsidRPr="002A4544" w:rsidRDefault="00BD303D" w:rsidP="00FB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4544">
        <w:rPr>
          <w:rFonts w:ascii="Angsana New" w:hAnsi="Angsana New" w:hint="cs"/>
          <w:sz w:val="30"/>
          <w:szCs w:val="30"/>
          <w:cs/>
        </w:rPr>
        <w:t xml:space="preserve">ต่อมาในไตรมาสที่สี่ปี </w:t>
      </w:r>
      <w:r w:rsidRPr="002A4544">
        <w:rPr>
          <w:rFonts w:ascii="Angsana New" w:hAnsi="Angsana New" w:hint="cs"/>
          <w:sz w:val="30"/>
          <w:szCs w:val="30"/>
        </w:rPr>
        <w:t xml:space="preserve">2562 </w:t>
      </w:r>
      <w:r w:rsidRPr="002A4544">
        <w:rPr>
          <w:rFonts w:ascii="Angsana New" w:hAnsi="Angsana New" w:hint="cs"/>
          <w:sz w:val="30"/>
          <w:szCs w:val="30"/>
          <w:cs/>
        </w:rPr>
        <w:t xml:space="preserve">บริษัทซื้อหุ้นสามัญของ </w:t>
      </w:r>
      <w:r w:rsidRPr="002A4544">
        <w:rPr>
          <w:rFonts w:ascii="Angsana New" w:hAnsi="Angsana New" w:hint="cs"/>
          <w:sz w:val="30"/>
          <w:szCs w:val="30"/>
        </w:rPr>
        <w:t xml:space="preserve">GEPT </w:t>
      </w:r>
      <w:r w:rsidRPr="002A4544">
        <w:rPr>
          <w:rFonts w:ascii="Angsana New" w:hAnsi="Angsana New" w:hint="cs"/>
          <w:sz w:val="30"/>
          <w:szCs w:val="30"/>
          <w:cs/>
        </w:rPr>
        <w:t xml:space="preserve">เพิ่มเติมจำนวนร้อยละ </w:t>
      </w:r>
      <w:r w:rsidRPr="002A4544">
        <w:rPr>
          <w:rFonts w:ascii="Angsana New" w:hAnsi="Angsana New" w:hint="cs"/>
          <w:sz w:val="30"/>
          <w:szCs w:val="30"/>
        </w:rPr>
        <w:t xml:space="preserve">10 </w:t>
      </w:r>
      <w:r w:rsidRPr="002A4544">
        <w:rPr>
          <w:rFonts w:ascii="Angsana New" w:hAnsi="Angsana New" w:hint="cs"/>
          <w:sz w:val="30"/>
          <w:szCs w:val="30"/>
          <w:cs/>
        </w:rPr>
        <w:t xml:space="preserve">ของทุนจดทะเบียน โดยคิดเป็นจำนวน </w:t>
      </w:r>
      <w:r w:rsidRPr="002A4544">
        <w:rPr>
          <w:rFonts w:ascii="Angsana New" w:hAnsi="Angsana New" w:hint="cs"/>
          <w:sz w:val="30"/>
          <w:szCs w:val="30"/>
        </w:rPr>
        <w:t xml:space="preserve">215,785 </w:t>
      </w:r>
      <w:r w:rsidRPr="002A4544">
        <w:rPr>
          <w:rFonts w:ascii="Angsana New" w:hAnsi="Angsana New" w:hint="cs"/>
          <w:sz w:val="30"/>
          <w:szCs w:val="30"/>
          <w:cs/>
        </w:rPr>
        <w:t>หุ้น ประกอบด้วย</w:t>
      </w:r>
    </w:p>
    <w:p w14:paraId="5C73D90A" w14:textId="77777777" w:rsidR="00BD303D" w:rsidRPr="002A4544" w:rsidRDefault="00BD303D" w:rsidP="00BD303D">
      <w:pPr>
        <w:ind w:left="630"/>
        <w:jc w:val="both"/>
        <w:rPr>
          <w:rFonts w:ascii="Calibri" w:hAnsi="Calibri" w:cs="Calibri"/>
          <w:sz w:val="30"/>
          <w:szCs w:val="30"/>
        </w:rPr>
      </w:pPr>
    </w:p>
    <w:p w14:paraId="48A2C5C1" w14:textId="2536107C" w:rsidR="00BD303D" w:rsidRPr="00434623" w:rsidRDefault="00BD303D" w:rsidP="00CF755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900" w:hanging="270"/>
        <w:jc w:val="thaiDistribute"/>
        <w:rPr>
          <w:spacing w:val="-2"/>
          <w:sz w:val="30"/>
          <w:szCs w:val="30"/>
        </w:rPr>
      </w:pPr>
      <w:r w:rsidRPr="00434623">
        <w:rPr>
          <w:rFonts w:ascii="Angsana New" w:hAnsi="Angsana New" w:hint="cs"/>
          <w:spacing w:val="-2"/>
          <w:sz w:val="30"/>
          <w:szCs w:val="30"/>
          <w:cs/>
        </w:rPr>
        <w:t>หุ้นสามัญที่ออกและจำหน่ายงวดก่อนปี</w:t>
      </w:r>
      <w:r w:rsidR="002A4544" w:rsidRPr="00434623">
        <w:rPr>
          <w:rFonts w:ascii="Angsana New" w:hAnsi="Angsana New"/>
          <w:spacing w:val="-2"/>
          <w:sz w:val="30"/>
          <w:szCs w:val="30"/>
        </w:rPr>
        <w:t xml:space="preserve"> </w:t>
      </w:r>
      <w:r w:rsidRPr="00434623">
        <w:rPr>
          <w:rFonts w:ascii="Angsana New" w:hAnsi="Angsana New" w:hint="cs"/>
          <w:spacing w:val="-2"/>
          <w:sz w:val="30"/>
          <w:szCs w:val="30"/>
        </w:rPr>
        <w:t xml:space="preserve">2562 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 xml:space="preserve">ซึ่งยังชำระไม่เต็มจำนวนจากผู้ถือหุ้นเดิมเป็นจำนวนทั้งสิ้น </w:t>
      </w:r>
      <w:r w:rsidRPr="00434623">
        <w:rPr>
          <w:rFonts w:ascii="Angsana New" w:hAnsi="Angsana New" w:hint="cs"/>
          <w:spacing w:val="-2"/>
          <w:sz w:val="30"/>
          <w:szCs w:val="30"/>
        </w:rPr>
        <w:t xml:space="preserve">155,785 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>หุ้น โดย</w:t>
      </w:r>
      <w:r w:rsidR="002A4544" w:rsidRPr="00434623">
        <w:rPr>
          <w:rFonts w:ascii="Angsana New" w:hAnsi="Angsana New" w:hint="cs"/>
          <w:spacing w:val="-2"/>
          <w:sz w:val="30"/>
          <w:szCs w:val="30"/>
          <w:cs/>
        </w:rPr>
        <w:t>บริษัทชำระค่าหุ้น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สำหรับหุ้นจำนวนร้อยละ </w:t>
      </w:r>
      <w:r w:rsidRPr="00434623">
        <w:rPr>
          <w:rFonts w:ascii="Angsana New" w:hAnsi="Angsana New" w:hint="cs"/>
          <w:spacing w:val="-2"/>
          <w:sz w:val="30"/>
          <w:szCs w:val="30"/>
        </w:rPr>
        <w:t xml:space="preserve">6.5 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>เป็นจำนวนเงิน</w:t>
      </w:r>
      <w:r w:rsidRPr="00434623">
        <w:rPr>
          <w:rFonts w:ascii="Angsana New" w:hAnsi="Angsana New" w:hint="cs"/>
          <w:spacing w:val="-2"/>
          <w:sz w:val="30"/>
          <w:szCs w:val="30"/>
        </w:rPr>
        <w:t xml:space="preserve"> 48.32 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และสำหรับหุ้นจำนวนร้อยละ </w:t>
      </w:r>
      <w:r w:rsidRPr="00434623">
        <w:rPr>
          <w:rFonts w:ascii="Angsana New" w:hAnsi="Angsana New" w:hint="cs"/>
          <w:spacing w:val="-2"/>
          <w:sz w:val="30"/>
          <w:szCs w:val="30"/>
        </w:rPr>
        <w:t xml:space="preserve">3.5 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Pr="00434623">
        <w:rPr>
          <w:rFonts w:ascii="Angsana New" w:hAnsi="Angsana New" w:hint="cs"/>
          <w:spacing w:val="-2"/>
          <w:sz w:val="30"/>
          <w:szCs w:val="30"/>
        </w:rPr>
        <w:t xml:space="preserve">0.77 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 xml:space="preserve">ล้านเหรียญดอลลาร์สหรัฐหรือเทียบเท่า </w:t>
      </w:r>
      <w:r w:rsidRPr="00434623">
        <w:rPr>
          <w:rFonts w:ascii="Angsana New" w:hAnsi="Angsana New" w:hint="cs"/>
          <w:spacing w:val="-2"/>
          <w:sz w:val="30"/>
          <w:szCs w:val="30"/>
        </w:rPr>
        <w:t xml:space="preserve">23.37 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>ล้านบาท ซึ่งบริษัทตกลงชำระราคาซื้อขาย</w:t>
      </w:r>
      <w:r w:rsidR="002A4544" w:rsidRPr="00434623">
        <w:rPr>
          <w:rFonts w:ascii="Angsana New" w:hAnsi="Angsana New" w:hint="cs"/>
          <w:spacing w:val="-2"/>
          <w:sz w:val="30"/>
          <w:szCs w:val="30"/>
          <w:cs/>
        </w:rPr>
        <w:t>กับผู้ขาย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>เป็นเงินบาทโดยจะใช้อัตราแลกเปลี่ยน ณ วันที่ชำระเงิน ต่อมาบริษัทชำระมูลค่าหุ้นส่วนที่เหลือของหุ้นสามัญ</w:t>
      </w:r>
      <w:r w:rsidR="002A4544" w:rsidRPr="00434623">
        <w:rPr>
          <w:rFonts w:ascii="Angsana New" w:hAnsi="Angsana New" w:hint="cs"/>
          <w:spacing w:val="-2"/>
          <w:sz w:val="30"/>
          <w:szCs w:val="30"/>
          <w:cs/>
        </w:rPr>
        <w:t xml:space="preserve">จำนวนร้อยละ </w:t>
      </w:r>
      <w:r w:rsidR="002A4544" w:rsidRPr="00434623">
        <w:rPr>
          <w:rFonts w:ascii="Angsana New" w:hAnsi="Angsana New"/>
          <w:spacing w:val="-2"/>
          <w:sz w:val="30"/>
          <w:szCs w:val="30"/>
        </w:rPr>
        <w:t xml:space="preserve">10 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577F0E" w:rsidRPr="00434623">
        <w:rPr>
          <w:rFonts w:ascii="Angsana New" w:hAnsi="Angsana New" w:hint="cs"/>
          <w:spacing w:val="-2"/>
          <w:sz w:val="30"/>
          <w:szCs w:val="30"/>
          <w:cs/>
        </w:rPr>
        <w:t>เพื่อชำระให้เต็มมูลค่า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>เป็นจำนวน</w:t>
      </w:r>
      <w:r w:rsidR="00434623" w:rsidRPr="00434623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34623">
        <w:rPr>
          <w:rFonts w:ascii="Angsana New" w:hAnsi="Angsana New" w:hint="cs"/>
          <w:spacing w:val="-2"/>
          <w:sz w:val="30"/>
          <w:szCs w:val="30"/>
        </w:rPr>
        <w:t xml:space="preserve">3.82 </w:t>
      </w:r>
      <w:r w:rsidRPr="00434623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2A4544" w:rsidRPr="00434623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7896AE3" w14:textId="77777777" w:rsidR="00BD303D" w:rsidRPr="002A4544" w:rsidRDefault="00BD303D" w:rsidP="00BD303D">
      <w:pPr>
        <w:ind w:left="630"/>
        <w:jc w:val="both"/>
        <w:rPr>
          <w:rFonts w:eastAsiaTheme="minorHAnsi"/>
          <w:sz w:val="30"/>
          <w:szCs w:val="30"/>
          <w:highlight w:val="cyan"/>
        </w:rPr>
      </w:pPr>
    </w:p>
    <w:p w14:paraId="5DD63DE9" w14:textId="14862585" w:rsidR="00BD303D" w:rsidRPr="002A4544" w:rsidRDefault="00BD303D" w:rsidP="00CF755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30"/>
          <w:szCs w:val="30"/>
        </w:rPr>
      </w:pPr>
      <w:r w:rsidRPr="002A4544">
        <w:rPr>
          <w:rFonts w:ascii="Angsana New" w:hAnsi="Angsana New" w:hint="cs"/>
          <w:sz w:val="30"/>
          <w:szCs w:val="30"/>
          <w:cs/>
        </w:rPr>
        <w:t xml:space="preserve">หุ้นสามัญที่เพิ่มทุนระหว่างปี </w:t>
      </w:r>
      <w:r w:rsidRPr="002A4544">
        <w:rPr>
          <w:rFonts w:ascii="Angsana New" w:hAnsi="Angsana New" w:hint="cs"/>
          <w:sz w:val="30"/>
          <w:szCs w:val="30"/>
        </w:rPr>
        <w:t xml:space="preserve">2562 </w:t>
      </w:r>
      <w:r w:rsidRPr="002A454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2A4544">
        <w:rPr>
          <w:rFonts w:ascii="Angsana New" w:hAnsi="Angsana New" w:hint="cs"/>
          <w:sz w:val="30"/>
          <w:szCs w:val="30"/>
        </w:rPr>
        <w:t xml:space="preserve">60,000 </w:t>
      </w:r>
      <w:r w:rsidRPr="002A4544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2A4544">
        <w:rPr>
          <w:rFonts w:ascii="Angsana New" w:hAnsi="Angsana New" w:hint="cs"/>
          <w:sz w:val="30"/>
          <w:szCs w:val="30"/>
        </w:rPr>
        <w:t xml:space="preserve">100 </w:t>
      </w:r>
      <w:r w:rsidRPr="002A4544">
        <w:rPr>
          <w:rFonts w:ascii="Angsana New" w:hAnsi="Angsana New" w:hint="cs"/>
          <w:sz w:val="30"/>
          <w:szCs w:val="30"/>
          <w:cs/>
        </w:rPr>
        <w:t>บาท เป็นจำนวน</w:t>
      </w:r>
      <w:r w:rsidR="005E39B2">
        <w:rPr>
          <w:rFonts w:ascii="Angsana New" w:hAnsi="Angsana New" w:hint="cs"/>
          <w:sz w:val="30"/>
          <w:szCs w:val="30"/>
          <w:cs/>
        </w:rPr>
        <w:t>เงิน</w:t>
      </w:r>
      <w:r w:rsidRPr="002A4544">
        <w:rPr>
          <w:rFonts w:ascii="Angsana New" w:hAnsi="Angsana New" w:hint="cs"/>
          <w:sz w:val="30"/>
          <w:szCs w:val="30"/>
          <w:cs/>
        </w:rPr>
        <w:t xml:space="preserve"> </w:t>
      </w:r>
      <w:r w:rsidRPr="002A4544">
        <w:rPr>
          <w:rFonts w:ascii="Angsana New" w:hAnsi="Angsana New" w:hint="cs"/>
          <w:sz w:val="30"/>
          <w:szCs w:val="30"/>
        </w:rPr>
        <w:t xml:space="preserve">6 </w:t>
      </w:r>
      <w:r w:rsidRPr="002A4544">
        <w:rPr>
          <w:rFonts w:ascii="Angsana New" w:hAnsi="Angsana New" w:hint="cs"/>
          <w:sz w:val="30"/>
          <w:szCs w:val="30"/>
          <w:cs/>
        </w:rPr>
        <w:t>ล้านบาท</w:t>
      </w:r>
    </w:p>
    <w:p w14:paraId="6D1F0EDF" w14:textId="77777777" w:rsidR="00BD303D" w:rsidRDefault="00BD303D" w:rsidP="00BD3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  <w:cs/>
        </w:rPr>
      </w:pPr>
    </w:p>
    <w:p w14:paraId="5239019B" w14:textId="30B5CF27" w:rsidR="007204BD" w:rsidRPr="007204BD" w:rsidRDefault="007204BD" w:rsidP="00BB50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204BD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52FE3482" w14:textId="49D8D57F" w:rsidR="007F0A65" w:rsidRDefault="007F0A65" w:rsidP="00BB50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C16671" w14:textId="55151792" w:rsidR="007204BD" w:rsidRPr="007204BD" w:rsidRDefault="007204BD" w:rsidP="00720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04BD">
        <w:rPr>
          <w:rFonts w:ascii="Angsana New" w:hAnsi="Angsana New"/>
          <w:sz w:val="30"/>
          <w:szCs w:val="30"/>
          <w:cs/>
        </w:rPr>
        <w:t>ในไตรมาสที่ 1</w:t>
      </w:r>
      <w:r w:rsidR="00840529">
        <w:rPr>
          <w:rFonts w:ascii="Angsana New" w:hAnsi="Angsana New"/>
          <w:sz w:val="30"/>
          <w:szCs w:val="30"/>
        </w:rPr>
        <w:t xml:space="preserve"> </w:t>
      </w:r>
      <w:r w:rsidR="00840529">
        <w:rPr>
          <w:rFonts w:ascii="Angsana New" w:hAnsi="Angsana New" w:hint="cs"/>
          <w:sz w:val="30"/>
          <w:szCs w:val="30"/>
          <w:cs/>
        </w:rPr>
        <w:t>ปี</w:t>
      </w:r>
      <w:r w:rsidRPr="007204BD">
        <w:rPr>
          <w:rFonts w:ascii="Angsana New" w:hAnsi="Angsana New"/>
          <w:sz w:val="30"/>
          <w:szCs w:val="30"/>
          <w:cs/>
        </w:rPr>
        <w:t xml:space="preserve"> 2562 ที่ประชุมคณะกรรมการของบริษัทมีมติให้ลงทุนในบริษัท สปาร์ตัน ออโต ลีส จำกัด </w:t>
      </w:r>
      <w:r w:rsidR="00AB5AD7">
        <w:rPr>
          <w:rFonts w:ascii="Angsana New" w:hAnsi="Angsana New" w:hint="cs"/>
          <w:sz w:val="30"/>
          <w:szCs w:val="30"/>
          <w:cs/>
        </w:rPr>
        <w:t>(</w:t>
      </w:r>
      <w:r w:rsidR="00D11C7B">
        <w:rPr>
          <w:rFonts w:ascii="Angsana New" w:hAnsi="Angsana New"/>
          <w:sz w:val="30"/>
          <w:szCs w:val="30"/>
        </w:rPr>
        <w:t>“</w:t>
      </w:r>
      <w:r w:rsidR="00D11C7B" w:rsidRPr="007204BD">
        <w:rPr>
          <w:rFonts w:ascii="Angsana New" w:hAnsi="Angsana New"/>
          <w:sz w:val="30"/>
          <w:szCs w:val="30"/>
        </w:rPr>
        <w:t>SA</w:t>
      </w:r>
      <w:r w:rsidR="00D11C7B">
        <w:rPr>
          <w:rFonts w:ascii="Angsana New" w:hAnsi="Angsana New"/>
          <w:sz w:val="30"/>
          <w:szCs w:val="30"/>
        </w:rPr>
        <w:t>L”</w:t>
      </w:r>
      <w:r w:rsidR="00AB5AD7">
        <w:rPr>
          <w:rFonts w:ascii="Angsana New" w:hAnsi="Angsana New" w:hint="cs"/>
          <w:sz w:val="30"/>
          <w:szCs w:val="30"/>
          <w:cs/>
        </w:rPr>
        <w:t xml:space="preserve">) </w:t>
      </w:r>
      <w:r w:rsidRPr="007204BD">
        <w:rPr>
          <w:rFonts w:ascii="Angsana New" w:hAnsi="Angsana New"/>
          <w:sz w:val="30"/>
          <w:szCs w:val="30"/>
          <w:cs/>
        </w:rPr>
        <w:t xml:space="preserve">โดยบริษัทถือหุ้นสามัญของบริษัทดังกล่าวเป็นจำนวน 9,997 หุ้น จาก 10,000 หุ้น มูลค่าหุ้นละ 100 บาท </w:t>
      </w:r>
      <w:r w:rsidR="00AB5AD7">
        <w:rPr>
          <w:rFonts w:ascii="Angsana New" w:hAnsi="Angsana New"/>
          <w:sz w:val="30"/>
          <w:szCs w:val="30"/>
        </w:rPr>
        <w:t xml:space="preserve">   </w:t>
      </w:r>
      <w:r w:rsidRPr="007204BD">
        <w:rPr>
          <w:rFonts w:ascii="Angsana New" w:hAnsi="Angsana New"/>
          <w:sz w:val="30"/>
          <w:szCs w:val="30"/>
          <w:cs/>
        </w:rPr>
        <w:t>ทำให้เป็นบริษัทย่อยของ</w:t>
      </w:r>
      <w:r w:rsidR="00AB5AD7">
        <w:rPr>
          <w:rFonts w:ascii="Angsana New" w:hAnsi="Angsana New" w:hint="cs"/>
          <w:sz w:val="30"/>
          <w:szCs w:val="30"/>
          <w:cs/>
        </w:rPr>
        <w:t>กลุ่ม</w:t>
      </w:r>
      <w:r w:rsidRPr="007204BD">
        <w:rPr>
          <w:rFonts w:ascii="Angsana New" w:hAnsi="Angsana New"/>
          <w:sz w:val="30"/>
          <w:szCs w:val="30"/>
          <w:cs/>
        </w:rPr>
        <w:t>บริษัทและบริษัท ต่อมา</w:t>
      </w:r>
      <w:r w:rsidR="00126F8E">
        <w:rPr>
          <w:rFonts w:ascii="Angsana New" w:hAnsi="Angsana New"/>
          <w:sz w:val="30"/>
          <w:szCs w:val="30"/>
        </w:rPr>
        <w:t xml:space="preserve"> SAL </w:t>
      </w:r>
      <w:r w:rsidRPr="007204BD">
        <w:rPr>
          <w:rFonts w:ascii="Angsana New" w:hAnsi="Angsana New"/>
          <w:sz w:val="30"/>
          <w:szCs w:val="30"/>
          <w:cs/>
        </w:rPr>
        <w:t xml:space="preserve">มีการเรียกชำระค่าหุ้นครั้งแรกจากผู้ถือหุ้นร้อยละ 25 ของทุนที่ออกจำหน่ายเป็นจำนวนเงิน 249,925 บาท </w:t>
      </w:r>
      <w:r w:rsidR="00126F8E">
        <w:rPr>
          <w:rFonts w:ascii="Angsana New" w:hAnsi="Angsana New" w:hint="cs"/>
          <w:sz w:val="30"/>
          <w:szCs w:val="30"/>
          <w:cs/>
        </w:rPr>
        <w:t>และ</w:t>
      </w:r>
      <w:r w:rsidRPr="007204BD">
        <w:rPr>
          <w:rFonts w:ascii="Angsana New" w:hAnsi="Angsana New"/>
          <w:sz w:val="30"/>
          <w:szCs w:val="30"/>
          <w:cs/>
        </w:rPr>
        <w:t>จดทะเบียนจัดตั้งบริษัทกับกระทรวงพาณิชย์เมื่อวันที่ 25 มีนาคม 2562</w:t>
      </w:r>
    </w:p>
    <w:p w14:paraId="4883DEAF" w14:textId="77777777" w:rsidR="007204BD" w:rsidRPr="007204BD" w:rsidRDefault="007204BD" w:rsidP="00720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02AD0E" w14:textId="64EA8B64" w:rsidR="007204BD" w:rsidRPr="007204BD" w:rsidRDefault="007204BD" w:rsidP="00720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04BD">
        <w:rPr>
          <w:rFonts w:ascii="Angsana New" w:hAnsi="Angsana New"/>
          <w:sz w:val="30"/>
          <w:szCs w:val="30"/>
          <w:cs/>
        </w:rPr>
        <w:t xml:space="preserve">ในไตรมาสที่ 3 </w:t>
      </w:r>
      <w:r w:rsidR="00840529">
        <w:rPr>
          <w:rFonts w:ascii="Angsana New" w:hAnsi="Angsana New" w:hint="cs"/>
          <w:sz w:val="30"/>
          <w:szCs w:val="30"/>
          <w:cs/>
        </w:rPr>
        <w:t xml:space="preserve">ปี </w:t>
      </w:r>
      <w:r w:rsidRPr="007204BD">
        <w:rPr>
          <w:rFonts w:ascii="Angsana New" w:hAnsi="Angsana New"/>
          <w:sz w:val="30"/>
          <w:szCs w:val="30"/>
          <w:cs/>
        </w:rPr>
        <w:t>2562 บริษัท สปาตัน ออโต ลีส จำกัด เปลี่ยนชื่อบริษัทเป็น บริษัท สแกน แอดวานซ์ เพาเวอร์ จำกัด (</w:t>
      </w:r>
      <w:r w:rsidR="00512155">
        <w:rPr>
          <w:rFonts w:ascii="Angsana New" w:hAnsi="Angsana New"/>
          <w:sz w:val="30"/>
          <w:szCs w:val="30"/>
        </w:rPr>
        <w:t>“</w:t>
      </w:r>
      <w:r w:rsidRPr="007204BD">
        <w:rPr>
          <w:rFonts w:ascii="Angsana New" w:hAnsi="Angsana New"/>
          <w:sz w:val="30"/>
          <w:szCs w:val="30"/>
        </w:rPr>
        <w:t>SAP</w:t>
      </w:r>
      <w:r w:rsidR="00512155">
        <w:rPr>
          <w:rFonts w:ascii="Angsana New" w:hAnsi="Angsana New"/>
          <w:sz w:val="30"/>
          <w:szCs w:val="30"/>
        </w:rPr>
        <w:t>”</w:t>
      </w:r>
      <w:r w:rsidRPr="007204BD">
        <w:rPr>
          <w:rFonts w:ascii="Angsana New" w:hAnsi="Angsana New"/>
          <w:sz w:val="30"/>
          <w:szCs w:val="30"/>
        </w:rPr>
        <w:t xml:space="preserve">) </w:t>
      </w:r>
      <w:r w:rsidRPr="007204BD">
        <w:rPr>
          <w:rFonts w:ascii="Angsana New" w:hAnsi="Angsana New"/>
          <w:sz w:val="30"/>
          <w:szCs w:val="30"/>
          <w:cs/>
        </w:rPr>
        <w:t xml:space="preserve">และจดทะเบียนเปลี่ยนชื่อบริษัทกับกระทรวงพาณิชย์เมื่อวันที่ 20 กันยายน 2562 </w:t>
      </w:r>
      <w:r w:rsidR="001573C7">
        <w:rPr>
          <w:rFonts w:ascii="Angsana New" w:hAnsi="Angsana New" w:hint="cs"/>
          <w:sz w:val="30"/>
          <w:szCs w:val="30"/>
          <w:cs/>
        </w:rPr>
        <w:t>เพื่อ</w:t>
      </w:r>
      <w:r w:rsidR="00512155">
        <w:rPr>
          <w:rFonts w:ascii="Angsana New" w:hAnsi="Angsana New" w:hint="cs"/>
          <w:sz w:val="30"/>
          <w:szCs w:val="30"/>
          <w:cs/>
        </w:rPr>
        <w:t>เข้าลงทุนใน</w:t>
      </w:r>
      <w:r w:rsidR="00BB40B2">
        <w:rPr>
          <w:rFonts w:ascii="Angsana New" w:hAnsi="Angsana New"/>
          <w:sz w:val="30"/>
          <w:szCs w:val="30"/>
        </w:rPr>
        <w:t>F</w:t>
      </w:r>
      <w:r w:rsidR="00BB40B2">
        <w:rPr>
          <w:rFonts w:ascii="Angsana New" w:hAnsi="Angsana New" w:hint="cs"/>
          <w:sz w:val="30"/>
          <w:szCs w:val="30"/>
          <w:cs/>
        </w:rPr>
        <w:t>ธุรกิจ</w:t>
      </w:r>
      <w:r w:rsidR="00512155">
        <w:rPr>
          <w:rFonts w:ascii="Angsana New" w:hAnsi="Angsana New" w:hint="cs"/>
          <w:sz w:val="30"/>
          <w:szCs w:val="30"/>
          <w:cs/>
        </w:rPr>
        <w:t>เกี่ยวกับ</w:t>
      </w:r>
      <w:r w:rsidR="00BB40B2">
        <w:rPr>
          <w:rFonts w:ascii="Angsana New" w:hAnsi="Angsana New" w:hint="cs"/>
          <w:sz w:val="30"/>
          <w:szCs w:val="30"/>
          <w:cs/>
        </w:rPr>
        <w:t xml:space="preserve">การผลิตไฟฟ้าจากพลังงานแสงอาทิตย์ </w:t>
      </w:r>
      <w:r w:rsidRPr="007204BD">
        <w:rPr>
          <w:rFonts w:ascii="Angsana New" w:hAnsi="Angsana New"/>
          <w:sz w:val="30"/>
          <w:szCs w:val="30"/>
          <w:cs/>
        </w:rPr>
        <w:t>นอกจากนี้ที่ประชุมคณะกรรมการของบริษัทมีมติให้บริษัทขายเงินลงทุน</w:t>
      </w:r>
      <w:r w:rsidR="00543047">
        <w:rPr>
          <w:rFonts w:ascii="Angsana New" w:hAnsi="Angsana New" w:hint="cs"/>
          <w:sz w:val="30"/>
          <w:szCs w:val="30"/>
          <w:cs/>
        </w:rPr>
        <w:t>ทั้งหมด</w:t>
      </w:r>
      <w:r w:rsidRPr="007204BD">
        <w:rPr>
          <w:rFonts w:ascii="Angsana New" w:hAnsi="Angsana New"/>
          <w:sz w:val="30"/>
          <w:szCs w:val="30"/>
          <w:cs/>
        </w:rPr>
        <w:t xml:space="preserve">ใน </w:t>
      </w:r>
      <w:r w:rsidRPr="007204BD">
        <w:rPr>
          <w:rFonts w:ascii="Angsana New" w:hAnsi="Angsana New"/>
          <w:sz w:val="30"/>
          <w:szCs w:val="30"/>
        </w:rPr>
        <w:t xml:space="preserve">SAP </w:t>
      </w:r>
      <w:r w:rsidR="00543047">
        <w:rPr>
          <w:rFonts w:ascii="Angsana New" w:hAnsi="Angsana New" w:hint="cs"/>
          <w:sz w:val="30"/>
          <w:szCs w:val="30"/>
          <w:cs/>
        </w:rPr>
        <w:t>ให้</w:t>
      </w:r>
      <w:r w:rsidRPr="007204BD">
        <w:rPr>
          <w:rFonts w:ascii="Angsana New" w:hAnsi="Angsana New"/>
          <w:sz w:val="30"/>
          <w:szCs w:val="30"/>
          <w:cs/>
        </w:rPr>
        <w:t>แก่บริษัท คอนโทร์โน จำกัด (</w:t>
      </w:r>
      <w:r w:rsidR="00512155">
        <w:rPr>
          <w:rFonts w:ascii="Angsana New" w:hAnsi="Angsana New"/>
          <w:sz w:val="30"/>
          <w:szCs w:val="30"/>
        </w:rPr>
        <w:t>“</w:t>
      </w:r>
      <w:r w:rsidRPr="007204BD">
        <w:rPr>
          <w:rFonts w:ascii="Angsana New" w:hAnsi="Angsana New"/>
          <w:sz w:val="30"/>
          <w:szCs w:val="30"/>
        </w:rPr>
        <w:t>CCL</w:t>
      </w:r>
      <w:r w:rsidR="00512155">
        <w:rPr>
          <w:rFonts w:ascii="Angsana New" w:hAnsi="Angsana New"/>
          <w:sz w:val="30"/>
          <w:szCs w:val="30"/>
        </w:rPr>
        <w:t>”</w:t>
      </w:r>
      <w:r w:rsidRPr="007204BD">
        <w:rPr>
          <w:rFonts w:ascii="Angsana New" w:hAnsi="Angsana New"/>
          <w:sz w:val="30"/>
          <w:szCs w:val="30"/>
        </w:rPr>
        <w:t xml:space="preserve">) </w:t>
      </w:r>
      <w:r w:rsidRPr="007204BD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1573C7">
        <w:rPr>
          <w:rFonts w:ascii="Angsana New" w:hAnsi="Angsana New" w:hint="cs"/>
          <w:sz w:val="30"/>
          <w:szCs w:val="30"/>
          <w:cs/>
        </w:rPr>
        <w:t>ของบริษัทเป็น</w:t>
      </w:r>
      <w:r w:rsidRPr="007204BD">
        <w:rPr>
          <w:rFonts w:ascii="Angsana New" w:hAnsi="Angsana New"/>
          <w:sz w:val="30"/>
          <w:szCs w:val="30"/>
          <w:cs/>
        </w:rPr>
        <w:t>จำนวน</w:t>
      </w:r>
      <w:r w:rsidR="001F1C3E">
        <w:rPr>
          <w:rFonts w:ascii="Angsana New" w:hAnsi="Angsana New" w:hint="cs"/>
          <w:sz w:val="30"/>
          <w:szCs w:val="30"/>
          <w:cs/>
        </w:rPr>
        <w:t>เงิน</w:t>
      </w:r>
      <w:r w:rsidRPr="007204BD">
        <w:rPr>
          <w:rFonts w:ascii="Angsana New" w:hAnsi="Angsana New"/>
          <w:sz w:val="30"/>
          <w:szCs w:val="30"/>
          <w:cs/>
        </w:rPr>
        <w:t xml:space="preserve"> </w:t>
      </w:r>
      <w:r w:rsidR="00512155">
        <w:rPr>
          <w:rFonts w:ascii="Angsana New" w:hAnsi="Angsana New"/>
          <w:sz w:val="30"/>
          <w:szCs w:val="30"/>
        </w:rPr>
        <w:t>0.25</w:t>
      </w:r>
      <w:r w:rsidRPr="007204BD">
        <w:rPr>
          <w:rFonts w:ascii="Angsana New" w:hAnsi="Angsana New"/>
          <w:sz w:val="30"/>
          <w:szCs w:val="30"/>
          <w:cs/>
        </w:rPr>
        <w:t xml:space="preserve"> ล้านบาท</w:t>
      </w:r>
      <w:r w:rsidR="008E5847">
        <w:rPr>
          <w:rFonts w:ascii="Angsana New" w:hAnsi="Angsana New"/>
          <w:sz w:val="30"/>
          <w:szCs w:val="30"/>
        </w:rPr>
        <w:t xml:space="preserve"> </w:t>
      </w:r>
      <w:r w:rsidR="001573C7">
        <w:rPr>
          <w:rFonts w:ascii="Angsana New" w:hAnsi="Angsana New" w:hint="cs"/>
          <w:sz w:val="30"/>
          <w:szCs w:val="30"/>
          <w:cs/>
        </w:rPr>
        <w:t>โดย</w:t>
      </w:r>
      <w:r w:rsidRPr="007204BD">
        <w:rPr>
          <w:rFonts w:ascii="Angsana New" w:hAnsi="Angsana New"/>
          <w:sz w:val="30"/>
          <w:szCs w:val="30"/>
          <w:cs/>
        </w:rPr>
        <w:t>มูลค่าตามบัญชีของสินทรัพย์สุทธิของ</w:t>
      </w:r>
      <w:r w:rsidR="001D456D">
        <w:rPr>
          <w:rFonts w:ascii="Angsana New" w:hAnsi="Angsana New"/>
          <w:sz w:val="30"/>
          <w:szCs w:val="30"/>
        </w:rPr>
        <w:t xml:space="preserve"> SAP </w:t>
      </w:r>
      <w:r w:rsidRPr="007204BD">
        <w:rPr>
          <w:rFonts w:ascii="Angsana New" w:hAnsi="Angsana New"/>
          <w:sz w:val="30"/>
          <w:szCs w:val="30"/>
          <w:cs/>
        </w:rPr>
        <w:t>ในงบการเงินของกลุ่มบริษัท ณ วันที่ขายมีจำนวน</w:t>
      </w:r>
      <w:r w:rsidR="001F1C3E">
        <w:rPr>
          <w:rFonts w:ascii="Angsana New" w:hAnsi="Angsana New" w:hint="cs"/>
          <w:sz w:val="30"/>
          <w:szCs w:val="30"/>
          <w:cs/>
        </w:rPr>
        <w:t>เงิน</w:t>
      </w:r>
      <w:r w:rsidRPr="007204BD">
        <w:rPr>
          <w:rFonts w:ascii="Angsana New" w:hAnsi="Angsana New"/>
          <w:sz w:val="30"/>
          <w:szCs w:val="30"/>
          <w:cs/>
        </w:rPr>
        <w:t xml:space="preserve"> </w:t>
      </w:r>
      <w:r w:rsidR="00512155">
        <w:rPr>
          <w:rFonts w:ascii="Angsana New" w:hAnsi="Angsana New"/>
          <w:sz w:val="30"/>
          <w:szCs w:val="30"/>
        </w:rPr>
        <w:t xml:space="preserve">0.24 </w:t>
      </w:r>
      <w:r w:rsidR="00512155">
        <w:rPr>
          <w:rFonts w:ascii="Angsana New" w:hAnsi="Angsana New" w:hint="cs"/>
          <w:sz w:val="30"/>
          <w:szCs w:val="30"/>
          <w:cs/>
        </w:rPr>
        <w:t>ล้าน</w:t>
      </w:r>
      <w:r w:rsidRPr="007204BD">
        <w:rPr>
          <w:rFonts w:ascii="Angsana New" w:hAnsi="Angsana New"/>
          <w:sz w:val="30"/>
          <w:szCs w:val="30"/>
          <w:cs/>
        </w:rPr>
        <w:t xml:space="preserve">บาท </w:t>
      </w:r>
    </w:p>
    <w:p w14:paraId="2FB59E85" w14:textId="77777777" w:rsidR="007204BD" w:rsidRPr="007204BD" w:rsidRDefault="007204BD" w:rsidP="00720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E94A48" w14:textId="77777777" w:rsidR="0092003D" w:rsidRDefault="0092003D" w:rsidP="00720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834A2C" w14:textId="02FB2B23" w:rsidR="007204BD" w:rsidRPr="001D7AED" w:rsidRDefault="007204BD" w:rsidP="007204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204BD">
        <w:rPr>
          <w:rFonts w:ascii="Angsana New" w:hAnsi="Angsana New"/>
          <w:sz w:val="30"/>
          <w:szCs w:val="30"/>
          <w:cs/>
        </w:rPr>
        <w:lastRenderedPageBreak/>
        <w:t>ต่อมา ที่ประชุมวิสามัญผู้ถือหุ้นของ</w:t>
      </w:r>
      <w:r w:rsidR="00E52610">
        <w:rPr>
          <w:rFonts w:ascii="Angsana New" w:hAnsi="Angsana New"/>
          <w:sz w:val="30"/>
          <w:szCs w:val="30"/>
        </w:rPr>
        <w:t xml:space="preserve"> SAP</w:t>
      </w:r>
      <w:r w:rsidRPr="007204BD">
        <w:rPr>
          <w:rFonts w:ascii="Angsana New" w:hAnsi="Angsana New"/>
          <w:sz w:val="30"/>
          <w:szCs w:val="30"/>
          <w:cs/>
        </w:rPr>
        <w:t xml:space="preserve"> มีมติอนุมัติให้ออกหุ้นสามัญเพิ่มจำนวน 1</w:t>
      </w:r>
      <w:r w:rsidRPr="007204BD">
        <w:rPr>
          <w:rFonts w:ascii="Angsana New" w:hAnsi="Angsana New"/>
          <w:sz w:val="30"/>
          <w:szCs w:val="30"/>
        </w:rPr>
        <w:t>,</w:t>
      </w:r>
      <w:r w:rsidRPr="007204BD">
        <w:rPr>
          <w:rFonts w:ascii="Angsana New" w:hAnsi="Angsana New"/>
          <w:sz w:val="30"/>
          <w:szCs w:val="30"/>
          <w:cs/>
        </w:rPr>
        <w:t>990</w:t>
      </w:r>
      <w:r w:rsidRPr="007204BD">
        <w:rPr>
          <w:rFonts w:ascii="Angsana New" w:hAnsi="Angsana New"/>
          <w:sz w:val="30"/>
          <w:szCs w:val="30"/>
        </w:rPr>
        <w:t>,</w:t>
      </w:r>
      <w:r w:rsidRPr="007204BD">
        <w:rPr>
          <w:rFonts w:ascii="Angsana New" w:hAnsi="Angsana New"/>
          <w:sz w:val="30"/>
          <w:szCs w:val="30"/>
          <w:cs/>
        </w:rPr>
        <w:t>000 หุ้น (จาก 10</w:t>
      </w:r>
      <w:r w:rsidRPr="007204BD">
        <w:rPr>
          <w:rFonts w:ascii="Angsana New" w:hAnsi="Angsana New"/>
          <w:sz w:val="30"/>
          <w:szCs w:val="30"/>
        </w:rPr>
        <w:t>,</w:t>
      </w:r>
      <w:r w:rsidRPr="007204BD">
        <w:rPr>
          <w:rFonts w:ascii="Angsana New" w:hAnsi="Angsana New"/>
          <w:sz w:val="30"/>
          <w:szCs w:val="30"/>
          <w:cs/>
        </w:rPr>
        <w:t>000 หุ้นเป็น 2</w:t>
      </w:r>
      <w:r w:rsidRPr="007204BD">
        <w:rPr>
          <w:rFonts w:ascii="Angsana New" w:hAnsi="Angsana New"/>
          <w:sz w:val="30"/>
          <w:szCs w:val="30"/>
        </w:rPr>
        <w:t>,</w:t>
      </w:r>
      <w:r w:rsidRPr="007204BD">
        <w:rPr>
          <w:rFonts w:ascii="Angsana New" w:hAnsi="Angsana New"/>
          <w:sz w:val="30"/>
          <w:szCs w:val="30"/>
          <w:cs/>
        </w:rPr>
        <w:t>000</w:t>
      </w:r>
      <w:r w:rsidRPr="007204BD">
        <w:rPr>
          <w:rFonts w:ascii="Angsana New" w:hAnsi="Angsana New"/>
          <w:sz w:val="30"/>
          <w:szCs w:val="30"/>
        </w:rPr>
        <w:t>,</w:t>
      </w:r>
      <w:r w:rsidRPr="007204BD">
        <w:rPr>
          <w:rFonts w:ascii="Angsana New" w:hAnsi="Angsana New"/>
          <w:sz w:val="30"/>
          <w:szCs w:val="30"/>
          <w:cs/>
        </w:rPr>
        <w:t xml:space="preserve">000 หุ้น) มูลค่าหุ้นละ 100 บาท รวมทั้งสิ้น 199 ล้านบาท </w:t>
      </w:r>
      <w:r w:rsidR="00A34FC7">
        <w:rPr>
          <w:rFonts w:ascii="Angsana New" w:hAnsi="Angsana New" w:hint="cs"/>
          <w:sz w:val="30"/>
          <w:szCs w:val="30"/>
          <w:cs/>
        </w:rPr>
        <w:t>และ</w:t>
      </w:r>
      <w:r w:rsidRPr="007204BD">
        <w:rPr>
          <w:rFonts w:ascii="Angsana New" w:hAnsi="Angsana New"/>
          <w:sz w:val="30"/>
          <w:szCs w:val="30"/>
          <w:cs/>
        </w:rPr>
        <w:t xml:space="preserve">จดทะเบียนเพิ่มทุนกับกระทรวงพาณิชย์เมื่อวันที่ </w:t>
      </w:r>
      <w:r w:rsidR="00A34FC7">
        <w:rPr>
          <w:rFonts w:ascii="Angsana New" w:hAnsi="Angsana New"/>
          <w:sz w:val="30"/>
          <w:szCs w:val="30"/>
        </w:rPr>
        <w:t>18</w:t>
      </w:r>
      <w:r w:rsidRPr="007204BD">
        <w:rPr>
          <w:rFonts w:ascii="Angsana New" w:hAnsi="Angsana New"/>
          <w:sz w:val="30"/>
          <w:szCs w:val="30"/>
          <w:cs/>
        </w:rPr>
        <w:t xml:space="preserve"> ตุลาคม 2562 </w:t>
      </w:r>
      <w:r w:rsidR="00A34FC7">
        <w:rPr>
          <w:rFonts w:ascii="Angsana New" w:hAnsi="Angsana New" w:hint="cs"/>
          <w:sz w:val="30"/>
          <w:szCs w:val="30"/>
          <w:cs/>
        </w:rPr>
        <w:t xml:space="preserve">โดยภายหลังการเพิ่มทุนดังกล่าว </w:t>
      </w:r>
      <w:r w:rsidR="00BB40B2">
        <w:rPr>
          <w:rFonts w:ascii="Angsana New" w:hAnsi="Angsana New"/>
          <w:sz w:val="30"/>
          <w:szCs w:val="30"/>
        </w:rPr>
        <w:t>SAP</w:t>
      </w:r>
      <w:r w:rsidR="00A34FC7">
        <w:rPr>
          <w:rFonts w:ascii="Angsana New" w:hAnsi="Angsana New"/>
          <w:sz w:val="30"/>
          <w:szCs w:val="30"/>
        </w:rPr>
        <w:t xml:space="preserve"> </w:t>
      </w:r>
      <w:r w:rsidR="00A34FC7">
        <w:rPr>
          <w:rFonts w:ascii="Angsana New" w:hAnsi="Angsana New" w:hint="cs"/>
          <w:sz w:val="30"/>
          <w:szCs w:val="30"/>
          <w:cs/>
        </w:rPr>
        <w:t>จะ</w:t>
      </w:r>
      <w:r w:rsidR="00BB40B2">
        <w:rPr>
          <w:rFonts w:ascii="Angsana New" w:hAnsi="Angsana New" w:hint="cs"/>
          <w:sz w:val="30"/>
          <w:szCs w:val="30"/>
          <w:cs/>
        </w:rPr>
        <w:t>มีผู้</w:t>
      </w:r>
      <w:r w:rsidR="00A34FC7">
        <w:rPr>
          <w:rFonts w:ascii="Angsana New" w:hAnsi="Angsana New" w:hint="cs"/>
          <w:sz w:val="30"/>
          <w:szCs w:val="30"/>
          <w:cs/>
        </w:rPr>
        <w:t>ถือหุ้น</w:t>
      </w:r>
      <w:r w:rsidR="00BB40B2">
        <w:rPr>
          <w:rFonts w:ascii="Angsana New" w:hAnsi="Angsana New" w:hint="cs"/>
          <w:sz w:val="30"/>
          <w:szCs w:val="30"/>
          <w:cs/>
        </w:rPr>
        <w:t xml:space="preserve"> คือ </w:t>
      </w:r>
      <w:r w:rsidR="00BB40B2">
        <w:rPr>
          <w:rFonts w:ascii="Angsana New" w:hAnsi="Angsana New"/>
          <w:sz w:val="30"/>
          <w:szCs w:val="30"/>
        </w:rPr>
        <w:t xml:space="preserve">CCL </w:t>
      </w:r>
      <w:r w:rsidR="00BB40B2">
        <w:rPr>
          <w:rFonts w:ascii="Angsana New" w:hAnsi="Angsana New" w:hint="cs"/>
          <w:sz w:val="30"/>
          <w:szCs w:val="30"/>
          <w:cs/>
        </w:rPr>
        <w:t>ถือหุ้น</w:t>
      </w:r>
      <w:r w:rsidR="00A34FC7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A34FC7">
        <w:rPr>
          <w:rFonts w:ascii="Angsana New" w:hAnsi="Angsana New"/>
          <w:sz w:val="30"/>
          <w:szCs w:val="30"/>
        </w:rPr>
        <w:t>51</w:t>
      </w:r>
      <w:r w:rsidR="008913A2">
        <w:rPr>
          <w:rFonts w:ascii="Angsana New" w:hAnsi="Angsana New"/>
          <w:sz w:val="30"/>
          <w:szCs w:val="30"/>
        </w:rPr>
        <w:t xml:space="preserve"> </w:t>
      </w:r>
      <w:r w:rsidR="00A34FC7">
        <w:rPr>
          <w:rFonts w:ascii="Angsana New" w:hAnsi="Angsana New" w:hint="cs"/>
          <w:sz w:val="30"/>
          <w:szCs w:val="30"/>
          <w:cs/>
        </w:rPr>
        <w:t>บริษัท ไทย</w:t>
      </w:r>
      <w:r w:rsidR="00FA58A8">
        <w:rPr>
          <w:rFonts w:ascii="Angsana New" w:hAnsi="Angsana New"/>
          <w:sz w:val="30"/>
          <w:szCs w:val="30"/>
        </w:rPr>
        <w:t xml:space="preserve"> </w:t>
      </w:r>
      <w:r w:rsidR="00A34FC7">
        <w:rPr>
          <w:rFonts w:ascii="Angsana New" w:hAnsi="Angsana New" w:hint="cs"/>
          <w:sz w:val="30"/>
          <w:szCs w:val="30"/>
          <w:cs/>
        </w:rPr>
        <w:t>แอดวานซ์ โซลาร์ จำกัด</w:t>
      </w:r>
      <w:r w:rsidR="00592B37">
        <w:rPr>
          <w:rFonts w:ascii="Angsana New" w:hAnsi="Angsana New" w:hint="cs"/>
          <w:sz w:val="30"/>
          <w:szCs w:val="30"/>
          <w:cs/>
        </w:rPr>
        <w:t xml:space="preserve"> </w:t>
      </w:r>
      <w:r w:rsidR="001573C7">
        <w:rPr>
          <w:rFonts w:ascii="Angsana New" w:hAnsi="Angsana New" w:hint="cs"/>
          <w:sz w:val="30"/>
          <w:szCs w:val="30"/>
          <w:cs/>
        </w:rPr>
        <w:t>ถือหุ้น</w:t>
      </w:r>
      <w:r w:rsidR="00592B37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592B37">
        <w:rPr>
          <w:rFonts w:ascii="Angsana New" w:hAnsi="Angsana New"/>
          <w:sz w:val="30"/>
          <w:szCs w:val="30"/>
        </w:rPr>
        <w:t xml:space="preserve">25 </w:t>
      </w:r>
      <w:r w:rsidR="001573C7">
        <w:rPr>
          <w:rFonts w:ascii="Angsana New" w:hAnsi="Angsana New" w:hint="cs"/>
          <w:sz w:val="30"/>
          <w:szCs w:val="30"/>
          <w:cs/>
        </w:rPr>
        <w:t>และบริษัท พร้อม พาวเวอร์ จำกัด ถือหุ้นร้อยละ</w:t>
      </w:r>
      <w:r w:rsidR="00BB40B2">
        <w:rPr>
          <w:rFonts w:ascii="Angsana New" w:hAnsi="Angsana New" w:hint="cs"/>
          <w:sz w:val="30"/>
          <w:szCs w:val="30"/>
          <w:cs/>
        </w:rPr>
        <w:t xml:space="preserve"> </w:t>
      </w:r>
      <w:r w:rsidR="001573C7">
        <w:rPr>
          <w:rFonts w:ascii="Angsana New" w:hAnsi="Angsana New"/>
          <w:sz w:val="30"/>
          <w:szCs w:val="30"/>
        </w:rPr>
        <w:t xml:space="preserve">24 </w:t>
      </w:r>
      <w:r w:rsidR="00592B37" w:rsidRPr="004F13D1">
        <w:rPr>
          <w:rFonts w:ascii="Angsana New" w:hAnsi="Angsana New" w:hint="cs"/>
          <w:spacing w:val="-4"/>
          <w:sz w:val="30"/>
          <w:szCs w:val="30"/>
          <w:cs/>
        </w:rPr>
        <w:t xml:space="preserve">โดยเรียกชำระค่าหุ้นครั้งแรกจากผู้ถือหุ้นร้อยละ </w:t>
      </w:r>
      <w:r w:rsidR="00592B37" w:rsidRPr="004F13D1">
        <w:rPr>
          <w:rFonts w:ascii="Angsana New" w:hAnsi="Angsana New"/>
          <w:spacing w:val="-4"/>
          <w:sz w:val="30"/>
          <w:szCs w:val="30"/>
        </w:rPr>
        <w:t xml:space="preserve">25 </w:t>
      </w:r>
      <w:r w:rsidR="00592B37" w:rsidRPr="004F13D1">
        <w:rPr>
          <w:rFonts w:ascii="Angsana New" w:hAnsi="Angsana New" w:hint="cs"/>
          <w:spacing w:val="-4"/>
          <w:sz w:val="30"/>
          <w:szCs w:val="30"/>
          <w:cs/>
        </w:rPr>
        <w:t>ของทุนที่ออกดังกล่าวเป็</w:t>
      </w:r>
      <w:r w:rsidR="004F13D1" w:rsidRPr="004F13D1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592B37" w:rsidRPr="004F13D1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592B37" w:rsidRPr="004F13D1">
        <w:rPr>
          <w:rFonts w:ascii="Angsana New" w:hAnsi="Angsana New"/>
          <w:spacing w:val="-4"/>
          <w:sz w:val="30"/>
          <w:szCs w:val="30"/>
        </w:rPr>
        <w:t>49.75</w:t>
      </w:r>
      <w:r w:rsidR="00764C0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2B37" w:rsidRPr="004F13D1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592B37">
        <w:rPr>
          <w:rFonts w:ascii="Angsana New" w:hAnsi="Angsana New" w:hint="cs"/>
          <w:sz w:val="30"/>
          <w:szCs w:val="30"/>
          <w:cs/>
        </w:rPr>
        <w:t>บาท</w:t>
      </w:r>
      <w:r w:rsidR="001F1C3E">
        <w:rPr>
          <w:rFonts w:ascii="Angsana New" w:hAnsi="Angsana New" w:hint="cs"/>
          <w:sz w:val="30"/>
          <w:szCs w:val="30"/>
          <w:cs/>
        </w:rPr>
        <w:t>โดย</w:t>
      </w:r>
      <w:r w:rsidR="00592B37">
        <w:rPr>
          <w:rFonts w:ascii="Angsana New" w:hAnsi="Angsana New" w:hint="cs"/>
          <w:sz w:val="30"/>
          <w:szCs w:val="30"/>
          <w:cs/>
        </w:rPr>
        <w:t xml:space="preserve">คิดเป็นสัดส่วนของ </w:t>
      </w:r>
      <w:r w:rsidR="00592B37">
        <w:rPr>
          <w:rFonts w:ascii="Angsana New" w:hAnsi="Angsana New"/>
          <w:sz w:val="30"/>
          <w:szCs w:val="30"/>
        </w:rPr>
        <w:t xml:space="preserve">CCL </w:t>
      </w:r>
      <w:r w:rsidR="00592B37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592B37">
        <w:rPr>
          <w:rFonts w:ascii="Angsana New" w:hAnsi="Angsana New"/>
          <w:sz w:val="30"/>
          <w:szCs w:val="30"/>
        </w:rPr>
        <w:t xml:space="preserve">25.25 </w:t>
      </w:r>
      <w:r w:rsidR="00592B37">
        <w:rPr>
          <w:rFonts w:ascii="Angsana New" w:hAnsi="Angsana New" w:hint="cs"/>
          <w:sz w:val="30"/>
          <w:szCs w:val="30"/>
          <w:cs/>
        </w:rPr>
        <w:t>ล้านบาท</w:t>
      </w:r>
      <w:r w:rsidRPr="007204BD">
        <w:rPr>
          <w:rFonts w:ascii="Angsana New" w:hAnsi="Angsana New"/>
          <w:sz w:val="30"/>
          <w:szCs w:val="30"/>
          <w:cs/>
        </w:rPr>
        <w:t xml:space="preserve"> การเพิ่มทุนดังกล่าวทำให้ </w:t>
      </w:r>
      <w:r w:rsidRPr="007204BD">
        <w:rPr>
          <w:rFonts w:ascii="Angsana New" w:hAnsi="Angsana New"/>
          <w:sz w:val="30"/>
          <w:szCs w:val="30"/>
        </w:rPr>
        <w:t xml:space="preserve">SAP </w:t>
      </w:r>
      <w:r w:rsidRPr="007204BD">
        <w:rPr>
          <w:rFonts w:ascii="Angsana New" w:hAnsi="Angsana New"/>
          <w:sz w:val="30"/>
          <w:szCs w:val="30"/>
          <w:cs/>
        </w:rPr>
        <w:t>เปลี่ยนสถานะจากบริษัทย่อยเป็นการร่วมค้าของกลุ่มบริษัท</w:t>
      </w:r>
    </w:p>
    <w:p w14:paraId="68DD77B7" w14:textId="77777777" w:rsidR="005A18F0" w:rsidRDefault="005A18F0" w:rsidP="00FD011B">
      <w:pPr>
        <w:pStyle w:val="block"/>
        <w:spacing w:after="0"/>
        <w:ind w:left="540"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134692DB" w14:textId="77777777" w:rsidR="005363FE" w:rsidRPr="00BF1A0E" w:rsidRDefault="005363FE" w:rsidP="00B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5363FE" w:rsidRPr="00BF1A0E" w:rsidSect="00560DF2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157C9A34" w14:textId="6254D53D" w:rsidR="009210CB" w:rsidRDefault="00DE5AC1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เงินลงทุนในบริษัทร่วมและการร่วมค้า</w:t>
      </w:r>
      <w:r w:rsidR="009210CB"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="009210CB" w:rsidRPr="009A57B8">
        <w:rPr>
          <w:rFonts w:ascii="Angsana New" w:hAnsi="Angsana New"/>
          <w:sz w:val="30"/>
          <w:szCs w:val="30"/>
          <w:cs/>
          <w:lang w:bidi="th-TH"/>
        </w:rPr>
        <w:t>ณ</w:t>
      </w:r>
      <w:r w:rsidR="009210CB"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="009210CB" w:rsidRPr="009A57B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4B0F5F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4B0F5F">
        <w:rPr>
          <w:rFonts w:ascii="Angsana New" w:hAnsi="Angsana New"/>
          <w:sz w:val="30"/>
          <w:szCs w:val="30"/>
          <w:lang w:val="en-US" w:bidi="th-TH"/>
        </w:rPr>
        <w:t>31</w:t>
      </w:r>
      <w:r w:rsidR="00D1318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9210CB" w:rsidRPr="001C0CE9">
        <w:rPr>
          <w:rFonts w:ascii="Angsana New" w:hAnsi="Angsana New"/>
          <w:sz w:val="30"/>
          <w:szCs w:val="30"/>
          <w:cs/>
          <w:lang w:bidi="th-TH"/>
        </w:rPr>
        <w:t>ธันวาคม และเงินปันผลรับ</w:t>
      </w:r>
      <w:r w:rsidR="009210CB"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="003132D8">
        <w:rPr>
          <w:rFonts w:ascii="Angsana New" w:hAnsi="Angsana New" w:hint="cs"/>
          <w:sz w:val="30"/>
          <w:szCs w:val="30"/>
          <w:cs/>
          <w:lang w:bidi="th-TH"/>
        </w:rPr>
        <w:t>แต่ละ</w:t>
      </w:r>
      <w:r w:rsidR="00E82C2E">
        <w:rPr>
          <w:rFonts w:ascii="Angsana New" w:hAnsi="Angsana New" w:hint="cs"/>
          <w:sz w:val="30"/>
          <w:szCs w:val="30"/>
          <w:cs/>
          <w:lang w:bidi="th-TH"/>
        </w:rPr>
        <w:t>ปี</w:t>
      </w:r>
      <w:r w:rsidR="009210CB" w:rsidRPr="001C0CE9">
        <w:rPr>
          <w:rFonts w:ascii="Angsana New" w:hAnsi="Angsana New"/>
          <w:sz w:val="30"/>
          <w:szCs w:val="30"/>
        </w:rPr>
        <w:t xml:space="preserve"> </w:t>
      </w:r>
      <w:r w:rsidR="009210CB" w:rsidRPr="001C0CE9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 w:rsidR="009210CB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68346AAB" w14:textId="750C896D" w:rsidR="009210CB" w:rsidRPr="00984674" w:rsidRDefault="00113091" w:rsidP="00113091">
      <w:pPr>
        <w:pStyle w:val="acctfourfigures"/>
        <w:tabs>
          <w:tab w:val="clear" w:pos="765"/>
        </w:tabs>
        <w:spacing w:line="240" w:lineRule="auto"/>
        <w:ind w:left="547"/>
        <w:rPr>
          <w:rFonts w:ascii="Angsana New" w:hAnsi="Angsana New"/>
          <w:sz w:val="18"/>
          <w:szCs w:val="18"/>
          <w:cs/>
          <w:lang w:val="en-US" w:bidi="th-TH"/>
        </w:rPr>
      </w:pPr>
      <w:r w:rsidRPr="00984674">
        <w:rPr>
          <w:rFonts w:ascii="Angsana New" w:hAnsi="Angsana New" w:hint="cs"/>
          <w:sz w:val="18"/>
          <w:szCs w:val="18"/>
          <w:cs/>
          <w:lang w:val="en-US" w:bidi="th-TH"/>
        </w:rPr>
        <w:t xml:space="preserve">  </w:t>
      </w: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350"/>
        <w:gridCol w:w="990"/>
        <w:gridCol w:w="810"/>
        <w:gridCol w:w="180"/>
        <w:gridCol w:w="810"/>
        <w:gridCol w:w="215"/>
        <w:gridCol w:w="865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2103FA" w:rsidRPr="009312A7" w14:paraId="61CF0E06" w14:textId="77777777" w:rsidTr="003C302E">
        <w:trPr>
          <w:cantSplit/>
          <w:tblHeader/>
        </w:trPr>
        <w:tc>
          <w:tcPr>
            <w:tcW w:w="2340" w:type="dxa"/>
          </w:tcPr>
          <w:p w14:paraId="3DED21A6" w14:textId="77777777" w:rsidR="002103FA" w:rsidRPr="009312A7" w:rsidRDefault="002103FA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0" w:type="dxa"/>
            <w:gridSpan w:val="21"/>
            <w:vAlign w:val="bottom"/>
          </w:tcPr>
          <w:p w14:paraId="4D30BCFD" w14:textId="77777777" w:rsidR="002103FA" w:rsidRPr="009312A7" w:rsidRDefault="002103FA" w:rsidP="000B66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210CB" w:rsidRPr="009312A7" w14:paraId="27157BAE" w14:textId="77777777" w:rsidTr="003C302E">
        <w:trPr>
          <w:cantSplit/>
          <w:tblHeader/>
        </w:trPr>
        <w:tc>
          <w:tcPr>
            <w:tcW w:w="2340" w:type="dxa"/>
          </w:tcPr>
          <w:p w14:paraId="5F59ED65" w14:textId="77777777" w:rsidR="009210CB" w:rsidRPr="009312A7" w:rsidRDefault="009210CB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7F52724" w14:textId="77777777" w:rsidR="009210CB" w:rsidRPr="009312A7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Merge w:val="restart"/>
          </w:tcPr>
          <w:p w14:paraId="32EB55B0" w14:textId="7E10FC41" w:rsidR="009210CB" w:rsidRPr="009312A7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  <w:r w:rsidR="005E7E7A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0" w:type="dxa"/>
            <w:gridSpan w:val="3"/>
          </w:tcPr>
          <w:p w14:paraId="094310F7" w14:textId="77777777" w:rsidR="00F7117D" w:rsidRPr="009312A7" w:rsidRDefault="00F7117D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CEE86E7" w14:textId="77777777" w:rsidR="009210CB" w:rsidRPr="009312A7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15BA4E72" w14:textId="77777777" w:rsidR="009210CB" w:rsidRPr="009312A7" w:rsidRDefault="009210CB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</w:tcPr>
          <w:p w14:paraId="27602F13" w14:textId="77777777"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  <w:p w14:paraId="2FFAC691" w14:textId="77777777"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9312A7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42A07A46" w14:textId="77777777"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980" w:type="dxa"/>
            <w:gridSpan w:val="3"/>
          </w:tcPr>
          <w:p w14:paraId="217FA1DA" w14:textId="77777777"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70FA8B" w14:textId="77777777"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14871DF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33456DE0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94F981" w14:textId="77777777"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9312A7">
              <w:rPr>
                <w:rFonts w:ascii="Angsana New" w:hAnsi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33347626" w14:textId="77777777"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02FC788" w14:textId="77777777" w:rsidR="00592EC0" w:rsidRDefault="00592EC0" w:rsidP="000C693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EA550B0" w14:textId="66D504B3" w:rsidR="009210CB" w:rsidRPr="009312A7" w:rsidRDefault="009210CB" w:rsidP="000C693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</w:p>
        </w:tc>
      </w:tr>
      <w:tr w:rsidR="00F7117D" w:rsidRPr="009312A7" w14:paraId="2EBD82E9" w14:textId="77777777" w:rsidTr="003C302E">
        <w:trPr>
          <w:cantSplit/>
          <w:tblHeader/>
        </w:trPr>
        <w:tc>
          <w:tcPr>
            <w:tcW w:w="2340" w:type="dxa"/>
          </w:tcPr>
          <w:p w14:paraId="7E3692E8" w14:textId="77777777" w:rsidR="009210CB" w:rsidRPr="009312A7" w:rsidRDefault="009210CB" w:rsidP="000B669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EAEC02D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14:paraId="610F356B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81371E" w14:textId="77777777" w:rsidR="009210CB" w:rsidRPr="009312A7" w:rsidRDefault="009210CB" w:rsidP="00E82C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3B2C4D4B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D9E1675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15" w:type="dxa"/>
            <w:vAlign w:val="bottom"/>
          </w:tcPr>
          <w:p w14:paraId="24D042AC" w14:textId="77777777"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649A94DA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194D5D45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FFCD06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3B69386B" w14:textId="77777777"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EA64786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5C12B3AC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83BF13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5D4623D4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D95361" w14:textId="77777777" w:rsidR="009210CB" w:rsidRPr="009312A7" w:rsidRDefault="009210CB" w:rsidP="00E82C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3A60A880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92CFE6F" w14:textId="77777777" w:rsidR="009210CB" w:rsidRPr="009312A7" w:rsidRDefault="009210CB" w:rsidP="00E82C2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3E29AA30" w14:textId="77777777" w:rsidR="009210CB" w:rsidRPr="009312A7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F72C050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5048A4D6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E8958A" w14:textId="77777777" w:rsidR="009210CB" w:rsidRPr="009312A7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F7117D" w:rsidRPr="009312A7" w14:paraId="2108BBE6" w14:textId="77777777" w:rsidTr="00113091">
        <w:trPr>
          <w:cantSplit/>
          <w:trHeight w:val="263"/>
        </w:trPr>
        <w:tc>
          <w:tcPr>
            <w:tcW w:w="2340" w:type="dxa"/>
          </w:tcPr>
          <w:p w14:paraId="3753EBD4" w14:textId="77777777" w:rsidR="00F7117D" w:rsidRPr="009312A7" w:rsidRDefault="00F7117D" w:rsidP="000B669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98AECEC" w14:textId="77777777" w:rsidR="00F7117D" w:rsidRPr="009312A7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AFE975" w14:textId="77777777" w:rsidR="00F7117D" w:rsidRPr="009312A7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649C1188" w14:textId="77777777" w:rsidR="00F7117D" w:rsidRPr="009312A7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312A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14:paraId="52597B0D" w14:textId="77777777" w:rsidR="00F7117D" w:rsidRPr="009312A7" w:rsidRDefault="00F7117D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65" w:type="dxa"/>
            <w:gridSpan w:val="15"/>
          </w:tcPr>
          <w:p w14:paraId="4DD28A19" w14:textId="77777777" w:rsidR="00F7117D" w:rsidRPr="009312A7" w:rsidRDefault="0046582C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312A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="00F7117D" w:rsidRPr="009312A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7117D" w:rsidRPr="009312A7" w14:paraId="5111A86E" w14:textId="77777777" w:rsidTr="003C302E">
        <w:trPr>
          <w:cantSplit/>
          <w:trHeight w:val="270"/>
        </w:trPr>
        <w:tc>
          <w:tcPr>
            <w:tcW w:w="2340" w:type="dxa"/>
          </w:tcPr>
          <w:p w14:paraId="671D1FB9" w14:textId="77777777" w:rsidR="009210CB" w:rsidRPr="009312A7" w:rsidRDefault="009210CB" w:rsidP="00D14A8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356ECBF" w14:textId="77777777"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C554D9" w14:textId="77777777"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554CD2A" w14:textId="77777777"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14FB747" w14:textId="77777777"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A36CB4C" w14:textId="77777777"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14:paraId="53221EC4" w14:textId="77777777" w:rsidR="009210CB" w:rsidRPr="009312A7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65" w:type="dxa"/>
          </w:tcPr>
          <w:p w14:paraId="5F0329AE" w14:textId="77777777"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62E84E" w14:textId="77777777" w:rsidR="009210CB" w:rsidRPr="009312A7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76C7FC" w14:textId="77777777"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E2EB9C" w14:textId="77777777" w:rsidR="009210CB" w:rsidRPr="009312A7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758A14" w14:textId="77777777"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3EE2E8" w14:textId="77777777" w:rsidR="009210CB" w:rsidRPr="009312A7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939641" w14:textId="77777777"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F80965" w14:textId="77777777"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8D09A2" w14:textId="77777777"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B7708E" w14:textId="77777777" w:rsidR="009210CB" w:rsidRPr="009312A7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65D638" w14:textId="77777777"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D80BFE" w14:textId="77777777" w:rsidR="009210CB" w:rsidRPr="009312A7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50ED76" w14:textId="77777777"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B287B5" w14:textId="77777777"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0CFB4E" w14:textId="77777777" w:rsidR="009210CB" w:rsidRPr="009312A7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3C97" w:rsidRPr="009312A7" w14:paraId="2A99895D" w14:textId="77777777" w:rsidTr="003C302E">
        <w:trPr>
          <w:cantSplit/>
          <w:trHeight w:val="270"/>
        </w:trPr>
        <w:tc>
          <w:tcPr>
            <w:tcW w:w="2340" w:type="dxa"/>
          </w:tcPr>
          <w:p w14:paraId="2D7751ED" w14:textId="7DA7AC2A" w:rsidR="00D23C97" w:rsidRPr="009312A7" w:rsidRDefault="00D23C97" w:rsidP="00D23C97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  <w:r w:rsidRPr="009312A7">
              <w:rPr>
                <w:rFonts w:ascii="Angsana New" w:hAnsi="Angsana New"/>
                <w:sz w:val="24"/>
                <w:szCs w:val="24"/>
              </w:rPr>
              <w:br/>
            </w: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 xml:space="preserve">สีเขียว </w:t>
            </w:r>
            <w:r w:rsidRPr="009312A7">
              <w:rPr>
                <w:rFonts w:ascii="Angsana New" w:hAnsi="Angsana New"/>
                <w:sz w:val="24"/>
                <w:szCs w:val="24"/>
              </w:rPr>
              <w:t>(</w:t>
            </w: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9312A7">
              <w:rPr>
                <w:rFonts w:ascii="Angsana New" w:hAnsi="Angsana New"/>
                <w:sz w:val="24"/>
                <w:szCs w:val="24"/>
              </w:rPr>
              <w:t>)</w:t>
            </w: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  <w:r w:rsidR="00525BE0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58EB7AE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14:paraId="5F296C18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5324C569" w14:textId="5EDA7D6E" w:rsidR="00D23C97" w:rsidRPr="009312A7" w:rsidRDefault="00592EC0" w:rsidP="00D23C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44B62E2D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C1656CE" w14:textId="3E0BF840" w:rsidR="00D23C97" w:rsidRPr="009312A7" w:rsidRDefault="00592EC0" w:rsidP="00D23C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15" w:type="dxa"/>
            <w:vAlign w:val="bottom"/>
          </w:tcPr>
          <w:p w14:paraId="200CEA3D" w14:textId="77777777" w:rsidR="00D23C97" w:rsidRPr="009312A7" w:rsidRDefault="00D23C97" w:rsidP="00D23C9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A82F1FD" w14:textId="4DB313D0" w:rsidR="00D23C97" w:rsidRPr="009312A7" w:rsidRDefault="00592EC0" w:rsidP="00D23C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592EC0">
              <w:rPr>
                <w:rFonts w:ascii="Angsana New" w:hAnsi="Angsana New"/>
                <w:sz w:val="24"/>
                <w:szCs w:val="24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7C8A49DA" w14:textId="77777777" w:rsidR="00D23C97" w:rsidRPr="009312A7" w:rsidRDefault="00D23C97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60403351" w14:textId="77777777" w:rsidR="00D23C97" w:rsidRPr="009312A7" w:rsidRDefault="00D23C97" w:rsidP="00D23C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145,508</w:t>
            </w:r>
          </w:p>
        </w:tc>
        <w:tc>
          <w:tcPr>
            <w:tcW w:w="180" w:type="dxa"/>
            <w:vAlign w:val="bottom"/>
          </w:tcPr>
          <w:p w14:paraId="19FDA5D6" w14:textId="77777777" w:rsidR="00D23C97" w:rsidRPr="009312A7" w:rsidRDefault="00D23C97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CFBC70" w14:textId="62BB7C55" w:rsidR="00D23C97" w:rsidRPr="009312A7" w:rsidRDefault="00592EC0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667CE948" w14:textId="77777777" w:rsidR="00D23C97" w:rsidRPr="009312A7" w:rsidRDefault="00D23C97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0E4BC4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44,207</w:t>
            </w:r>
          </w:p>
        </w:tc>
        <w:tc>
          <w:tcPr>
            <w:tcW w:w="180" w:type="dxa"/>
            <w:vAlign w:val="bottom"/>
          </w:tcPr>
          <w:p w14:paraId="7C7D8B85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75E6E0A" w14:textId="5836B289" w:rsidR="00D23C97" w:rsidRPr="009312A7" w:rsidRDefault="007F6625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350,214</w:t>
            </w:r>
          </w:p>
        </w:tc>
        <w:tc>
          <w:tcPr>
            <w:tcW w:w="180" w:type="dxa"/>
            <w:vAlign w:val="bottom"/>
          </w:tcPr>
          <w:p w14:paraId="7CB0783B" w14:textId="77777777" w:rsidR="00D23C97" w:rsidRPr="009312A7" w:rsidRDefault="00D23C97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901605A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bidi="th-TH"/>
              </w:rPr>
              <w:t>233,508</w:t>
            </w:r>
          </w:p>
        </w:tc>
        <w:tc>
          <w:tcPr>
            <w:tcW w:w="180" w:type="dxa"/>
            <w:vAlign w:val="bottom"/>
          </w:tcPr>
          <w:p w14:paraId="64DA2C58" w14:textId="77777777" w:rsidR="00D23C97" w:rsidRPr="009312A7" w:rsidRDefault="00D23C97" w:rsidP="00D23C97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0E40908" w14:textId="4D9DA5F0" w:rsidR="00D23C97" w:rsidRPr="009312A7" w:rsidRDefault="00592EC0" w:rsidP="00D23C9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3B424F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76BB8B3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976EB" w:rsidRPr="009312A7" w14:paraId="0CF66ACC" w14:textId="77777777" w:rsidTr="003C302E">
        <w:trPr>
          <w:cantSplit/>
          <w:trHeight w:val="270"/>
        </w:trPr>
        <w:tc>
          <w:tcPr>
            <w:tcW w:w="2340" w:type="dxa"/>
          </w:tcPr>
          <w:p w14:paraId="5DABAF61" w14:textId="77777777" w:rsidR="00B976EB" w:rsidRPr="009312A7" w:rsidRDefault="00B976EB" w:rsidP="00D23C97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E7411A7" w14:textId="77777777" w:rsidR="00B976EB" w:rsidRPr="009312A7" w:rsidRDefault="00B976EB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5D5FF58" w14:textId="77777777" w:rsidR="00B976EB" w:rsidRPr="009312A7" w:rsidRDefault="00B976EB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DB1BE57" w14:textId="77777777" w:rsidR="00B976EB" w:rsidRDefault="00B976EB" w:rsidP="00D23C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6DFF49D" w14:textId="77777777" w:rsidR="00B976EB" w:rsidRPr="009312A7" w:rsidRDefault="00B976EB" w:rsidP="00D23C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8B7D8D1" w14:textId="77777777" w:rsidR="00B976EB" w:rsidRDefault="00B976EB" w:rsidP="00D23C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2005A318" w14:textId="77777777" w:rsidR="00B976EB" w:rsidRPr="009312A7" w:rsidRDefault="00B976EB" w:rsidP="00D23C9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134E890B" w14:textId="77777777" w:rsidR="00B976EB" w:rsidRPr="00592EC0" w:rsidRDefault="00B976EB" w:rsidP="00D23C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EC1CC0" w14:textId="77777777" w:rsidR="00B976EB" w:rsidRPr="009312A7" w:rsidRDefault="00B976EB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6B17BC9A" w14:textId="77777777" w:rsidR="00B976EB" w:rsidRPr="009312A7" w:rsidRDefault="00B976EB" w:rsidP="00D23C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AB4B65" w14:textId="77777777" w:rsidR="00B976EB" w:rsidRPr="009312A7" w:rsidRDefault="00B976EB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782773" w14:textId="77777777" w:rsidR="00B976EB" w:rsidRDefault="00B976EB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8E44BD" w14:textId="77777777" w:rsidR="00B976EB" w:rsidRPr="009312A7" w:rsidRDefault="00B976EB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6EFD7F5" w14:textId="77777777" w:rsidR="00B976EB" w:rsidRPr="009312A7" w:rsidRDefault="00B976EB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3CAEEB" w14:textId="77777777" w:rsidR="00B976EB" w:rsidRPr="009312A7" w:rsidRDefault="00B976EB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50F29D6" w14:textId="77777777" w:rsidR="00B976EB" w:rsidRPr="00DB33C8" w:rsidRDefault="00B976EB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C4E6FC" w14:textId="77777777" w:rsidR="00B976EB" w:rsidRPr="009312A7" w:rsidRDefault="00B976EB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9DE2F48" w14:textId="77777777" w:rsidR="00B976EB" w:rsidRPr="009312A7" w:rsidRDefault="00B976EB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C8BFEA" w14:textId="77777777" w:rsidR="00B976EB" w:rsidRPr="009312A7" w:rsidRDefault="00B976EB" w:rsidP="00D23C97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F7736EC" w14:textId="77777777" w:rsidR="00B976EB" w:rsidRDefault="00B976EB" w:rsidP="00D23C9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82B714" w14:textId="77777777" w:rsidR="00B976EB" w:rsidRPr="009312A7" w:rsidRDefault="00B976EB" w:rsidP="00D23C97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0B64EB6" w14:textId="77777777" w:rsidR="00B976EB" w:rsidRPr="009312A7" w:rsidRDefault="00B976EB" w:rsidP="00D23C9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AB3B4D" w:rsidRPr="009312A7" w14:paraId="76F52F68" w14:textId="77777777" w:rsidTr="003C302E">
        <w:trPr>
          <w:cantSplit/>
          <w:trHeight w:val="270"/>
        </w:trPr>
        <w:tc>
          <w:tcPr>
            <w:tcW w:w="2340" w:type="dxa"/>
          </w:tcPr>
          <w:p w14:paraId="61F26D45" w14:textId="1A90074C" w:rsidR="00AB3B4D" w:rsidRPr="00AB3B4D" w:rsidRDefault="00AB3B4D" w:rsidP="00D23C97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B3B4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</w:t>
            </w:r>
            <w:r w:rsidR="00144B5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้</w:t>
            </w:r>
            <w:r w:rsidRPr="00AB3B4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า</w:t>
            </w:r>
          </w:p>
        </w:tc>
        <w:tc>
          <w:tcPr>
            <w:tcW w:w="1350" w:type="dxa"/>
            <w:vAlign w:val="bottom"/>
          </w:tcPr>
          <w:p w14:paraId="2C56E482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890D0B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0C63337" w14:textId="77777777" w:rsidR="00AB3B4D" w:rsidRDefault="00AB3B4D" w:rsidP="00D23C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EA7A51D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0762519" w14:textId="77777777" w:rsidR="00AB3B4D" w:rsidRDefault="00AB3B4D" w:rsidP="00D23C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2F7A0893" w14:textId="77777777" w:rsidR="00AB3B4D" w:rsidRPr="009312A7" w:rsidRDefault="00AB3B4D" w:rsidP="00D23C9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7A7B6BB" w14:textId="77777777" w:rsidR="00AB3B4D" w:rsidRPr="00592EC0" w:rsidRDefault="00AB3B4D" w:rsidP="00D23C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1A2123" w14:textId="77777777" w:rsidR="00AB3B4D" w:rsidRPr="009312A7" w:rsidRDefault="00AB3B4D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D7629A3" w14:textId="77777777" w:rsidR="00AB3B4D" w:rsidRPr="009312A7" w:rsidRDefault="00AB3B4D" w:rsidP="00D23C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2817AC" w14:textId="77777777" w:rsidR="00AB3B4D" w:rsidRPr="009312A7" w:rsidRDefault="00AB3B4D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2109EF" w14:textId="77777777" w:rsidR="00AB3B4D" w:rsidRDefault="00AB3B4D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86F79A" w14:textId="77777777" w:rsidR="00AB3B4D" w:rsidRPr="009312A7" w:rsidRDefault="00AB3B4D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D5D0CB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B7F3B4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90D393F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5A2591" w14:textId="77777777" w:rsidR="00AB3B4D" w:rsidRPr="009312A7" w:rsidRDefault="00AB3B4D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C5FF2F0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F78AB2" w14:textId="77777777" w:rsidR="00AB3B4D" w:rsidRPr="009312A7" w:rsidRDefault="00AB3B4D" w:rsidP="00D23C97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E90C0A1" w14:textId="77777777" w:rsidR="00AB3B4D" w:rsidRDefault="00AB3B4D" w:rsidP="00D23C9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3AC4E5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3A047F4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AB3B4D" w:rsidRPr="009312A7" w14:paraId="16D9FCE2" w14:textId="77777777" w:rsidTr="003C302E">
        <w:trPr>
          <w:cantSplit/>
          <w:trHeight w:val="270"/>
        </w:trPr>
        <w:tc>
          <w:tcPr>
            <w:tcW w:w="2340" w:type="dxa"/>
          </w:tcPr>
          <w:p w14:paraId="4A310E06" w14:textId="31E7AE16" w:rsidR="00AB3B4D" w:rsidRPr="009312A7" w:rsidRDefault="00AB3B4D" w:rsidP="00D23C97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1350" w:type="dxa"/>
            <w:vAlign w:val="bottom"/>
          </w:tcPr>
          <w:p w14:paraId="56F3D1BF" w14:textId="4C062DE0" w:rsidR="00AB3B4D" w:rsidRPr="009312A7" w:rsidRDefault="00DA2FFA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990" w:type="dxa"/>
            <w:vAlign w:val="bottom"/>
          </w:tcPr>
          <w:p w14:paraId="62C276DC" w14:textId="47319391" w:rsidR="00AB3B4D" w:rsidRPr="009312A7" w:rsidRDefault="00AB3B4D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5956B408" w14:textId="42B7842C" w:rsidR="00AB3B4D" w:rsidRDefault="00AB3B4D" w:rsidP="00D23C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6E457623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D217BE" w14:textId="155660CE" w:rsidR="00AB3B4D" w:rsidRDefault="00AB3B4D" w:rsidP="00D23C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0BE5DE1F" w14:textId="77777777" w:rsidR="00AB3B4D" w:rsidRPr="009312A7" w:rsidRDefault="00AB3B4D" w:rsidP="00D23C9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0C86F5C0" w14:textId="409C1B8F" w:rsidR="00AB3B4D" w:rsidRPr="00592EC0" w:rsidRDefault="00AB3B4D" w:rsidP="00D23C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308E79DA" w14:textId="77777777" w:rsidR="00AB3B4D" w:rsidRPr="009312A7" w:rsidRDefault="00AB3B4D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64E57563" w14:textId="3FDA210E" w:rsidR="00AB3B4D" w:rsidRPr="009312A7" w:rsidRDefault="00AB3B4D" w:rsidP="00D23C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D544F5" w14:textId="77777777" w:rsidR="00AB3B4D" w:rsidRPr="009312A7" w:rsidRDefault="00AB3B4D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C35DB7" w14:textId="35F980E5" w:rsidR="00AB3B4D" w:rsidRDefault="00AB3B4D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25,500</w:t>
            </w:r>
          </w:p>
        </w:tc>
        <w:tc>
          <w:tcPr>
            <w:tcW w:w="180" w:type="dxa"/>
            <w:vAlign w:val="bottom"/>
          </w:tcPr>
          <w:p w14:paraId="4AEF3934" w14:textId="77777777" w:rsidR="00AB3B4D" w:rsidRPr="009312A7" w:rsidRDefault="00AB3B4D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726651" w14:textId="3FD2A689" w:rsidR="00AB3B4D" w:rsidRPr="009312A7" w:rsidRDefault="00AB3B4D" w:rsidP="00AB3B4D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CC16E0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968D55" w14:textId="17E2BAE9" w:rsidR="00AB3B4D" w:rsidRPr="009312A7" w:rsidRDefault="00AB3B4D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25,2</w:t>
            </w:r>
            <w:r w:rsidR="00172C2B">
              <w:rPr>
                <w:rFonts w:ascii="Angsana New" w:hAnsi="Angsana New"/>
                <w:sz w:val="24"/>
                <w:szCs w:val="24"/>
                <w:lang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3FB8B664" w14:textId="77777777" w:rsidR="00AB3B4D" w:rsidRPr="009312A7" w:rsidRDefault="00AB3B4D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C3A033B" w14:textId="207FE4FA" w:rsidR="00AB3B4D" w:rsidRPr="009312A7" w:rsidRDefault="00AB3B4D" w:rsidP="00AB3B4D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9AAD4C" w14:textId="77777777" w:rsidR="00AB3B4D" w:rsidRPr="009312A7" w:rsidRDefault="00AB3B4D" w:rsidP="00D23C97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F725A8" w14:textId="56B1DE31" w:rsidR="00AB3B4D" w:rsidRDefault="00AB3B4D" w:rsidP="00D23C9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6C9132" w14:textId="77777777" w:rsidR="00AB3B4D" w:rsidRPr="009312A7" w:rsidRDefault="00AB3B4D" w:rsidP="00D23C97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40B0C0B" w14:textId="00A5D878" w:rsidR="00AB3B4D" w:rsidRPr="009312A7" w:rsidRDefault="00AB3B4D" w:rsidP="00D23C9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F3AEC" w:rsidRPr="009312A7" w14:paraId="4D425A06" w14:textId="77777777" w:rsidTr="003C302E">
        <w:trPr>
          <w:cantSplit/>
          <w:trHeight w:val="270"/>
        </w:trPr>
        <w:tc>
          <w:tcPr>
            <w:tcW w:w="2340" w:type="dxa"/>
          </w:tcPr>
          <w:p w14:paraId="414D2256" w14:textId="628566A3" w:rsidR="00BF3AEC" w:rsidRPr="00BF3AEC" w:rsidRDefault="00BF3AEC" w:rsidP="00D23C97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F3AE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72B08EC" w14:textId="77777777" w:rsidR="00BF3AEC" w:rsidRDefault="00BF3AEC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9021635" w14:textId="77777777" w:rsidR="00BF3AEC" w:rsidRDefault="00BF3AEC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1ACC3E" w14:textId="77777777" w:rsidR="00BF3AEC" w:rsidRDefault="00BF3AEC" w:rsidP="00D23C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F1A29F5" w14:textId="77777777" w:rsidR="00BF3AEC" w:rsidRPr="009312A7" w:rsidRDefault="00BF3AEC" w:rsidP="00D23C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9C88821" w14:textId="77777777" w:rsidR="00BF3AEC" w:rsidRDefault="00BF3AEC" w:rsidP="00D23C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6D1B1195" w14:textId="77777777" w:rsidR="00BF3AEC" w:rsidRPr="009312A7" w:rsidRDefault="00BF3AEC" w:rsidP="00D23C9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427E78CA" w14:textId="77777777" w:rsidR="00BF3AEC" w:rsidRDefault="00BF3AEC" w:rsidP="00D23C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ECBA5F" w14:textId="77777777" w:rsidR="00BF3AEC" w:rsidRPr="009312A7" w:rsidRDefault="00BF3AEC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CB691F2" w14:textId="77777777" w:rsidR="00BF3AEC" w:rsidRDefault="00BF3AEC" w:rsidP="00D23C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09DD0A" w14:textId="77777777" w:rsidR="00BF3AEC" w:rsidRPr="009312A7" w:rsidRDefault="00BF3AEC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1804E" w14:textId="095637CA" w:rsidR="00BF3AEC" w:rsidRPr="00BF3AEC" w:rsidRDefault="00BF3AEC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F3AE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372,288</w:t>
            </w:r>
          </w:p>
        </w:tc>
        <w:tc>
          <w:tcPr>
            <w:tcW w:w="180" w:type="dxa"/>
            <w:vAlign w:val="bottom"/>
          </w:tcPr>
          <w:p w14:paraId="1954089B" w14:textId="77777777" w:rsidR="00BF3AEC" w:rsidRPr="00BF3AEC" w:rsidRDefault="00BF3AEC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AEBBD" w14:textId="7C42EBD5" w:rsidR="00BF3AEC" w:rsidRPr="00BF3AEC" w:rsidRDefault="00DB33C8" w:rsidP="00AB3B4D">
            <w:pPr>
              <w:pStyle w:val="acctfourfigures"/>
              <w:tabs>
                <w:tab w:val="clear" w:pos="765"/>
                <w:tab w:val="decimal" w:pos="10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B33C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  <w:vAlign w:val="bottom"/>
          </w:tcPr>
          <w:p w14:paraId="34928BCD" w14:textId="77777777" w:rsidR="00BF3AEC" w:rsidRPr="009312A7" w:rsidRDefault="00BF3AEC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09FEA7" w14:textId="403E1F0E" w:rsidR="00BF3AEC" w:rsidRPr="00DB33C8" w:rsidRDefault="007F6625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375,494</w:t>
            </w:r>
          </w:p>
        </w:tc>
        <w:tc>
          <w:tcPr>
            <w:tcW w:w="180" w:type="dxa"/>
            <w:vAlign w:val="bottom"/>
          </w:tcPr>
          <w:p w14:paraId="1B7B3BF0" w14:textId="77777777" w:rsidR="00BF3AEC" w:rsidRPr="00DB33C8" w:rsidRDefault="00BF3AEC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735FC" w14:textId="71C7C781" w:rsidR="00BF3AEC" w:rsidRPr="00DB33C8" w:rsidRDefault="00DB33C8" w:rsidP="00AB3B4D">
            <w:pPr>
              <w:pStyle w:val="acctfourfigures"/>
              <w:tabs>
                <w:tab w:val="clear" w:pos="765"/>
                <w:tab w:val="decimal" w:pos="9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DB33C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233,508</w:t>
            </w:r>
          </w:p>
        </w:tc>
        <w:tc>
          <w:tcPr>
            <w:tcW w:w="180" w:type="dxa"/>
            <w:vAlign w:val="bottom"/>
          </w:tcPr>
          <w:p w14:paraId="4C9EEF8B" w14:textId="77777777" w:rsidR="00BF3AEC" w:rsidRPr="00DB33C8" w:rsidRDefault="00BF3AEC" w:rsidP="00D23C97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89006" w14:textId="183D944E" w:rsidR="00BF3AEC" w:rsidRPr="00DB33C8" w:rsidRDefault="00DB33C8" w:rsidP="00D23C9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DB33C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99F891" w14:textId="77777777" w:rsidR="00BF3AEC" w:rsidRPr="00DB33C8" w:rsidRDefault="00BF3AEC" w:rsidP="00D23C97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1A9F7" w14:textId="0D6F324E" w:rsidR="00BF3AEC" w:rsidRPr="00DB33C8" w:rsidRDefault="00DB33C8" w:rsidP="00D23C9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DB33C8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73C86797" w14:textId="77777777" w:rsidR="009210CB" w:rsidRPr="007F067D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5"/>
          <w:szCs w:val="25"/>
          <w:lang w:val="en-US" w:bidi="th-TH"/>
        </w:rPr>
      </w:pP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440"/>
        <w:gridCol w:w="990"/>
        <w:gridCol w:w="1260"/>
        <w:gridCol w:w="180"/>
        <w:gridCol w:w="990"/>
        <w:gridCol w:w="215"/>
        <w:gridCol w:w="1045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1170"/>
      </w:tblGrid>
      <w:tr w:rsidR="002103FA" w:rsidRPr="009312A7" w14:paraId="5B6E8020" w14:textId="77777777" w:rsidTr="00984674">
        <w:trPr>
          <w:cantSplit/>
          <w:tblHeader/>
        </w:trPr>
        <w:tc>
          <w:tcPr>
            <w:tcW w:w="2340" w:type="dxa"/>
          </w:tcPr>
          <w:p w14:paraId="6A3B0A2F" w14:textId="77777777" w:rsidR="002103FA" w:rsidRPr="009312A7" w:rsidRDefault="002103FA" w:rsidP="004B157B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0" w:type="dxa"/>
            <w:gridSpan w:val="17"/>
            <w:vAlign w:val="bottom"/>
          </w:tcPr>
          <w:p w14:paraId="76029080" w14:textId="77777777" w:rsidR="002103FA" w:rsidRPr="009312A7" w:rsidRDefault="002103FA" w:rsidP="004B157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9312A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692869" w:rsidRPr="009312A7" w14:paraId="148DC656" w14:textId="77777777" w:rsidTr="00984674">
        <w:trPr>
          <w:cantSplit/>
          <w:tblHeader/>
        </w:trPr>
        <w:tc>
          <w:tcPr>
            <w:tcW w:w="2340" w:type="dxa"/>
          </w:tcPr>
          <w:p w14:paraId="39362EC2" w14:textId="77777777" w:rsidR="00692869" w:rsidRPr="009312A7" w:rsidRDefault="00692869" w:rsidP="004B157B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EAC87DD" w14:textId="77777777" w:rsidR="00692869" w:rsidRPr="009312A7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Merge w:val="restart"/>
          </w:tcPr>
          <w:p w14:paraId="6BE51CBF" w14:textId="4700A3B2" w:rsidR="00692869" w:rsidRPr="009312A7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  <w:r w:rsidR="00BF3AEC">
              <w:rPr>
                <w:rFonts w:ascii="Angsana New" w:hAnsi="Angsana New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2430" w:type="dxa"/>
            <w:gridSpan w:val="3"/>
          </w:tcPr>
          <w:p w14:paraId="66E6F78D" w14:textId="77777777" w:rsidR="00692869" w:rsidRPr="009312A7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45B3BA55" w14:textId="77777777" w:rsidR="00692869" w:rsidRPr="009312A7" w:rsidRDefault="00692869" w:rsidP="004B157B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14:paraId="70F5E334" w14:textId="77777777" w:rsidR="00692869" w:rsidRPr="009312A7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9312A7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241A2579" w14:textId="77777777" w:rsidR="00692869" w:rsidRPr="009312A7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40" w:type="dxa"/>
            <w:gridSpan w:val="3"/>
          </w:tcPr>
          <w:p w14:paraId="4C17075B" w14:textId="77777777" w:rsidR="00692869" w:rsidRPr="009312A7" w:rsidRDefault="00692869" w:rsidP="00BF3AEC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A820281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58A6DD89" w14:textId="7F848D6E" w:rsidR="00692869" w:rsidRPr="009312A7" w:rsidRDefault="00692869" w:rsidP="000C693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</w:p>
        </w:tc>
      </w:tr>
      <w:tr w:rsidR="00692869" w:rsidRPr="009312A7" w14:paraId="5413E12D" w14:textId="77777777" w:rsidTr="00984674">
        <w:trPr>
          <w:cantSplit/>
          <w:tblHeader/>
        </w:trPr>
        <w:tc>
          <w:tcPr>
            <w:tcW w:w="2340" w:type="dxa"/>
          </w:tcPr>
          <w:p w14:paraId="1DFE847F" w14:textId="77777777" w:rsidR="00692869" w:rsidRPr="009312A7" w:rsidRDefault="00692869" w:rsidP="004B157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2DB8E7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14:paraId="1D1B5BAC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D98A296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23A22AD0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512AA2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15" w:type="dxa"/>
            <w:vAlign w:val="bottom"/>
          </w:tcPr>
          <w:p w14:paraId="07DD3DC1" w14:textId="77777777" w:rsidR="00692869" w:rsidRPr="009312A7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45" w:type="dxa"/>
            <w:vAlign w:val="bottom"/>
          </w:tcPr>
          <w:p w14:paraId="4D96D1BB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2DF8CAC0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86FD18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21A8574A" w14:textId="77777777" w:rsidR="00692869" w:rsidRPr="009312A7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22975FE" w14:textId="77777777" w:rsidR="00692869" w:rsidRPr="009312A7" w:rsidRDefault="00692869" w:rsidP="00017F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1BA06F63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DDE1D5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7F2DA368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E2D6E1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5D5A2039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593042B" w14:textId="77777777" w:rsidR="00692869" w:rsidRPr="009312A7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</w:rPr>
              <w:t>256</w:t>
            </w:r>
            <w:r w:rsidR="00D23C97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4B157B" w:rsidRPr="009312A7" w14:paraId="70CAE3E3" w14:textId="77777777" w:rsidTr="00984674">
        <w:trPr>
          <w:cantSplit/>
          <w:trHeight w:val="270"/>
        </w:trPr>
        <w:tc>
          <w:tcPr>
            <w:tcW w:w="2340" w:type="dxa"/>
          </w:tcPr>
          <w:p w14:paraId="19B26958" w14:textId="77777777" w:rsidR="004B157B" w:rsidRPr="009312A7" w:rsidRDefault="004B157B" w:rsidP="004B157B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C802151" w14:textId="77777777" w:rsidR="004B157B" w:rsidRPr="009312A7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8B2427" w14:textId="77777777" w:rsidR="004B157B" w:rsidRPr="009312A7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</w:tcPr>
          <w:p w14:paraId="16F6AC3C" w14:textId="77777777" w:rsidR="004B157B" w:rsidRPr="009312A7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312A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14:paraId="103A38E4" w14:textId="77777777" w:rsidR="004B157B" w:rsidRPr="009312A7" w:rsidRDefault="004B157B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345" w:type="dxa"/>
            <w:gridSpan w:val="11"/>
          </w:tcPr>
          <w:p w14:paraId="24A5340F" w14:textId="77777777" w:rsidR="004B157B" w:rsidRPr="009312A7" w:rsidRDefault="004B157B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9312A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9312A7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92869" w:rsidRPr="009312A7" w14:paraId="5F24DECC" w14:textId="77777777" w:rsidTr="00984674">
        <w:trPr>
          <w:cantSplit/>
          <w:trHeight w:val="270"/>
        </w:trPr>
        <w:tc>
          <w:tcPr>
            <w:tcW w:w="2340" w:type="dxa"/>
          </w:tcPr>
          <w:p w14:paraId="32955D66" w14:textId="77777777" w:rsidR="00692869" w:rsidRPr="009312A7" w:rsidRDefault="00692869" w:rsidP="004B157B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272CD51E" w14:textId="77777777"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DF8A92D" w14:textId="77777777"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77F15EA" w14:textId="77777777"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788181" w14:textId="77777777"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0D275A" w14:textId="77777777"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14:paraId="0EAB7A58" w14:textId="77777777" w:rsidR="00692869" w:rsidRPr="009312A7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45" w:type="dxa"/>
          </w:tcPr>
          <w:p w14:paraId="638142DB" w14:textId="77777777"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EEB0EF" w14:textId="77777777" w:rsidR="00692869" w:rsidRPr="009312A7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06B7D0" w14:textId="77777777"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C66B1F" w14:textId="77777777" w:rsidR="00692869" w:rsidRPr="009312A7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0865D2" w14:textId="77777777"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36EFF2" w14:textId="77777777" w:rsidR="00692869" w:rsidRPr="009312A7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9FFBC5" w14:textId="77777777"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8A7AC6" w14:textId="77777777"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94DF55" w14:textId="77777777"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48C52D" w14:textId="77777777"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C12E96" w14:textId="77777777" w:rsidR="00692869" w:rsidRPr="009312A7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3C97" w:rsidRPr="009312A7" w14:paraId="2D4B244D" w14:textId="77777777" w:rsidTr="00984674">
        <w:trPr>
          <w:cantSplit/>
          <w:trHeight w:val="270"/>
        </w:trPr>
        <w:tc>
          <w:tcPr>
            <w:tcW w:w="2340" w:type="dxa"/>
          </w:tcPr>
          <w:p w14:paraId="24841BB1" w14:textId="77777777" w:rsidR="00D23C97" w:rsidRPr="009312A7" w:rsidRDefault="00D23C97" w:rsidP="00D23C97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</w:p>
          <w:p w14:paraId="7B271822" w14:textId="3A2C0BD4" w:rsidR="00D23C97" w:rsidRPr="009312A7" w:rsidRDefault="00D23C97" w:rsidP="00D23C97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 xml:space="preserve">    สีเขียว </w:t>
            </w:r>
            <w:r w:rsidRPr="009312A7">
              <w:rPr>
                <w:rFonts w:ascii="Angsana New" w:hAnsi="Angsana New"/>
                <w:sz w:val="24"/>
                <w:szCs w:val="24"/>
              </w:rPr>
              <w:t>(</w:t>
            </w: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9312A7">
              <w:rPr>
                <w:rFonts w:ascii="Angsana New" w:hAnsi="Angsana New"/>
                <w:sz w:val="24"/>
                <w:szCs w:val="24"/>
              </w:rPr>
              <w:t>)</w:t>
            </w:r>
            <w:r w:rsidRPr="009312A7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5D5D174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14:paraId="16D127C9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9312A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70EFF8EC" w14:textId="2DD34580" w:rsidR="00D23C97" w:rsidRPr="009312A7" w:rsidRDefault="00BF3AEC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412D6AB3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631D56" w14:textId="3FAAC92C" w:rsidR="00D23C97" w:rsidRPr="009312A7" w:rsidRDefault="00BF3AEC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15" w:type="dxa"/>
            <w:vAlign w:val="bottom"/>
          </w:tcPr>
          <w:p w14:paraId="23692A96" w14:textId="77777777" w:rsidR="00D23C97" w:rsidRPr="009312A7" w:rsidRDefault="00D23C97" w:rsidP="00D23C97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49374C4" w14:textId="600CE273" w:rsidR="00D23C97" w:rsidRPr="009312A7" w:rsidRDefault="00BF3AEC" w:rsidP="00D23C9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 w:rsidRPr="00BF3AEC">
              <w:rPr>
                <w:rFonts w:ascii="Angsana New" w:hAnsi="Angsana New"/>
                <w:sz w:val="24"/>
                <w:szCs w:val="24"/>
                <w:lang w:val="en-US" w:bidi="th-TH"/>
              </w:rPr>
              <w:t>215,756</w:t>
            </w:r>
          </w:p>
        </w:tc>
        <w:tc>
          <w:tcPr>
            <w:tcW w:w="180" w:type="dxa"/>
            <w:vAlign w:val="bottom"/>
          </w:tcPr>
          <w:p w14:paraId="77F3467C" w14:textId="77777777" w:rsidR="00D23C97" w:rsidRPr="009312A7" w:rsidRDefault="00D23C97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AE40798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145,508</w:t>
            </w:r>
          </w:p>
        </w:tc>
        <w:tc>
          <w:tcPr>
            <w:tcW w:w="180" w:type="dxa"/>
            <w:vAlign w:val="bottom"/>
          </w:tcPr>
          <w:p w14:paraId="2904387F" w14:textId="77777777" w:rsidR="00D23C97" w:rsidRPr="009312A7" w:rsidRDefault="00D23C97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F837A8" w14:textId="452092A4" w:rsidR="00D23C97" w:rsidRPr="009312A7" w:rsidRDefault="00956A29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346,788</w:t>
            </w:r>
          </w:p>
        </w:tc>
        <w:tc>
          <w:tcPr>
            <w:tcW w:w="180" w:type="dxa"/>
            <w:vAlign w:val="bottom"/>
          </w:tcPr>
          <w:p w14:paraId="4A7BE180" w14:textId="77777777" w:rsidR="00D23C97" w:rsidRPr="009312A7" w:rsidRDefault="00D23C97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86D18E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  <w:vAlign w:val="bottom"/>
          </w:tcPr>
          <w:p w14:paraId="0821F733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A15255D" w14:textId="410F8873" w:rsidR="00D23C97" w:rsidRPr="009312A7" w:rsidRDefault="000E4D0A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471F5A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B8A8CE0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D23C97" w:rsidRPr="009312A7" w14:paraId="39D3840E" w14:textId="77777777" w:rsidTr="00984674">
        <w:trPr>
          <w:cantSplit/>
        </w:trPr>
        <w:tc>
          <w:tcPr>
            <w:tcW w:w="2340" w:type="dxa"/>
          </w:tcPr>
          <w:p w14:paraId="36BC56EB" w14:textId="77777777" w:rsidR="00D23C97" w:rsidRPr="009312A7" w:rsidRDefault="00D23C97" w:rsidP="00D23C97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725F5101" w14:textId="77777777" w:rsidR="00D23C97" w:rsidRPr="009312A7" w:rsidRDefault="00D23C97" w:rsidP="00D23C9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DB3992F" w14:textId="77777777" w:rsidR="00D23C97" w:rsidRPr="009312A7" w:rsidRDefault="00D23C97" w:rsidP="00D23C9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0889CB" w14:textId="77777777" w:rsidR="00D23C97" w:rsidRPr="009312A7" w:rsidRDefault="00D23C97" w:rsidP="00D23C9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9B3C44" w14:textId="77777777" w:rsidR="00D23C97" w:rsidRPr="009312A7" w:rsidRDefault="00D23C97" w:rsidP="00D23C9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63B892" w14:textId="77777777" w:rsidR="00D23C97" w:rsidRPr="009312A7" w:rsidRDefault="00D23C97" w:rsidP="00D23C9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14:paraId="1AAC97E7" w14:textId="77777777" w:rsidR="00D23C97" w:rsidRPr="009312A7" w:rsidRDefault="00D23C97" w:rsidP="00D23C97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5" w:type="dxa"/>
          </w:tcPr>
          <w:p w14:paraId="6A4C2ABE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710B336" w14:textId="77777777" w:rsidR="00D23C97" w:rsidRPr="009312A7" w:rsidRDefault="00D23C97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B7DF95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7091D1C" w14:textId="77777777" w:rsidR="00D23C97" w:rsidRPr="009312A7" w:rsidRDefault="00D23C97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AEAE0A" w14:textId="568AA38C" w:rsidR="00D23C97" w:rsidRPr="009312A7" w:rsidRDefault="00956A29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346,788</w:t>
            </w:r>
          </w:p>
        </w:tc>
        <w:tc>
          <w:tcPr>
            <w:tcW w:w="180" w:type="dxa"/>
          </w:tcPr>
          <w:p w14:paraId="4F577AA4" w14:textId="77777777" w:rsidR="00D23C97" w:rsidRPr="009312A7" w:rsidRDefault="00D23C97" w:rsidP="00D23C9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08CA94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244,207</w:t>
            </w:r>
          </w:p>
        </w:tc>
        <w:tc>
          <w:tcPr>
            <w:tcW w:w="180" w:type="dxa"/>
          </w:tcPr>
          <w:p w14:paraId="6E508A45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D57899" w14:textId="0BF28809" w:rsidR="00D23C97" w:rsidRPr="009312A7" w:rsidRDefault="000E4D0A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803F0D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FFBBC7" w14:textId="77777777" w:rsidR="00D23C97" w:rsidRPr="009312A7" w:rsidRDefault="00D23C97" w:rsidP="00D23C9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9312A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0C5277DB" w14:textId="1590B831" w:rsidR="00321C9D" w:rsidRPr="009D2A40" w:rsidRDefault="00321C9D" w:rsidP="003B25C5">
      <w:pPr>
        <w:jc w:val="thaiDistribute"/>
        <w:rPr>
          <w:rFonts w:ascii="Angsana New" w:hAnsi="Angsana New"/>
          <w:sz w:val="14"/>
          <w:szCs w:val="14"/>
        </w:rPr>
      </w:pPr>
    </w:p>
    <w:p w14:paraId="027DE0DC" w14:textId="3A3E3FD9" w:rsidR="00321C9D" w:rsidRPr="009D2A40" w:rsidRDefault="00321C9D" w:rsidP="00113091">
      <w:pPr>
        <w:ind w:left="540" w:right="-314"/>
        <w:jc w:val="thaiDistribute"/>
        <w:rPr>
          <w:rFonts w:ascii="Angsana New" w:hAnsi="Angsana New"/>
          <w:sz w:val="25"/>
          <w:szCs w:val="25"/>
          <w:cs/>
        </w:rPr>
        <w:sectPr w:rsidR="00321C9D" w:rsidRPr="009D2A40" w:rsidSect="00553C20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2280E3F" w14:textId="2D14CAB9" w:rsidR="00327B98" w:rsidRPr="0004188C" w:rsidRDefault="00327B98" w:rsidP="00327B98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lang w:val="en-US" w:bidi="th-TH"/>
        </w:rPr>
      </w:pPr>
      <w:r w:rsidRPr="00EA6008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  <w:r w:rsidR="0004188C">
        <w:rPr>
          <w:rFonts w:ascii="Angsana New" w:hAnsi="Angsana New" w:hint="cs"/>
          <w:i/>
          <w:iCs/>
          <w:sz w:val="30"/>
          <w:szCs w:val="30"/>
          <w:cs/>
          <w:lang w:bidi="th-TH"/>
        </w:rPr>
        <w:t>และการร่วมค้า</w:t>
      </w:r>
    </w:p>
    <w:p w14:paraId="45B754D1" w14:textId="77777777" w:rsidR="00327B98" w:rsidRPr="001879CC" w:rsidRDefault="00327B98" w:rsidP="005D310F">
      <w:pPr>
        <w:pStyle w:val="block"/>
        <w:spacing w:after="0" w:line="240" w:lineRule="auto"/>
        <w:ind w:left="540"/>
        <w:jc w:val="both"/>
        <w:rPr>
          <w:rFonts w:ascii="Angsana New" w:hAnsi="Angsana New"/>
          <w:color w:val="0000FF"/>
          <w:sz w:val="12"/>
          <w:szCs w:val="12"/>
          <w:shd w:val="clear" w:color="auto" w:fill="E6E6E6"/>
          <w:lang w:val="en-US" w:bidi="th-TH"/>
        </w:rPr>
      </w:pPr>
    </w:p>
    <w:p w14:paraId="253D9CCF" w14:textId="2A11F30D" w:rsidR="00327B98" w:rsidRPr="00E0243B" w:rsidRDefault="00327B98" w:rsidP="00327B9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  <w:lang w:val="en-US"/>
        </w:rPr>
      </w:pPr>
      <w:r w:rsidRPr="00E0243B">
        <w:rPr>
          <w:rFonts w:ascii="Angsana New" w:hAnsi="Angsana New" w:hint="cs"/>
          <w:spacing w:val="-2"/>
          <w:sz w:val="30"/>
          <w:szCs w:val="30"/>
          <w:cs/>
          <w:lang w:bidi="th-TH"/>
        </w:rPr>
        <w:t>ตารางต่อไปนี้สรุป</w:t>
      </w:r>
      <w:r w:rsidR="008E6603" w:rsidRPr="00E0243B">
        <w:rPr>
          <w:rFonts w:ascii="Angsana New" w:hAnsi="Angsana New"/>
          <w:spacing w:val="-2"/>
          <w:sz w:val="30"/>
          <w:szCs w:val="30"/>
          <w:cs/>
          <w:lang w:bidi="th-TH"/>
        </w:rPr>
        <w:t>ข้อมูลทางการเงินของบริษัทร่วม</w:t>
      </w:r>
      <w:r w:rsidR="0004188C" w:rsidRPr="00E0243B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และการร่วมค้า</w:t>
      </w:r>
      <w:r w:rsidRPr="00E0243B">
        <w:rPr>
          <w:rFonts w:ascii="Angsana New" w:hAnsi="Angsana New"/>
          <w:spacing w:val="-2"/>
          <w:sz w:val="30"/>
          <w:szCs w:val="30"/>
          <w:cs/>
          <w:lang w:bidi="th-TH"/>
        </w:rPr>
        <w:t>ที่รวมอยู่ในงบการเงินของบริษัทร่วม</w:t>
      </w:r>
      <w:r w:rsidR="0004188C" w:rsidRPr="00E0243B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และการ</w:t>
      </w:r>
      <w:r w:rsidR="002C7AF1">
        <w:rPr>
          <w:rFonts w:ascii="Angsana New" w:hAnsi="Angsana New"/>
          <w:spacing w:val="-2"/>
          <w:sz w:val="30"/>
          <w:szCs w:val="30"/>
          <w:lang w:bidi="th-TH"/>
        </w:rPr>
        <w:t xml:space="preserve">  </w:t>
      </w:r>
      <w:r w:rsidR="0004188C" w:rsidRPr="00E0243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ร่วมค้า </w:t>
      </w:r>
      <w:r w:rsidRPr="00E0243B">
        <w:rPr>
          <w:rFonts w:ascii="Angsana New" w:hAnsi="Angsana New"/>
          <w:spacing w:val="-2"/>
          <w:sz w:val="30"/>
          <w:szCs w:val="30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E0243B">
        <w:rPr>
          <w:rFonts w:ascii="Angsana New" w:hAnsi="Angsana New" w:hint="cs"/>
          <w:spacing w:val="-2"/>
          <w:sz w:val="30"/>
          <w:szCs w:val="30"/>
          <w:cs/>
          <w:lang w:bidi="th-TH"/>
        </w:rPr>
        <w:t>กลุ่ม</w:t>
      </w:r>
      <w:r w:rsidRPr="00E0243B">
        <w:rPr>
          <w:rFonts w:ascii="Angsana New" w:hAnsi="Angsana New"/>
          <w:spacing w:val="-2"/>
          <w:sz w:val="30"/>
          <w:szCs w:val="30"/>
          <w:cs/>
          <w:lang w:bidi="th-TH"/>
        </w:rPr>
        <w:t>บริษัทในกิจการเหล่านี้</w:t>
      </w:r>
    </w:p>
    <w:p w14:paraId="47B58498" w14:textId="77777777" w:rsidR="00327B98" w:rsidRPr="001879CC" w:rsidRDefault="00327B98" w:rsidP="00327B98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color w:val="0000FF"/>
          <w:sz w:val="12"/>
          <w:szCs w:val="12"/>
          <w:lang w:val="en-US" w:bidi="th-TH"/>
        </w:rPr>
      </w:pPr>
    </w:p>
    <w:tbl>
      <w:tblPr>
        <w:tblStyle w:val="TableGridLight1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1352"/>
        <w:gridCol w:w="253"/>
        <w:gridCol w:w="1457"/>
        <w:gridCol w:w="238"/>
        <w:gridCol w:w="31"/>
        <w:gridCol w:w="1441"/>
      </w:tblGrid>
      <w:tr w:rsidR="00001715" w:rsidRPr="00357787" w14:paraId="08BF2EF1" w14:textId="610E75B4" w:rsidTr="001572AF">
        <w:trPr>
          <w:trHeight w:val="587"/>
          <w:tblHeader/>
        </w:trPr>
        <w:tc>
          <w:tcPr>
            <w:tcW w:w="4050" w:type="dxa"/>
          </w:tcPr>
          <w:p w14:paraId="19AC9B6E" w14:textId="77777777" w:rsidR="00001715" w:rsidRPr="00357787" w:rsidRDefault="00001715" w:rsidP="00A05F76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5"/>
                <w:szCs w:val="25"/>
                <w:lang w:val="en-US"/>
              </w:rPr>
            </w:pPr>
          </w:p>
        </w:tc>
        <w:tc>
          <w:tcPr>
            <w:tcW w:w="3332" w:type="dxa"/>
            <w:gridSpan w:val="4"/>
          </w:tcPr>
          <w:p w14:paraId="33D3F4D1" w14:textId="77777777" w:rsidR="002C7AF1" w:rsidRDefault="002C7AF1" w:rsidP="00E95A4B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  <w:p w14:paraId="2770C115" w14:textId="0DA5FC7D" w:rsidR="00001715" w:rsidRPr="00357787" w:rsidRDefault="00001715" w:rsidP="00E95A4B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บริษัท พลังงานเพื่อโลกสีเขียว</w:t>
            </w:r>
            <w:r w:rsidRPr="00357787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 </w:t>
            </w:r>
          </w:p>
          <w:p w14:paraId="2D156F9F" w14:textId="2459E346" w:rsidR="00001715" w:rsidRPr="00357787" w:rsidRDefault="00001715" w:rsidP="00E95A4B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(ประเทศไทย) จำกัด</w:t>
            </w:r>
          </w:p>
        </w:tc>
        <w:tc>
          <w:tcPr>
            <w:tcW w:w="269" w:type="dxa"/>
            <w:gridSpan w:val="2"/>
            <w:vAlign w:val="center"/>
          </w:tcPr>
          <w:p w14:paraId="4AFA8B4F" w14:textId="79D64B58" w:rsidR="00001715" w:rsidRPr="00357787" w:rsidRDefault="00001715" w:rsidP="00E95A4B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441" w:type="dxa"/>
          </w:tcPr>
          <w:p w14:paraId="7AD7BF51" w14:textId="77777777" w:rsidR="000D06D2" w:rsidRPr="00357787" w:rsidRDefault="00001715" w:rsidP="00E95A4B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บริษัท </w:t>
            </w:r>
            <w:r w:rsidRPr="00357787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สแกน </w:t>
            </w:r>
          </w:p>
          <w:p w14:paraId="02C655BB" w14:textId="6028086A" w:rsidR="00001715" w:rsidRPr="00357787" w:rsidRDefault="00001715" w:rsidP="00E95A4B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357787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แอดวานซ์ เพาเวอร์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 จำกัด</w:t>
            </w:r>
          </w:p>
        </w:tc>
      </w:tr>
      <w:tr w:rsidR="00001715" w:rsidRPr="00357787" w14:paraId="2F2DAB5C" w14:textId="0DD3AA86" w:rsidTr="001572AF">
        <w:tc>
          <w:tcPr>
            <w:tcW w:w="4050" w:type="dxa"/>
          </w:tcPr>
          <w:p w14:paraId="297893D7" w14:textId="77777777" w:rsidR="00001715" w:rsidRPr="00357787" w:rsidRDefault="00001715" w:rsidP="00912ADF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5"/>
                <w:szCs w:val="25"/>
                <w:lang w:val="en-US"/>
              </w:rPr>
            </w:pPr>
          </w:p>
        </w:tc>
        <w:tc>
          <w:tcPr>
            <w:tcW w:w="1622" w:type="dxa"/>
            <w:gridSpan w:val="2"/>
          </w:tcPr>
          <w:p w14:paraId="44E6352F" w14:textId="3AE4EA44" w:rsidR="00001715" w:rsidRPr="00357787" w:rsidRDefault="00001715" w:rsidP="00912A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1 </w:t>
            </w:r>
            <w:r w:rsidRPr="00357787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มกราคม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31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 ธันวาคม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2562</w:t>
            </w:r>
          </w:p>
        </w:tc>
        <w:tc>
          <w:tcPr>
            <w:tcW w:w="253" w:type="dxa"/>
          </w:tcPr>
          <w:p w14:paraId="6BEE2537" w14:textId="4520BD4A" w:rsidR="00001715" w:rsidRPr="00357787" w:rsidRDefault="00001715" w:rsidP="00912A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457" w:type="dxa"/>
          </w:tcPr>
          <w:p w14:paraId="2F1519B7" w14:textId="08651880" w:rsidR="00001715" w:rsidRPr="00357787" w:rsidRDefault="00001715" w:rsidP="00912A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28 </w:t>
            </w:r>
            <w:r w:rsidRPr="00357787">
              <w:rPr>
                <w:rFonts w:ascii="Angsana New" w:hAnsi="Angsana New" w:cs="Angsana New" w:hint="cs"/>
                <w:sz w:val="25"/>
                <w:szCs w:val="25"/>
                <w:cs/>
                <w:lang w:val="en-US" w:bidi="th-TH"/>
              </w:rPr>
              <w:t>มิถุนายน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31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 ธันวาคม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2561</w:t>
            </w:r>
          </w:p>
        </w:tc>
        <w:tc>
          <w:tcPr>
            <w:tcW w:w="269" w:type="dxa"/>
            <w:gridSpan w:val="2"/>
          </w:tcPr>
          <w:p w14:paraId="73DE3895" w14:textId="06828FCE" w:rsidR="00001715" w:rsidRPr="00357787" w:rsidRDefault="00001715" w:rsidP="00912A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441" w:type="dxa"/>
          </w:tcPr>
          <w:p w14:paraId="0C418404" w14:textId="4F446611" w:rsidR="00001715" w:rsidRPr="00357787" w:rsidRDefault="00001715" w:rsidP="00912A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29 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ตุลาคม -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31 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2562</w:t>
            </w:r>
          </w:p>
        </w:tc>
      </w:tr>
      <w:tr w:rsidR="000D06D2" w:rsidRPr="00357787" w14:paraId="7835B059" w14:textId="29699E40" w:rsidTr="001572AF">
        <w:trPr>
          <w:trHeight w:val="263"/>
        </w:trPr>
        <w:tc>
          <w:tcPr>
            <w:tcW w:w="4050" w:type="dxa"/>
          </w:tcPr>
          <w:p w14:paraId="0613AC63" w14:textId="77777777" w:rsidR="000D06D2" w:rsidRPr="00357787" w:rsidRDefault="000D06D2" w:rsidP="00001715">
            <w:pPr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042" w:type="dxa"/>
            <w:gridSpan w:val="7"/>
          </w:tcPr>
          <w:p w14:paraId="65061B8A" w14:textId="24172036" w:rsidR="000D06D2" w:rsidRPr="00357787" w:rsidRDefault="000D06D2" w:rsidP="0002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37463" w:rsidRPr="00357787" w14:paraId="565252B8" w14:textId="178085AC" w:rsidTr="001572AF">
        <w:trPr>
          <w:trHeight w:val="422"/>
        </w:trPr>
        <w:tc>
          <w:tcPr>
            <w:tcW w:w="4050" w:type="dxa"/>
          </w:tcPr>
          <w:p w14:paraId="3EBB43B0" w14:textId="77777777" w:rsidR="00937463" w:rsidRPr="00357787" w:rsidRDefault="00937463" w:rsidP="00937463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</w:rPr>
              <w:t>รายได้</w:t>
            </w:r>
          </w:p>
        </w:tc>
        <w:tc>
          <w:tcPr>
            <w:tcW w:w="270" w:type="dxa"/>
          </w:tcPr>
          <w:p w14:paraId="317C4EFB" w14:textId="77777777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25A65BBA" w14:textId="309B7AE6" w:rsidR="00937463" w:rsidRPr="00937463" w:rsidRDefault="00937463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847,730</w:t>
            </w:r>
          </w:p>
        </w:tc>
        <w:tc>
          <w:tcPr>
            <w:tcW w:w="253" w:type="dxa"/>
          </w:tcPr>
          <w:p w14:paraId="7A19C6C2" w14:textId="67D83938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</w:tcPr>
          <w:p w14:paraId="054ACEA2" w14:textId="4DEF6D73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348,333</w:t>
            </w:r>
          </w:p>
        </w:tc>
        <w:tc>
          <w:tcPr>
            <w:tcW w:w="238" w:type="dxa"/>
          </w:tcPr>
          <w:p w14:paraId="49EAF8A9" w14:textId="5A6F3ED5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6E6B6358" w14:textId="22286F8C" w:rsidR="00937463" w:rsidRPr="00357787" w:rsidRDefault="00937463" w:rsidP="00A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37463" w:rsidRPr="00357787" w14:paraId="1CACD2F9" w14:textId="3FA28C62" w:rsidTr="001572AF">
        <w:trPr>
          <w:trHeight w:val="254"/>
        </w:trPr>
        <w:tc>
          <w:tcPr>
            <w:tcW w:w="4050" w:type="dxa"/>
          </w:tcPr>
          <w:p w14:paraId="2F3C4931" w14:textId="77777777" w:rsidR="00937463" w:rsidRPr="00357787" w:rsidRDefault="00937463" w:rsidP="00937463">
            <w:pPr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1B3A4C4A" w14:textId="77777777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spacing w:line="240" w:lineRule="auto"/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650D28C9" w14:textId="14BFC020" w:rsidR="00937463" w:rsidRPr="00357787" w:rsidRDefault="00937463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  <w:tab w:val="decimal" w:pos="1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3" w:type="dxa"/>
          </w:tcPr>
          <w:p w14:paraId="44E286C7" w14:textId="77777777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</w:tcPr>
          <w:p w14:paraId="6A5ABB32" w14:textId="77777777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</w:tcPr>
          <w:p w14:paraId="41595F61" w14:textId="71B29067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2B3EB5D7" w14:textId="77777777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37463" w:rsidRPr="00357787" w14:paraId="7D53708D" w14:textId="7722A9B4" w:rsidTr="001572AF">
        <w:tc>
          <w:tcPr>
            <w:tcW w:w="4050" w:type="dxa"/>
          </w:tcPr>
          <w:p w14:paraId="2D265FEB" w14:textId="77777777" w:rsidR="00937463" w:rsidRPr="00357787" w:rsidRDefault="00937463" w:rsidP="00937463">
            <w:pPr>
              <w:rPr>
                <w:rFonts w:ascii="Angsana New" w:hAnsi="Angsana New" w:cs="Angsana New"/>
                <w:sz w:val="25"/>
                <w:szCs w:val="25"/>
                <w:vertAlign w:val="superscript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</w:rPr>
              <w:t>ขาดทุนจากการดำเนินงานอย่างต่อเนื่อง</w:t>
            </w:r>
            <w:r w:rsidRPr="00357787">
              <w:rPr>
                <w:rFonts w:ascii="Angsana New" w:hAnsi="Angsana New" w:cs="Angsana New"/>
                <w:sz w:val="25"/>
                <w:szCs w:val="25"/>
                <w:vertAlign w:val="superscript"/>
                <w:cs/>
              </w:rPr>
              <w:t xml:space="preserve"> ก</w:t>
            </w:r>
          </w:p>
        </w:tc>
        <w:tc>
          <w:tcPr>
            <w:tcW w:w="270" w:type="dxa"/>
          </w:tcPr>
          <w:p w14:paraId="468E6CF8" w14:textId="77777777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3A1F0061" w14:textId="05E3D47A" w:rsidR="00937463" w:rsidRPr="00357787" w:rsidRDefault="00937463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(</w:t>
            </w:r>
            <w:r>
              <w:rPr>
                <w:rFonts w:ascii="Angsana New" w:hAnsi="Angsana New" w:cs="Angsana New"/>
                <w:sz w:val="25"/>
                <w:szCs w:val="25"/>
              </w:rPr>
              <w:t>12</w:t>
            </w:r>
            <w:r w:rsidRPr="00357787">
              <w:rPr>
                <w:rFonts w:ascii="Angsana New" w:hAnsi="Angsana New" w:cs="Angsana New"/>
                <w:sz w:val="25"/>
                <w:szCs w:val="25"/>
              </w:rPr>
              <w:t>,</w:t>
            </w:r>
            <w:r>
              <w:rPr>
                <w:rFonts w:ascii="Angsana New" w:hAnsi="Angsana New" w:cs="Angsana New"/>
                <w:sz w:val="25"/>
                <w:szCs w:val="25"/>
              </w:rPr>
              <w:t>616</w:t>
            </w:r>
            <w:r w:rsidRPr="00357787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53" w:type="dxa"/>
          </w:tcPr>
          <w:p w14:paraId="525E58D0" w14:textId="6D180DC8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</w:tcPr>
          <w:p w14:paraId="6B77FE5F" w14:textId="7546A878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(26,123)</w:t>
            </w:r>
          </w:p>
        </w:tc>
        <w:tc>
          <w:tcPr>
            <w:tcW w:w="238" w:type="dxa"/>
          </w:tcPr>
          <w:p w14:paraId="0881F9A9" w14:textId="78CA497E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740D9570" w14:textId="6790E622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(432)</w:t>
            </w:r>
          </w:p>
        </w:tc>
      </w:tr>
      <w:tr w:rsidR="00A070BE" w:rsidRPr="00357787" w14:paraId="5DE0085A" w14:textId="1BBDEB75" w:rsidTr="001572AF">
        <w:tc>
          <w:tcPr>
            <w:tcW w:w="4050" w:type="dxa"/>
          </w:tcPr>
          <w:p w14:paraId="0511DF37" w14:textId="77777777" w:rsidR="00A070BE" w:rsidRPr="00357787" w:rsidRDefault="00A070BE" w:rsidP="00A070BE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</w:rPr>
              <w:t>ขาดทุนเบ็ดเสร็จอื่นสำหรับงวด</w:t>
            </w:r>
          </w:p>
        </w:tc>
        <w:tc>
          <w:tcPr>
            <w:tcW w:w="270" w:type="dxa"/>
          </w:tcPr>
          <w:p w14:paraId="7108606E" w14:textId="77777777" w:rsidR="00A070BE" w:rsidRPr="00357787" w:rsidRDefault="00A070BE" w:rsidP="00A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522A3FC9" w14:textId="64FCD187" w:rsidR="00A070BE" w:rsidRPr="00357787" w:rsidRDefault="00A070BE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(</w:t>
            </w:r>
            <w:r>
              <w:rPr>
                <w:rFonts w:ascii="Angsana New" w:hAnsi="Angsana New" w:cs="Angsana New"/>
                <w:sz w:val="25"/>
                <w:szCs w:val="25"/>
              </w:rPr>
              <w:t>11</w:t>
            </w:r>
            <w:r w:rsidRPr="00357787">
              <w:rPr>
                <w:rFonts w:ascii="Angsana New" w:hAnsi="Angsana New" w:cs="Angsana New"/>
                <w:sz w:val="25"/>
                <w:szCs w:val="25"/>
              </w:rPr>
              <w:t>,</w:t>
            </w:r>
            <w:r>
              <w:rPr>
                <w:rFonts w:ascii="Angsana New" w:hAnsi="Angsana New" w:cs="Angsana New"/>
                <w:sz w:val="25"/>
                <w:szCs w:val="25"/>
              </w:rPr>
              <w:t>916</w:t>
            </w:r>
            <w:r w:rsidRPr="00357787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53" w:type="dxa"/>
          </w:tcPr>
          <w:p w14:paraId="39DDD112" w14:textId="4ED595D6" w:rsidR="00A070BE" w:rsidRPr="00357787" w:rsidRDefault="00A070BE" w:rsidP="00A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4F56E77" w14:textId="32B9FFAD" w:rsidR="00A070BE" w:rsidRPr="00357787" w:rsidRDefault="00A070BE" w:rsidP="00A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(9,540)</w:t>
            </w:r>
          </w:p>
        </w:tc>
        <w:tc>
          <w:tcPr>
            <w:tcW w:w="238" w:type="dxa"/>
          </w:tcPr>
          <w:p w14:paraId="0DAA6B38" w14:textId="037257FE" w:rsidR="00A070BE" w:rsidRPr="00357787" w:rsidRDefault="00A070BE" w:rsidP="00A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  <w:tcBorders>
              <w:bottom w:val="single" w:sz="4" w:space="0" w:color="auto"/>
            </w:tcBorders>
          </w:tcPr>
          <w:p w14:paraId="322D780F" w14:textId="207BBCFB" w:rsidR="00A070BE" w:rsidRPr="00357787" w:rsidRDefault="00A070BE" w:rsidP="00A07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37463" w:rsidRPr="00357787" w14:paraId="446B6568" w14:textId="464178B5" w:rsidTr="001572AF">
        <w:tc>
          <w:tcPr>
            <w:tcW w:w="4050" w:type="dxa"/>
          </w:tcPr>
          <w:p w14:paraId="76AD49B2" w14:textId="77777777" w:rsidR="00937463" w:rsidRPr="00357787" w:rsidRDefault="00937463" w:rsidP="00937463">
            <w:pPr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</w:rPr>
              <w:t xml:space="preserve">ขาดทุนเบ็ดเสร็จรวม (ร้อยละ </w:t>
            </w:r>
            <w:r w:rsidRPr="00357787">
              <w:rPr>
                <w:rFonts w:ascii="Angsana New" w:hAnsi="Angsana New" w:cs="Angsana New"/>
                <w:sz w:val="25"/>
                <w:szCs w:val="25"/>
              </w:rPr>
              <w:t>100)</w:t>
            </w:r>
          </w:p>
        </w:tc>
        <w:tc>
          <w:tcPr>
            <w:tcW w:w="270" w:type="dxa"/>
          </w:tcPr>
          <w:p w14:paraId="03E2D2A5" w14:textId="77777777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6F741F5C" w14:textId="49395370" w:rsidR="00937463" w:rsidRPr="00357787" w:rsidRDefault="00937463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(</w:t>
            </w:r>
            <w:r>
              <w:rPr>
                <w:rFonts w:ascii="Angsana New" w:hAnsi="Angsana New" w:cs="Angsana New"/>
                <w:sz w:val="25"/>
                <w:szCs w:val="25"/>
              </w:rPr>
              <w:t>24</w:t>
            </w:r>
            <w:r w:rsidRPr="00357787">
              <w:rPr>
                <w:rFonts w:ascii="Angsana New" w:hAnsi="Angsana New" w:cs="Angsana New"/>
                <w:sz w:val="25"/>
                <w:szCs w:val="25"/>
              </w:rPr>
              <w:t>,</w:t>
            </w:r>
            <w:r>
              <w:rPr>
                <w:rFonts w:ascii="Angsana New" w:hAnsi="Angsana New" w:cs="Angsana New"/>
                <w:sz w:val="25"/>
                <w:szCs w:val="25"/>
              </w:rPr>
              <w:t>532</w:t>
            </w:r>
            <w:r w:rsidRPr="00357787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253" w:type="dxa"/>
          </w:tcPr>
          <w:p w14:paraId="54E400DC" w14:textId="72E20709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0D17E628" w14:textId="249261E5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(35,663)</w:t>
            </w:r>
          </w:p>
        </w:tc>
        <w:tc>
          <w:tcPr>
            <w:tcW w:w="238" w:type="dxa"/>
          </w:tcPr>
          <w:p w14:paraId="4A01DC40" w14:textId="54A6706E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CCBDB" w14:textId="01790E0F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(432)</w:t>
            </w:r>
          </w:p>
        </w:tc>
      </w:tr>
      <w:tr w:rsidR="00937463" w:rsidRPr="00357787" w14:paraId="5EC4E3C1" w14:textId="6FE31746" w:rsidTr="001572AF">
        <w:tc>
          <w:tcPr>
            <w:tcW w:w="4050" w:type="dxa"/>
          </w:tcPr>
          <w:p w14:paraId="4D4E53FA" w14:textId="5504E0F9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 w:firstLine="115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ขาดทุนเบ็ดเสร็จรวมตามส่วนได้เสียของกลุ่มบริษัท</w:t>
            </w:r>
          </w:p>
        </w:tc>
        <w:tc>
          <w:tcPr>
            <w:tcW w:w="270" w:type="dxa"/>
          </w:tcPr>
          <w:p w14:paraId="17BBE30B" w14:textId="77777777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648CF16F" w14:textId="4A75391C" w:rsidR="00937463" w:rsidRPr="00937463" w:rsidRDefault="00937463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937463">
              <w:rPr>
                <w:rFonts w:ascii="Angsana New" w:hAnsi="Angsana New" w:cs="Angsana New"/>
                <w:b/>
                <w:bCs/>
                <w:sz w:val="25"/>
                <w:szCs w:val="25"/>
              </w:rPr>
              <w:t>(7,360)</w:t>
            </w:r>
          </w:p>
        </w:tc>
        <w:tc>
          <w:tcPr>
            <w:tcW w:w="253" w:type="dxa"/>
          </w:tcPr>
          <w:p w14:paraId="0E1709EA" w14:textId="6434CB5E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2CDC8C72" w14:textId="1EC26410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(10,699)</w:t>
            </w:r>
          </w:p>
        </w:tc>
        <w:tc>
          <w:tcPr>
            <w:tcW w:w="238" w:type="dxa"/>
          </w:tcPr>
          <w:p w14:paraId="24E420A3" w14:textId="10341EE7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B0141" w14:textId="1C1D112B" w:rsidR="00937463" w:rsidRPr="00357787" w:rsidRDefault="00937463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57787">
              <w:rPr>
                <w:rFonts w:ascii="Angsana New" w:hAnsi="Angsana New"/>
                <w:b/>
                <w:bCs/>
                <w:sz w:val="25"/>
                <w:szCs w:val="25"/>
              </w:rPr>
              <w:t>(220)</w:t>
            </w:r>
          </w:p>
        </w:tc>
      </w:tr>
      <w:tr w:rsidR="00001715" w:rsidRPr="000068E4" w14:paraId="65A7EF50" w14:textId="626BEAC9" w:rsidTr="001572AF">
        <w:trPr>
          <w:trHeight w:hRule="exact" w:val="246"/>
        </w:trPr>
        <w:tc>
          <w:tcPr>
            <w:tcW w:w="4050" w:type="dxa"/>
          </w:tcPr>
          <w:p w14:paraId="09C65199" w14:textId="77777777" w:rsidR="00001715" w:rsidRPr="000068E4" w:rsidRDefault="00001715" w:rsidP="00001715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622" w:type="dxa"/>
            <w:gridSpan w:val="2"/>
          </w:tcPr>
          <w:p w14:paraId="506515D7" w14:textId="608C9BDA" w:rsidR="00001715" w:rsidRPr="000068E4" w:rsidRDefault="00001715" w:rsidP="0000171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3" w:type="dxa"/>
          </w:tcPr>
          <w:p w14:paraId="5103BDBC" w14:textId="77777777" w:rsidR="00001715" w:rsidRPr="000068E4" w:rsidRDefault="00001715" w:rsidP="0000171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3C24244E" w14:textId="77777777" w:rsidR="00001715" w:rsidRPr="000068E4" w:rsidRDefault="00001715" w:rsidP="0000171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8" w:type="dxa"/>
          </w:tcPr>
          <w:p w14:paraId="0ACC9620" w14:textId="18A63AA2" w:rsidR="00001715" w:rsidRPr="000068E4" w:rsidRDefault="00001715" w:rsidP="0000171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</w:tcBorders>
          </w:tcPr>
          <w:p w14:paraId="611B087E" w14:textId="77777777" w:rsidR="00001715" w:rsidRPr="000068E4" w:rsidRDefault="00001715" w:rsidP="0000171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286502" w:rsidRPr="00357787" w14:paraId="7459D02E" w14:textId="6521C40E" w:rsidTr="001572AF">
        <w:trPr>
          <w:trHeight w:hRule="exact" w:val="408"/>
        </w:trPr>
        <w:tc>
          <w:tcPr>
            <w:tcW w:w="4050" w:type="dxa"/>
          </w:tcPr>
          <w:p w14:paraId="14CC412D" w14:textId="77777777" w:rsidR="00286502" w:rsidRPr="00357787" w:rsidRDefault="00286502" w:rsidP="00286502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622" w:type="dxa"/>
            <w:gridSpan w:val="2"/>
          </w:tcPr>
          <w:p w14:paraId="5AD68AA0" w14:textId="6B26095E" w:rsidR="00286502" w:rsidRPr="00357787" w:rsidRDefault="00286502" w:rsidP="0028650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31 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2562</w:t>
            </w:r>
          </w:p>
        </w:tc>
        <w:tc>
          <w:tcPr>
            <w:tcW w:w="253" w:type="dxa"/>
          </w:tcPr>
          <w:p w14:paraId="7390F92F" w14:textId="77777777" w:rsidR="00286502" w:rsidRPr="00357787" w:rsidRDefault="00286502" w:rsidP="0028650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457" w:type="dxa"/>
          </w:tcPr>
          <w:p w14:paraId="59EC9BD7" w14:textId="6E843B65" w:rsidR="00286502" w:rsidRPr="00357787" w:rsidRDefault="00286502" w:rsidP="0028650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31 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2561</w:t>
            </w:r>
          </w:p>
        </w:tc>
        <w:tc>
          <w:tcPr>
            <w:tcW w:w="238" w:type="dxa"/>
          </w:tcPr>
          <w:p w14:paraId="1BB470D8" w14:textId="4E2902E5" w:rsidR="00286502" w:rsidRPr="00357787" w:rsidRDefault="00286502" w:rsidP="0028650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472" w:type="dxa"/>
            <w:gridSpan w:val="2"/>
          </w:tcPr>
          <w:p w14:paraId="5B6B37B5" w14:textId="15A64D22" w:rsidR="00286502" w:rsidRPr="00357787" w:rsidRDefault="00286502" w:rsidP="00286502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31 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2562</w:t>
            </w:r>
          </w:p>
        </w:tc>
      </w:tr>
      <w:tr w:rsidR="00286502" w:rsidRPr="00357787" w14:paraId="59C41391" w14:textId="3B4506CD" w:rsidTr="001572AF">
        <w:trPr>
          <w:trHeight w:hRule="exact" w:val="408"/>
        </w:trPr>
        <w:tc>
          <w:tcPr>
            <w:tcW w:w="4050" w:type="dxa"/>
          </w:tcPr>
          <w:p w14:paraId="7694B7E9" w14:textId="77777777" w:rsidR="00286502" w:rsidRPr="00357787" w:rsidRDefault="00286502" w:rsidP="00286502">
            <w:pPr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845615B" w14:textId="77777777" w:rsidR="00286502" w:rsidRPr="00357787" w:rsidRDefault="00286502" w:rsidP="0028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</w:p>
        </w:tc>
        <w:tc>
          <w:tcPr>
            <w:tcW w:w="4772" w:type="dxa"/>
            <w:gridSpan w:val="6"/>
          </w:tcPr>
          <w:p w14:paraId="6222BD76" w14:textId="371398E0" w:rsidR="00286502" w:rsidRPr="00357787" w:rsidRDefault="00286502" w:rsidP="0028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  <w:r w:rsidRPr="00357787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C30B7E" w:rsidRPr="00357787" w14:paraId="0034765D" w14:textId="38B4B0D5" w:rsidTr="001572AF">
        <w:trPr>
          <w:trHeight w:hRule="exact" w:val="408"/>
        </w:trPr>
        <w:tc>
          <w:tcPr>
            <w:tcW w:w="4050" w:type="dxa"/>
          </w:tcPr>
          <w:p w14:paraId="522F840E" w14:textId="77777777" w:rsidR="00C30B7E" w:rsidRPr="00357787" w:rsidRDefault="00C30B7E" w:rsidP="00C30B7E">
            <w:pPr>
              <w:spacing w:line="240" w:lineRule="auto"/>
              <w:rPr>
                <w:rFonts w:ascii="Angsana New" w:hAnsi="Angsana New" w:cs="Angsana New"/>
                <w:sz w:val="25"/>
                <w:szCs w:val="25"/>
                <w:vertAlign w:val="superscript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สินทรัพย์หมุนเวียน </w:t>
            </w:r>
            <w:r w:rsidRPr="00357787">
              <w:rPr>
                <w:rFonts w:ascii="Angsana New" w:hAnsi="Angsana New" w:cs="Angsana New"/>
                <w:sz w:val="25"/>
                <w:szCs w:val="25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0A484888" w14:textId="77777777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59EA2987" w14:textId="3B8EA1EE" w:rsidR="00C30B7E" w:rsidRPr="00357787" w:rsidRDefault="00937463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334,907</w:t>
            </w:r>
          </w:p>
        </w:tc>
        <w:tc>
          <w:tcPr>
            <w:tcW w:w="253" w:type="dxa"/>
          </w:tcPr>
          <w:p w14:paraId="0748099F" w14:textId="75D6C3E9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</w:tcPr>
          <w:p w14:paraId="0FCFF40D" w14:textId="5B457FEF" w:rsidR="00C30B7E" w:rsidRPr="00357787" w:rsidRDefault="00C30B7E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206,414</w:t>
            </w:r>
          </w:p>
        </w:tc>
        <w:tc>
          <w:tcPr>
            <w:tcW w:w="238" w:type="dxa"/>
          </w:tcPr>
          <w:p w14:paraId="71A5C99D" w14:textId="7660E4C4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3854E3D8" w14:textId="51D16B34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22,305</w:t>
            </w:r>
          </w:p>
        </w:tc>
      </w:tr>
      <w:tr w:rsidR="00C30B7E" w:rsidRPr="00357787" w14:paraId="15DC2938" w14:textId="5A4B43B0" w:rsidTr="001572AF">
        <w:tc>
          <w:tcPr>
            <w:tcW w:w="4050" w:type="dxa"/>
          </w:tcPr>
          <w:p w14:paraId="77AD77AB" w14:textId="421C4AA3" w:rsidR="00C30B7E" w:rsidRPr="00357787" w:rsidRDefault="00C30B7E" w:rsidP="00C30B7E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สินทรัพย์ไม่หมุนเวียน</w:t>
            </w:r>
            <w:r w:rsidR="005A704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1879CC">
              <w:rPr>
                <w:rFonts w:ascii="Angsana New" w:hAnsi="Angsana New" w:cs="Angsana New" w:hint="cs"/>
                <w:sz w:val="25"/>
                <w:szCs w:val="25"/>
                <w:vertAlign w:val="superscript"/>
                <w:cs/>
              </w:rPr>
              <w:t>ค</w:t>
            </w:r>
          </w:p>
        </w:tc>
        <w:tc>
          <w:tcPr>
            <w:tcW w:w="270" w:type="dxa"/>
          </w:tcPr>
          <w:p w14:paraId="59F073DF" w14:textId="77777777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1A40872E" w14:textId="52223ABE" w:rsidR="00C30B7E" w:rsidRPr="00357787" w:rsidRDefault="00937463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2,321,778</w:t>
            </w:r>
          </w:p>
        </w:tc>
        <w:tc>
          <w:tcPr>
            <w:tcW w:w="253" w:type="dxa"/>
          </w:tcPr>
          <w:p w14:paraId="388E9DF1" w14:textId="4B26BBED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</w:tcPr>
          <w:p w14:paraId="39A8CAA6" w14:textId="1449D529" w:rsidR="00C30B7E" w:rsidRPr="00357787" w:rsidRDefault="00C30B7E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1,662,016</w:t>
            </w:r>
          </w:p>
        </w:tc>
        <w:tc>
          <w:tcPr>
            <w:tcW w:w="238" w:type="dxa"/>
          </w:tcPr>
          <w:p w14:paraId="524E0329" w14:textId="7E353367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703387FC" w14:textId="6A0A83BA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29,114</w:t>
            </w:r>
          </w:p>
        </w:tc>
      </w:tr>
      <w:tr w:rsidR="00C30B7E" w:rsidRPr="00357787" w14:paraId="4D0D46E0" w14:textId="4065D1D3" w:rsidTr="001572AF">
        <w:tc>
          <w:tcPr>
            <w:tcW w:w="4050" w:type="dxa"/>
          </w:tcPr>
          <w:p w14:paraId="3A25FD58" w14:textId="493216B2" w:rsidR="00C30B7E" w:rsidRPr="00357787" w:rsidRDefault="00C30B7E" w:rsidP="00C30B7E">
            <w:pPr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หนี้สินหมุนเวียน </w:t>
            </w:r>
            <w:r w:rsidR="001879CC">
              <w:rPr>
                <w:rFonts w:ascii="Angsana New" w:hAnsi="Angsana New" w:cs="Angsana New" w:hint="cs"/>
                <w:sz w:val="25"/>
                <w:szCs w:val="25"/>
                <w:vertAlign w:val="superscript"/>
                <w:cs/>
              </w:rPr>
              <w:t>ง</w:t>
            </w:r>
          </w:p>
        </w:tc>
        <w:tc>
          <w:tcPr>
            <w:tcW w:w="270" w:type="dxa"/>
          </w:tcPr>
          <w:p w14:paraId="79F8469E" w14:textId="77777777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43B617BA" w14:textId="4888D1CE" w:rsidR="00C30B7E" w:rsidRPr="00357787" w:rsidRDefault="00937463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(2,298,183)</w:t>
            </w:r>
          </w:p>
        </w:tc>
        <w:tc>
          <w:tcPr>
            <w:tcW w:w="253" w:type="dxa"/>
          </w:tcPr>
          <w:p w14:paraId="3BB90FEA" w14:textId="28045DB9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</w:tcPr>
          <w:p w14:paraId="1C388CBC" w14:textId="64736D49" w:rsidR="00C30B7E" w:rsidRPr="00357787" w:rsidRDefault="001879CC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="00C30B7E" w:rsidRPr="00357787">
              <w:rPr>
                <w:rFonts w:ascii="Angsana New" w:hAnsi="Angsana New" w:cs="Angsana New"/>
                <w:sz w:val="25"/>
                <w:szCs w:val="25"/>
              </w:rPr>
              <w:t>1,577,228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38" w:type="dxa"/>
          </w:tcPr>
          <w:p w14:paraId="45A45993" w14:textId="5A01EE87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61F44A30" w14:textId="306C6E9B" w:rsidR="00C30B7E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 xml:space="preserve">  (1,851)</w:t>
            </w:r>
          </w:p>
        </w:tc>
      </w:tr>
      <w:tr w:rsidR="00286502" w:rsidRPr="00357787" w14:paraId="073B788A" w14:textId="3C333D05" w:rsidTr="001572AF">
        <w:tc>
          <w:tcPr>
            <w:tcW w:w="4050" w:type="dxa"/>
          </w:tcPr>
          <w:p w14:paraId="1164DD7D" w14:textId="33343741" w:rsidR="00286502" w:rsidRPr="00357787" w:rsidRDefault="00286502" w:rsidP="00286502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</w:rPr>
              <w:t>หนี้สินไม่หมุนเวียน</w:t>
            </w:r>
            <w:r w:rsidR="005A704E" w:rsidRPr="00357787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436FB4">
              <w:rPr>
                <w:rFonts w:ascii="Angsana New" w:hAnsi="Angsana New" w:cs="Angsana New" w:hint="cs"/>
                <w:sz w:val="25"/>
                <w:szCs w:val="25"/>
                <w:vertAlign w:val="superscript"/>
                <w:cs/>
              </w:rPr>
              <w:t>จ</w:t>
            </w:r>
          </w:p>
        </w:tc>
        <w:tc>
          <w:tcPr>
            <w:tcW w:w="270" w:type="dxa"/>
          </w:tcPr>
          <w:p w14:paraId="653C37D0" w14:textId="77777777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B3EB9A2" w14:textId="37715798" w:rsidR="00286502" w:rsidRPr="00357787" w:rsidRDefault="00937463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(23,639)</w:t>
            </w:r>
          </w:p>
        </w:tc>
        <w:tc>
          <w:tcPr>
            <w:tcW w:w="253" w:type="dxa"/>
          </w:tcPr>
          <w:p w14:paraId="40645697" w14:textId="4A8C47E4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14:paraId="638A9603" w14:textId="6516839B" w:rsidR="00286502" w:rsidRPr="00357787" w:rsidRDefault="001879CC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="00286502" w:rsidRPr="00357787">
              <w:rPr>
                <w:rFonts w:ascii="Angsana New" w:hAnsi="Angsana New" w:cs="Angsana New"/>
                <w:sz w:val="25"/>
                <w:szCs w:val="25"/>
              </w:rPr>
              <w:t>474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38" w:type="dxa"/>
          </w:tcPr>
          <w:p w14:paraId="645AB76B" w14:textId="1728917A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  <w:tcBorders>
              <w:bottom w:val="single" w:sz="4" w:space="0" w:color="auto"/>
            </w:tcBorders>
          </w:tcPr>
          <w:p w14:paraId="662F1A6B" w14:textId="03CC7485" w:rsidR="00286502" w:rsidRPr="00357787" w:rsidRDefault="00C30B7E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286502" w:rsidRPr="00357787" w14:paraId="41A19FA8" w14:textId="0B9B208A" w:rsidTr="001572AF">
        <w:tc>
          <w:tcPr>
            <w:tcW w:w="4050" w:type="dxa"/>
          </w:tcPr>
          <w:p w14:paraId="0F8BF27E" w14:textId="77777777" w:rsidR="00286502" w:rsidRPr="00357787" w:rsidRDefault="00286502" w:rsidP="00286502">
            <w:pPr>
              <w:rPr>
                <w:rFonts w:ascii="Angsana New" w:hAnsi="Angsana New" w:cs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สินทรัพย์สุทธิ (ร้อยละ </w:t>
            </w:r>
            <w:r w:rsidRPr="00357787">
              <w:rPr>
                <w:rFonts w:ascii="Angsana New" w:hAnsi="Angsana New" w:cs="Angsana New"/>
                <w:sz w:val="25"/>
                <w:szCs w:val="25"/>
              </w:rPr>
              <w:t>100)</w:t>
            </w:r>
          </w:p>
        </w:tc>
        <w:tc>
          <w:tcPr>
            <w:tcW w:w="270" w:type="dxa"/>
          </w:tcPr>
          <w:p w14:paraId="1163697C" w14:textId="77777777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ED8EF01" w14:textId="7BADB332" w:rsidR="00286502" w:rsidRPr="00357787" w:rsidRDefault="00937463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78580F">
              <w:rPr>
                <w:rFonts w:ascii="Angsana New" w:hAnsi="Angsana New" w:cs="Angsana New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4,</w:t>
            </w:r>
            <w:r w:rsidR="0030103D">
              <w:rPr>
                <w:rFonts w:ascii="Angsana New" w:hAnsi="Angsana New" w:cs="Angsana New"/>
                <w:sz w:val="25"/>
                <w:szCs w:val="25"/>
              </w:rPr>
              <w:t>863</w:t>
            </w:r>
          </w:p>
        </w:tc>
        <w:tc>
          <w:tcPr>
            <w:tcW w:w="253" w:type="dxa"/>
          </w:tcPr>
          <w:p w14:paraId="7355C650" w14:textId="02AECCD3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03BE8FB8" w14:textId="29386446" w:rsidR="00286502" w:rsidRPr="00357787" w:rsidRDefault="00286502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290,728</w:t>
            </w:r>
          </w:p>
        </w:tc>
        <w:tc>
          <w:tcPr>
            <w:tcW w:w="238" w:type="dxa"/>
          </w:tcPr>
          <w:p w14:paraId="3CA5D9CF" w14:textId="0A61C665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</w:tcBorders>
          </w:tcPr>
          <w:p w14:paraId="2753C54A" w14:textId="22FB7A9B" w:rsidR="00286502" w:rsidRPr="00357787" w:rsidRDefault="00C30B7E" w:rsidP="00C3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49,568</w:t>
            </w:r>
          </w:p>
        </w:tc>
      </w:tr>
      <w:tr w:rsidR="00286502" w:rsidRPr="00357787" w14:paraId="57D1889C" w14:textId="6E83CA6D" w:rsidTr="001572AF">
        <w:tc>
          <w:tcPr>
            <w:tcW w:w="4050" w:type="dxa"/>
          </w:tcPr>
          <w:p w14:paraId="7076D87B" w14:textId="77777777" w:rsidR="00286502" w:rsidRPr="00357787" w:rsidRDefault="00286502" w:rsidP="00286502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70" w:type="dxa"/>
          </w:tcPr>
          <w:p w14:paraId="0C6A8E57" w14:textId="77777777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4AB24D9A" w14:textId="065054FB" w:rsidR="00286502" w:rsidRPr="00357787" w:rsidRDefault="0030103D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13</w:t>
            </w:r>
            <w:r w:rsidR="00652756">
              <w:rPr>
                <w:rFonts w:ascii="Angsana New" w:hAnsi="Angsana New" w:cs="Angsana New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,945</w:t>
            </w:r>
          </w:p>
        </w:tc>
        <w:tc>
          <w:tcPr>
            <w:tcW w:w="253" w:type="dxa"/>
            <w:vAlign w:val="bottom"/>
          </w:tcPr>
          <w:p w14:paraId="3557E36A" w14:textId="06F469B6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  <w:vAlign w:val="bottom"/>
          </w:tcPr>
          <w:p w14:paraId="7D6BAC7A" w14:textId="736B9D41" w:rsidR="00286502" w:rsidRPr="00357787" w:rsidRDefault="00286502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87,218</w:t>
            </w:r>
          </w:p>
        </w:tc>
        <w:tc>
          <w:tcPr>
            <w:tcW w:w="238" w:type="dxa"/>
            <w:vAlign w:val="bottom"/>
          </w:tcPr>
          <w:p w14:paraId="07BC2484" w14:textId="6404D8B2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30A69670" w14:textId="6CAECE37" w:rsidR="00286502" w:rsidRPr="00357787" w:rsidRDefault="005F7E16" w:rsidP="005F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25,280</w:t>
            </w:r>
          </w:p>
        </w:tc>
      </w:tr>
      <w:tr w:rsidR="0030103D" w:rsidRPr="00357787" w14:paraId="0A004094" w14:textId="16830B6E" w:rsidTr="001572AF">
        <w:tc>
          <w:tcPr>
            <w:tcW w:w="4050" w:type="dxa"/>
          </w:tcPr>
          <w:p w14:paraId="1C72AC67" w14:textId="5141FACC" w:rsidR="0030103D" w:rsidRPr="00357787" w:rsidRDefault="0030103D" w:rsidP="0030103D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ขาดทุนสำหรับปีที่เป็นของกลุ่มบริษัท</w:t>
            </w:r>
          </w:p>
        </w:tc>
        <w:tc>
          <w:tcPr>
            <w:tcW w:w="270" w:type="dxa"/>
          </w:tcPr>
          <w:p w14:paraId="57021E9D" w14:textId="77777777" w:rsidR="0030103D" w:rsidRPr="00357787" w:rsidRDefault="0030103D" w:rsidP="0030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3E1F9D4D" w14:textId="5D4AC611" w:rsidR="0030103D" w:rsidRPr="00357787" w:rsidRDefault="0030103D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(3,785)</w:t>
            </w:r>
          </w:p>
        </w:tc>
        <w:tc>
          <w:tcPr>
            <w:tcW w:w="253" w:type="dxa"/>
            <w:vAlign w:val="bottom"/>
          </w:tcPr>
          <w:p w14:paraId="5DE265B1" w14:textId="6988214A" w:rsidR="0030103D" w:rsidRPr="00357787" w:rsidRDefault="0030103D" w:rsidP="0030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  <w:vAlign w:val="bottom"/>
          </w:tcPr>
          <w:p w14:paraId="0B2E81AC" w14:textId="027CBFED" w:rsidR="0030103D" w:rsidRPr="00357787" w:rsidRDefault="0030103D" w:rsidP="0030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(7,837)</w:t>
            </w:r>
          </w:p>
        </w:tc>
        <w:tc>
          <w:tcPr>
            <w:tcW w:w="238" w:type="dxa"/>
            <w:vAlign w:val="bottom"/>
          </w:tcPr>
          <w:p w14:paraId="51642585" w14:textId="28FA13DC" w:rsidR="0030103D" w:rsidRPr="00357787" w:rsidRDefault="0030103D" w:rsidP="0030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72868337" w14:textId="260D0872" w:rsidR="0030103D" w:rsidRPr="0066570B" w:rsidRDefault="0066570B" w:rsidP="0030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(220)</w:t>
            </w:r>
          </w:p>
        </w:tc>
      </w:tr>
      <w:tr w:rsidR="00286502" w:rsidRPr="00357787" w14:paraId="152A7C37" w14:textId="6C945AC2" w:rsidTr="001572AF">
        <w:tc>
          <w:tcPr>
            <w:tcW w:w="4050" w:type="dxa"/>
          </w:tcPr>
          <w:p w14:paraId="46BA1866" w14:textId="77777777" w:rsidR="00286502" w:rsidRPr="00357787" w:rsidRDefault="00286502" w:rsidP="00286502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270" w:type="dxa"/>
          </w:tcPr>
          <w:p w14:paraId="5897F533" w14:textId="77777777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4A48FEB8" w14:textId="044BD11A" w:rsidR="00286502" w:rsidRPr="00357787" w:rsidRDefault="0030103D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(2,174)</w:t>
            </w:r>
          </w:p>
        </w:tc>
        <w:tc>
          <w:tcPr>
            <w:tcW w:w="253" w:type="dxa"/>
            <w:vAlign w:val="bottom"/>
          </w:tcPr>
          <w:p w14:paraId="6D60B634" w14:textId="2672113B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  <w:vAlign w:val="bottom"/>
          </w:tcPr>
          <w:p w14:paraId="48205BF5" w14:textId="06DB9D93" w:rsidR="00286502" w:rsidRPr="00357787" w:rsidRDefault="00286502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(2,862)</w:t>
            </w:r>
          </w:p>
        </w:tc>
        <w:tc>
          <w:tcPr>
            <w:tcW w:w="238" w:type="dxa"/>
            <w:vAlign w:val="bottom"/>
          </w:tcPr>
          <w:p w14:paraId="323ACF2B" w14:textId="1CD8A7AE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0E7BE9F6" w14:textId="3F3D6A52" w:rsidR="00286502" w:rsidRPr="00357787" w:rsidRDefault="005F7E16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6570B" w:rsidRPr="00357787" w14:paraId="7E9AEEB2" w14:textId="254FF5A7" w:rsidTr="001572AF">
        <w:tc>
          <w:tcPr>
            <w:tcW w:w="4050" w:type="dxa"/>
          </w:tcPr>
          <w:p w14:paraId="19EC0A6C" w14:textId="77777777" w:rsidR="0066570B" w:rsidRPr="00357787" w:rsidRDefault="0066570B" w:rsidP="0066570B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70" w:type="dxa"/>
          </w:tcPr>
          <w:p w14:paraId="04F7FE97" w14:textId="77777777" w:rsidR="0066570B" w:rsidRPr="00357787" w:rsidRDefault="0066570B" w:rsidP="0066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18C9D90E" w14:textId="75659163" w:rsidR="0066570B" w:rsidRPr="00357787" w:rsidRDefault="00CF6F92" w:rsidP="0066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222</w:t>
            </w:r>
            <w:r w:rsidR="00652756">
              <w:rPr>
                <w:rFonts w:ascii="Angsana New" w:hAnsi="Angsana New" w:cs="Angsana New"/>
                <w:sz w:val="25"/>
                <w:szCs w:val="25"/>
              </w:rPr>
              <w:t>,</w:t>
            </w:r>
            <w:r>
              <w:rPr>
                <w:rFonts w:ascii="Angsana New" w:hAnsi="Angsana New" w:cs="Angsana New"/>
                <w:sz w:val="25"/>
                <w:szCs w:val="25"/>
              </w:rPr>
              <w:t>228</w:t>
            </w:r>
          </w:p>
        </w:tc>
        <w:tc>
          <w:tcPr>
            <w:tcW w:w="253" w:type="dxa"/>
            <w:vAlign w:val="bottom"/>
          </w:tcPr>
          <w:p w14:paraId="1298BD23" w14:textId="010BCA92" w:rsidR="0066570B" w:rsidRPr="00357787" w:rsidRDefault="0066570B" w:rsidP="0066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vAlign w:val="bottom"/>
          </w:tcPr>
          <w:p w14:paraId="5CBABBA0" w14:textId="3238C5E8" w:rsidR="0066570B" w:rsidRPr="00357787" w:rsidRDefault="0066570B" w:rsidP="0066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156,989</w:t>
            </w:r>
          </w:p>
        </w:tc>
        <w:tc>
          <w:tcPr>
            <w:tcW w:w="238" w:type="dxa"/>
            <w:vAlign w:val="bottom"/>
          </w:tcPr>
          <w:p w14:paraId="089CB365" w14:textId="3EA58000" w:rsidR="0066570B" w:rsidRPr="00357787" w:rsidRDefault="0066570B" w:rsidP="0066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  <w:tcBorders>
              <w:bottom w:val="single" w:sz="4" w:space="0" w:color="auto"/>
            </w:tcBorders>
          </w:tcPr>
          <w:p w14:paraId="0AFCB8B4" w14:textId="4B312987" w:rsidR="0066570B" w:rsidRPr="00357787" w:rsidRDefault="0066570B" w:rsidP="00665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220</w:t>
            </w:r>
          </w:p>
        </w:tc>
      </w:tr>
      <w:tr w:rsidR="00286502" w:rsidRPr="00357787" w14:paraId="15E93129" w14:textId="31C8D812" w:rsidTr="001572AF">
        <w:tc>
          <w:tcPr>
            <w:tcW w:w="4050" w:type="dxa"/>
          </w:tcPr>
          <w:p w14:paraId="18C42E09" w14:textId="79439605" w:rsidR="00286502" w:rsidRPr="00357787" w:rsidRDefault="00286502" w:rsidP="00286502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270" w:type="dxa"/>
          </w:tcPr>
          <w:p w14:paraId="3C3CACB6" w14:textId="77777777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38D971EC" w14:textId="762F8FBF" w:rsidR="00286502" w:rsidRPr="0030103D" w:rsidRDefault="0030103D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30103D">
              <w:rPr>
                <w:rFonts w:ascii="Angsana New" w:hAnsi="Angsana New" w:cs="Angsana New"/>
                <w:b/>
                <w:bCs/>
                <w:sz w:val="25"/>
                <w:szCs w:val="25"/>
              </w:rPr>
              <w:t>350,214</w:t>
            </w:r>
          </w:p>
        </w:tc>
        <w:tc>
          <w:tcPr>
            <w:tcW w:w="253" w:type="dxa"/>
          </w:tcPr>
          <w:p w14:paraId="08F43597" w14:textId="3C66F71D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62C778C8" w14:textId="470D13E9" w:rsidR="00286502" w:rsidRPr="00357787" w:rsidRDefault="00286502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233,508</w:t>
            </w:r>
          </w:p>
        </w:tc>
        <w:tc>
          <w:tcPr>
            <w:tcW w:w="238" w:type="dxa"/>
          </w:tcPr>
          <w:p w14:paraId="1BB8A6F1" w14:textId="6E2C45E8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53F24" w14:textId="7729D3D6" w:rsidR="00286502" w:rsidRPr="00357787" w:rsidRDefault="009D2D78" w:rsidP="009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357787">
              <w:rPr>
                <w:rFonts w:ascii="Angsana New" w:hAnsi="Angsana New"/>
                <w:b/>
                <w:bCs/>
                <w:sz w:val="25"/>
                <w:szCs w:val="25"/>
              </w:rPr>
              <w:t>25,280</w:t>
            </w:r>
          </w:p>
        </w:tc>
      </w:tr>
      <w:tr w:rsidR="00286502" w:rsidRPr="00DF568A" w14:paraId="0636B530" w14:textId="40E45AC0" w:rsidTr="001572AF">
        <w:trPr>
          <w:trHeight w:val="199"/>
        </w:trPr>
        <w:tc>
          <w:tcPr>
            <w:tcW w:w="4050" w:type="dxa"/>
          </w:tcPr>
          <w:p w14:paraId="5AB2EE24" w14:textId="1E629B0D" w:rsidR="00286502" w:rsidRPr="001879CC" w:rsidRDefault="00286502" w:rsidP="009D2D78">
            <w:pPr>
              <w:spacing w:line="240" w:lineRule="auto"/>
              <w:rPr>
                <w:rFonts w:ascii="Angsana New" w:hAnsi="Angsana New" w:cs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270" w:type="dxa"/>
          </w:tcPr>
          <w:p w14:paraId="093570A1" w14:textId="77777777" w:rsidR="00286502" w:rsidRPr="001879CC" w:rsidRDefault="00286502" w:rsidP="009D2D78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352" w:type="dxa"/>
          </w:tcPr>
          <w:p w14:paraId="74CCDDE2" w14:textId="405B4A12" w:rsidR="00286502" w:rsidRPr="001879CC" w:rsidRDefault="00286502" w:rsidP="00DF28AD">
            <w:pPr>
              <w:pStyle w:val="acctfourfigures"/>
              <w:tabs>
                <w:tab w:val="clear" w:pos="765"/>
                <w:tab w:val="left" w:pos="227"/>
                <w:tab w:val="decimal" w:pos="551"/>
                <w:tab w:val="decimal" w:pos="1068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53" w:type="dxa"/>
            <w:vAlign w:val="bottom"/>
          </w:tcPr>
          <w:p w14:paraId="7269231B" w14:textId="77777777" w:rsidR="00286502" w:rsidRPr="001879CC" w:rsidRDefault="00286502" w:rsidP="001879CC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</w:tcPr>
          <w:p w14:paraId="4674B453" w14:textId="77777777" w:rsidR="00286502" w:rsidRPr="001879CC" w:rsidRDefault="00286502" w:rsidP="00937463">
            <w:pPr>
              <w:pStyle w:val="acctfourfigures"/>
              <w:tabs>
                <w:tab w:val="clear" w:pos="765"/>
                <w:tab w:val="left" w:pos="227"/>
                <w:tab w:val="decimal" w:pos="551"/>
                <w:tab w:val="decimal" w:pos="1170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238" w:type="dxa"/>
          </w:tcPr>
          <w:p w14:paraId="0254116F" w14:textId="77777777" w:rsidR="00286502" w:rsidRPr="001879CC" w:rsidRDefault="00286502" w:rsidP="009D2D78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  <w:tc>
          <w:tcPr>
            <w:tcW w:w="1472" w:type="dxa"/>
            <w:gridSpan w:val="2"/>
          </w:tcPr>
          <w:p w14:paraId="5356D34A" w14:textId="77777777" w:rsidR="00286502" w:rsidRPr="001879CC" w:rsidRDefault="00286502" w:rsidP="009D2D78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10"/>
                <w:szCs w:val="10"/>
                <w:lang w:val="en-US" w:bidi="th-TH"/>
              </w:rPr>
            </w:pPr>
          </w:p>
        </w:tc>
      </w:tr>
      <w:tr w:rsidR="00286502" w:rsidRPr="00357787" w14:paraId="7E02758F" w14:textId="58EBF038" w:rsidTr="001572AF">
        <w:tc>
          <w:tcPr>
            <w:tcW w:w="4050" w:type="dxa"/>
          </w:tcPr>
          <w:p w14:paraId="50ABA9C3" w14:textId="47E31199" w:rsidR="00286502" w:rsidRPr="00357787" w:rsidRDefault="00286502" w:rsidP="00286502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</w:tcPr>
          <w:p w14:paraId="7D304886" w14:textId="77777777" w:rsidR="00286502" w:rsidRPr="00357787" w:rsidRDefault="00286502" w:rsidP="0028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2169D586" w14:textId="00D8187E" w:rsidR="00286502" w:rsidRPr="00357787" w:rsidRDefault="00286502" w:rsidP="00DF28AD">
            <w:pPr>
              <w:pStyle w:val="acctfourfigures"/>
              <w:tabs>
                <w:tab w:val="clear" w:pos="765"/>
                <w:tab w:val="decimal" w:pos="551"/>
                <w:tab w:val="decimal" w:pos="106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3" w:type="dxa"/>
            <w:vAlign w:val="bottom"/>
          </w:tcPr>
          <w:p w14:paraId="74312BB3" w14:textId="77777777" w:rsidR="00286502" w:rsidRPr="00357787" w:rsidRDefault="00286502" w:rsidP="0028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7" w:type="dxa"/>
          </w:tcPr>
          <w:p w14:paraId="1D6670CF" w14:textId="77777777" w:rsidR="00286502" w:rsidRPr="00357787" w:rsidRDefault="00286502" w:rsidP="00937463">
            <w:pPr>
              <w:pStyle w:val="acctfourfigures"/>
              <w:tabs>
                <w:tab w:val="clear" w:pos="765"/>
                <w:tab w:val="decimal" w:pos="551"/>
                <w:tab w:val="decimal" w:pos="117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38" w:type="dxa"/>
          </w:tcPr>
          <w:p w14:paraId="6E04ACF0" w14:textId="77777777" w:rsidR="00286502" w:rsidRPr="00357787" w:rsidRDefault="00286502" w:rsidP="0028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78CBEA97" w14:textId="77777777" w:rsidR="00286502" w:rsidRPr="00357787" w:rsidRDefault="00286502" w:rsidP="0028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86502" w:rsidRPr="00357787" w14:paraId="23C6F0AB" w14:textId="2D8DEECB" w:rsidTr="001572AF">
        <w:tc>
          <w:tcPr>
            <w:tcW w:w="4050" w:type="dxa"/>
          </w:tcPr>
          <w:p w14:paraId="7BD1AE87" w14:textId="0AD2115E" w:rsidR="00286502" w:rsidRPr="00357787" w:rsidRDefault="00286502" w:rsidP="00CF755A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รวม</w:t>
            </w:r>
            <w:r w:rsidR="008E6EFB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รายการ</w:t>
            </w: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14078DD0" w14:textId="77777777" w:rsidR="00286502" w:rsidRPr="00357787" w:rsidRDefault="00286502" w:rsidP="0028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1B051211" w14:textId="63674D7F" w:rsidR="00286502" w:rsidRPr="00357787" w:rsidRDefault="0030103D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1,513</w:t>
            </w:r>
          </w:p>
        </w:tc>
        <w:tc>
          <w:tcPr>
            <w:tcW w:w="253" w:type="dxa"/>
            <w:vAlign w:val="bottom"/>
          </w:tcPr>
          <w:p w14:paraId="2C92C515" w14:textId="541B6D20" w:rsidR="00286502" w:rsidRPr="00357787" w:rsidRDefault="00286502" w:rsidP="0028650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  <w:vAlign w:val="bottom"/>
          </w:tcPr>
          <w:p w14:paraId="159F853B" w14:textId="6DB49FA5" w:rsidR="00286502" w:rsidRPr="00357787" w:rsidRDefault="00286502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47</w:t>
            </w:r>
          </w:p>
        </w:tc>
        <w:tc>
          <w:tcPr>
            <w:tcW w:w="238" w:type="dxa"/>
          </w:tcPr>
          <w:p w14:paraId="5D83969D" w14:textId="77777777" w:rsidR="00286502" w:rsidRPr="00357787" w:rsidRDefault="00286502" w:rsidP="00286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36DDD4FF" w14:textId="520F4B9D" w:rsidR="00286502" w:rsidRPr="00357787" w:rsidRDefault="009D2D78" w:rsidP="009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442</w:t>
            </w:r>
          </w:p>
        </w:tc>
      </w:tr>
      <w:tr w:rsidR="009D2D78" w:rsidRPr="00357787" w14:paraId="3F330FB3" w14:textId="05F732E4" w:rsidTr="001572AF">
        <w:tc>
          <w:tcPr>
            <w:tcW w:w="4050" w:type="dxa"/>
          </w:tcPr>
          <w:p w14:paraId="220B877F" w14:textId="77777777" w:rsidR="009D2D78" w:rsidRPr="00357787" w:rsidRDefault="009D2D78" w:rsidP="00CF755A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0" w:type="dxa"/>
          </w:tcPr>
          <w:p w14:paraId="0A762EDE" w14:textId="77777777" w:rsidR="009D2D78" w:rsidRPr="00357787" w:rsidRDefault="009D2D78" w:rsidP="009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7DF90CCB" w14:textId="03BA2975" w:rsidR="009D2D78" w:rsidRPr="00357787" w:rsidRDefault="0030103D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6,705</w:t>
            </w:r>
          </w:p>
        </w:tc>
        <w:tc>
          <w:tcPr>
            <w:tcW w:w="253" w:type="dxa"/>
            <w:vAlign w:val="bottom"/>
          </w:tcPr>
          <w:p w14:paraId="566CBCC8" w14:textId="3B363540" w:rsidR="009D2D78" w:rsidRPr="00357787" w:rsidRDefault="009D2D78" w:rsidP="009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  <w:vAlign w:val="bottom"/>
          </w:tcPr>
          <w:p w14:paraId="24933A5F" w14:textId="455D616C" w:rsidR="009D2D78" w:rsidRPr="00357787" w:rsidRDefault="009D2D78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</w:rPr>
              <w:t>1,281</w:t>
            </w:r>
          </w:p>
        </w:tc>
        <w:tc>
          <w:tcPr>
            <w:tcW w:w="238" w:type="dxa"/>
          </w:tcPr>
          <w:p w14:paraId="13E50FE7" w14:textId="77777777" w:rsidR="009D2D78" w:rsidRPr="00357787" w:rsidRDefault="009D2D78" w:rsidP="009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183F6C89" w14:textId="69CB66F2" w:rsidR="009D2D78" w:rsidRPr="00357787" w:rsidRDefault="009D2D78" w:rsidP="009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20,224</w:t>
            </w:r>
          </w:p>
        </w:tc>
      </w:tr>
      <w:tr w:rsidR="0030103D" w:rsidRPr="00357787" w14:paraId="2D11B025" w14:textId="77777777" w:rsidTr="001572AF">
        <w:tc>
          <w:tcPr>
            <w:tcW w:w="4050" w:type="dxa"/>
          </w:tcPr>
          <w:p w14:paraId="5E5C5243" w14:textId="7261A181" w:rsidR="0030103D" w:rsidRPr="00B92B57" w:rsidRDefault="0030103D" w:rsidP="00CF755A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B92B57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รวม</w:t>
            </w:r>
            <w:r w:rsidR="00B92B57" w:rsidRPr="00B92B57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รายการ</w:t>
            </w:r>
            <w:r w:rsidR="008E6EFB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ต่อไปนี้</w:t>
            </w:r>
          </w:p>
        </w:tc>
        <w:tc>
          <w:tcPr>
            <w:tcW w:w="270" w:type="dxa"/>
          </w:tcPr>
          <w:p w14:paraId="16CCB0CE" w14:textId="77777777" w:rsidR="0030103D" w:rsidRPr="00357787" w:rsidRDefault="0030103D" w:rsidP="009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45A787DB" w14:textId="77777777" w:rsidR="0030103D" w:rsidRPr="0030103D" w:rsidRDefault="0030103D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53" w:type="dxa"/>
            <w:vAlign w:val="bottom"/>
          </w:tcPr>
          <w:p w14:paraId="4713BF2A" w14:textId="77777777" w:rsidR="0030103D" w:rsidRPr="00357787" w:rsidRDefault="0030103D" w:rsidP="009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7" w:type="dxa"/>
            <w:vAlign w:val="bottom"/>
          </w:tcPr>
          <w:p w14:paraId="5B998998" w14:textId="77777777" w:rsidR="0030103D" w:rsidRPr="00770644" w:rsidRDefault="0030103D" w:rsidP="0093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  <w:highlight w:val="yellow"/>
              </w:rPr>
            </w:pPr>
          </w:p>
        </w:tc>
        <w:tc>
          <w:tcPr>
            <w:tcW w:w="238" w:type="dxa"/>
          </w:tcPr>
          <w:p w14:paraId="2C40762B" w14:textId="77777777" w:rsidR="0030103D" w:rsidRPr="00357787" w:rsidRDefault="0030103D" w:rsidP="009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40022351" w14:textId="77777777" w:rsidR="0030103D" w:rsidRDefault="0030103D" w:rsidP="009D2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E75B7" w:rsidRPr="00357787" w14:paraId="5F484855" w14:textId="77777777" w:rsidTr="001572AF">
        <w:tc>
          <w:tcPr>
            <w:tcW w:w="4050" w:type="dxa"/>
          </w:tcPr>
          <w:p w14:paraId="2212AF7E" w14:textId="3DA1B5D8" w:rsidR="006E75B7" w:rsidRPr="00B92B57" w:rsidRDefault="006E75B7" w:rsidP="00B92B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B92B57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 xml:space="preserve">- </w:t>
            </w:r>
            <w:r w:rsidRPr="00B92B57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41E330DE" w14:textId="77777777" w:rsidR="006E75B7" w:rsidRPr="0035778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43D6820D" w14:textId="27E5542B" w:rsidR="006E75B7" w:rsidRPr="006E75B7" w:rsidRDefault="006E75B7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90,097</w:t>
            </w:r>
          </w:p>
        </w:tc>
        <w:tc>
          <w:tcPr>
            <w:tcW w:w="253" w:type="dxa"/>
            <w:vAlign w:val="bottom"/>
          </w:tcPr>
          <w:p w14:paraId="1747F88E" w14:textId="77777777" w:rsidR="006E75B7" w:rsidRPr="0035778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7" w:type="dxa"/>
            <w:vAlign w:val="bottom"/>
          </w:tcPr>
          <w:p w14:paraId="3F170C2B" w14:textId="3CD36B1C" w:rsidR="006E75B7" w:rsidRPr="006E75B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6E75B7">
              <w:rPr>
                <w:rFonts w:ascii="Angsana New" w:hAnsi="Angsana New"/>
                <w:sz w:val="25"/>
                <w:szCs w:val="25"/>
              </w:rPr>
              <w:t>96,986</w:t>
            </w:r>
          </w:p>
        </w:tc>
        <w:tc>
          <w:tcPr>
            <w:tcW w:w="238" w:type="dxa"/>
          </w:tcPr>
          <w:p w14:paraId="723AAA61" w14:textId="77777777" w:rsidR="006E75B7" w:rsidRPr="0035778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4FA7467F" w14:textId="38056A54" w:rsidR="006E75B7" w:rsidRPr="006E75B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E75B7" w:rsidRPr="00357787" w14:paraId="5CA13D60" w14:textId="77777777" w:rsidTr="001572AF">
        <w:tc>
          <w:tcPr>
            <w:tcW w:w="4050" w:type="dxa"/>
          </w:tcPr>
          <w:p w14:paraId="269B4F56" w14:textId="3B9ABEA1" w:rsidR="006E75B7" w:rsidRPr="00B92B57" w:rsidRDefault="006E75B7" w:rsidP="00B92B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B92B57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 xml:space="preserve">- </w:t>
            </w:r>
            <w:r w:rsidRPr="00B92B5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ลูกหนี้จากข้อตกลงสัมปทานบริการ</w:t>
            </w:r>
          </w:p>
        </w:tc>
        <w:tc>
          <w:tcPr>
            <w:tcW w:w="270" w:type="dxa"/>
          </w:tcPr>
          <w:p w14:paraId="2F3F4AC5" w14:textId="77777777" w:rsidR="006E75B7" w:rsidRPr="0035778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2A2427B5" w14:textId="7556E94D" w:rsidR="006E75B7" w:rsidRPr="0030103D" w:rsidRDefault="006E75B7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2,211,165</w:t>
            </w:r>
          </w:p>
        </w:tc>
        <w:tc>
          <w:tcPr>
            <w:tcW w:w="253" w:type="dxa"/>
            <w:vAlign w:val="bottom"/>
          </w:tcPr>
          <w:p w14:paraId="481410D0" w14:textId="77777777" w:rsidR="006E75B7" w:rsidRPr="0035778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7" w:type="dxa"/>
            <w:vAlign w:val="bottom"/>
          </w:tcPr>
          <w:p w14:paraId="44D5CF08" w14:textId="48EDF758" w:rsidR="006E75B7" w:rsidRPr="006E75B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6E75B7">
              <w:rPr>
                <w:rFonts w:ascii="Angsana New" w:hAnsi="Angsana New"/>
                <w:sz w:val="25"/>
                <w:szCs w:val="25"/>
              </w:rPr>
              <w:t>1,556,054</w:t>
            </w:r>
          </w:p>
        </w:tc>
        <w:tc>
          <w:tcPr>
            <w:tcW w:w="238" w:type="dxa"/>
          </w:tcPr>
          <w:p w14:paraId="59744D15" w14:textId="77777777" w:rsidR="006E75B7" w:rsidRPr="0035778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5DBDFD09" w14:textId="16058A6E" w:rsidR="006E75B7" w:rsidRPr="006E75B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6E75B7" w:rsidRPr="00357787" w14:paraId="7F539513" w14:textId="77777777" w:rsidTr="001572AF">
        <w:tc>
          <w:tcPr>
            <w:tcW w:w="4050" w:type="dxa"/>
          </w:tcPr>
          <w:p w14:paraId="48BAE70C" w14:textId="6A5BE6F5" w:rsidR="006E75B7" w:rsidRPr="00B92B57" w:rsidRDefault="006E75B7" w:rsidP="00B92B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B92B57"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  <w:t xml:space="preserve">- </w:t>
            </w:r>
            <w:r w:rsidRPr="00B92B57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453E88CE" w14:textId="77777777" w:rsidR="006E75B7" w:rsidRPr="0035778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0B1331B0" w14:textId="240F1A85" w:rsidR="006E75B7" w:rsidRPr="0030103D" w:rsidRDefault="006E75B7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5,767</w:t>
            </w:r>
          </w:p>
        </w:tc>
        <w:tc>
          <w:tcPr>
            <w:tcW w:w="253" w:type="dxa"/>
            <w:vAlign w:val="bottom"/>
          </w:tcPr>
          <w:p w14:paraId="7A65E129" w14:textId="3D3DFF70" w:rsidR="006E75B7" w:rsidRPr="0035778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7" w:type="dxa"/>
            <w:vAlign w:val="bottom"/>
          </w:tcPr>
          <w:p w14:paraId="317BD2E3" w14:textId="5000BD17" w:rsidR="006E75B7" w:rsidRPr="006E75B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6E75B7">
              <w:rPr>
                <w:rFonts w:ascii="Angsana New" w:hAnsi="Angsana New"/>
                <w:sz w:val="25"/>
                <w:szCs w:val="25"/>
              </w:rPr>
              <w:t>7,743</w:t>
            </w:r>
          </w:p>
        </w:tc>
        <w:tc>
          <w:tcPr>
            <w:tcW w:w="238" w:type="dxa"/>
          </w:tcPr>
          <w:p w14:paraId="76562501" w14:textId="77777777" w:rsidR="006E75B7" w:rsidRPr="0035778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61D68FB2" w14:textId="3BB3A820" w:rsidR="006E75B7" w:rsidRPr="006E75B7" w:rsidRDefault="006E75B7" w:rsidP="006E7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29,057</w:t>
            </w:r>
          </w:p>
        </w:tc>
      </w:tr>
      <w:tr w:rsidR="001572AF" w:rsidRPr="00357787" w14:paraId="45BB0839" w14:textId="77777777" w:rsidTr="00981A01">
        <w:tc>
          <w:tcPr>
            <w:tcW w:w="4050" w:type="dxa"/>
          </w:tcPr>
          <w:p w14:paraId="59F711AB" w14:textId="77777777" w:rsidR="001572AF" w:rsidRPr="00357787" w:rsidRDefault="001572AF" w:rsidP="00157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622" w:type="dxa"/>
            <w:gridSpan w:val="2"/>
          </w:tcPr>
          <w:p w14:paraId="6A3A5F8D" w14:textId="035604B3" w:rsidR="001572AF" w:rsidRDefault="001572AF" w:rsidP="001572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31 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2562</w:t>
            </w:r>
          </w:p>
        </w:tc>
        <w:tc>
          <w:tcPr>
            <w:tcW w:w="253" w:type="dxa"/>
            <w:vAlign w:val="bottom"/>
          </w:tcPr>
          <w:p w14:paraId="5C70913E" w14:textId="77777777" w:rsidR="001572AF" w:rsidRPr="00357787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7" w:type="dxa"/>
          </w:tcPr>
          <w:p w14:paraId="6580DC60" w14:textId="28767E05" w:rsidR="001572AF" w:rsidRDefault="001572AF" w:rsidP="001572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31 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2561</w:t>
            </w:r>
          </w:p>
        </w:tc>
        <w:tc>
          <w:tcPr>
            <w:tcW w:w="238" w:type="dxa"/>
          </w:tcPr>
          <w:p w14:paraId="1B933B73" w14:textId="77777777" w:rsidR="001572AF" w:rsidRPr="00357787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7A5C65D1" w14:textId="1B0729BF" w:rsidR="001572AF" w:rsidRDefault="001572AF" w:rsidP="001572A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 xml:space="preserve">31 </w:t>
            </w:r>
            <w:r w:rsidRPr="00357787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357787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2562</w:t>
            </w:r>
          </w:p>
        </w:tc>
      </w:tr>
      <w:tr w:rsidR="001572AF" w:rsidRPr="00357787" w14:paraId="7FA02E93" w14:textId="77777777" w:rsidTr="001572AF">
        <w:tc>
          <w:tcPr>
            <w:tcW w:w="4050" w:type="dxa"/>
          </w:tcPr>
          <w:p w14:paraId="72DD0BC0" w14:textId="77777777" w:rsidR="001572AF" w:rsidRPr="00357787" w:rsidRDefault="001572AF" w:rsidP="00157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518B91E" w14:textId="77777777" w:rsidR="001572AF" w:rsidRPr="00357787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4772" w:type="dxa"/>
            <w:gridSpan w:val="6"/>
          </w:tcPr>
          <w:p w14:paraId="0F49070D" w14:textId="4E116362" w:rsidR="001572AF" w:rsidRDefault="001572AF" w:rsidP="001572A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>(พันบาท)</w:t>
            </w:r>
          </w:p>
        </w:tc>
      </w:tr>
      <w:tr w:rsidR="001572AF" w:rsidRPr="00357787" w14:paraId="490299F8" w14:textId="6DBA2281" w:rsidTr="001572AF">
        <w:tc>
          <w:tcPr>
            <w:tcW w:w="4050" w:type="dxa"/>
          </w:tcPr>
          <w:p w14:paraId="556E6092" w14:textId="77777777" w:rsidR="00CB61B3" w:rsidRDefault="001572AF" w:rsidP="001572A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รวมรายการหนี้สินทางการเงินหมุนเวียน </w:t>
            </w:r>
          </w:p>
          <w:p w14:paraId="5E719782" w14:textId="14167F79" w:rsidR="001572AF" w:rsidRPr="00357787" w:rsidRDefault="001572AF" w:rsidP="00157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(ไม่รวมเจ้าหนี้การค้าและเจ้าหนี้หมุนเวียนอื่น</w:t>
            </w:r>
          </w:p>
          <w:p w14:paraId="46CE42A6" w14:textId="79D13C63" w:rsidR="001572AF" w:rsidRPr="00357787" w:rsidRDefault="001572AF" w:rsidP="00157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3CFB2B7D" w14:textId="77777777" w:rsidR="001572AF" w:rsidRPr="00357787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39B7A756" w14:textId="77777777" w:rsidR="001572AF" w:rsidRDefault="001572AF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  <w:p w14:paraId="43935AB8" w14:textId="77777777" w:rsidR="001572AF" w:rsidRDefault="001572AF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  <w:p w14:paraId="7273E6F5" w14:textId="5B81C6F9" w:rsidR="001572AF" w:rsidRPr="00357787" w:rsidRDefault="001572AF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(24,803)</w:t>
            </w:r>
          </w:p>
        </w:tc>
        <w:tc>
          <w:tcPr>
            <w:tcW w:w="253" w:type="dxa"/>
            <w:vAlign w:val="bottom"/>
          </w:tcPr>
          <w:p w14:paraId="63702B6E" w14:textId="29A59CD0" w:rsidR="001572AF" w:rsidRPr="00357787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57" w:type="dxa"/>
            <w:vAlign w:val="bottom"/>
          </w:tcPr>
          <w:p w14:paraId="613F007D" w14:textId="51E4F3D6" w:rsidR="001572AF" w:rsidRPr="00357787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(5,803)</w:t>
            </w:r>
          </w:p>
        </w:tc>
        <w:tc>
          <w:tcPr>
            <w:tcW w:w="238" w:type="dxa"/>
          </w:tcPr>
          <w:p w14:paraId="58411D3A" w14:textId="77777777" w:rsidR="001572AF" w:rsidRPr="00357787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024C3BF8" w14:textId="77777777" w:rsidR="001572AF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  <w:p w14:paraId="7CB6B760" w14:textId="77777777" w:rsidR="001572AF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  <w:p w14:paraId="27C4455A" w14:textId="41A5478D" w:rsidR="001572AF" w:rsidRPr="00357787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(1,453)</w:t>
            </w:r>
          </w:p>
        </w:tc>
      </w:tr>
      <w:tr w:rsidR="001572AF" w:rsidRPr="00357787" w14:paraId="11C765C0" w14:textId="77777777" w:rsidTr="001572AF">
        <w:tc>
          <w:tcPr>
            <w:tcW w:w="4050" w:type="dxa"/>
          </w:tcPr>
          <w:p w14:paraId="757A408B" w14:textId="77777777" w:rsidR="00CB61B3" w:rsidRDefault="001572AF" w:rsidP="001572AF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 xml:space="preserve">รวมรายการหนี้สินทางการเงินหมุนเวียน </w:t>
            </w:r>
          </w:p>
          <w:p w14:paraId="4EF1D347" w14:textId="6E0AFD51" w:rsidR="001572AF" w:rsidRPr="00357787" w:rsidRDefault="001572AF" w:rsidP="00157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(ไม่รวมเจ้าหนี้การค้าและเจ้าหนี้หมุนเวียนอื่น</w:t>
            </w:r>
          </w:p>
          <w:p w14:paraId="376C03A9" w14:textId="46D5A4A0" w:rsidR="001572AF" w:rsidRPr="00B92B57" w:rsidRDefault="001572AF" w:rsidP="001572A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</w:pPr>
            <w:r w:rsidRPr="00357787">
              <w:rPr>
                <w:rFonts w:ascii="Angsana New" w:hAnsi="Angsana New" w:cs="Angsana New"/>
                <w:color w:val="000000" w:themeColor="text1"/>
                <w:sz w:val="25"/>
                <w:szCs w:val="25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45D53E3D" w14:textId="77777777" w:rsidR="001572AF" w:rsidRPr="00357787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2" w:type="dxa"/>
          </w:tcPr>
          <w:p w14:paraId="77B02187" w14:textId="77777777" w:rsidR="001572AF" w:rsidRDefault="001572AF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  <w:p w14:paraId="3B032FDB" w14:textId="77777777" w:rsidR="001572AF" w:rsidRDefault="001572AF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  <w:p w14:paraId="20C18DD1" w14:textId="5CA27AF9" w:rsidR="001572AF" w:rsidRPr="00DF28AD" w:rsidRDefault="001572AF" w:rsidP="00DF2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(22,739)</w:t>
            </w:r>
          </w:p>
        </w:tc>
        <w:tc>
          <w:tcPr>
            <w:tcW w:w="253" w:type="dxa"/>
            <w:vAlign w:val="bottom"/>
          </w:tcPr>
          <w:p w14:paraId="3C6A54BB" w14:textId="77777777" w:rsidR="001572AF" w:rsidRPr="00357787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57" w:type="dxa"/>
          </w:tcPr>
          <w:p w14:paraId="2AB12B06" w14:textId="77777777" w:rsidR="001572AF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  <w:p w14:paraId="5EF3452B" w14:textId="77777777" w:rsidR="001572AF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  <w:p w14:paraId="5641608D" w14:textId="69CC555A" w:rsidR="001572AF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38" w:type="dxa"/>
          </w:tcPr>
          <w:p w14:paraId="2521DA2A" w14:textId="77777777" w:rsidR="001572AF" w:rsidRPr="00357787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72" w:type="dxa"/>
            <w:gridSpan w:val="2"/>
          </w:tcPr>
          <w:p w14:paraId="4435E1DA" w14:textId="77777777" w:rsidR="001572AF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  <w:p w14:paraId="62264B8C" w14:textId="77777777" w:rsidR="001572AF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</w:p>
          <w:p w14:paraId="1EBB480A" w14:textId="722D3484" w:rsidR="001572AF" w:rsidRDefault="001572AF" w:rsidP="00157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5"/>
                <w:szCs w:val="25"/>
              </w:rPr>
            </w:pPr>
            <w:r w:rsidRPr="00357787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14:paraId="6AF7B960" w14:textId="77777777" w:rsidR="00CA7F15" w:rsidRDefault="00CA7F15" w:rsidP="00CA7F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3D9A1C7" w14:textId="20CCC6EA" w:rsidR="002879EE" w:rsidRPr="008E6603" w:rsidRDefault="002879EE" w:rsidP="00327B9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8E6603">
        <w:rPr>
          <w:rFonts w:ascii="Angsana New" w:hAnsi="Angsana New" w:hint="cs"/>
          <w:bCs/>
          <w:sz w:val="30"/>
          <w:szCs w:val="30"/>
          <w:cs/>
        </w:rPr>
        <w:t>การดำเนินงานร่วมกัน</w:t>
      </w:r>
    </w:p>
    <w:p w14:paraId="4F200B3C" w14:textId="77777777" w:rsidR="002879EE" w:rsidRPr="008E6603" w:rsidRDefault="002879EE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B5BE2A1" w14:textId="77777777" w:rsidR="0065639D" w:rsidRDefault="0065639D" w:rsidP="00656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ปี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2560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E61D85">
        <w:rPr>
          <w:rFonts w:ascii="Angsana New" w:hAnsi="Angsana New" w:hint="cs"/>
          <w:sz w:val="30"/>
          <w:szCs w:val="30"/>
          <w:cs/>
        </w:rPr>
        <w:t xml:space="preserve">ซึ่งถือเป็นผู้ดำเนินงานอื่น </w:t>
      </w:r>
      <w:r w:rsidRPr="00E61D85">
        <w:rPr>
          <w:rFonts w:ascii="Angsana New" w:hAnsi="Angsana New"/>
          <w:sz w:val="30"/>
          <w:szCs w:val="30"/>
        </w:rPr>
        <w:t>(Other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joint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operator)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เพื่อตั้ง </w:t>
      </w:r>
      <w:r w:rsidRPr="00E61D85">
        <w:rPr>
          <w:rFonts w:ascii="Angsana New" w:hAnsi="Angsana New"/>
          <w:sz w:val="30"/>
          <w:szCs w:val="30"/>
          <w:lang w:val="en-GB"/>
        </w:rPr>
        <w:t>“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SCN-CHO” (“SCN-CHO”)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ประเภทการดำเนินงานร่วมกัน เพื่อจัดซื้อรถ</w:t>
      </w:r>
      <w:r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โดยสารปรับอากาศใช้ก๊าซธรรมชาติ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(NGV)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>
        <w:rPr>
          <w:rFonts w:ascii="Angsana New" w:hAnsi="Angsana New"/>
          <w:sz w:val="30"/>
          <w:szCs w:val="30"/>
        </w:rPr>
        <w:t>489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คัน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และบริการ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ซ่อมแซมและบำรุงรถ</w:t>
      </w:r>
      <w:r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โดยสาร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เป็นระยะเวลา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นับตั้งแต่วันเริ่มเดินรถยนต์โดยสารแต่ละคันเป็นต้นไปให้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กับองค์การขนส่งมวลชนกรุงเทพ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(</w:t>
      </w:r>
      <w:r w:rsidRPr="00E61D85">
        <w:rPr>
          <w:rFonts w:ascii="Angsana New" w:hAnsi="Angsana New"/>
          <w:sz w:val="30"/>
          <w:szCs w:val="30"/>
          <w:lang w:val="en-GB"/>
        </w:rPr>
        <w:t>“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Pr="00E61D85">
        <w:rPr>
          <w:rFonts w:ascii="Angsana New" w:hAnsi="Angsana New"/>
          <w:sz w:val="30"/>
          <w:szCs w:val="30"/>
          <w:lang w:val="en-GB"/>
        </w:rPr>
        <w:t>.”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Pr="00E61D85">
        <w:rPr>
          <w:rFonts w:ascii="Angsana New" w:hAnsi="Angsana New"/>
          <w:sz w:val="30"/>
          <w:szCs w:val="30"/>
          <w:lang w:val="en-GB"/>
        </w:rPr>
        <w:t>50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61D85">
        <w:rPr>
          <w:rFonts w:ascii="Angsana New" w:hAnsi="Angsana New" w:hint="cs"/>
          <w:sz w:val="30"/>
          <w:szCs w:val="30"/>
          <w:cs/>
        </w:rPr>
        <w:t>วางเงินมัดจำ</w:t>
      </w:r>
      <w:r>
        <w:rPr>
          <w:rFonts w:ascii="Angsana New" w:hAnsi="Angsana New" w:hint="cs"/>
          <w:sz w:val="30"/>
          <w:szCs w:val="30"/>
          <w:cs/>
        </w:rPr>
        <w:t xml:space="preserve">ในนาม </w:t>
      </w:r>
      <w:r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ให้แก่ขสมก. </w:t>
      </w:r>
      <w:r w:rsidRPr="00E61D8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E61D85">
        <w:rPr>
          <w:rFonts w:ascii="Angsana New" w:hAnsi="Angsana New"/>
          <w:sz w:val="30"/>
          <w:szCs w:val="30"/>
        </w:rPr>
        <w:t>426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ล้านบาทเพื่อเป็นหลักประกันสัญญา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E61D85">
        <w:rPr>
          <w:rFonts w:ascii="Angsana New" w:hAnsi="Angsana New" w:hint="cs"/>
          <w:sz w:val="30"/>
          <w:szCs w:val="30"/>
          <w:cs/>
        </w:rPr>
        <w:t>เงินมัดจำดังกล่าว</w:t>
      </w:r>
      <w:r>
        <w:rPr>
          <w:rFonts w:ascii="Angsana New" w:hAnsi="Angsana New" w:hint="cs"/>
          <w:sz w:val="30"/>
          <w:szCs w:val="30"/>
          <w:cs/>
        </w:rPr>
        <w:t>ถูกจัดประเภท</w:t>
      </w:r>
      <w:r w:rsidRPr="00E61D85">
        <w:rPr>
          <w:rFonts w:ascii="Angsana New" w:hAnsi="Angsana New" w:hint="cs"/>
          <w:sz w:val="30"/>
          <w:szCs w:val="30"/>
          <w:cs/>
        </w:rPr>
        <w:t xml:space="preserve">เป็นลูกหนี้ไม่หมุนเวียนอื่น </w:t>
      </w:r>
    </w:p>
    <w:p w14:paraId="2F11E832" w14:textId="77777777" w:rsidR="0065639D" w:rsidRPr="006D7B5C" w:rsidRDefault="0065639D" w:rsidP="00656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10B9CF" w14:textId="77777777" w:rsidR="0065639D" w:rsidRDefault="0065639D" w:rsidP="00656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E61D85">
        <w:rPr>
          <w:rFonts w:ascii="Angsana New" w:hAnsi="Angsana New"/>
          <w:sz w:val="30"/>
          <w:szCs w:val="30"/>
          <w:cs/>
        </w:rPr>
        <w:t xml:space="preserve">ในไตรมาส </w:t>
      </w:r>
      <w:r w:rsidRPr="003D4C30">
        <w:rPr>
          <w:rFonts w:ascii="Angsana New" w:hAnsi="Angsana New"/>
          <w:sz w:val="30"/>
          <w:szCs w:val="30"/>
        </w:rPr>
        <w:t>1</w:t>
      </w:r>
      <w:r w:rsidRPr="00E61D85">
        <w:rPr>
          <w:rFonts w:ascii="Angsana New" w:hAnsi="Angsana New"/>
          <w:sz w:val="30"/>
          <w:szCs w:val="30"/>
          <w:cs/>
        </w:rPr>
        <w:t xml:space="preserve"> ปี </w:t>
      </w:r>
      <w:r w:rsidRPr="003D4C30">
        <w:rPr>
          <w:rFonts w:ascii="Angsana New" w:hAnsi="Angsana New"/>
          <w:sz w:val="30"/>
          <w:szCs w:val="30"/>
        </w:rPr>
        <w:t>2562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  <w:cs/>
        </w:rPr>
        <w:t xml:space="preserve">ได้ดำเนินการส่งมอบรถยนต์โดยสารปรับอากาศใช้ก๊าซธรรมชาติ </w:t>
      </w:r>
      <w:r w:rsidRPr="00E61D85">
        <w:rPr>
          <w:rFonts w:ascii="Angsana New" w:hAnsi="Angsana New"/>
          <w:spacing w:val="4"/>
          <w:sz w:val="30"/>
          <w:szCs w:val="30"/>
          <w:cs/>
        </w:rPr>
        <w:t>(</w:t>
      </w:r>
      <w:r w:rsidRPr="00E61D85">
        <w:rPr>
          <w:rFonts w:ascii="Angsana New" w:hAnsi="Angsana New"/>
          <w:spacing w:val="4"/>
          <w:sz w:val="30"/>
          <w:szCs w:val="30"/>
        </w:rPr>
        <w:t>NGV)</w:t>
      </w:r>
      <w:r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ส่วนที่เหลือจำนวน </w:t>
      </w:r>
      <w:r w:rsidRPr="003D4C30">
        <w:rPr>
          <w:rFonts w:ascii="Angsana New" w:hAnsi="Angsana New"/>
          <w:spacing w:val="4"/>
          <w:sz w:val="30"/>
          <w:szCs w:val="30"/>
        </w:rPr>
        <w:t>189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 คันแก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่ขสมก. 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เป็นที่เรียบร้อยแล้ว </w:t>
      </w:r>
    </w:p>
    <w:p w14:paraId="28B52EF0" w14:textId="77777777" w:rsidR="0065639D" w:rsidRPr="006D7B5C" w:rsidRDefault="0065639D" w:rsidP="00656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9D68707" w14:textId="1942624A" w:rsidR="00B40951" w:rsidRDefault="0065639D" w:rsidP="00656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1D85">
        <w:rPr>
          <w:rFonts w:ascii="Angsana New" w:hAnsi="Angsana New" w:hint="cs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Pr="00E61D8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z w:val="30"/>
          <w:szCs w:val="30"/>
          <w:cs/>
        </w:rPr>
        <w:t>สำหรับแต่ละปี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2C172E6" w14:textId="77777777" w:rsidR="00B40951" w:rsidRDefault="00B40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65639D" w:rsidRPr="0065639D" w14:paraId="452C5C6A" w14:textId="77777777" w:rsidTr="00CF2ED7">
        <w:tc>
          <w:tcPr>
            <w:tcW w:w="5580" w:type="dxa"/>
          </w:tcPr>
          <w:p w14:paraId="122DBC5F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FA056BC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63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563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639D" w:rsidRPr="0065639D" w14:paraId="44384276" w14:textId="77777777" w:rsidTr="00CF2ED7">
        <w:tc>
          <w:tcPr>
            <w:tcW w:w="5580" w:type="dxa"/>
          </w:tcPr>
          <w:p w14:paraId="51E21A8F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21C7CC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63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CFAD3DF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9EE808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63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5639D" w:rsidRPr="0065639D" w14:paraId="562CA9DB" w14:textId="77777777" w:rsidTr="00CF2ED7">
        <w:tc>
          <w:tcPr>
            <w:tcW w:w="5580" w:type="dxa"/>
          </w:tcPr>
          <w:p w14:paraId="3D5A949D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7042C84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63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639D" w:rsidRPr="0065639D" w14:paraId="3BD811BF" w14:textId="77777777" w:rsidTr="00CF2ED7">
        <w:tc>
          <w:tcPr>
            <w:tcW w:w="5580" w:type="dxa"/>
          </w:tcPr>
          <w:p w14:paraId="0A7D119A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639D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7B18E8A7" w14:textId="3568F5DD" w:rsidR="0065639D" w:rsidRPr="0065639D" w:rsidRDefault="002A585F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585F">
              <w:rPr>
                <w:rFonts w:ascii="Angsana New" w:hAnsi="Angsana New"/>
                <w:sz w:val="30"/>
                <w:szCs w:val="30"/>
              </w:rPr>
              <w:t>27,521</w:t>
            </w:r>
          </w:p>
        </w:tc>
        <w:tc>
          <w:tcPr>
            <w:tcW w:w="270" w:type="dxa"/>
          </w:tcPr>
          <w:p w14:paraId="05A25937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4540E9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9D">
              <w:rPr>
                <w:rFonts w:ascii="Angsana New" w:hAnsi="Angsana New"/>
                <w:sz w:val="30"/>
                <w:szCs w:val="30"/>
              </w:rPr>
              <w:t>359,639</w:t>
            </w:r>
          </w:p>
        </w:tc>
      </w:tr>
      <w:tr w:rsidR="0065639D" w:rsidRPr="0065639D" w14:paraId="5B2C4206" w14:textId="77777777" w:rsidTr="00CF2ED7">
        <w:tc>
          <w:tcPr>
            <w:tcW w:w="5580" w:type="dxa"/>
          </w:tcPr>
          <w:p w14:paraId="6B2DA3D3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639D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50F2D4E1" w14:textId="4906D1D2" w:rsidR="0065639D" w:rsidRPr="0065639D" w:rsidRDefault="002A585F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585F">
              <w:rPr>
                <w:rFonts w:ascii="Angsana New" w:hAnsi="Angsana New"/>
                <w:sz w:val="30"/>
                <w:szCs w:val="30"/>
              </w:rPr>
              <w:t>213,042</w:t>
            </w:r>
          </w:p>
        </w:tc>
        <w:tc>
          <w:tcPr>
            <w:tcW w:w="270" w:type="dxa"/>
          </w:tcPr>
          <w:p w14:paraId="0EDDA611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3883FC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9D">
              <w:rPr>
                <w:rFonts w:ascii="Angsana New" w:hAnsi="Angsana New"/>
                <w:sz w:val="30"/>
                <w:szCs w:val="30"/>
              </w:rPr>
              <w:t>213,042</w:t>
            </w:r>
          </w:p>
        </w:tc>
      </w:tr>
      <w:tr w:rsidR="0065639D" w:rsidRPr="0065639D" w14:paraId="72C4795E" w14:textId="77777777" w:rsidTr="00CF2ED7">
        <w:tc>
          <w:tcPr>
            <w:tcW w:w="5580" w:type="dxa"/>
          </w:tcPr>
          <w:p w14:paraId="4BEDB419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639D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230DB4" w14:textId="2B853572" w:rsidR="0065639D" w:rsidRPr="0065639D" w:rsidRDefault="002A585F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585F">
              <w:rPr>
                <w:rFonts w:ascii="Angsana New" w:hAnsi="Angsana New"/>
                <w:sz w:val="30"/>
                <w:szCs w:val="30"/>
              </w:rPr>
              <w:t>(15,258)</w:t>
            </w:r>
          </w:p>
        </w:tc>
        <w:tc>
          <w:tcPr>
            <w:tcW w:w="270" w:type="dxa"/>
          </w:tcPr>
          <w:p w14:paraId="50D19E70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B805D5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639D">
              <w:rPr>
                <w:rFonts w:ascii="Angsana New" w:hAnsi="Angsana New"/>
                <w:sz w:val="30"/>
                <w:szCs w:val="30"/>
              </w:rPr>
              <w:t>(204,655)</w:t>
            </w:r>
          </w:p>
        </w:tc>
      </w:tr>
      <w:tr w:rsidR="0065639D" w:rsidRPr="0065639D" w14:paraId="5D8441F6" w14:textId="77777777" w:rsidTr="00CF2ED7">
        <w:tc>
          <w:tcPr>
            <w:tcW w:w="5580" w:type="dxa"/>
          </w:tcPr>
          <w:p w14:paraId="767105CE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6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8F89703" w14:textId="0EA6BC29" w:rsidR="0065639D" w:rsidRPr="0065639D" w:rsidRDefault="00D83C6A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C6A">
              <w:rPr>
                <w:rFonts w:ascii="Angsana New" w:hAnsi="Angsana New"/>
                <w:b/>
                <w:bCs/>
                <w:sz w:val="30"/>
                <w:szCs w:val="30"/>
              </w:rPr>
              <w:t>225,305</w:t>
            </w:r>
          </w:p>
        </w:tc>
        <w:tc>
          <w:tcPr>
            <w:tcW w:w="270" w:type="dxa"/>
          </w:tcPr>
          <w:p w14:paraId="23C62C94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A8DF1E" w14:textId="77777777" w:rsidR="0065639D" w:rsidRPr="0065639D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639D">
              <w:rPr>
                <w:rFonts w:ascii="Angsana New" w:hAnsi="Angsana New"/>
                <w:b/>
                <w:bCs/>
                <w:sz w:val="30"/>
                <w:szCs w:val="30"/>
              </w:rPr>
              <w:t>368,026</w:t>
            </w:r>
          </w:p>
        </w:tc>
      </w:tr>
    </w:tbl>
    <w:p w14:paraId="4866EAF1" w14:textId="38EC5BD3" w:rsidR="00E51D3C" w:rsidRDefault="00E5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32975C5" w14:textId="423EAC03" w:rsidR="00DD34A4" w:rsidRDefault="00DD34A4" w:rsidP="00B61B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D85">
        <w:rPr>
          <w:rFonts w:ascii="Angsana New" w:hAnsi="Angsana New" w:hint="cs"/>
          <w:sz w:val="30"/>
          <w:szCs w:val="30"/>
          <w:cs/>
        </w:rPr>
        <w:t>รายการรายได้และค่าใช้จ่ายของการดำเนินงานร่วมกันซึ่งรวมอยู่ในงบกำไรขาดทุนเบ็ดเสร็จสำหรับ</w:t>
      </w:r>
      <w:r w:rsidR="00AF0B8B">
        <w:rPr>
          <w:rFonts w:ascii="Angsana New" w:hAnsi="Angsana New" w:hint="cs"/>
          <w:sz w:val="30"/>
          <w:szCs w:val="30"/>
          <w:cs/>
        </w:rPr>
        <w:t>ปี</w:t>
      </w:r>
      <w:r w:rsidR="002D1B8A">
        <w:rPr>
          <w:rFonts w:ascii="Angsana New" w:hAnsi="Angsana New" w:hint="cs"/>
          <w:sz w:val="30"/>
          <w:szCs w:val="30"/>
          <w:cs/>
        </w:rPr>
        <w:t>สิ้น</w:t>
      </w:r>
      <w:r w:rsidRPr="00E61D85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>
        <w:rPr>
          <w:rFonts w:ascii="Angsana New" w:hAnsi="Angsana New"/>
          <w:sz w:val="30"/>
          <w:szCs w:val="30"/>
        </w:rPr>
        <w:t>3</w:t>
      </w:r>
      <w:r w:rsidR="002D1B8A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D1B8A">
        <w:rPr>
          <w:rFonts w:ascii="Angsana New" w:hAnsi="Angsana New" w:hint="cs"/>
          <w:sz w:val="30"/>
          <w:szCs w:val="30"/>
          <w:cs/>
        </w:rPr>
        <w:t>ธันวาคม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0C4F24F" w14:textId="6E907AEB" w:rsidR="002D1B8A" w:rsidRDefault="002D1B8A" w:rsidP="00B61B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2D1B8A" w:rsidRPr="0065639D" w14:paraId="4535E283" w14:textId="77777777" w:rsidTr="002D1B8A">
        <w:tc>
          <w:tcPr>
            <w:tcW w:w="5580" w:type="dxa"/>
          </w:tcPr>
          <w:p w14:paraId="55F2AD36" w14:textId="77777777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9EBC6C9" w14:textId="77777777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63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563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1B8A" w:rsidRPr="0065639D" w14:paraId="6429161A" w14:textId="77777777" w:rsidTr="002D1B8A">
        <w:tc>
          <w:tcPr>
            <w:tcW w:w="5580" w:type="dxa"/>
          </w:tcPr>
          <w:p w14:paraId="3F3F9F18" w14:textId="77777777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C73DF4" w14:textId="77777777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63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4A07223" w14:textId="77777777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4780E8" w14:textId="77777777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63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D1B8A" w:rsidRPr="0065639D" w14:paraId="512A8482" w14:textId="77777777" w:rsidTr="002D1B8A">
        <w:tc>
          <w:tcPr>
            <w:tcW w:w="5580" w:type="dxa"/>
          </w:tcPr>
          <w:p w14:paraId="1741CAC6" w14:textId="77777777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20CD3E9" w14:textId="77777777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63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1B8A" w:rsidRPr="0065639D" w14:paraId="2843D18E" w14:textId="77777777" w:rsidTr="002D1B8A">
        <w:tc>
          <w:tcPr>
            <w:tcW w:w="5580" w:type="dxa"/>
          </w:tcPr>
          <w:p w14:paraId="672A5A86" w14:textId="253A77A6" w:rsidR="002D1B8A" w:rsidRPr="0065639D" w:rsidRDefault="002D1B8A" w:rsidP="002D1B8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รายได้</w:t>
            </w:r>
          </w:p>
        </w:tc>
        <w:tc>
          <w:tcPr>
            <w:tcW w:w="1710" w:type="dxa"/>
          </w:tcPr>
          <w:p w14:paraId="5EDFA4B7" w14:textId="61D8BE33" w:rsidR="002D1B8A" w:rsidRPr="0065639D" w:rsidRDefault="002D1B8A" w:rsidP="002D1B8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B8A">
              <w:rPr>
                <w:rFonts w:ascii="Angsana New" w:hAnsi="Angsana New"/>
                <w:sz w:val="30"/>
                <w:szCs w:val="30"/>
              </w:rPr>
              <w:t>414,654</w:t>
            </w:r>
          </w:p>
        </w:tc>
        <w:tc>
          <w:tcPr>
            <w:tcW w:w="270" w:type="dxa"/>
          </w:tcPr>
          <w:p w14:paraId="44BED8BF" w14:textId="77777777" w:rsidR="002D1B8A" w:rsidRPr="0065639D" w:rsidRDefault="002D1B8A" w:rsidP="002D1B8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8DF02D" w14:textId="67A72494" w:rsidR="002D1B8A" w:rsidRPr="0065639D" w:rsidRDefault="002D1B8A" w:rsidP="002D1B8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B8A">
              <w:rPr>
                <w:rFonts w:ascii="Angsana New" w:hAnsi="Angsana New"/>
                <w:sz w:val="30"/>
                <w:szCs w:val="30"/>
              </w:rPr>
              <w:t>556,423</w:t>
            </w:r>
          </w:p>
        </w:tc>
      </w:tr>
      <w:tr w:rsidR="002D1B8A" w:rsidRPr="0065639D" w14:paraId="05AE34C0" w14:textId="77777777" w:rsidTr="002D1B8A">
        <w:tc>
          <w:tcPr>
            <w:tcW w:w="5580" w:type="dxa"/>
          </w:tcPr>
          <w:p w14:paraId="4CCAFAF1" w14:textId="3C14A16B" w:rsidR="002D1B8A" w:rsidRPr="0065639D" w:rsidRDefault="002D1B8A" w:rsidP="002D1B8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710" w:type="dxa"/>
          </w:tcPr>
          <w:p w14:paraId="2209DEE5" w14:textId="719246C5" w:rsidR="002D1B8A" w:rsidRPr="0065639D" w:rsidRDefault="002D1B8A" w:rsidP="00BA131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B8A">
              <w:rPr>
                <w:rFonts w:ascii="Angsana New" w:hAnsi="Angsana New"/>
                <w:sz w:val="30"/>
                <w:szCs w:val="30"/>
              </w:rPr>
              <w:t>(369,460)</w:t>
            </w:r>
          </w:p>
        </w:tc>
        <w:tc>
          <w:tcPr>
            <w:tcW w:w="270" w:type="dxa"/>
          </w:tcPr>
          <w:p w14:paraId="6FB8CDE1" w14:textId="77777777" w:rsidR="002D1B8A" w:rsidRPr="0065639D" w:rsidRDefault="002D1B8A" w:rsidP="002D1B8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BF3703" w14:textId="27FD9A19" w:rsidR="002D1B8A" w:rsidRPr="0065639D" w:rsidRDefault="002D1B8A" w:rsidP="002D1B8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1B8A">
              <w:rPr>
                <w:rFonts w:ascii="Angsana New" w:hAnsi="Angsana New"/>
                <w:sz w:val="30"/>
                <w:szCs w:val="30"/>
              </w:rPr>
              <w:t>(506,182)</w:t>
            </w:r>
          </w:p>
        </w:tc>
      </w:tr>
      <w:tr w:rsidR="002D1B8A" w:rsidRPr="0065639D" w14:paraId="087AB0A5" w14:textId="77777777" w:rsidTr="002D1B8A">
        <w:tc>
          <w:tcPr>
            <w:tcW w:w="5580" w:type="dxa"/>
          </w:tcPr>
          <w:p w14:paraId="47E71329" w14:textId="20310FE2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1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="00AF0B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D6E2E4" w14:textId="5A9BB00F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B8A">
              <w:rPr>
                <w:rFonts w:ascii="Angsana New" w:hAnsi="Angsana New"/>
                <w:b/>
                <w:bCs/>
                <w:sz w:val="30"/>
                <w:szCs w:val="30"/>
              </w:rPr>
              <w:t>45,194</w:t>
            </w:r>
          </w:p>
        </w:tc>
        <w:tc>
          <w:tcPr>
            <w:tcW w:w="270" w:type="dxa"/>
          </w:tcPr>
          <w:p w14:paraId="7CCAF3E1" w14:textId="77777777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FB01A4" w14:textId="498AF661" w:rsidR="002D1B8A" w:rsidRPr="0065639D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B8A">
              <w:rPr>
                <w:rFonts w:ascii="Angsana New" w:hAnsi="Angsana New"/>
                <w:b/>
                <w:bCs/>
                <w:sz w:val="30"/>
                <w:szCs w:val="30"/>
              </w:rPr>
              <w:t>50,241</w:t>
            </w:r>
          </w:p>
        </w:tc>
      </w:tr>
    </w:tbl>
    <w:p w14:paraId="37C873E2" w14:textId="77777777" w:rsidR="002D1B8A" w:rsidRPr="0065639D" w:rsidRDefault="002D1B8A" w:rsidP="00B61B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A9E88B" w14:textId="77777777" w:rsidR="006E7C82" w:rsidRDefault="000F6A6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E35D2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604AD810" w14:textId="77777777" w:rsidR="00DC2AC8" w:rsidRPr="00E234FF" w:rsidRDefault="00DC2AC8" w:rsidP="00DC2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0"/>
        <w:gridCol w:w="1673"/>
        <w:gridCol w:w="244"/>
        <w:gridCol w:w="1643"/>
      </w:tblGrid>
      <w:tr w:rsidR="00BA1315" w:rsidRPr="000D68D4" w14:paraId="12BB946C" w14:textId="77777777" w:rsidTr="00AF0B8B">
        <w:trPr>
          <w:tblHeader/>
        </w:trPr>
        <w:tc>
          <w:tcPr>
            <w:tcW w:w="2402" w:type="pct"/>
          </w:tcPr>
          <w:p w14:paraId="324FC72A" w14:textId="77777777" w:rsidR="00BA1315" w:rsidRPr="00B43945" w:rsidRDefault="00BA1315" w:rsidP="006E7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248AA95D" w14:textId="2D8D7BA5" w:rsidR="00BA1315" w:rsidRPr="00AF0B8B" w:rsidRDefault="00AF0B8B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0B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39" w:type="pct"/>
            <w:gridSpan w:val="3"/>
          </w:tcPr>
          <w:p w14:paraId="769023D5" w14:textId="77777777" w:rsidR="00BA1315" w:rsidRPr="00B43945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9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1315" w:rsidRPr="000D68D4" w14:paraId="7D97549E" w14:textId="77777777" w:rsidTr="00AF0B8B">
        <w:trPr>
          <w:tblHeader/>
        </w:trPr>
        <w:tc>
          <w:tcPr>
            <w:tcW w:w="2402" w:type="pct"/>
          </w:tcPr>
          <w:p w14:paraId="4139B865" w14:textId="77777777" w:rsidR="00BA1315" w:rsidRPr="00B43945" w:rsidRDefault="00BA1315" w:rsidP="0003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" w:type="pct"/>
          </w:tcPr>
          <w:p w14:paraId="34E06DF8" w14:textId="77777777" w:rsidR="00BA1315" w:rsidRPr="00B43945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</w:tcPr>
          <w:p w14:paraId="20E79D03" w14:textId="77777777" w:rsidR="00BA1315" w:rsidRPr="00B43945" w:rsidRDefault="00BA1315" w:rsidP="00320D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3" w:type="pct"/>
          </w:tcPr>
          <w:p w14:paraId="707F2E5D" w14:textId="77777777" w:rsidR="00BA1315" w:rsidRPr="00B43945" w:rsidRDefault="00BA1315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5A22A16A" w14:textId="77777777" w:rsidR="00BA1315" w:rsidRPr="00B43945" w:rsidRDefault="00BA1315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A1315" w:rsidRPr="000D68D4" w14:paraId="3BF72AC0" w14:textId="77777777" w:rsidTr="00AF0B8B">
        <w:trPr>
          <w:tblHeader/>
        </w:trPr>
        <w:tc>
          <w:tcPr>
            <w:tcW w:w="2402" w:type="pct"/>
          </w:tcPr>
          <w:p w14:paraId="31962DEE" w14:textId="77777777" w:rsidR="00BA1315" w:rsidRPr="00B43945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0FD1ABE4" w14:textId="77777777" w:rsidR="00BA1315" w:rsidRPr="00B43945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9" w:type="pct"/>
            <w:gridSpan w:val="3"/>
          </w:tcPr>
          <w:p w14:paraId="79BBFD73" w14:textId="77777777" w:rsidR="00BA1315" w:rsidRPr="00B43945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39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1315" w:rsidRPr="000D68D4" w14:paraId="4DD6AE13" w14:textId="77777777" w:rsidTr="00AF0B8B">
        <w:trPr>
          <w:tblHeader/>
        </w:trPr>
        <w:tc>
          <w:tcPr>
            <w:tcW w:w="2402" w:type="pct"/>
          </w:tcPr>
          <w:p w14:paraId="142FD8E6" w14:textId="77777777" w:rsidR="00BA1315" w:rsidRPr="00B43945" w:rsidRDefault="00BA1315" w:rsidP="002C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43945">
              <w:rPr>
                <w:rFonts w:ascii="Angsana New" w:hAnsi="Angsana New"/>
                <w:sz w:val="30"/>
                <w:szCs w:val="30"/>
              </w:rPr>
              <w:t>1</w:t>
            </w:r>
            <w:r w:rsidRPr="00B4394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9" w:type="pct"/>
          </w:tcPr>
          <w:p w14:paraId="53BA2C1D" w14:textId="77777777" w:rsidR="00BA1315" w:rsidRPr="00B43945" w:rsidRDefault="00BA1315" w:rsidP="002C4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</w:tcPr>
          <w:p w14:paraId="283B4408" w14:textId="77777777" w:rsidR="00BA1315" w:rsidRPr="00B43945" w:rsidRDefault="00BA1315" w:rsidP="00B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668,058</w:t>
            </w:r>
          </w:p>
        </w:tc>
        <w:tc>
          <w:tcPr>
            <w:tcW w:w="133" w:type="pct"/>
          </w:tcPr>
          <w:p w14:paraId="04ADA52D" w14:textId="77777777" w:rsidR="00BA1315" w:rsidRPr="00B43945" w:rsidRDefault="00BA1315" w:rsidP="002C4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14A660A7" w14:textId="77777777" w:rsidR="00BA1315" w:rsidRPr="00B43945" w:rsidRDefault="00BA1315" w:rsidP="00B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545,955</w:t>
            </w:r>
          </w:p>
        </w:tc>
      </w:tr>
      <w:tr w:rsidR="00BA1315" w:rsidRPr="000D68D4" w14:paraId="73E5EAFC" w14:textId="77777777" w:rsidTr="00AF0B8B">
        <w:trPr>
          <w:tblHeader/>
        </w:trPr>
        <w:tc>
          <w:tcPr>
            <w:tcW w:w="2402" w:type="pct"/>
          </w:tcPr>
          <w:p w14:paraId="3FE0ECB7" w14:textId="77777777" w:rsidR="00BA1315" w:rsidRPr="00B43945" w:rsidRDefault="00BA1315" w:rsidP="002C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3945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59" w:type="pct"/>
          </w:tcPr>
          <w:p w14:paraId="39957C42" w14:textId="472415A7" w:rsidR="00BA1315" w:rsidRPr="00AF0B8B" w:rsidRDefault="00AF0B8B" w:rsidP="00AF0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2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0B8B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911" w:type="pct"/>
          </w:tcPr>
          <w:p w14:paraId="36CCD20F" w14:textId="37CF50B1" w:rsidR="00BA1315" w:rsidRPr="00B43945" w:rsidRDefault="00BA1315" w:rsidP="00B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33" w:type="pct"/>
          </w:tcPr>
          <w:p w14:paraId="6AA35A5F" w14:textId="77777777" w:rsidR="00BA1315" w:rsidRPr="00B43945" w:rsidRDefault="00BA1315" w:rsidP="002C4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17CECEF2" w14:textId="02B282AA" w:rsidR="00BA1315" w:rsidRPr="00B43945" w:rsidRDefault="00BA1315" w:rsidP="00B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22,103</w:t>
            </w:r>
          </w:p>
        </w:tc>
      </w:tr>
      <w:tr w:rsidR="00BA1315" w:rsidRPr="000D68D4" w14:paraId="74E34BEA" w14:textId="77777777" w:rsidTr="00AF0B8B">
        <w:trPr>
          <w:tblHeader/>
        </w:trPr>
        <w:tc>
          <w:tcPr>
            <w:tcW w:w="2402" w:type="pct"/>
          </w:tcPr>
          <w:p w14:paraId="69944DCA" w14:textId="11F4225E" w:rsidR="00BA1315" w:rsidRPr="00B43945" w:rsidRDefault="00BA1315" w:rsidP="002C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59" w:type="pct"/>
          </w:tcPr>
          <w:p w14:paraId="384975DC" w14:textId="42FD929F" w:rsidR="00BA1315" w:rsidRPr="00AF0B8B" w:rsidRDefault="00AF0B8B" w:rsidP="00AF0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2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0B8B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911" w:type="pct"/>
          </w:tcPr>
          <w:p w14:paraId="753B44F9" w14:textId="21CA902F" w:rsidR="00BA1315" w:rsidRDefault="00BA1315" w:rsidP="00B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(250)</w:t>
            </w:r>
          </w:p>
        </w:tc>
        <w:tc>
          <w:tcPr>
            <w:tcW w:w="133" w:type="pct"/>
          </w:tcPr>
          <w:p w14:paraId="7DD1EC4E" w14:textId="77777777" w:rsidR="00BA1315" w:rsidRPr="00B43945" w:rsidRDefault="00BA1315" w:rsidP="002C4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7963633E" w14:textId="1E0DE177" w:rsidR="00BA1315" w:rsidRPr="00B43945" w:rsidRDefault="00F74B7D" w:rsidP="00413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  <w:tab w:val="decimal" w:pos="1541"/>
              </w:tabs>
              <w:spacing w:after="0"/>
              <w:ind w:left="731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BA131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315" w:rsidRPr="000D68D4" w14:paraId="15C1F625" w14:textId="77777777" w:rsidTr="00AF0B8B">
        <w:trPr>
          <w:trHeight w:val="452"/>
          <w:tblHeader/>
        </w:trPr>
        <w:tc>
          <w:tcPr>
            <w:tcW w:w="2402" w:type="pct"/>
          </w:tcPr>
          <w:p w14:paraId="5674B3EA" w14:textId="77777777" w:rsidR="00BA1315" w:rsidRPr="00B43945" w:rsidRDefault="00BA1315" w:rsidP="002C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3945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659" w:type="pct"/>
          </w:tcPr>
          <w:p w14:paraId="324EFE85" w14:textId="77777777" w:rsidR="00BA1315" w:rsidRPr="00B43945" w:rsidRDefault="00BA1315" w:rsidP="002C4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14:paraId="1B86F1FC" w14:textId="7008C7C1" w:rsidR="00BA1315" w:rsidRPr="00B43945" w:rsidRDefault="00BA1315" w:rsidP="00B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13,500</w:t>
            </w:r>
          </w:p>
        </w:tc>
        <w:tc>
          <w:tcPr>
            <w:tcW w:w="133" w:type="pct"/>
          </w:tcPr>
          <w:p w14:paraId="22FE16D5" w14:textId="77777777" w:rsidR="00BA1315" w:rsidRPr="00B43945" w:rsidRDefault="00BA1315" w:rsidP="002C4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14:paraId="08BEAB65" w14:textId="77777777" w:rsidR="00BA1315" w:rsidRPr="00B43945" w:rsidRDefault="00BA1315" w:rsidP="00B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3945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BA1315" w:rsidRPr="000D68D4" w14:paraId="4919A723" w14:textId="77777777" w:rsidTr="00AF0B8B">
        <w:trPr>
          <w:tblHeader/>
        </w:trPr>
        <w:tc>
          <w:tcPr>
            <w:tcW w:w="2402" w:type="pct"/>
          </w:tcPr>
          <w:p w14:paraId="4D0CA29C" w14:textId="77777777" w:rsidR="00BA1315" w:rsidRPr="00B43945" w:rsidRDefault="00BA1315" w:rsidP="002C4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9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4394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439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9" w:type="pct"/>
          </w:tcPr>
          <w:p w14:paraId="0BD1B014" w14:textId="77777777" w:rsidR="00BA1315" w:rsidRPr="00B43945" w:rsidRDefault="00BA1315" w:rsidP="002C4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double" w:sz="4" w:space="0" w:color="auto"/>
            </w:tcBorders>
          </w:tcPr>
          <w:p w14:paraId="065CB3AE" w14:textId="77777777" w:rsidR="00BA1315" w:rsidRPr="00B43945" w:rsidRDefault="00BA1315" w:rsidP="00B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681,808</w:t>
            </w:r>
          </w:p>
        </w:tc>
        <w:tc>
          <w:tcPr>
            <w:tcW w:w="133" w:type="pct"/>
          </w:tcPr>
          <w:p w14:paraId="2D65C778" w14:textId="77777777" w:rsidR="00BA1315" w:rsidRPr="00B43945" w:rsidRDefault="00BA1315" w:rsidP="002C4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pct"/>
            <w:tcBorders>
              <w:top w:val="single" w:sz="4" w:space="0" w:color="auto"/>
              <w:bottom w:val="double" w:sz="4" w:space="0" w:color="auto"/>
            </w:tcBorders>
          </w:tcPr>
          <w:p w14:paraId="34A21558" w14:textId="77777777" w:rsidR="00BA1315" w:rsidRPr="00B43945" w:rsidRDefault="00BA1315" w:rsidP="00BA13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945">
              <w:rPr>
                <w:rFonts w:ascii="Angsana New" w:hAnsi="Angsana New"/>
                <w:b/>
                <w:bCs/>
                <w:sz w:val="30"/>
                <w:szCs w:val="30"/>
              </w:rPr>
              <w:t>668,058</w:t>
            </w:r>
          </w:p>
        </w:tc>
      </w:tr>
    </w:tbl>
    <w:p w14:paraId="782DBF34" w14:textId="77777777" w:rsidR="00283B03" w:rsidRPr="006C5FF4" w:rsidRDefault="00283B03" w:rsidP="006C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rFonts w:ascii="Angsana New" w:hAnsi="Angsana New"/>
          <w:sz w:val="30"/>
          <w:szCs w:val="30"/>
          <w:cs/>
        </w:rPr>
        <w:sectPr w:rsidR="00283B03" w:rsidRPr="006C5FF4" w:rsidSect="00553C20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0E0D37C3" w14:textId="77777777"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2C20EFB6" w14:textId="77777777" w:rsidR="0065124E" w:rsidRPr="00167AF9" w:rsidRDefault="0065124E" w:rsidP="007276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</w:t>
      </w:r>
      <w:r w:rsidRPr="00167AF9">
        <w:rPr>
          <w:rFonts w:ascii="Angsana New" w:hAnsi="Angsana New"/>
          <w:sz w:val="30"/>
          <w:szCs w:val="30"/>
          <w:cs/>
        </w:rPr>
        <w:t xml:space="preserve">วันที่ </w:t>
      </w:r>
      <w:r w:rsidR="008620B8" w:rsidRPr="00167AF9">
        <w:rPr>
          <w:rFonts w:ascii="Angsana New" w:hAnsi="Angsana New"/>
          <w:sz w:val="30"/>
          <w:szCs w:val="30"/>
        </w:rPr>
        <w:t>31</w:t>
      </w:r>
      <w:r w:rsidR="00F83350" w:rsidRPr="00167AF9">
        <w:rPr>
          <w:rFonts w:ascii="Angsana New" w:hAnsi="Angsana New"/>
          <w:sz w:val="30"/>
          <w:szCs w:val="30"/>
          <w:cs/>
        </w:rPr>
        <w:t xml:space="preserve"> </w:t>
      </w:r>
      <w:r w:rsidRPr="00167AF9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</w:t>
      </w:r>
      <w:r w:rsidR="00D30216" w:rsidRPr="00167AF9">
        <w:rPr>
          <w:rFonts w:ascii="Angsana New" w:hAnsi="Angsana New" w:hint="cs"/>
          <w:sz w:val="30"/>
          <w:szCs w:val="30"/>
          <w:cs/>
        </w:rPr>
        <w:t>ปี</w:t>
      </w:r>
      <w:r w:rsidR="00F83350" w:rsidRPr="00167AF9">
        <w:rPr>
          <w:rFonts w:ascii="Angsana New" w:hAnsi="Angsana New"/>
          <w:sz w:val="30"/>
          <w:szCs w:val="30"/>
          <w:cs/>
        </w:rPr>
        <w:t xml:space="preserve"> </w:t>
      </w:r>
      <w:r w:rsidRPr="00167AF9">
        <w:rPr>
          <w:rFonts w:ascii="Angsana New" w:hAnsi="Angsana New"/>
          <w:sz w:val="30"/>
          <w:szCs w:val="30"/>
          <w:cs/>
        </w:rPr>
        <w:t>มีดังนี้</w:t>
      </w:r>
    </w:p>
    <w:p w14:paraId="0698D19E" w14:textId="77777777" w:rsidR="00BF3DAB" w:rsidRPr="00002207" w:rsidRDefault="00BF3DAB" w:rsidP="007276E0">
      <w:pPr>
        <w:pStyle w:val="BodyText"/>
        <w:spacing w:after="0" w:line="240" w:lineRule="auto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F3DAB" w:rsidRPr="005A3581" w14:paraId="7540F827" w14:textId="77777777" w:rsidTr="006C4D90">
        <w:trPr>
          <w:cantSplit/>
          <w:tblHeader/>
        </w:trPr>
        <w:tc>
          <w:tcPr>
            <w:tcW w:w="4476" w:type="dxa"/>
          </w:tcPr>
          <w:p w14:paraId="2FAE4C3A" w14:textId="77777777" w:rsidR="00BF3DAB" w:rsidRPr="005A3581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4CAF1EE4" w14:textId="77777777" w:rsidR="00BF3DAB" w:rsidRPr="005A3581" w:rsidRDefault="00BF3DAB" w:rsidP="00167AF9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35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 w:rsidR="00F83350" w:rsidRPr="005A35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3949E3" w:rsidRPr="005A3581" w14:paraId="5DB0FB7B" w14:textId="77777777" w:rsidTr="006C4D90">
        <w:trPr>
          <w:cantSplit/>
          <w:tblHeader/>
        </w:trPr>
        <w:tc>
          <w:tcPr>
            <w:tcW w:w="4476" w:type="dxa"/>
          </w:tcPr>
          <w:p w14:paraId="587CDC83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4924809B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18668D2F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3142F381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08474E0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2484AD7D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1004E7C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1" w:type="dxa"/>
            <w:gridSpan w:val="3"/>
          </w:tcPr>
          <w:p w14:paraId="53CF95C1" w14:textId="235964FB" w:rsidR="003949E3" w:rsidRPr="005A3581" w:rsidRDefault="00437470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3949E3" w:rsidRPr="005A3581" w14:paraId="439CDB24" w14:textId="77777777" w:rsidTr="006C4D90">
        <w:trPr>
          <w:cantSplit/>
          <w:tblHeader/>
        </w:trPr>
        <w:tc>
          <w:tcPr>
            <w:tcW w:w="4476" w:type="dxa"/>
          </w:tcPr>
          <w:p w14:paraId="69AC8CE0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A55C7F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532C7"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1DA35ED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538B02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532C7"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F089142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36B98065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532C7"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57F806E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6EB85B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532C7"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DA33DF8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8D34CD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532C7"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62F70EA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0BB60B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532C7"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D53B98F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027CA3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532C7"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2A746351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3" w:type="dxa"/>
          </w:tcPr>
          <w:p w14:paraId="4E12D5B2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8532C7"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</w:tr>
      <w:tr w:rsidR="003949E3" w:rsidRPr="005A3581" w14:paraId="2068C3D1" w14:textId="77777777" w:rsidTr="006C4D90">
        <w:trPr>
          <w:cantSplit/>
        </w:trPr>
        <w:tc>
          <w:tcPr>
            <w:tcW w:w="4476" w:type="dxa"/>
          </w:tcPr>
          <w:p w14:paraId="738FC6DF" w14:textId="77777777" w:rsidR="003949E3" w:rsidRPr="005A3581" w:rsidRDefault="003949E3" w:rsidP="003949E3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</w:tcPr>
          <w:p w14:paraId="6DCD4E32" w14:textId="77777777" w:rsidR="003949E3" w:rsidRPr="005A3581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83DD7A9" w14:textId="77777777" w:rsidR="003949E3" w:rsidRPr="005A3581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77876634" w14:textId="77777777" w:rsidR="003949E3" w:rsidRPr="005A3581" w:rsidRDefault="003949E3" w:rsidP="003949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949E3" w:rsidRPr="005A3581" w14:paraId="5E320990" w14:textId="77777777" w:rsidTr="006C4D90">
        <w:trPr>
          <w:cantSplit/>
          <w:trHeight w:val="80"/>
        </w:trPr>
        <w:tc>
          <w:tcPr>
            <w:tcW w:w="4476" w:type="dxa"/>
          </w:tcPr>
          <w:p w14:paraId="6E2CE431" w14:textId="77777777" w:rsidR="003949E3" w:rsidRPr="005A3581" w:rsidRDefault="003949E3" w:rsidP="003949E3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A358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</w:t>
            </w:r>
            <w:r w:rsidRPr="005A358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</w:t>
            </w:r>
          </w:p>
        </w:tc>
        <w:tc>
          <w:tcPr>
            <w:tcW w:w="1080" w:type="dxa"/>
          </w:tcPr>
          <w:p w14:paraId="4B3B1FA4" w14:textId="77777777" w:rsidR="003949E3" w:rsidRPr="005A3581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39A986" w14:textId="77777777" w:rsidR="003949E3" w:rsidRPr="005A3581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D295671" w14:textId="77777777" w:rsidR="003949E3" w:rsidRPr="005A3581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5E601F3" w14:textId="77777777" w:rsidR="003949E3" w:rsidRPr="005A3581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2" w:type="dxa"/>
          </w:tcPr>
          <w:p w14:paraId="33E57309" w14:textId="77777777" w:rsidR="003949E3" w:rsidRPr="005A3581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47AFD1C" w14:textId="77777777" w:rsidR="003949E3" w:rsidRPr="005A3581" w:rsidRDefault="003949E3" w:rsidP="003949E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D4CD0AB" w14:textId="77777777" w:rsidR="003949E3" w:rsidRPr="005A3581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6EE247D" w14:textId="77777777" w:rsidR="003949E3" w:rsidRPr="005A3581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8FA8654" w14:textId="77777777" w:rsidR="003949E3" w:rsidRPr="005A3581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E004A30" w14:textId="77777777" w:rsidR="003949E3" w:rsidRPr="005A3581" w:rsidRDefault="003949E3" w:rsidP="003949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C2AEF14" w14:textId="77777777" w:rsidR="003949E3" w:rsidRPr="005A3581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6228B5D" w14:textId="77777777" w:rsidR="003949E3" w:rsidRPr="005A3581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64931FE" w14:textId="77777777" w:rsidR="003949E3" w:rsidRPr="005A3581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10FDADA" w14:textId="77777777" w:rsidR="003949E3" w:rsidRPr="005A3581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084BC786" w14:textId="77777777" w:rsidR="003949E3" w:rsidRPr="005A3581" w:rsidRDefault="003949E3" w:rsidP="003949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532C7" w:rsidRPr="005A3581" w14:paraId="103FA1C3" w14:textId="77777777" w:rsidTr="006C4D90">
        <w:trPr>
          <w:cantSplit/>
        </w:trPr>
        <w:tc>
          <w:tcPr>
            <w:tcW w:w="4476" w:type="dxa"/>
          </w:tcPr>
          <w:p w14:paraId="40A5C7C2" w14:textId="77777777" w:rsidR="008532C7" w:rsidRPr="005A3581" w:rsidRDefault="008532C7" w:rsidP="008532C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A3581">
              <w:rPr>
                <w:rFonts w:ascii="Angsana New" w:hAnsi="Angsana New"/>
                <w:sz w:val="26"/>
                <w:szCs w:val="26"/>
                <w:cs/>
              </w:rPr>
              <w:t>บริษัท สยามวาสโก</w:t>
            </w: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A3581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14:paraId="32ED2D47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100.00</w:t>
            </w:r>
          </w:p>
        </w:tc>
        <w:tc>
          <w:tcPr>
            <w:tcW w:w="180" w:type="dxa"/>
          </w:tcPr>
          <w:p w14:paraId="4FEEC16D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57F5B20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Pr="005A35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.</w:t>
            </w: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D79D03" w14:textId="77777777" w:rsidR="008532C7" w:rsidRPr="005A3581" w:rsidRDefault="008532C7" w:rsidP="008532C7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57AF5361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7C1EA187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27AA75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12C3326F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727D53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743ED169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28F49771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4A628BEA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9E5CE2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35E31E0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14:paraId="7FAC4E2A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532C7" w:rsidRPr="005A3581" w14:paraId="3D22459C" w14:textId="77777777" w:rsidTr="006C4D90">
        <w:trPr>
          <w:cantSplit/>
        </w:trPr>
        <w:tc>
          <w:tcPr>
            <w:tcW w:w="4476" w:type="dxa"/>
          </w:tcPr>
          <w:p w14:paraId="742D7D18" w14:textId="77777777" w:rsidR="008532C7" w:rsidRPr="005A3581" w:rsidRDefault="008532C7" w:rsidP="008532C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A3581">
              <w:rPr>
                <w:rFonts w:ascii="Angsana New" w:hAnsi="Angsana New"/>
                <w:sz w:val="26"/>
                <w:szCs w:val="26"/>
                <w:cs/>
              </w:rPr>
              <w:t xml:space="preserve"> คอนโทร์โน จ</w:t>
            </w: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14:paraId="1024F7F5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5493DC1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5D30775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BD1CE2C" w14:textId="77777777" w:rsidR="008532C7" w:rsidRPr="005A3581" w:rsidRDefault="008532C7" w:rsidP="008532C7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1ADF5071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103,250</w:t>
            </w:r>
          </w:p>
        </w:tc>
        <w:tc>
          <w:tcPr>
            <w:tcW w:w="180" w:type="dxa"/>
          </w:tcPr>
          <w:p w14:paraId="041DCC75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3949F9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  <w:r w:rsidRPr="005A35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ED7820A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A49666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212A7596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EDCD9C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61F5DCDF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2732F3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ADA693E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14:paraId="58046EFA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532C7" w:rsidRPr="005A3581" w14:paraId="138BD89B" w14:textId="77777777" w:rsidTr="006C4D90">
        <w:trPr>
          <w:cantSplit/>
        </w:trPr>
        <w:tc>
          <w:tcPr>
            <w:tcW w:w="4476" w:type="dxa"/>
          </w:tcPr>
          <w:p w14:paraId="66D554E0" w14:textId="77777777" w:rsidR="008532C7" w:rsidRPr="005A3581" w:rsidRDefault="008532C7" w:rsidP="008532C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A358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 xml:space="preserve">เก้าก้อง </w:t>
            </w:r>
            <w:r w:rsidRPr="005A3581">
              <w:rPr>
                <w:rFonts w:ascii="Angsana New" w:hAnsi="Angsana New"/>
                <w:sz w:val="26"/>
                <w:szCs w:val="26"/>
                <w:cs/>
              </w:rPr>
              <w:t>ปิโตรเลียม จ</w:t>
            </w: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14:paraId="21260219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4A2B4210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8923680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99.96</w:t>
            </w:r>
          </w:p>
        </w:tc>
        <w:tc>
          <w:tcPr>
            <w:tcW w:w="180" w:type="dxa"/>
          </w:tcPr>
          <w:p w14:paraId="1C41D2C6" w14:textId="77777777" w:rsidR="008532C7" w:rsidRPr="005A3581" w:rsidRDefault="008532C7" w:rsidP="008532C7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2" w:type="dxa"/>
          </w:tcPr>
          <w:p w14:paraId="243FBC97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3C32AB59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EE43B89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14CCFE8B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74DD312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1FA71256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7773AF1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641D1740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B11DB13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70E462A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14:paraId="49A68011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532C7" w:rsidRPr="005A3581" w14:paraId="7A61B6AA" w14:textId="77777777" w:rsidTr="003E385F">
        <w:trPr>
          <w:cantSplit/>
        </w:trPr>
        <w:tc>
          <w:tcPr>
            <w:tcW w:w="4476" w:type="dxa"/>
          </w:tcPr>
          <w:p w14:paraId="77017045" w14:textId="77777777" w:rsidR="008532C7" w:rsidRPr="005A3581" w:rsidRDefault="008532C7" w:rsidP="008532C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A358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>สแกน อินเตอร์</w:t>
            </w:r>
            <w:r w:rsidRPr="005A3581">
              <w:rPr>
                <w:rFonts w:ascii="Angsana New" w:hAnsi="Angsana New"/>
                <w:sz w:val="26"/>
                <w:szCs w:val="26"/>
                <w:cs/>
              </w:rPr>
              <w:t xml:space="preserve"> โลจิสติกส์</w:t>
            </w: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A3581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>ำกัด</w:t>
            </w:r>
          </w:p>
        </w:tc>
        <w:tc>
          <w:tcPr>
            <w:tcW w:w="1080" w:type="dxa"/>
          </w:tcPr>
          <w:p w14:paraId="0D3D0F97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A8BC588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F25DCA7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A8EE263" w14:textId="77777777" w:rsidR="008532C7" w:rsidRPr="005A3581" w:rsidRDefault="008532C7" w:rsidP="008532C7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668FC322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343DE105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EE4559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03E73A95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8BF1209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3523CE0B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A44F9E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6F8F2F25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109AF8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F16181A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14:paraId="5DA76886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832EF" w:rsidRPr="005A3581" w14:paraId="3E3E873F" w14:textId="77777777" w:rsidTr="006C4D90">
        <w:trPr>
          <w:cantSplit/>
        </w:trPr>
        <w:tc>
          <w:tcPr>
            <w:tcW w:w="4476" w:type="dxa"/>
          </w:tcPr>
          <w:p w14:paraId="11A99DBC" w14:textId="5F9BA35A" w:rsidR="00E832EF" w:rsidRPr="005A3581" w:rsidRDefault="00E832EF" w:rsidP="00E832E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A3581">
              <w:rPr>
                <w:rFonts w:ascii="Angsana New" w:hAnsi="Angsana New"/>
                <w:sz w:val="26"/>
                <w:szCs w:val="26"/>
                <w:cs/>
              </w:rPr>
              <w:t>บริษัท วี.โอ.เน็ต ไบโอดีเซล เอเ</w:t>
            </w: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>ซี</w:t>
            </w:r>
            <w:r w:rsidRPr="005A3581">
              <w:rPr>
                <w:rFonts w:ascii="Angsana New" w:hAnsi="Angsana New"/>
                <w:sz w:val="26"/>
                <w:szCs w:val="26"/>
                <w:cs/>
              </w:rPr>
              <w:t>ย จำกัด</w:t>
            </w:r>
          </w:p>
        </w:tc>
        <w:tc>
          <w:tcPr>
            <w:tcW w:w="1080" w:type="dxa"/>
          </w:tcPr>
          <w:p w14:paraId="3314E015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2E5549A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2EB8304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00E1FF2" w14:textId="77777777" w:rsidR="00E832EF" w:rsidRPr="005A3581" w:rsidRDefault="00E832EF" w:rsidP="00E832EF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</w:tcPr>
          <w:p w14:paraId="48EC6B8B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20,000</w:t>
            </w:r>
          </w:p>
        </w:tc>
        <w:tc>
          <w:tcPr>
            <w:tcW w:w="180" w:type="dxa"/>
          </w:tcPr>
          <w:p w14:paraId="30E68B2A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7591AB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  <w:r w:rsidRPr="005A35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4620492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561867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22,103</w:t>
            </w:r>
          </w:p>
        </w:tc>
        <w:tc>
          <w:tcPr>
            <w:tcW w:w="180" w:type="dxa"/>
          </w:tcPr>
          <w:p w14:paraId="74F2E634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766156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22,103</w:t>
            </w:r>
          </w:p>
        </w:tc>
        <w:tc>
          <w:tcPr>
            <w:tcW w:w="180" w:type="dxa"/>
          </w:tcPr>
          <w:p w14:paraId="4980F13D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B3988F" w14:textId="47210D68" w:rsidR="00E832EF" w:rsidRPr="005A3581" w:rsidRDefault="00E832EF" w:rsidP="00E832E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EF09943" w14:textId="77777777" w:rsidR="00E832EF" w:rsidRPr="005A3581" w:rsidRDefault="00E832EF" w:rsidP="00E832EF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</w:tcPr>
          <w:p w14:paraId="1F348E29" w14:textId="5A0C373B" w:rsidR="00E832EF" w:rsidRPr="005A3581" w:rsidRDefault="00E832EF" w:rsidP="00E832EF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20810" w:rsidRPr="005A3581" w14:paraId="260BE426" w14:textId="77777777" w:rsidTr="003E385F">
        <w:trPr>
          <w:cantSplit/>
        </w:trPr>
        <w:tc>
          <w:tcPr>
            <w:tcW w:w="4476" w:type="dxa"/>
          </w:tcPr>
          <w:p w14:paraId="2CA71A23" w14:textId="55F87E10" w:rsidR="00220810" w:rsidRPr="005A3581" w:rsidRDefault="00220810" w:rsidP="00220810">
            <w:pPr>
              <w:rPr>
                <w:rFonts w:ascii="Angsana New" w:hAnsi="Angsana New"/>
                <w:sz w:val="26"/>
                <w:szCs w:val="26"/>
              </w:rPr>
            </w:pPr>
            <w:r w:rsidRPr="005A358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แพนเทอรา มอเตอร์ส จำกัด </w:t>
            </w:r>
            <w:r w:rsidRPr="005A3581">
              <w:rPr>
                <w:rFonts w:ascii="Angsana New" w:hAnsi="Angsana New"/>
                <w:sz w:val="26"/>
                <w:szCs w:val="26"/>
              </w:rPr>
              <w:t>(*)</w:t>
            </w:r>
          </w:p>
        </w:tc>
        <w:tc>
          <w:tcPr>
            <w:tcW w:w="1080" w:type="dxa"/>
          </w:tcPr>
          <w:p w14:paraId="21A277F9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0E15B54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079977C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B52E2A" w14:textId="77777777" w:rsidR="00220810" w:rsidRPr="005A3581" w:rsidRDefault="00220810" w:rsidP="00220810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8B8CAFC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13,750</w:t>
            </w:r>
          </w:p>
        </w:tc>
        <w:tc>
          <w:tcPr>
            <w:tcW w:w="180" w:type="dxa"/>
          </w:tcPr>
          <w:p w14:paraId="64501B8F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3E1A15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7B8F5E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37C6D1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13,750</w:t>
            </w:r>
          </w:p>
        </w:tc>
        <w:tc>
          <w:tcPr>
            <w:tcW w:w="180" w:type="dxa"/>
          </w:tcPr>
          <w:p w14:paraId="5AD30635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A207A0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0B864E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2C1782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E8EA067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70AC88E0" w14:textId="77777777" w:rsidR="00220810" w:rsidRPr="005A3581" w:rsidRDefault="00220810" w:rsidP="0022081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8532C7" w:rsidRPr="005A3581" w14:paraId="0C099FA1" w14:textId="77777777" w:rsidTr="003E385F">
        <w:trPr>
          <w:cantSplit/>
        </w:trPr>
        <w:tc>
          <w:tcPr>
            <w:tcW w:w="4476" w:type="dxa"/>
          </w:tcPr>
          <w:p w14:paraId="313C5980" w14:textId="77777777" w:rsidR="008532C7" w:rsidRPr="005A3581" w:rsidRDefault="008532C7" w:rsidP="008532C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35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73425937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3658B64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9A15145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CB7AB05" w14:textId="77777777" w:rsidR="008532C7" w:rsidRPr="005A3581" w:rsidRDefault="008532C7" w:rsidP="008532C7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D28A878" w14:textId="0F970714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427,</w:t>
            </w:r>
            <w:r w:rsidR="00A239D8"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</w:t>
            </w:r>
            <w:r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80" w:type="dxa"/>
          </w:tcPr>
          <w:p w14:paraId="4BD3F2A3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10388D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413</w:t>
            </w:r>
            <w:r w:rsidRPr="005A358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500</w:t>
            </w:r>
          </w:p>
        </w:tc>
        <w:tc>
          <w:tcPr>
            <w:tcW w:w="180" w:type="dxa"/>
          </w:tcPr>
          <w:p w14:paraId="12562AD4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B5C3F0" w14:textId="413400D0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68</w:t>
            </w:r>
            <w:r w:rsidR="00C4542A"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C4542A"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808</w:t>
            </w:r>
          </w:p>
        </w:tc>
        <w:tc>
          <w:tcPr>
            <w:tcW w:w="180" w:type="dxa"/>
          </w:tcPr>
          <w:p w14:paraId="6E2A7526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DD1E06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668,058</w:t>
            </w:r>
          </w:p>
        </w:tc>
        <w:tc>
          <w:tcPr>
            <w:tcW w:w="180" w:type="dxa"/>
          </w:tcPr>
          <w:p w14:paraId="56D5C9AF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A72201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D05BA0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1457EC1C" w14:textId="77777777" w:rsidR="008532C7" w:rsidRPr="005A3581" w:rsidRDefault="008532C7" w:rsidP="008532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A358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04D07303" w14:textId="7C8DC263" w:rsidR="001C490D" w:rsidRPr="00002207" w:rsidRDefault="001C490D" w:rsidP="008532C7">
      <w:pPr>
        <w:tabs>
          <w:tab w:val="clear" w:pos="454"/>
          <w:tab w:val="left" w:pos="540"/>
        </w:tabs>
        <w:ind w:left="540" w:right="-317"/>
        <w:jc w:val="thaiDistribute"/>
        <w:rPr>
          <w:rFonts w:ascii="Angsana New" w:eastAsia="Calibri" w:hAnsi="Angsana New"/>
          <w:sz w:val="20"/>
          <w:szCs w:val="20"/>
        </w:rPr>
      </w:pPr>
    </w:p>
    <w:p w14:paraId="1D28DB2A" w14:textId="79EF43DD" w:rsidR="008532C7" w:rsidRPr="00D35CA6" w:rsidRDefault="005A3581" w:rsidP="00E953CF">
      <w:pPr>
        <w:tabs>
          <w:tab w:val="clear" w:pos="454"/>
          <w:tab w:val="left" w:pos="540"/>
        </w:tabs>
        <w:ind w:left="540" w:right="-317"/>
        <w:jc w:val="thaiDistribute"/>
        <w:rPr>
          <w:rFonts w:ascii="Angsana New" w:eastAsia="Calibri" w:hAnsi="Angsana New"/>
          <w:sz w:val="30"/>
          <w:szCs w:val="30"/>
        </w:rPr>
      </w:pPr>
      <w:r w:rsidRPr="00D35CA6">
        <w:rPr>
          <w:rFonts w:ascii="Angsana New" w:eastAsia="Calibri" w:hAnsi="Angsana New"/>
          <w:sz w:val="30"/>
          <w:szCs w:val="30"/>
        </w:rPr>
        <w:t xml:space="preserve"> </w:t>
      </w:r>
      <w:r w:rsidR="008532C7" w:rsidRPr="00D35CA6">
        <w:rPr>
          <w:rFonts w:ascii="Angsana New" w:eastAsia="Calibri" w:hAnsi="Angsana New"/>
          <w:sz w:val="30"/>
          <w:szCs w:val="30"/>
        </w:rPr>
        <w:t>(*)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 ในไตรมาสที่ </w:t>
      </w:r>
      <w:r w:rsidR="008532C7" w:rsidRPr="00D35CA6">
        <w:rPr>
          <w:rFonts w:ascii="Angsana New" w:eastAsia="Calibri" w:hAnsi="Angsana New"/>
          <w:sz w:val="30"/>
          <w:szCs w:val="30"/>
        </w:rPr>
        <w:t>1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 ปี </w:t>
      </w:r>
      <w:r w:rsidR="008532C7" w:rsidRPr="00D35CA6">
        <w:rPr>
          <w:rFonts w:ascii="Angsana New" w:eastAsia="Calibri" w:hAnsi="Angsana New"/>
          <w:sz w:val="30"/>
          <w:szCs w:val="30"/>
        </w:rPr>
        <w:t>2562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 ที่ประชุมคณะกรรมการของบริษัทมีมติให้ลงทุนในบริษัท แพนเทอรา มอเตอร์ส จำกัด </w:t>
      </w:r>
      <w:r w:rsidR="00293844">
        <w:rPr>
          <w:rFonts w:ascii="Angsana New" w:eastAsia="Calibri" w:hAnsi="Angsana New"/>
          <w:sz w:val="30"/>
          <w:szCs w:val="30"/>
        </w:rPr>
        <w:t>(“PMC”)</w:t>
      </w:r>
      <w:r w:rsidR="00574BCF">
        <w:rPr>
          <w:rFonts w:ascii="Angsana New" w:eastAsia="Calibri" w:hAnsi="Angsana New"/>
          <w:sz w:val="30"/>
          <w:szCs w:val="30"/>
        </w:rPr>
        <w:t xml:space="preserve"> 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>โดยบริษัทถือหุ้นสามัญของบริษัทดังกล่าว</w:t>
      </w:r>
      <w:r w:rsidR="008532C7" w:rsidRPr="00D35CA6">
        <w:rPr>
          <w:rFonts w:ascii="Angsana New" w:eastAsia="Calibri" w:hAnsi="Angsana New" w:hint="cs"/>
          <w:sz w:val="30"/>
          <w:szCs w:val="30"/>
          <w:cs/>
        </w:rPr>
        <w:t>เป็น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จำนวน </w:t>
      </w:r>
      <w:r w:rsidR="008532C7" w:rsidRPr="00D35CA6">
        <w:rPr>
          <w:rFonts w:ascii="Angsana New" w:eastAsia="Calibri" w:hAnsi="Angsana New"/>
          <w:sz w:val="30"/>
          <w:szCs w:val="30"/>
        </w:rPr>
        <w:t>9,997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 หุ้นจาก </w:t>
      </w:r>
      <w:r w:rsidR="008532C7" w:rsidRPr="00D35CA6">
        <w:rPr>
          <w:rFonts w:ascii="Angsana New" w:eastAsia="Calibri" w:hAnsi="Angsana New"/>
          <w:sz w:val="30"/>
          <w:szCs w:val="30"/>
        </w:rPr>
        <w:t>10,000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 หุ้น มูลค่าหุ้นละ </w:t>
      </w:r>
      <w:r w:rsidR="008532C7" w:rsidRPr="00D35CA6">
        <w:rPr>
          <w:rFonts w:ascii="Angsana New" w:eastAsia="Calibri" w:hAnsi="Angsana New"/>
          <w:sz w:val="30"/>
          <w:szCs w:val="30"/>
        </w:rPr>
        <w:t>100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 บาท </w:t>
      </w:r>
      <w:r w:rsidR="008532C7" w:rsidRPr="00D35CA6">
        <w:rPr>
          <w:rFonts w:ascii="Angsana New" w:eastAsia="Calibri" w:hAnsi="Angsana New"/>
          <w:spacing w:val="-2"/>
          <w:sz w:val="30"/>
          <w:szCs w:val="30"/>
          <w:cs/>
        </w:rPr>
        <w:t>ต่อมา</w:t>
      </w:r>
      <w:r w:rsidR="00293844">
        <w:rPr>
          <w:rFonts w:ascii="Angsana New" w:eastAsia="Calibri" w:hAnsi="Angsana New"/>
          <w:spacing w:val="-2"/>
          <w:sz w:val="30"/>
          <w:szCs w:val="30"/>
        </w:rPr>
        <w:t xml:space="preserve"> PMC </w:t>
      </w:r>
      <w:r w:rsidR="008532C7" w:rsidRPr="00D35CA6">
        <w:rPr>
          <w:rFonts w:ascii="Angsana New" w:eastAsia="Calibri" w:hAnsi="Angsana New"/>
          <w:spacing w:val="-2"/>
          <w:sz w:val="30"/>
          <w:szCs w:val="30"/>
          <w:cs/>
        </w:rPr>
        <w:t>มีการเรียกชำระค่าหุ้นครั้งแรกจากผู้ถือหุ้น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ร้อยละ </w:t>
      </w:r>
      <w:r w:rsidR="008532C7" w:rsidRPr="00D35CA6">
        <w:rPr>
          <w:rFonts w:ascii="Angsana New" w:eastAsia="Calibri" w:hAnsi="Angsana New"/>
          <w:sz w:val="30"/>
          <w:szCs w:val="30"/>
        </w:rPr>
        <w:t>25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 ของทุนที่ออกจำหน่าย คิดเป็นจำนวนเงิน </w:t>
      </w:r>
      <w:r w:rsidR="008532C7" w:rsidRPr="00D35CA6">
        <w:rPr>
          <w:rFonts w:ascii="Angsana New" w:eastAsia="Calibri" w:hAnsi="Angsana New"/>
          <w:sz w:val="30"/>
          <w:szCs w:val="30"/>
        </w:rPr>
        <w:t>0.25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 </w:t>
      </w:r>
      <w:r w:rsidR="008532C7" w:rsidRPr="00D35CA6">
        <w:rPr>
          <w:rFonts w:ascii="Angsana New" w:eastAsia="Calibri" w:hAnsi="Angsana New" w:hint="cs"/>
          <w:sz w:val="30"/>
          <w:szCs w:val="30"/>
          <w:cs/>
        </w:rPr>
        <w:t>ล้าน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>บาท</w:t>
      </w:r>
      <w:r w:rsidR="008532C7" w:rsidRPr="00D35CA6">
        <w:rPr>
          <w:rFonts w:ascii="Angsana New" w:eastAsia="Calibri" w:hAnsi="Angsana New" w:hint="cs"/>
          <w:sz w:val="30"/>
          <w:szCs w:val="30"/>
          <w:cs/>
        </w:rPr>
        <w:t xml:space="preserve"> โดย</w:t>
      </w:r>
      <w:r w:rsidR="00320BDF">
        <w:rPr>
          <w:rFonts w:ascii="Angsana New" w:eastAsia="Calibri" w:hAnsi="Angsana New"/>
          <w:sz w:val="30"/>
          <w:szCs w:val="30"/>
        </w:rPr>
        <w:t xml:space="preserve"> PMC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 จดทะเบียนจัดตั้งบริษัทกับกระทรวงพาณิชย์เมื่อวันที่ </w:t>
      </w:r>
      <w:r w:rsidR="008532C7" w:rsidRPr="00D35CA6">
        <w:rPr>
          <w:rFonts w:ascii="Angsana New" w:eastAsia="Calibri" w:hAnsi="Angsana New"/>
          <w:sz w:val="30"/>
          <w:szCs w:val="30"/>
        </w:rPr>
        <w:t>25</w:t>
      </w:r>
      <w:r w:rsidR="008532C7" w:rsidRPr="00D35CA6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8532C7" w:rsidRPr="00D35CA6">
        <w:rPr>
          <w:rFonts w:ascii="Angsana New" w:eastAsia="Calibri" w:hAnsi="Angsana New"/>
          <w:sz w:val="30"/>
          <w:szCs w:val="30"/>
        </w:rPr>
        <w:t>2562</w:t>
      </w:r>
      <w:r w:rsidR="00A72795" w:rsidRPr="00D35CA6">
        <w:rPr>
          <w:rFonts w:ascii="Angsana New" w:eastAsia="Calibri" w:hAnsi="Angsana New"/>
          <w:sz w:val="30"/>
          <w:szCs w:val="30"/>
        </w:rPr>
        <w:t xml:space="preserve"> </w:t>
      </w:r>
      <w:r w:rsidR="00A72795" w:rsidRPr="00D35CA6">
        <w:rPr>
          <w:rFonts w:ascii="Angsana New" w:eastAsia="Calibri" w:hAnsi="Angsana New" w:hint="cs"/>
          <w:sz w:val="30"/>
          <w:szCs w:val="30"/>
          <w:cs/>
        </w:rPr>
        <w:t>ต่อมาที่ประชุม</w:t>
      </w:r>
      <w:r w:rsidR="00A72795" w:rsidRPr="00D35CA6">
        <w:rPr>
          <w:rFonts w:ascii="Angsana New" w:eastAsia="Calibri" w:hAnsi="Angsana New"/>
          <w:sz w:val="30"/>
          <w:szCs w:val="30"/>
          <w:cs/>
        </w:rPr>
        <w:t>วิสามัญผู้ถือหุ้นเมื่อวันที่ 1 สิงหาคม 2562 ของ</w:t>
      </w:r>
      <w:r w:rsidR="00025B62">
        <w:rPr>
          <w:rFonts w:ascii="Angsana New" w:eastAsia="Calibri" w:hAnsi="Angsana New"/>
          <w:sz w:val="30"/>
          <w:szCs w:val="30"/>
        </w:rPr>
        <w:t xml:space="preserve"> PMC</w:t>
      </w:r>
      <w:r w:rsidR="00002207" w:rsidRPr="00D35CA6">
        <w:rPr>
          <w:rFonts w:ascii="Angsana New" w:eastAsia="Calibri" w:hAnsi="Angsana New"/>
          <w:sz w:val="30"/>
          <w:szCs w:val="30"/>
        </w:rPr>
        <w:t xml:space="preserve"> </w:t>
      </w:r>
      <w:r w:rsidR="00A72795" w:rsidRPr="00D35CA6">
        <w:rPr>
          <w:rFonts w:ascii="Angsana New" w:eastAsia="Calibri" w:hAnsi="Angsana New"/>
          <w:sz w:val="30"/>
          <w:szCs w:val="30"/>
          <w:cs/>
        </w:rPr>
        <w:t>ผู้ถือหุ้นมีมติอนุมัติให้ออกหุ้นสามัญเพิ่มจำนวน 540</w:t>
      </w:r>
      <w:r w:rsidR="00A72795" w:rsidRPr="00D35CA6">
        <w:rPr>
          <w:rFonts w:ascii="Angsana New" w:eastAsia="Calibri" w:hAnsi="Angsana New"/>
          <w:sz w:val="30"/>
          <w:szCs w:val="30"/>
        </w:rPr>
        <w:t>,</w:t>
      </w:r>
      <w:r w:rsidR="00A72795" w:rsidRPr="00D35CA6">
        <w:rPr>
          <w:rFonts w:ascii="Angsana New" w:eastAsia="Calibri" w:hAnsi="Angsana New"/>
          <w:sz w:val="30"/>
          <w:szCs w:val="30"/>
          <w:cs/>
        </w:rPr>
        <w:t>000 หุ้น (จาก 10</w:t>
      </w:r>
      <w:r w:rsidR="00A72795" w:rsidRPr="00D35CA6">
        <w:rPr>
          <w:rFonts w:ascii="Angsana New" w:eastAsia="Calibri" w:hAnsi="Angsana New"/>
          <w:sz w:val="30"/>
          <w:szCs w:val="30"/>
        </w:rPr>
        <w:t>,</w:t>
      </w:r>
      <w:r w:rsidR="00A72795" w:rsidRPr="00D35CA6">
        <w:rPr>
          <w:rFonts w:ascii="Angsana New" w:eastAsia="Calibri" w:hAnsi="Angsana New"/>
          <w:sz w:val="30"/>
          <w:szCs w:val="30"/>
          <w:cs/>
        </w:rPr>
        <w:t>000 หุ้น เป็น 550</w:t>
      </w:r>
      <w:r w:rsidR="00A72795" w:rsidRPr="00D35CA6">
        <w:rPr>
          <w:rFonts w:ascii="Angsana New" w:eastAsia="Calibri" w:hAnsi="Angsana New"/>
          <w:sz w:val="30"/>
          <w:szCs w:val="30"/>
        </w:rPr>
        <w:t>,</w:t>
      </w:r>
      <w:r w:rsidR="00A72795" w:rsidRPr="00D35CA6">
        <w:rPr>
          <w:rFonts w:ascii="Angsana New" w:eastAsia="Calibri" w:hAnsi="Angsana New"/>
          <w:sz w:val="30"/>
          <w:szCs w:val="30"/>
          <w:cs/>
        </w:rPr>
        <w:t>000 หุ้น) มูลค่าหุ้นละ 100 บาทรวมทั้งสิ้น 54 ล้านบาท โดยเรียกชำระค่าหุ้นครั้งแรกจากผู้ถือหุ้นร้อยละ 25 ของทุนที่ออกจำหน่ายดังกล่าวคิดเป็นจำนวนเงิน 13.5 ล้านบาท และ</w:t>
      </w:r>
      <w:r w:rsidR="00025B62">
        <w:rPr>
          <w:rFonts w:ascii="Angsana New" w:eastAsia="Calibri" w:hAnsi="Angsana New"/>
          <w:sz w:val="30"/>
          <w:szCs w:val="30"/>
        </w:rPr>
        <w:t xml:space="preserve"> PMC</w:t>
      </w:r>
      <w:r w:rsidR="00A72795" w:rsidRPr="00D35CA6">
        <w:rPr>
          <w:rFonts w:ascii="Angsana New" w:eastAsia="Calibri" w:hAnsi="Angsana New"/>
          <w:sz w:val="30"/>
          <w:szCs w:val="30"/>
          <w:cs/>
        </w:rPr>
        <w:t xml:space="preserve"> จดทะเบียนเพิ่มทุนดังกล่าวกับกระทรวงพาณิชย์เมื่อวันที่ 2 สิงหาคม 2562</w:t>
      </w:r>
    </w:p>
    <w:p w14:paraId="0A5D5F13" w14:textId="2D499637" w:rsidR="00E953CF" w:rsidRPr="00002207" w:rsidRDefault="00E953CF" w:rsidP="00E953CF">
      <w:pPr>
        <w:tabs>
          <w:tab w:val="clear" w:pos="454"/>
          <w:tab w:val="left" w:pos="540"/>
        </w:tabs>
        <w:ind w:left="540" w:right="-317"/>
        <w:jc w:val="thaiDistribute"/>
        <w:rPr>
          <w:rFonts w:ascii="Angsana New" w:eastAsia="Calibri" w:hAnsi="Angsana New"/>
          <w:sz w:val="20"/>
          <w:szCs w:val="20"/>
        </w:rPr>
      </w:pPr>
    </w:p>
    <w:p w14:paraId="436C9E5E" w14:textId="77777777" w:rsidR="008532C7" w:rsidRPr="00A81CBF" w:rsidRDefault="008532C7" w:rsidP="00AF6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8532C7" w:rsidRPr="00A81CBF" w:rsidSect="00A5139C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17ECF64" w14:textId="620C6974" w:rsidR="00DC2AC8" w:rsidRPr="007A7901" w:rsidRDefault="00DC2AC8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2" w:name="OLE_LINK1"/>
      <w:r w:rsidRPr="007A7901">
        <w:rPr>
          <w:rFonts w:ascii="Angsana New" w:hAnsi="Angsana New" w:hint="cs"/>
          <w:bCs/>
          <w:sz w:val="30"/>
          <w:szCs w:val="30"/>
          <w:cs/>
        </w:rPr>
        <w:lastRenderedPageBreak/>
        <w:t>อสังหาริมทรัพย์การลงทุน</w:t>
      </w:r>
    </w:p>
    <w:p w14:paraId="78E6EEDD" w14:textId="77777777" w:rsidR="00DC2AC8" w:rsidRPr="003A04BA" w:rsidRDefault="00DC2AC8" w:rsidP="00DC2A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50"/>
        <w:rPr>
          <w:rFonts w:ascii="Angsana New" w:hAnsi="Angsana New"/>
          <w:b/>
          <w:bCs/>
          <w:i/>
          <w:iCs/>
          <w:color w:val="0000FF"/>
          <w:sz w:val="20"/>
          <w:szCs w:val="20"/>
        </w:rPr>
      </w:pPr>
    </w:p>
    <w:tbl>
      <w:tblPr>
        <w:tblW w:w="947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364"/>
        <w:gridCol w:w="900"/>
        <w:gridCol w:w="270"/>
        <w:gridCol w:w="1080"/>
        <w:gridCol w:w="270"/>
        <w:gridCol w:w="904"/>
        <w:gridCol w:w="270"/>
        <w:gridCol w:w="900"/>
        <w:gridCol w:w="270"/>
        <w:gridCol w:w="1076"/>
        <w:gridCol w:w="270"/>
        <w:gridCol w:w="904"/>
      </w:tblGrid>
      <w:tr w:rsidR="003C0607" w:rsidRPr="00AC1CB5" w14:paraId="5733D915" w14:textId="77777777" w:rsidTr="00AC1CB5">
        <w:trPr>
          <w:tblHeader/>
        </w:trPr>
        <w:tc>
          <w:tcPr>
            <w:tcW w:w="2364" w:type="dxa"/>
          </w:tcPr>
          <w:p w14:paraId="4E6695B0" w14:textId="77777777" w:rsidR="003C0607" w:rsidRPr="00AC1CB5" w:rsidRDefault="003C0607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424" w:type="dxa"/>
            <w:gridSpan w:val="5"/>
            <w:vAlign w:val="center"/>
          </w:tcPr>
          <w:p w14:paraId="50895AA0" w14:textId="77777777" w:rsidR="003C0607" w:rsidRPr="00AC1CB5" w:rsidRDefault="003C0607" w:rsidP="009A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0669639" w14:textId="77777777" w:rsidR="003C0607" w:rsidRPr="00AC1CB5" w:rsidRDefault="003C0607" w:rsidP="009A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3A9DEA57" w14:textId="77777777" w:rsidR="003C0607" w:rsidRPr="00AC1CB5" w:rsidRDefault="003C0607" w:rsidP="009A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C1CB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607" w:rsidRPr="00AC1CB5" w14:paraId="7AD282CA" w14:textId="77777777" w:rsidTr="00D75362">
        <w:trPr>
          <w:tblHeader/>
        </w:trPr>
        <w:tc>
          <w:tcPr>
            <w:tcW w:w="2364" w:type="dxa"/>
          </w:tcPr>
          <w:p w14:paraId="7B1BCD6C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4A49D6B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38155E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center"/>
          </w:tcPr>
          <w:p w14:paraId="0498AEF6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07CD7D9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  <w:p w14:paraId="0071A0CA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1CB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223209BA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vAlign w:val="center"/>
          </w:tcPr>
          <w:p w14:paraId="74ABDBB7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18FB33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9698B33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10DFBCB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81812C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vAlign w:val="center"/>
          </w:tcPr>
          <w:p w14:paraId="13455A71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vAlign w:val="center"/>
          </w:tcPr>
          <w:p w14:paraId="66AB5247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  <w:p w14:paraId="55805498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1CB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</w:tcPr>
          <w:p w14:paraId="373A2D27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  <w:vAlign w:val="center"/>
          </w:tcPr>
          <w:p w14:paraId="4DE2F427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BD64D8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C0607" w:rsidRPr="00AC1CB5" w14:paraId="24DB6745" w14:textId="77777777" w:rsidTr="00AC1CB5">
        <w:trPr>
          <w:tblHeader/>
        </w:trPr>
        <w:tc>
          <w:tcPr>
            <w:tcW w:w="2364" w:type="dxa"/>
          </w:tcPr>
          <w:p w14:paraId="78F074CB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424" w:type="dxa"/>
            <w:gridSpan w:val="5"/>
          </w:tcPr>
          <w:p w14:paraId="3BBD81DD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AC1CB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AC1CB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  <w:tc>
          <w:tcPr>
            <w:tcW w:w="270" w:type="dxa"/>
          </w:tcPr>
          <w:p w14:paraId="702BC756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5A8B1617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AC1CB5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0607" w:rsidRPr="00AC1CB5" w14:paraId="61B72DB5" w14:textId="77777777" w:rsidTr="00D75362">
        <w:tc>
          <w:tcPr>
            <w:tcW w:w="2364" w:type="dxa"/>
          </w:tcPr>
          <w:p w14:paraId="10157FA9" w14:textId="77777777" w:rsidR="003C0607" w:rsidRPr="00AC1CB5" w:rsidRDefault="003C0607" w:rsidP="003C0607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</w:tcPr>
          <w:p w14:paraId="23CF35B6" w14:textId="77777777" w:rsidR="003C0607" w:rsidRPr="00AC1CB5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4C4D40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3C6AB1" w14:textId="77777777" w:rsidR="003C0607" w:rsidRPr="00AC1CB5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5C4FE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4" w:type="dxa"/>
          </w:tcPr>
          <w:p w14:paraId="60F3230E" w14:textId="77777777" w:rsidR="003C0607" w:rsidRPr="00AC1CB5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4C7AB" w14:textId="77777777" w:rsidR="003C0607" w:rsidRPr="00AC1CB5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BCE76D" w14:textId="77777777" w:rsidR="003C0607" w:rsidRPr="00AC1CB5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07278D" w14:textId="77777777" w:rsidR="003C0607" w:rsidRPr="00AC1CB5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78515BA" w14:textId="77777777" w:rsidR="003C0607" w:rsidRPr="00AC1CB5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F61AE" w14:textId="77777777" w:rsidR="003C0607" w:rsidRPr="00AC1CB5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14:paraId="28731346" w14:textId="77777777" w:rsidR="003C0607" w:rsidRPr="00AC1CB5" w:rsidRDefault="003C0607" w:rsidP="003C06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09E" w:rsidRPr="00AC1CB5" w14:paraId="01569D68" w14:textId="77777777" w:rsidTr="00D75362">
        <w:tc>
          <w:tcPr>
            <w:tcW w:w="2364" w:type="dxa"/>
          </w:tcPr>
          <w:p w14:paraId="4B616B52" w14:textId="77777777" w:rsidR="00BF509E" w:rsidRPr="00AC1CB5" w:rsidRDefault="00BF509E" w:rsidP="00BF509E">
            <w:pPr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C1CB5">
              <w:rPr>
                <w:rFonts w:ascii="Angsana New" w:hAnsi="Angsana New"/>
                <w:sz w:val="28"/>
                <w:szCs w:val="28"/>
              </w:rPr>
              <w:t>1</w:t>
            </w:r>
            <w:r w:rsidRPr="00AC1CB5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C1C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14:paraId="735EF836" w14:textId="44EA811E" w:rsidR="00BF509E" w:rsidRPr="00AC1CB5" w:rsidRDefault="00E43DA9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6</w:t>
            </w:r>
            <w:r w:rsidR="00BF509E" w:rsidRPr="00AC1CB5">
              <w:rPr>
                <w:rFonts w:ascii="Angsana New" w:hAnsi="Angsana New"/>
                <w:sz w:val="28"/>
                <w:szCs w:val="28"/>
              </w:rPr>
              <w:t>,</w:t>
            </w:r>
            <w:r w:rsidRPr="00AC1CB5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270" w:type="dxa"/>
          </w:tcPr>
          <w:p w14:paraId="1D651E24" w14:textId="77777777" w:rsidR="00BF509E" w:rsidRPr="00AC1CB5" w:rsidRDefault="00BF509E" w:rsidP="00B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41FB8E" w14:textId="77777777" w:rsidR="00BF509E" w:rsidRPr="00AC1CB5" w:rsidRDefault="008C2E5F" w:rsidP="008C2E5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29,890</w:t>
            </w:r>
          </w:p>
        </w:tc>
        <w:tc>
          <w:tcPr>
            <w:tcW w:w="270" w:type="dxa"/>
          </w:tcPr>
          <w:p w14:paraId="3D5C646E" w14:textId="77777777" w:rsidR="00BF509E" w:rsidRPr="00AC1CB5" w:rsidRDefault="00BF509E" w:rsidP="00B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14:paraId="1C85B4BE" w14:textId="77777777" w:rsidR="00BF509E" w:rsidRPr="00AC1CB5" w:rsidRDefault="008C2E5F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36,233</w:t>
            </w:r>
          </w:p>
        </w:tc>
        <w:tc>
          <w:tcPr>
            <w:tcW w:w="270" w:type="dxa"/>
          </w:tcPr>
          <w:p w14:paraId="50739C43" w14:textId="77777777" w:rsidR="00BF509E" w:rsidRPr="00AC1CB5" w:rsidRDefault="00BF509E" w:rsidP="00BF509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3E9BDD" w14:textId="77777777" w:rsidR="00BF509E" w:rsidRPr="00AC1CB5" w:rsidRDefault="008C2E5F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5,501</w:t>
            </w:r>
          </w:p>
        </w:tc>
        <w:tc>
          <w:tcPr>
            <w:tcW w:w="270" w:type="dxa"/>
          </w:tcPr>
          <w:p w14:paraId="42EE7235" w14:textId="77777777" w:rsidR="00BF509E" w:rsidRPr="00AC1CB5" w:rsidRDefault="00BF509E" w:rsidP="00BF509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0A03E15" w14:textId="77777777" w:rsidR="00BF509E" w:rsidRPr="00AC1CB5" w:rsidRDefault="008C2E5F" w:rsidP="008C2E5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29,890</w:t>
            </w:r>
          </w:p>
        </w:tc>
        <w:tc>
          <w:tcPr>
            <w:tcW w:w="270" w:type="dxa"/>
          </w:tcPr>
          <w:p w14:paraId="2E7A9BDF" w14:textId="77777777" w:rsidR="00BF509E" w:rsidRPr="00AC1CB5" w:rsidRDefault="00BF509E" w:rsidP="00BF509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14:paraId="30BA9799" w14:textId="77777777" w:rsidR="00BF509E" w:rsidRPr="00AC1CB5" w:rsidRDefault="008C2E5F" w:rsidP="008C2E5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35,391</w:t>
            </w:r>
          </w:p>
        </w:tc>
      </w:tr>
      <w:tr w:rsidR="00EE5913" w:rsidRPr="00AC1CB5" w14:paraId="6337F108" w14:textId="77777777" w:rsidTr="00D75362">
        <w:tc>
          <w:tcPr>
            <w:tcW w:w="2364" w:type="dxa"/>
          </w:tcPr>
          <w:p w14:paraId="72E14391" w14:textId="77777777" w:rsidR="00EE5913" w:rsidRPr="00AC1CB5" w:rsidRDefault="008C2E5F" w:rsidP="009825A5">
            <w:pPr>
              <w:ind w:left="190" w:right="-20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C1CB5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AC1CB5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Pr="00AC1CB5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0D881459" w14:textId="77777777" w:rsidR="004758DE" w:rsidRDefault="004758DE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46EA18FF" w14:textId="0E19C430" w:rsidR="00EE5913" w:rsidRPr="00AC1CB5" w:rsidRDefault="008C2E5F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(1,500)</w:t>
            </w:r>
          </w:p>
        </w:tc>
        <w:tc>
          <w:tcPr>
            <w:tcW w:w="270" w:type="dxa"/>
          </w:tcPr>
          <w:p w14:paraId="1DCDD5AA" w14:textId="77777777" w:rsidR="00EE5913" w:rsidRPr="00AC1CB5" w:rsidRDefault="00EE5913" w:rsidP="00B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E3A345" w14:textId="77777777" w:rsidR="004758DE" w:rsidRDefault="004758DE" w:rsidP="008C2E5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7C8AAB3A" w14:textId="38814292" w:rsidR="00EE5913" w:rsidRPr="00AC1CB5" w:rsidRDefault="008C2E5F" w:rsidP="008C2E5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(29,890)</w:t>
            </w:r>
          </w:p>
        </w:tc>
        <w:tc>
          <w:tcPr>
            <w:tcW w:w="270" w:type="dxa"/>
          </w:tcPr>
          <w:p w14:paraId="6ED7D36B" w14:textId="77777777" w:rsidR="00EE5913" w:rsidRPr="00AC1CB5" w:rsidRDefault="00EE5913" w:rsidP="00B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14:paraId="5C637A3A" w14:textId="77777777" w:rsidR="004758DE" w:rsidRDefault="004758DE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68D699BE" w14:textId="24FB6BCE" w:rsidR="00EE5913" w:rsidRPr="00AC1CB5" w:rsidRDefault="008C2E5F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(31,390)</w:t>
            </w:r>
          </w:p>
        </w:tc>
        <w:tc>
          <w:tcPr>
            <w:tcW w:w="270" w:type="dxa"/>
          </w:tcPr>
          <w:p w14:paraId="0BD50131" w14:textId="77777777" w:rsidR="00EE5913" w:rsidRPr="00AC1CB5" w:rsidRDefault="00EE5913" w:rsidP="00BF509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FBCDAD" w14:textId="77777777" w:rsidR="004758DE" w:rsidRDefault="004758DE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059B6F40" w14:textId="6F54EC58" w:rsidR="00EE5913" w:rsidRPr="00AC1CB5" w:rsidRDefault="008C2E5F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(1,500)</w:t>
            </w:r>
          </w:p>
        </w:tc>
        <w:tc>
          <w:tcPr>
            <w:tcW w:w="270" w:type="dxa"/>
          </w:tcPr>
          <w:p w14:paraId="37079170" w14:textId="77777777" w:rsidR="00EE5913" w:rsidRPr="00AC1CB5" w:rsidRDefault="00EE5913" w:rsidP="00BF509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76DF1DEB" w14:textId="77777777" w:rsidR="004758DE" w:rsidRDefault="004758DE" w:rsidP="008C2E5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38634F74" w14:textId="020E3A4C" w:rsidR="00EE5913" w:rsidRPr="00AC1CB5" w:rsidRDefault="008C2E5F" w:rsidP="008C2E5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(29,890)</w:t>
            </w:r>
          </w:p>
        </w:tc>
        <w:tc>
          <w:tcPr>
            <w:tcW w:w="270" w:type="dxa"/>
          </w:tcPr>
          <w:p w14:paraId="54EBDFD8" w14:textId="77777777" w:rsidR="00EE5913" w:rsidRPr="00AC1CB5" w:rsidRDefault="00EE5913" w:rsidP="00BF509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14:paraId="52CF8271" w14:textId="77777777" w:rsidR="004758DE" w:rsidRDefault="004758DE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77F73EFA" w14:textId="688BB5EF" w:rsidR="00EE5913" w:rsidRPr="00AC1CB5" w:rsidRDefault="008C2E5F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(31,390)</w:t>
            </w:r>
          </w:p>
        </w:tc>
      </w:tr>
      <w:tr w:rsidR="003C0607" w:rsidRPr="00AC1CB5" w14:paraId="1A77BA05" w14:textId="77777777" w:rsidTr="00D75362">
        <w:trPr>
          <w:trHeight w:val="658"/>
        </w:trPr>
        <w:tc>
          <w:tcPr>
            <w:tcW w:w="2364" w:type="dxa"/>
          </w:tcPr>
          <w:p w14:paraId="7426B59E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53C46" w:rsidRPr="00AC1CB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AC1C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C1255F4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1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53C46"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6782651" w14:textId="77777777" w:rsidR="008C2E5F" w:rsidRPr="00AC1CB5" w:rsidRDefault="008C2E5F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62BF80" w14:textId="77777777" w:rsidR="003C0607" w:rsidRPr="00AC1CB5" w:rsidRDefault="002B7B68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270" w:type="dxa"/>
          </w:tcPr>
          <w:p w14:paraId="795975AD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04686D" w14:textId="77777777" w:rsidR="008C2E5F" w:rsidRPr="00AC1CB5" w:rsidRDefault="008C2E5F" w:rsidP="00A441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272418" w14:textId="77777777" w:rsidR="003C0607" w:rsidRPr="00AC1CB5" w:rsidRDefault="002B7B68" w:rsidP="00A441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A0885B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D9BEA84" w14:textId="77777777" w:rsidR="008C2E5F" w:rsidRPr="00AC1CB5" w:rsidRDefault="008C2E5F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180B386" w14:textId="77777777" w:rsidR="003C0607" w:rsidRPr="00AC1CB5" w:rsidRDefault="002B7B68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270" w:type="dxa"/>
          </w:tcPr>
          <w:p w14:paraId="21741956" w14:textId="77777777" w:rsidR="003C0607" w:rsidRPr="00AC1CB5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DFCC32B" w14:textId="77777777" w:rsidR="008C2E5F" w:rsidRPr="00AC1CB5" w:rsidRDefault="008C2E5F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4D83B09" w14:textId="77777777" w:rsidR="003C0607" w:rsidRPr="00AC1CB5" w:rsidRDefault="002B7B68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4,001</w:t>
            </w:r>
          </w:p>
        </w:tc>
        <w:tc>
          <w:tcPr>
            <w:tcW w:w="270" w:type="dxa"/>
          </w:tcPr>
          <w:p w14:paraId="565DB032" w14:textId="77777777" w:rsidR="003C0607" w:rsidRPr="00AC1CB5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33D4587" w14:textId="77777777" w:rsidR="008C2E5F" w:rsidRPr="00AC1CB5" w:rsidRDefault="008C2E5F" w:rsidP="00A441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0A1444E" w14:textId="77777777" w:rsidR="003C0607" w:rsidRPr="00AC1CB5" w:rsidRDefault="002B7B68" w:rsidP="00A4415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C62C45" w14:textId="77777777" w:rsidR="003C0607" w:rsidRPr="00AC1CB5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E9D14EE" w14:textId="77777777" w:rsidR="008C2E5F" w:rsidRPr="00AC1CB5" w:rsidRDefault="008C2E5F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B38BB57" w14:textId="77777777" w:rsidR="003C0607" w:rsidRPr="00AC1CB5" w:rsidRDefault="002B7B68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4,001</w:t>
            </w:r>
          </w:p>
        </w:tc>
      </w:tr>
      <w:tr w:rsidR="003C0607" w:rsidRPr="00AC1CB5" w14:paraId="7D35EE32" w14:textId="77777777" w:rsidTr="00D75362">
        <w:tc>
          <w:tcPr>
            <w:tcW w:w="2364" w:type="dxa"/>
          </w:tcPr>
          <w:p w14:paraId="7F057EA4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53C46"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0D85F07" w14:textId="77777777" w:rsidR="003C0607" w:rsidRPr="00AC1CB5" w:rsidRDefault="002B7B68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270" w:type="dxa"/>
          </w:tcPr>
          <w:p w14:paraId="57C25659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77871F" w14:textId="77777777" w:rsidR="003C0607" w:rsidRPr="00AC1CB5" w:rsidRDefault="002B7B68" w:rsidP="006036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879497" w14:textId="77777777" w:rsidR="003C0607" w:rsidRPr="00AC1CB5" w:rsidRDefault="003C0607" w:rsidP="003C0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1D5C4704" w14:textId="77777777" w:rsidR="003C0607" w:rsidRPr="00AC1CB5" w:rsidRDefault="002B7B68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270" w:type="dxa"/>
          </w:tcPr>
          <w:p w14:paraId="781D15FA" w14:textId="77777777" w:rsidR="003C0607" w:rsidRPr="00AC1CB5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EE11A80" w14:textId="77777777" w:rsidR="003C0607" w:rsidRPr="00AC1CB5" w:rsidRDefault="002B7B68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4,001</w:t>
            </w:r>
          </w:p>
        </w:tc>
        <w:tc>
          <w:tcPr>
            <w:tcW w:w="270" w:type="dxa"/>
          </w:tcPr>
          <w:p w14:paraId="6CC24B95" w14:textId="77777777" w:rsidR="003C0607" w:rsidRPr="00AC1CB5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4DA7DF9" w14:textId="77777777" w:rsidR="003C0607" w:rsidRPr="00AC1CB5" w:rsidRDefault="002B7B68" w:rsidP="0060361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1FBA8E" w14:textId="77777777" w:rsidR="003C0607" w:rsidRPr="00AC1CB5" w:rsidRDefault="003C0607" w:rsidP="003C060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544D897" w14:textId="77777777" w:rsidR="003C0607" w:rsidRPr="00AC1CB5" w:rsidRDefault="002B7B68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4,001</w:t>
            </w:r>
          </w:p>
        </w:tc>
      </w:tr>
      <w:tr w:rsidR="003744E0" w:rsidRPr="00AC1CB5" w14:paraId="5C592616" w14:textId="77777777" w:rsidTr="00D75362">
        <w:tc>
          <w:tcPr>
            <w:tcW w:w="2364" w:type="dxa"/>
          </w:tcPr>
          <w:p w14:paraId="18FFF019" w14:textId="676CDD8E" w:rsidR="003744E0" w:rsidRPr="00AC1CB5" w:rsidRDefault="003744E0" w:rsidP="003744E0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DAAB358" w14:textId="77777777" w:rsidR="003744E0" w:rsidRPr="00AC1CB5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AEFCA8" w14:textId="77777777" w:rsidR="003744E0" w:rsidRPr="00AC1CB5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1F69A9" w14:textId="77777777" w:rsidR="003744E0" w:rsidRPr="00AC1CB5" w:rsidRDefault="003744E0" w:rsidP="003744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254DD1" w14:textId="77777777" w:rsidR="003744E0" w:rsidRPr="00AC1CB5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4" w:type="dxa"/>
          </w:tcPr>
          <w:p w14:paraId="5E270119" w14:textId="77777777" w:rsidR="003744E0" w:rsidRPr="00AC1CB5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620270" w14:textId="77777777" w:rsidR="003744E0" w:rsidRPr="00AC1CB5" w:rsidRDefault="003744E0" w:rsidP="003744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043ACF" w14:textId="77777777" w:rsidR="003744E0" w:rsidRPr="00AC1CB5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50F2EA" w14:textId="77777777" w:rsidR="003744E0" w:rsidRPr="00AC1CB5" w:rsidRDefault="003744E0" w:rsidP="003744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4583BB12" w14:textId="77777777" w:rsidR="003744E0" w:rsidRPr="00AC1CB5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AC86FD" w14:textId="77777777" w:rsidR="003744E0" w:rsidRPr="00AC1CB5" w:rsidRDefault="003744E0" w:rsidP="003744E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14:paraId="1AC395DE" w14:textId="77777777" w:rsidR="003744E0" w:rsidRPr="00AC1CB5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58DE" w:rsidRPr="00AC1CB5" w14:paraId="419343B8" w14:textId="77777777" w:rsidTr="00D75362">
        <w:tc>
          <w:tcPr>
            <w:tcW w:w="2364" w:type="dxa"/>
          </w:tcPr>
          <w:p w14:paraId="3C977E2C" w14:textId="3C749F10" w:rsidR="004758DE" w:rsidRPr="00AC1CB5" w:rsidRDefault="004758DE" w:rsidP="004758D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00" w:type="dxa"/>
          </w:tcPr>
          <w:p w14:paraId="1AD02997" w14:textId="77777777" w:rsidR="004758DE" w:rsidRPr="00AC1CB5" w:rsidRDefault="004758DE" w:rsidP="004758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D843E6" w14:textId="77777777" w:rsidR="004758DE" w:rsidRPr="00AC1CB5" w:rsidRDefault="004758DE" w:rsidP="0047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B19152" w14:textId="77777777" w:rsidR="004758DE" w:rsidRPr="00AC1CB5" w:rsidRDefault="004758DE" w:rsidP="004758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0A431" w14:textId="77777777" w:rsidR="004758DE" w:rsidRPr="00AC1CB5" w:rsidRDefault="004758DE" w:rsidP="00475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4" w:type="dxa"/>
          </w:tcPr>
          <w:p w14:paraId="0B47EEDB" w14:textId="77777777" w:rsidR="004758DE" w:rsidRPr="00AC1CB5" w:rsidRDefault="004758DE" w:rsidP="004758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A2EF32" w14:textId="77777777" w:rsidR="004758DE" w:rsidRPr="00AC1CB5" w:rsidRDefault="004758DE" w:rsidP="004758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BF2E60" w14:textId="77777777" w:rsidR="004758DE" w:rsidRPr="00AC1CB5" w:rsidRDefault="004758DE" w:rsidP="004758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62F137" w14:textId="77777777" w:rsidR="004758DE" w:rsidRPr="00AC1CB5" w:rsidRDefault="004758DE" w:rsidP="004758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5DCCAABD" w14:textId="77777777" w:rsidR="004758DE" w:rsidRPr="00AC1CB5" w:rsidRDefault="004758DE" w:rsidP="004758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BEF3BF" w14:textId="77777777" w:rsidR="004758DE" w:rsidRPr="00AC1CB5" w:rsidRDefault="004758DE" w:rsidP="004758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14:paraId="2B99AD1F" w14:textId="77777777" w:rsidR="004758DE" w:rsidRPr="00AC1CB5" w:rsidRDefault="004758DE" w:rsidP="004758D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F61" w:rsidRPr="00AC1CB5" w14:paraId="5F9C60BA" w14:textId="77777777" w:rsidTr="00D75362">
        <w:tc>
          <w:tcPr>
            <w:tcW w:w="2364" w:type="dxa"/>
          </w:tcPr>
          <w:p w14:paraId="6316FBEC" w14:textId="77777777" w:rsidR="00B47F61" w:rsidRPr="00AC1CB5" w:rsidRDefault="00B47F61" w:rsidP="00B47F61">
            <w:pPr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C1CB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C1CB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AC1CB5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14:paraId="03CB7616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7DEC4E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DF3CAA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(9,073)</w:t>
            </w:r>
          </w:p>
        </w:tc>
        <w:tc>
          <w:tcPr>
            <w:tcW w:w="270" w:type="dxa"/>
          </w:tcPr>
          <w:p w14:paraId="6B26EE71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14:paraId="4F965717" w14:textId="77777777" w:rsidR="00B47F61" w:rsidRPr="00AC1CB5" w:rsidRDefault="00B47F61" w:rsidP="00D8790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(9,073)</w:t>
            </w:r>
          </w:p>
        </w:tc>
        <w:tc>
          <w:tcPr>
            <w:tcW w:w="270" w:type="dxa"/>
          </w:tcPr>
          <w:p w14:paraId="5597F8E0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339C51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009B54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1F53BF6F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(9,073)</w:t>
            </w:r>
          </w:p>
        </w:tc>
        <w:tc>
          <w:tcPr>
            <w:tcW w:w="270" w:type="dxa"/>
          </w:tcPr>
          <w:p w14:paraId="6AE3B799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4" w:type="dxa"/>
          </w:tcPr>
          <w:p w14:paraId="3D076437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(9,073)</w:t>
            </w:r>
          </w:p>
        </w:tc>
      </w:tr>
      <w:tr w:rsidR="00B47F61" w:rsidRPr="00AC1CB5" w14:paraId="355A23A8" w14:textId="77777777" w:rsidTr="00D75362">
        <w:tc>
          <w:tcPr>
            <w:tcW w:w="2364" w:type="dxa"/>
          </w:tcPr>
          <w:p w14:paraId="0D37BC1B" w14:textId="77777777" w:rsidR="00B47F61" w:rsidRPr="00AC1CB5" w:rsidRDefault="00B47F61" w:rsidP="00B47F61">
            <w:pPr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E3806F1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6F08B1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AD5088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(1,493)</w:t>
            </w:r>
          </w:p>
        </w:tc>
        <w:tc>
          <w:tcPr>
            <w:tcW w:w="270" w:type="dxa"/>
          </w:tcPr>
          <w:p w14:paraId="7FF75043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4" w:type="dxa"/>
          </w:tcPr>
          <w:p w14:paraId="4DCF18E5" w14:textId="77777777" w:rsidR="00B47F61" w:rsidRPr="00AC1CB5" w:rsidRDefault="00B47F61" w:rsidP="00D8790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(1,493)</w:t>
            </w:r>
          </w:p>
        </w:tc>
        <w:tc>
          <w:tcPr>
            <w:tcW w:w="270" w:type="dxa"/>
          </w:tcPr>
          <w:p w14:paraId="1CFADB17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B3C949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3DDDBF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</w:tcPr>
          <w:p w14:paraId="0A70B544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(1,493)</w:t>
            </w:r>
          </w:p>
        </w:tc>
        <w:tc>
          <w:tcPr>
            <w:tcW w:w="270" w:type="dxa"/>
          </w:tcPr>
          <w:p w14:paraId="20E6B31E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4" w:type="dxa"/>
          </w:tcPr>
          <w:p w14:paraId="4D724F54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(1,493)</w:t>
            </w:r>
          </w:p>
        </w:tc>
      </w:tr>
      <w:tr w:rsidR="00B47F61" w:rsidRPr="00AC1CB5" w14:paraId="0613A351" w14:textId="77777777" w:rsidTr="00D75362">
        <w:tc>
          <w:tcPr>
            <w:tcW w:w="2364" w:type="dxa"/>
          </w:tcPr>
          <w:p w14:paraId="5E16AB36" w14:textId="3E36E2BD" w:rsidR="00B47F61" w:rsidRPr="00AC1CB5" w:rsidRDefault="00B47F61" w:rsidP="000F3585">
            <w:pPr>
              <w:ind w:left="190" w:right="-200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AC1CB5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AC1CB5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Pr="00AC1CB5">
              <w:rPr>
                <w:rFonts w:ascii="Angsana New" w:hAnsi="Angsana New"/>
                <w:sz w:val="28"/>
                <w:szCs w:val="28"/>
                <w:cs/>
              </w:rPr>
              <w:t>ที่ดิน อาคารและ</w:t>
            </w:r>
            <w:r w:rsidR="006A76C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AC1CB5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E9733E" w14:textId="77777777" w:rsidR="004758DE" w:rsidRDefault="004758DE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26B325E3" w14:textId="61070220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C14530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F18F72" w14:textId="77777777" w:rsidR="004758DE" w:rsidRDefault="004758DE" w:rsidP="00B47F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2E882678" w14:textId="6AF707C2" w:rsidR="00B47F61" w:rsidRPr="00AC1CB5" w:rsidRDefault="00B47F61" w:rsidP="00B47F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10,566</w:t>
            </w:r>
          </w:p>
        </w:tc>
        <w:tc>
          <w:tcPr>
            <w:tcW w:w="270" w:type="dxa"/>
          </w:tcPr>
          <w:p w14:paraId="38388FE1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10851924" w14:textId="77777777" w:rsidR="004758DE" w:rsidRDefault="004758DE" w:rsidP="00D8790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6CF46CBF" w14:textId="4B18C687" w:rsidR="00B47F61" w:rsidRPr="00AC1CB5" w:rsidRDefault="00B47F61" w:rsidP="00D87903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10,566</w:t>
            </w:r>
          </w:p>
        </w:tc>
        <w:tc>
          <w:tcPr>
            <w:tcW w:w="270" w:type="dxa"/>
          </w:tcPr>
          <w:p w14:paraId="77FCDC8F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B383DA" w14:textId="77777777" w:rsidR="004758DE" w:rsidRDefault="004758DE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3AA65FD9" w14:textId="5D22235D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B7D217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EEE73CD" w14:textId="77777777" w:rsidR="004758DE" w:rsidRDefault="004758DE" w:rsidP="00B47F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7603700E" w14:textId="5ED5E63C" w:rsidR="00B47F61" w:rsidRPr="00AC1CB5" w:rsidRDefault="00B47F61" w:rsidP="00B47F6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10,566</w:t>
            </w:r>
          </w:p>
        </w:tc>
        <w:tc>
          <w:tcPr>
            <w:tcW w:w="270" w:type="dxa"/>
          </w:tcPr>
          <w:p w14:paraId="7CEEAFA9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4117567D" w14:textId="77777777" w:rsidR="004758DE" w:rsidRDefault="004758DE" w:rsidP="00B47F6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  <w:p w14:paraId="6BD5D9DB" w14:textId="2CDD4E73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AC1CB5">
              <w:rPr>
                <w:rFonts w:ascii="Angsana New" w:hAnsi="Angsana New"/>
                <w:sz w:val="28"/>
                <w:szCs w:val="28"/>
              </w:rPr>
              <w:t>10,566</w:t>
            </w:r>
          </w:p>
        </w:tc>
      </w:tr>
      <w:tr w:rsidR="00B47F61" w:rsidRPr="00AC1CB5" w14:paraId="3AF33424" w14:textId="77777777" w:rsidTr="00D75362">
        <w:tc>
          <w:tcPr>
            <w:tcW w:w="2364" w:type="dxa"/>
          </w:tcPr>
          <w:p w14:paraId="3A6D1E89" w14:textId="0D93027D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</w:p>
          <w:p w14:paraId="07394BE2" w14:textId="2588A0A6" w:rsidR="00B47F61" w:rsidRPr="00AC1CB5" w:rsidRDefault="009825A5" w:rsidP="0098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="00B47F61" w:rsidRPr="00AC1CB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47F61"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B47F61"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20D5F9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2BD8620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CF5D34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377D16" w14:textId="77777777" w:rsidR="00B47F61" w:rsidRPr="00AC1CB5" w:rsidRDefault="00B47F61" w:rsidP="00D8790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4C6B619" w14:textId="77777777" w:rsidR="00B47F61" w:rsidRPr="00AC1CB5" w:rsidRDefault="00B47F61" w:rsidP="00D8790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448F5C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F3C91B1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1AE01E6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8BC326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BCA6689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ECC9EE4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F853E4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3B71B1C" w14:textId="77777777" w:rsidR="00B47F61" w:rsidRPr="00AC1CB5" w:rsidRDefault="00B47F61" w:rsidP="00D531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297CD5F" w14:textId="77777777" w:rsidR="00B47F61" w:rsidRPr="00AC1CB5" w:rsidRDefault="00B47F61" w:rsidP="00D531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AEAB4D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BEE7120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576D5C2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744E0" w:rsidRPr="00AC1CB5" w14:paraId="34717FAB" w14:textId="77777777" w:rsidTr="00D75362">
        <w:tc>
          <w:tcPr>
            <w:tcW w:w="2364" w:type="dxa"/>
          </w:tcPr>
          <w:p w14:paraId="42F09592" w14:textId="77777777" w:rsidR="003744E0" w:rsidRPr="00AC1CB5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D78BB"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2A6DE0E" w14:textId="77777777" w:rsidR="003744E0" w:rsidRPr="00AC1CB5" w:rsidRDefault="00F2693A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A174A8" w14:textId="77777777" w:rsidR="003744E0" w:rsidRPr="00AC1CB5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B054C5D" w14:textId="77777777" w:rsidR="003744E0" w:rsidRPr="00AC1CB5" w:rsidRDefault="00F2693A" w:rsidP="00D87903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4F6507" w14:textId="77777777" w:rsidR="003744E0" w:rsidRPr="00AC1CB5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51E37DD5" w14:textId="77777777" w:rsidR="003744E0" w:rsidRPr="00AC1CB5" w:rsidRDefault="00F2693A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5F2860" w14:textId="77777777" w:rsidR="003744E0" w:rsidRPr="00AC1CB5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9CB61B" w14:textId="77777777" w:rsidR="003744E0" w:rsidRPr="00AC1CB5" w:rsidRDefault="00F2693A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02EB5F" w14:textId="77777777" w:rsidR="003744E0" w:rsidRPr="00AC1CB5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060C72E2" w14:textId="77777777" w:rsidR="003744E0" w:rsidRPr="00AC1CB5" w:rsidRDefault="00F2693A" w:rsidP="00D531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9FF3A3" w14:textId="77777777" w:rsidR="003744E0" w:rsidRPr="00AC1CB5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1527C25" w14:textId="77777777" w:rsidR="003744E0" w:rsidRPr="00AC1CB5" w:rsidRDefault="00F2693A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80B34" w:rsidRPr="00AC1CB5" w14:paraId="02F39FF9" w14:textId="77777777" w:rsidTr="00D75362">
        <w:tc>
          <w:tcPr>
            <w:tcW w:w="2364" w:type="dxa"/>
          </w:tcPr>
          <w:p w14:paraId="111909DB" w14:textId="77777777" w:rsidR="00E80B34" w:rsidRPr="00AC1CB5" w:rsidRDefault="00E80B34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89BDFEB" w14:textId="77777777" w:rsidR="00E80B34" w:rsidRPr="00AC1CB5" w:rsidRDefault="00E80B34" w:rsidP="0060361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E9E72D" w14:textId="77777777" w:rsidR="00E80B34" w:rsidRPr="00AC1CB5" w:rsidRDefault="00E80B34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569B03" w14:textId="77777777" w:rsidR="00E80B34" w:rsidRPr="00AC1CB5" w:rsidRDefault="00E80B34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5B0FB" w14:textId="77777777" w:rsidR="00E80B34" w:rsidRPr="00AC1CB5" w:rsidRDefault="00E80B34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</w:tcPr>
          <w:p w14:paraId="02E386CC" w14:textId="77777777" w:rsidR="00E80B34" w:rsidRPr="00AC1CB5" w:rsidRDefault="00E80B34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B6EC17" w14:textId="77777777" w:rsidR="00E80B34" w:rsidRPr="00AC1CB5" w:rsidRDefault="00E80B34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D8C201A" w14:textId="77777777" w:rsidR="00E80B34" w:rsidRPr="00AC1CB5" w:rsidRDefault="00E80B34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B845A9" w14:textId="77777777" w:rsidR="00E80B34" w:rsidRPr="00AC1CB5" w:rsidRDefault="00E80B34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6F55316B" w14:textId="77777777" w:rsidR="00E80B34" w:rsidRPr="00AC1CB5" w:rsidRDefault="00E80B34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55CB96" w14:textId="77777777" w:rsidR="00E80B34" w:rsidRPr="00AC1CB5" w:rsidRDefault="00E80B34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</w:tcPr>
          <w:p w14:paraId="206FFAC2" w14:textId="77777777" w:rsidR="00E80B34" w:rsidRPr="00AC1CB5" w:rsidRDefault="00E80B34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4E0" w:rsidRPr="00AC1CB5" w14:paraId="435E5366" w14:textId="77777777" w:rsidTr="00D75362">
        <w:tc>
          <w:tcPr>
            <w:tcW w:w="2364" w:type="dxa"/>
          </w:tcPr>
          <w:p w14:paraId="3858510B" w14:textId="77777777" w:rsidR="003744E0" w:rsidRPr="00AC1CB5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2F29D815" w14:textId="77777777" w:rsidR="003744E0" w:rsidRPr="00AC1CB5" w:rsidRDefault="003744E0" w:rsidP="003744E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53633C" w14:textId="77777777" w:rsidR="003744E0" w:rsidRPr="00AC1CB5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12EB2F" w14:textId="77777777" w:rsidR="003744E0" w:rsidRPr="00AC1CB5" w:rsidRDefault="003744E0" w:rsidP="003744E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D5439D" w14:textId="77777777" w:rsidR="003744E0" w:rsidRPr="00AC1CB5" w:rsidRDefault="003744E0" w:rsidP="00374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</w:tcPr>
          <w:p w14:paraId="698FBA32" w14:textId="77777777" w:rsidR="003744E0" w:rsidRPr="00AC1CB5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6FA0A" w14:textId="77777777" w:rsidR="003744E0" w:rsidRPr="00AC1CB5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D131E5C" w14:textId="77777777" w:rsidR="003744E0" w:rsidRPr="00AC1CB5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08943" w14:textId="77777777" w:rsidR="003744E0" w:rsidRPr="00AC1CB5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</w:tcPr>
          <w:p w14:paraId="5B1EA103" w14:textId="77777777" w:rsidR="003744E0" w:rsidRPr="00AC1CB5" w:rsidRDefault="003744E0" w:rsidP="0060361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3C97B" w14:textId="77777777" w:rsidR="003744E0" w:rsidRPr="00AC1CB5" w:rsidRDefault="003744E0" w:rsidP="003744E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</w:tcPr>
          <w:p w14:paraId="2F2541E9" w14:textId="77777777" w:rsidR="003744E0" w:rsidRPr="00AC1CB5" w:rsidRDefault="003744E0" w:rsidP="006036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09E" w:rsidRPr="00AC1CB5" w14:paraId="0E25762E" w14:textId="77777777" w:rsidTr="00D75362">
        <w:tc>
          <w:tcPr>
            <w:tcW w:w="2364" w:type="dxa"/>
          </w:tcPr>
          <w:p w14:paraId="14B23C09" w14:textId="77777777" w:rsidR="00BF509E" w:rsidRPr="00AC1CB5" w:rsidRDefault="00BF509E" w:rsidP="00BF509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B5DFCB" w14:textId="77777777" w:rsidR="00BF509E" w:rsidRPr="00AC1CB5" w:rsidRDefault="00B47F61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6,343</w:t>
            </w:r>
          </w:p>
        </w:tc>
        <w:tc>
          <w:tcPr>
            <w:tcW w:w="270" w:type="dxa"/>
          </w:tcPr>
          <w:p w14:paraId="20571CE7" w14:textId="77777777" w:rsidR="00BF509E" w:rsidRPr="00AC1CB5" w:rsidRDefault="00BF509E" w:rsidP="00B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FC9F90" w14:textId="77777777" w:rsidR="00BF509E" w:rsidRPr="00AC1CB5" w:rsidRDefault="00B47F61" w:rsidP="00B47F6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20,817</w:t>
            </w:r>
          </w:p>
        </w:tc>
        <w:tc>
          <w:tcPr>
            <w:tcW w:w="270" w:type="dxa"/>
          </w:tcPr>
          <w:p w14:paraId="1E822265" w14:textId="77777777" w:rsidR="00BF509E" w:rsidRPr="00AC1CB5" w:rsidRDefault="00BF509E" w:rsidP="00BF5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016E3052" w14:textId="77777777" w:rsidR="00BF509E" w:rsidRPr="00AC1CB5" w:rsidRDefault="00B47F61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27,160</w:t>
            </w:r>
          </w:p>
        </w:tc>
        <w:tc>
          <w:tcPr>
            <w:tcW w:w="270" w:type="dxa"/>
          </w:tcPr>
          <w:p w14:paraId="7B407308" w14:textId="77777777" w:rsidR="00BF509E" w:rsidRPr="00AC1CB5" w:rsidRDefault="00BF509E" w:rsidP="00BF509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289F16A" w14:textId="77777777" w:rsidR="00BF509E" w:rsidRPr="00AC1CB5" w:rsidRDefault="00B47F61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5,501</w:t>
            </w:r>
          </w:p>
        </w:tc>
        <w:tc>
          <w:tcPr>
            <w:tcW w:w="270" w:type="dxa"/>
          </w:tcPr>
          <w:p w14:paraId="30FF7076" w14:textId="77777777" w:rsidR="00BF509E" w:rsidRPr="00AC1CB5" w:rsidRDefault="00BF509E" w:rsidP="00BF509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528A2992" w14:textId="77777777" w:rsidR="00BF509E" w:rsidRPr="00AC1CB5" w:rsidRDefault="00B47F61" w:rsidP="00B47F6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20,817</w:t>
            </w:r>
          </w:p>
        </w:tc>
        <w:tc>
          <w:tcPr>
            <w:tcW w:w="270" w:type="dxa"/>
          </w:tcPr>
          <w:p w14:paraId="1969A38D" w14:textId="77777777" w:rsidR="00BF509E" w:rsidRPr="00AC1CB5" w:rsidRDefault="00BF509E" w:rsidP="00BF509E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04B42614" w14:textId="77777777" w:rsidR="00BF509E" w:rsidRPr="00AC1CB5" w:rsidRDefault="00B47F61" w:rsidP="00BF509E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26,318</w:t>
            </w:r>
          </w:p>
        </w:tc>
      </w:tr>
      <w:tr w:rsidR="00B47F61" w:rsidRPr="00AC1CB5" w14:paraId="627ABCFC" w14:textId="77777777" w:rsidTr="00D75362">
        <w:tc>
          <w:tcPr>
            <w:tcW w:w="2364" w:type="dxa"/>
            <w:vAlign w:val="bottom"/>
          </w:tcPr>
          <w:p w14:paraId="284C9579" w14:textId="1E7666F3" w:rsidR="00B47F61" w:rsidRPr="00AC1CB5" w:rsidRDefault="00B47F61" w:rsidP="00982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90" w:hanging="1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="009825A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="0084052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1D0F02B9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3E83CC9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270" w:type="dxa"/>
          </w:tcPr>
          <w:p w14:paraId="5F70D318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65F2507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B1C20D6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247A6C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</w:tcPr>
          <w:p w14:paraId="7F79626A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EC16CE6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270" w:type="dxa"/>
          </w:tcPr>
          <w:p w14:paraId="0D7B9F15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A928EEA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381A03E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4,001</w:t>
            </w:r>
          </w:p>
        </w:tc>
        <w:tc>
          <w:tcPr>
            <w:tcW w:w="270" w:type="dxa"/>
          </w:tcPr>
          <w:p w14:paraId="5EED4051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</w:tcPr>
          <w:p w14:paraId="4EC93C71" w14:textId="77777777" w:rsidR="00B47F61" w:rsidRPr="00AC1CB5" w:rsidRDefault="00B47F61" w:rsidP="00D531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9208CCD" w14:textId="77777777" w:rsidR="00B47F61" w:rsidRPr="00AC1CB5" w:rsidRDefault="00B47F61" w:rsidP="00D531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64E78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</w:tcPr>
          <w:p w14:paraId="22BD1BB3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BDC6E27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4,001</w:t>
            </w:r>
          </w:p>
        </w:tc>
      </w:tr>
      <w:tr w:rsidR="00B47F61" w:rsidRPr="00AC1CB5" w14:paraId="78F11213" w14:textId="77777777" w:rsidTr="00D75362">
        <w:tc>
          <w:tcPr>
            <w:tcW w:w="2364" w:type="dxa"/>
            <w:vAlign w:val="bottom"/>
          </w:tcPr>
          <w:p w14:paraId="19B10231" w14:textId="77777777" w:rsidR="00B47F61" w:rsidRPr="00AC1CB5" w:rsidRDefault="00B47F61" w:rsidP="00B47F6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6ADC1D5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270" w:type="dxa"/>
          </w:tcPr>
          <w:p w14:paraId="42F1CC6A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13BD5A6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F8024A8" w14:textId="77777777" w:rsidR="00B47F61" w:rsidRPr="00AC1CB5" w:rsidRDefault="00B47F61" w:rsidP="00B47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</w:tcPr>
          <w:p w14:paraId="720B3BB0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270" w:type="dxa"/>
          </w:tcPr>
          <w:p w14:paraId="33FDB61D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27405506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4,001</w:t>
            </w:r>
          </w:p>
        </w:tc>
        <w:tc>
          <w:tcPr>
            <w:tcW w:w="270" w:type="dxa"/>
          </w:tcPr>
          <w:p w14:paraId="6A0A7C87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double" w:sz="4" w:space="0" w:color="auto"/>
              <w:bottom w:val="double" w:sz="4" w:space="0" w:color="auto"/>
            </w:tcBorders>
          </w:tcPr>
          <w:p w14:paraId="2F582D79" w14:textId="77777777" w:rsidR="00B47F61" w:rsidRPr="00AC1CB5" w:rsidRDefault="00B47F61" w:rsidP="00D531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D53A0B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4" w:type="dxa"/>
            <w:tcBorders>
              <w:top w:val="double" w:sz="4" w:space="0" w:color="auto"/>
              <w:bottom w:val="double" w:sz="4" w:space="0" w:color="auto"/>
            </w:tcBorders>
          </w:tcPr>
          <w:p w14:paraId="6320B5F3" w14:textId="77777777" w:rsidR="00B47F61" w:rsidRPr="00AC1CB5" w:rsidRDefault="00B47F61" w:rsidP="00B47F6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1CB5">
              <w:rPr>
                <w:rFonts w:ascii="Angsana New" w:hAnsi="Angsana New"/>
                <w:b/>
                <w:bCs/>
                <w:sz w:val="28"/>
                <w:szCs w:val="28"/>
              </w:rPr>
              <w:t>4,001</w:t>
            </w:r>
          </w:p>
        </w:tc>
      </w:tr>
    </w:tbl>
    <w:p w14:paraId="534F6B32" w14:textId="0C109B6F" w:rsidR="00697690" w:rsidRDefault="00697690" w:rsidP="003744E0">
      <w:pPr>
        <w:rPr>
          <w:sz w:val="20"/>
          <w:szCs w:val="20"/>
        </w:rPr>
      </w:pPr>
    </w:p>
    <w:p w14:paraId="7427BA00" w14:textId="77777777" w:rsidR="00697690" w:rsidRDefault="00697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36"/>
        <w:gridCol w:w="1204"/>
        <w:gridCol w:w="270"/>
        <w:gridCol w:w="1170"/>
        <w:gridCol w:w="270"/>
        <w:gridCol w:w="1260"/>
      </w:tblGrid>
      <w:tr w:rsidR="00A61EAE" w:rsidRPr="00EC1FB4" w14:paraId="449E92CD" w14:textId="7167B70F" w:rsidTr="00EC1FB4">
        <w:trPr>
          <w:trHeight w:val="20"/>
          <w:tblHeader/>
        </w:trPr>
        <w:tc>
          <w:tcPr>
            <w:tcW w:w="3870" w:type="dxa"/>
          </w:tcPr>
          <w:p w14:paraId="0C99DF2D" w14:textId="09E41161" w:rsidR="00A61EAE" w:rsidRPr="00EC1FB4" w:rsidRDefault="00A61EAE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CADDA5A" w14:textId="157159DD" w:rsidR="00A61EAE" w:rsidRPr="00EC1FB4" w:rsidRDefault="00A61EAE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1F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703991" w14:textId="77777777" w:rsidR="00A61EAE" w:rsidRPr="00EC1FB4" w:rsidRDefault="00A61EAE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7" w:type="dxa"/>
            <w:gridSpan w:val="3"/>
          </w:tcPr>
          <w:p w14:paraId="32E6A05A" w14:textId="712E2CDC" w:rsidR="00A61EAE" w:rsidRPr="00EC1FB4" w:rsidRDefault="00A61EAE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1F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EAE" w:rsidRPr="00EC1FB4" w14:paraId="6BF8FDE1" w14:textId="287A95B9" w:rsidTr="00EC1FB4">
        <w:trPr>
          <w:trHeight w:val="20"/>
          <w:tblHeader/>
        </w:trPr>
        <w:tc>
          <w:tcPr>
            <w:tcW w:w="3870" w:type="dxa"/>
          </w:tcPr>
          <w:p w14:paraId="4D320AFB" w14:textId="0D7B593C" w:rsidR="00A61EAE" w:rsidRPr="00EC1FB4" w:rsidRDefault="00E9276C" w:rsidP="00A6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1F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C1F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C1F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13DC20D1" w14:textId="59B8A030" w:rsidR="00A61EAE" w:rsidRPr="00EC1FB4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F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7EE3BF66" w14:textId="77777777" w:rsidR="00A61EAE" w:rsidRPr="00EC1FB4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0232A538" w14:textId="1AE635B2" w:rsidR="00A61EAE" w:rsidRPr="00EC1FB4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F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11039B7" w14:textId="77777777" w:rsidR="00A61EAE" w:rsidRPr="00EC1FB4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E99F1F" w14:textId="7070F274" w:rsidR="00A61EAE" w:rsidRPr="00EC1FB4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1F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DB1F366" w14:textId="77777777" w:rsidR="00A61EAE" w:rsidRPr="00EC1FB4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1CEAA89" w14:textId="38123E2F" w:rsidR="00A61EAE" w:rsidRPr="00EC1FB4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sz w:val="30"/>
                <w:szCs w:val="30"/>
              </w:rPr>
            </w:pPr>
            <w:r w:rsidRPr="00EC1F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C1FB4" w:rsidRPr="00EC1FB4" w14:paraId="40B2DA0E" w14:textId="3C8461B1" w:rsidTr="00EC1FB4">
        <w:trPr>
          <w:trHeight w:val="20"/>
          <w:tblHeader/>
        </w:trPr>
        <w:tc>
          <w:tcPr>
            <w:tcW w:w="3870" w:type="dxa"/>
          </w:tcPr>
          <w:p w14:paraId="12728FBA" w14:textId="77777777" w:rsidR="00EC1FB4" w:rsidRPr="00EC1FB4" w:rsidRDefault="00EC1FB4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A1F9FD9" w14:textId="77777777" w:rsidR="00EC1FB4" w:rsidRPr="00EC1FB4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C1F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C1FB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C1F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</w:tcPr>
          <w:p w14:paraId="7A43EB0C" w14:textId="77777777" w:rsidR="00EC1FB4" w:rsidRPr="00EC1FB4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697" w:type="dxa"/>
            <w:gridSpan w:val="3"/>
          </w:tcPr>
          <w:p w14:paraId="3DA49798" w14:textId="6E5D0AE5" w:rsidR="00EC1FB4" w:rsidRPr="00EC1FB4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C1F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C1FB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C1F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C1FB4" w:rsidRPr="00EC1FB4" w14:paraId="278582C9" w14:textId="6E588951" w:rsidTr="00EC1FB4">
        <w:trPr>
          <w:trHeight w:val="20"/>
          <w:tblHeader/>
        </w:trPr>
        <w:tc>
          <w:tcPr>
            <w:tcW w:w="3870" w:type="dxa"/>
          </w:tcPr>
          <w:p w14:paraId="2864271A" w14:textId="3E992D1B" w:rsidR="00EC1FB4" w:rsidRPr="00EC1FB4" w:rsidRDefault="00EC1FB4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1F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EC1F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EC1F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5667" w:type="dxa"/>
            <w:gridSpan w:val="7"/>
          </w:tcPr>
          <w:p w14:paraId="74FE0CB0" w14:textId="7C58E5E8" w:rsidR="00EC1FB4" w:rsidRPr="00EC1FB4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C1FB4" w:rsidRPr="00EC1FB4" w14:paraId="7CAC0646" w14:textId="65C53E5F" w:rsidTr="00F7070A">
        <w:trPr>
          <w:trHeight w:val="20"/>
          <w:tblHeader/>
        </w:trPr>
        <w:tc>
          <w:tcPr>
            <w:tcW w:w="3870" w:type="dxa"/>
          </w:tcPr>
          <w:p w14:paraId="1CB91819" w14:textId="2AAEF7EF" w:rsidR="00EC1FB4" w:rsidRPr="00EC1FB4" w:rsidRDefault="00EC1FB4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EC1F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ที่เกี่ยวกับอสังหาริมทรัพย์เพื่อการลงทุน</w:t>
            </w:r>
          </w:p>
        </w:tc>
        <w:tc>
          <w:tcPr>
            <w:tcW w:w="5667" w:type="dxa"/>
            <w:gridSpan w:val="7"/>
          </w:tcPr>
          <w:p w14:paraId="2B786AEB" w14:textId="2E68FF13" w:rsidR="00EC1FB4" w:rsidRPr="00EC1FB4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C1FB4" w:rsidRPr="00EC1FB4" w14:paraId="7DD5CE7C" w14:textId="4556F226" w:rsidTr="00F7070A">
        <w:trPr>
          <w:trHeight w:val="20"/>
        </w:trPr>
        <w:tc>
          <w:tcPr>
            <w:tcW w:w="3870" w:type="dxa"/>
          </w:tcPr>
          <w:p w14:paraId="47F7321C" w14:textId="77777777" w:rsidR="00EC1FB4" w:rsidRPr="00EC1FB4" w:rsidRDefault="00EC1FB4" w:rsidP="00EC1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1FB4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14A34E2" w14:textId="6C974E4F" w:rsidR="00EC1FB4" w:rsidRPr="00EC1FB4" w:rsidRDefault="006F3B09" w:rsidP="00E927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46DBC4B4" w14:textId="77777777" w:rsidR="00EC1FB4" w:rsidRPr="00EC1FB4" w:rsidRDefault="00EC1FB4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15F7F1" w14:textId="56D3F1E6" w:rsidR="00EC1FB4" w:rsidRPr="00EC1FB4" w:rsidRDefault="002A22C3" w:rsidP="002A22C3">
            <w:pPr>
              <w:pStyle w:val="acctfourfigures"/>
              <w:tabs>
                <w:tab w:val="clear" w:pos="765"/>
              </w:tabs>
              <w:spacing w:line="240" w:lineRule="auto"/>
              <w:ind w:left="-104" w:right="-106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97431" w14:textId="77777777" w:rsidR="00EC1FB4" w:rsidRPr="00EC1FB4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19305C" w14:textId="4B1A9BB3" w:rsidR="00EC1FB4" w:rsidRPr="00EC1FB4" w:rsidRDefault="002A22C3" w:rsidP="00E927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4CD4E89B" w14:textId="77777777" w:rsidR="00EC1FB4" w:rsidRPr="00EC1FB4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D35356" w14:textId="1BF3F686" w:rsidR="00EC1FB4" w:rsidRPr="00EC1FB4" w:rsidRDefault="002A22C3" w:rsidP="002A22C3">
            <w:pPr>
              <w:pStyle w:val="acctfourfigures"/>
              <w:tabs>
                <w:tab w:val="clear" w:pos="765"/>
              </w:tabs>
              <w:spacing w:line="240" w:lineRule="auto"/>
              <w:ind w:left="-104" w:right="-106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28EED3" w14:textId="77777777" w:rsidR="006574E3" w:rsidRDefault="006574E3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34869DC" w14:textId="62B22456" w:rsidR="00697690" w:rsidRPr="007D1E43" w:rsidRDefault="00697690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D1E43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อสังหาริมทรัพย์เพื่อค้าจำนวนหนึ่งที่ให้เช่าแก่บุคคลที่สาม สัญญา</w:t>
      </w:r>
      <w:r w:rsidRPr="007D1E43">
        <w:rPr>
          <w:rFonts w:ascii="Angsana New" w:hAnsi="Angsana New" w:hint="cs"/>
          <w:sz w:val="30"/>
          <w:szCs w:val="30"/>
          <w:cs/>
        </w:rPr>
        <w:t>เช่า</w:t>
      </w:r>
      <w:r w:rsidR="002E7F01">
        <w:rPr>
          <w:rFonts w:ascii="Angsana New" w:hAnsi="Angsana New"/>
          <w:sz w:val="30"/>
          <w:szCs w:val="30"/>
        </w:rPr>
        <w:t xml:space="preserve">     </w:t>
      </w:r>
      <w:r w:rsidRPr="007D1E43">
        <w:rPr>
          <w:rFonts w:ascii="Angsana New" w:hAnsi="Angsana New"/>
          <w:sz w:val="30"/>
          <w:szCs w:val="30"/>
          <w:cs/>
        </w:rPr>
        <w:t xml:space="preserve">แต่ละสัญญานี้ไม่สามารถยกเลิกได้เป็นระยะเวลา </w:t>
      </w:r>
      <w:r w:rsidRPr="007D1E43">
        <w:rPr>
          <w:rFonts w:ascii="Angsana New" w:hAnsi="Angsana New"/>
          <w:sz w:val="30"/>
          <w:szCs w:val="30"/>
        </w:rPr>
        <w:t xml:space="preserve">3 </w:t>
      </w:r>
      <w:r w:rsidRPr="007D1E43">
        <w:rPr>
          <w:rFonts w:ascii="Angsana New" w:hAnsi="Angsana New"/>
          <w:sz w:val="30"/>
          <w:szCs w:val="30"/>
          <w:cs/>
        </w:rPr>
        <w:t>ปี 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0D60E14B" w14:textId="58AFB0F1" w:rsidR="00697690" w:rsidRDefault="00697690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AE0516D" w14:textId="77777777" w:rsidR="00697690" w:rsidRPr="00E37A9B" w:rsidRDefault="00697690" w:rsidP="00697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37A9B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E37A9B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E37A9B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E37A9B">
        <w:rPr>
          <w:rFonts w:ascii="Angsana New" w:hAnsi="Angsana New"/>
          <w:sz w:val="30"/>
          <w:szCs w:val="30"/>
        </w:rPr>
        <w:t>31</w:t>
      </w:r>
      <w:r w:rsidRPr="00E37A9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37A9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E37A9B">
        <w:rPr>
          <w:rFonts w:ascii="Angsana New" w:hAnsi="Angsana New" w:hint="cs"/>
          <w:sz w:val="30"/>
          <w:szCs w:val="30"/>
          <w:cs/>
        </w:rPr>
        <w:t xml:space="preserve"> คิดเป็น</w:t>
      </w:r>
      <w:r w:rsidRPr="00E37A9B">
        <w:rPr>
          <w:rFonts w:ascii="Angsana New" w:hAnsi="Angsana New"/>
          <w:sz w:val="30"/>
          <w:szCs w:val="30"/>
        </w:rPr>
        <w:t xml:space="preserve"> 29.95</w:t>
      </w:r>
      <w:r w:rsidRPr="00E37A9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37A9B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37A9B">
        <w:rPr>
          <w:rFonts w:ascii="Angsana New" w:hAnsi="Angsana New"/>
          <w:sz w:val="30"/>
          <w:szCs w:val="30"/>
        </w:rPr>
        <w:t xml:space="preserve">27.84 </w:t>
      </w:r>
      <w:r w:rsidRPr="00E37A9B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E37A9B">
        <w:rPr>
          <w:rFonts w:ascii="Angsana New" w:hAnsi="Angsana New"/>
          <w:sz w:val="30"/>
          <w:szCs w:val="30"/>
          <w:cs/>
        </w:rPr>
        <w:t xml:space="preserve"> </w:t>
      </w:r>
      <w:r w:rsidRPr="00E37A9B">
        <w:rPr>
          <w:rFonts w:ascii="Angsana New" w:hAnsi="Angsana New"/>
          <w:i/>
          <w:iCs/>
          <w:sz w:val="30"/>
          <w:szCs w:val="30"/>
          <w:cs/>
        </w:rPr>
        <w:t>(</w:t>
      </w:r>
      <w:r w:rsidRPr="00E37A9B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1</w:t>
      </w:r>
      <w:r w:rsidRPr="00E37A9B">
        <w:rPr>
          <w:rFonts w:ascii="Angsana New" w:hAnsi="Angsana New"/>
          <w:i/>
          <w:iCs/>
          <w:sz w:val="30"/>
          <w:szCs w:val="30"/>
        </w:rPr>
        <w:t>:</w:t>
      </w:r>
      <w:r w:rsidRPr="00E37A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29</w:t>
      </w:r>
      <w:r w:rsidRPr="00E37A9B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95</w:t>
      </w:r>
      <w:r w:rsidRPr="00E37A9B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E37A9B">
        <w:rPr>
          <w:rFonts w:ascii="Angsana New" w:hAnsi="Angsana New" w:hint="cs"/>
          <w:i/>
          <w:iCs/>
          <w:sz w:val="30"/>
          <w:szCs w:val="30"/>
          <w:cs/>
        </w:rPr>
        <w:t xml:space="preserve"> และ </w:t>
      </w:r>
      <w:r>
        <w:rPr>
          <w:rFonts w:ascii="Angsana New" w:hAnsi="Angsana New"/>
          <w:i/>
          <w:iCs/>
          <w:sz w:val="30"/>
          <w:szCs w:val="30"/>
        </w:rPr>
        <w:t>27</w:t>
      </w:r>
      <w:r w:rsidRPr="00E37A9B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84</w:t>
      </w:r>
      <w:r w:rsidRPr="00E37A9B">
        <w:rPr>
          <w:rFonts w:ascii="Angsana New" w:hAnsi="Angsana New"/>
          <w:i/>
          <w:iCs/>
          <w:sz w:val="30"/>
          <w:szCs w:val="30"/>
        </w:rPr>
        <w:t xml:space="preserve"> </w:t>
      </w:r>
      <w:r w:rsidRPr="00E37A9B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E37A9B">
        <w:rPr>
          <w:rFonts w:ascii="Angsana New" w:hAnsi="Angsana New"/>
          <w:i/>
          <w:iCs/>
          <w:sz w:val="30"/>
          <w:szCs w:val="30"/>
          <w:cs/>
        </w:rPr>
        <w:t>)</w:t>
      </w:r>
      <w:r w:rsidRPr="00E37A9B">
        <w:rPr>
          <w:rFonts w:ascii="Angsana New" w:hAnsi="Angsana New"/>
          <w:sz w:val="30"/>
          <w:szCs w:val="30"/>
          <w:cs/>
        </w:rPr>
        <w:t xml:space="preserve"> ประเมินราคาโดย</w:t>
      </w:r>
      <w:r w:rsidRPr="00E37A9B">
        <w:rPr>
          <w:rFonts w:ascii="Angsana New" w:hAnsi="Angsana New"/>
          <w:sz w:val="30"/>
          <w:szCs w:val="30"/>
          <w:cs/>
        </w:rPr>
        <w:br/>
        <w:t>ผู้ประเมินราคาอิสระโดยพิจารณาราคาตาม</w:t>
      </w:r>
      <w:r w:rsidRPr="00E37A9B">
        <w:rPr>
          <w:rFonts w:ascii="Angsana New" w:hAnsi="Angsana New" w:hint="cs"/>
          <w:sz w:val="30"/>
          <w:szCs w:val="30"/>
          <w:cs/>
        </w:rPr>
        <w:t>วิธีเปรียบเทียบราคาตลาด</w:t>
      </w:r>
      <w:r w:rsidRPr="00E37A9B">
        <w:rPr>
          <w:rFonts w:ascii="Angsana New" w:hAnsi="Angsana New"/>
          <w:sz w:val="30"/>
          <w:szCs w:val="30"/>
          <w:cs/>
        </w:rPr>
        <w:t xml:space="preserve">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E37A9B">
        <w:rPr>
          <w:rFonts w:ascii="Angsana New" w:hAnsi="Angsana New"/>
          <w:sz w:val="30"/>
          <w:szCs w:val="30"/>
        </w:rPr>
        <w:t>3</w:t>
      </w:r>
    </w:p>
    <w:p w14:paraId="6723FE51" w14:textId="77777777" w:rsidR="00697690" w:rsidRDefault="00697690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3E157A" w14:textId="77777777" w:rsidR="00697690" w:rsidRDefault="00697690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229951A" w14:textId="78C63076" w:rsidR="00697690" w:rsidRPr="00A625EC" w:rsidRDefault="00697690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697690" w:rsidRPr="00A625EC" w:rsidSect="00A5139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</w:p>
    <w:p w14:paraId="5D0B40CB" w14:textId="77777777" w:rsidR="00297A37" w:rsidRPr="003D7BDD" w:rsidRDefault="00297A37" w:rsidP="00DC2A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3D7BDD">
        <w:rPr>
          <w:rFonts w:ascii="Angsana New" w:hAnsi="Angsana New"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3C19A45" w14:textId="77777777" w:rsidR="00297A37" w:rsidRPr="00543719" w:rsidRDefault="00297A37" w:rsidP="00AD6D2E">
      <w:pPr>
        <w:spacing w:line="240" w:lineRule="auto"/>
        <w:rPr>
          <w:rFonts w:ascii="Angsana New" w:hAnsi="Angsana New"/>
          <w:sz w:val="14"/>
          <w:szCs w:val="14"/>
          <w:cs/>
        </w:rPr>
      </w:pPr>
    </w:p>
    <w:tbl>
      <w:tblPr>
        <w:tblW w:w="1526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32"/>
        <w:gridCol w:w="900"/>
        <w:gridCol w:w="990"/>
        <w:gridCol w:w="270"/>
        <w:gridCol w:w="1080"/>
        <w:gridCol w:w="270"/>
        <w:gridCol w:w="1080"/>
        <w:gridCol w:w="247"/>
        <w:gridCol w:w="1193"/>
        <w:gridCol w:w="246"/>
        <w:gridCol w:w="1464"/>
        <w:gridCol w:w="246"/>
        <w:gridCol w:w="1014"/>
        <w:gridCol w:w="270"/>
        <w:gridCol w:w="1260"/>
        <w:gridCol w:w="248"/>
        <w:gridCol w:w="1353"/>
      </w:tblGrid>
      <w:tr w:rsidR="00B12463" w:rsidRPr="005739D5" w14:paraId="1A3A7F7F" w14:textId="77777777" w:rsidTr="00F864D4">
        <w:trPr>
          <w:tblHeader/>
        </w:trPr>
        <w:tc>
          <w:tcPr>
            <w:tcW w:w="3132" w:type="dxa"/>
            <w:shd w:val="clear" w:color="auto" w:fill="auto"/>
          </w:tcPr>
          <w:p w14:paraId="0547F979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BBB6F5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31" w:type="dxa"/>
            <w:gridSpan w:val="15"/>
            <w:shd w:val="clear" w:color="auto" w:fill="auto"/>
            <w:vAlign w:val="bottom"/>
          </w:tcPr>
          <w:p w14:paraId="353A5779" w14:textId="300B4751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12463" w:rsidRPr="005739D5" w14:paraId="68FE9F89" w14:textId="77777777" w:rsidTr="00F864D4">
        <w:trPr>
          <w:tblHeader/>
        </w:trPr>
        <w:tc>
          <w:tcPr>
            <w:tcW w:w="3132" w:type="dxa"/>
            <w:shd w:val="clear" w:color="auto" w:fill="auto"/>
          </w:tcPr>
          <w:p w14:paraId="5139EA00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DFC4B7" w14:textId="77777777" w:rsidR="00B12463" w:rsidRDefault="00B12463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27FB40A" w14:textId="77777777" w:rsidR="00B12463" w:rsidRDefault="00B12463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517186" w14:textId="1A8A9B97" w:rsidR="00B12463" w:rsidRPr="007A16FA" w:rsidRDefault="00B12463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A16F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D2EB0D" w14:textId="2B66A840" w:rsidR="00B12463" w:rsidRPr="005739D5" w:rsidRDefault="00B12463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901E85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EFDB7C" w14:textId="77777777" w:rsidR="00B12463" w:rsidRDefault="00B12463" w:rsidP="00F5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  <w:p w14:paraId="02C417F7" w14:textId="77777777" w:rsidR="00B12463" w:rsidRPr="005739D5" w:rsidRDefault="00B12463" w:rsidP="00F5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37D81235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3F4CED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77107D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CC076EF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เครื่องมือและอุปกรณ์โรงงาน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9F7B67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74DEA53" w14:textId="77777777" w:rsidR="00B12463" w:rsidRDefault="00B12463" w:rsidP="001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  <w:p w14:paraId="532325B4" w14:textId="77777777" w:rsidR="00B12463" w:rsidRPr="005739D5" w:rsidRDefault="00B12463" w:rsidP="001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6A4309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359A5F2D" w14:textId="77777777" w:rsidR="00B12463" w:rsidRPr="005739D5" w:rsidRDefault="00B12463" w:rsidP="00D3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E420FF2" w14:textId="77777777" w:rsidR="00B12463" w:rsidRPr="005739D5" w:rsidRDefault="00B12463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6AA582" w14:textId="77777777" w:rsidR="00B12463" w:rsidRPr="005739D5" w:rsidRDefault="00B12463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739D5">
              <w:rPr>
                <w:rFonts w:ascii="Angsana New" w:hAnsi="Angsana New"/>
                <w:sz w:val="28"/>
                <w:szCs w:val="28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5C49F6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2C8E4520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12463" w:rsidRPr="005739D5" w14:paraId="6890E5E0" w14:textId="77777777" w:rsidTr="00F864D4">
        <w:trPr>
          <w:tblHeader/>
        </w:trPr>
        <w:tc>
          <w:tcPr>
            <w:tcW w:w="3132" w:type="dxa"/>
            <w:shd w:val="clear" w:color="auto" w:fill="auto"/>
          </w:tcPr>
          <w:p w14:paraId="0B3B2C7B" w14:textId="77777777" w:rsidR="00B12463" w:rsidRPr="005739D5" w:rsidRDefault="00B12463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193D3FB" w14:textId="77777777" w:rsidR="00B12463" w:rsidRPr="005739D5" w:rsidRDefault="00B12463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31" w:type="dxa"/>
            <w:gridSpan w:val="15"/>
          </w:tcPr>
          <w:p w14:paraId="782618C3" w14:textId="7B7CE616" w:rsidR="00B12463" w:rsidRPr="005739D5" w:rsidRDefault="00B12463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5739D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739D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12463" w:rsidRPr="005739D5" w14:paraId="56C0C32D" w14:textId="77777777" w:rsidTr="00F864D4">
        <w:tc>
          <w:tcPr>
            <w:tcW w:w="3132" w:type="dxa"/>
            <w:shd w:val="clear" w:color="auto" w:fill="auto"/>
          </w:tcPr>
          <w:p w14:paraId="19CFB817" w14:textId="77777777" w:rsidR="00B12463" w:rsidRPr="005739D5" w:rsidRDefault="00B12463" w:rsidP="00A44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</w:tcPr>
          <w:p w14:paraId="3F7B7335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D60B8B" w14:textId="1F37EC93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85AE62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7FCC1B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C5EDDE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43311F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6C03313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6743E51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48757CF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7406462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C57E8AF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3863653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EE332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BED538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F06C073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111E666" w14:textId="77777777" w:rsidR="00B12463" w:rsidRPr="005739D5" w:rsidRDefault="00B12463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2463" w:rsidRPr="005739D5" w14:paraId="5EC30596" w14:textId="77777777" w:rsidTr="00F864D4">
        <w:tc>
          <w:tcPr>
            <w:tcW w:w="3132" w:type="dxa"/>
            <w:shd w:val="clear" w:color="auto" w:fill="auto"/>
          </w:tcPr>
          <w:p w14:paraId="3C0C7362" w14:textId="77777777" w:rsidR="00B12463" w:rsidRPr="005739D5" w:rsidRDefault="00B12463" w:rsidP="00A12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51A6F814" w14:textId="77777777" w:rsidR="00B12463" w:rsidRPr="00A12D19" w:rsidRDefault="00B12463" w:rsidP="00BE7CD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B34EDE" w14:textId="7DFF993F" w:rsidR="00B12463" w:rsidRPr="00A12D19" w:rsidRDefault="00B12463" w:rsidP="0007516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12D19">
              <w:rPr>
                <w:rFonts w:ascii="Angsana New" w:hAnsi="Angsana New"/>
                <w:sz w:val="28"/>
                <w:szCs w:val="28"/>
                <w:lang w:val="en-US" w:bidi="th-TH"/>
              </w:rPr>
              <w:t>799,695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57371" w14:textId="77777777" w:rsidR="00B12463" w:rsidRPr="00A12D19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8A72E4" w14:textId="77777777" w:rsidR="00B12463" w:rsidRPr="00A12D19" w:rsidRDefault="00B12463" w:rsidP="00075161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12D19">
              <w:rPr>
                <w:rFonts w:ascii="Angsana New" w:hAnsi="Angsana New"/>
                <w:sz w:val="28"/>
                <w:szCs w:val="28"/>
              </w:rPr>
              <w:t>759,189</w:t>
            </w:r>
          </w:p>
        </w:tc>
        <w:tc>
          <w:tcPr>
            <w:tcW w:w="270" w:type="dxa"/>
          </w:tcPr>
          <w:p w14:paraId="1866818D" w14:textId="77777777" w:rsidR="00B12463" w:rsidRPr="00A12D19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84C734" w14:textId="77777777" w:rsidR="00B12463" w:rsidRPr="00A12D19" w:rsidRDefault="00B12463" w:rsidP="00075161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12D19">
              <w:rPr>
                <w:rFonts w:ascii="Angsana New" w:hAnsi="Angsana New"/>
                <w:sz w:val="28"/>
                <w:szCs w:val="28"/>
              </w:rPr>
              <w:t>479,162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DAEC96" w14:textId="77777777" w:rsidR="00B12463" w:rsidRPr="00A12D19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0B2F009" w14:textId="77777777" w:rsidR="00B12463" w:rsidRPr="00A12D19" w:rsidRDefault="00B12463" w:rsidP="00075161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12D19">
              <w:rPr>
                <w:rFonts w:ascii="Angsana New" w:hAnsi="Angsana New"/>
                <w:sz w:val="28"/>
                <w:szCs w:val="28"/>
              </w:rPr>
              <w:t>187,073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AF7649" w14:textId="77777777" w:rsidR="00B12463" w:rsidRPr="00A12D19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559D9BD" w14:textId="77777777" w:rsidR="00B12463" w:rsidRPr="00A12D19" w:rsidRDefault="00B12463" w:rsidP="00075161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12D19">
              <w:rPr>
                <w:rFonts w:ascii="Angsana New" w:hAnsi="Angsana New"/>
                <w:sz w:val="28"/>
                <w:szCs w:val="28"/>
                <w:lang w:bidi="th-TH"/>
              </w:rPr>
              <w:t>54,939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02EE05" w14:textId="77777777" w:rsidR="00B12463" w:rsidRPr="00A12D19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1271FECD" w14:textId="77777777" w:rsidR="00B12463" w:rsidRPr="00A12D19" w:rsidRDefault="00B12463" w:rsidP="0007516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12D19">
              <w:rPr>
                <w:rFonts w:ascii="Angsana New" w:hAnsi="Angsana New"/>
                <w:sz w:val="28"/>
                <w:szCs w:val="28"/>
              </w:rPr>
              <w:t>998,922</w:t>
            </w:r>
          </w:p>
        </w:tc>
        <w:tc>
          <w:tcPr>
            <w:tcW w:w="270" w:type="dxa"/>
          </w:tcPr>
          <w:p w14:paraId="3A48AECD" w14:textId="77777777" w:rsidR="00B12463" w:rsidRPr="00A12D19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66CE62" w14:textId="77777777" w:rsidR="00B12463" w:rsidRPr="00A12D19" w:rsidRDefault="00B12463" w:rsidP="00075161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12D19">
              <w:rPr>
                <w:rFonts w:ascii="Angsana New" w:hAnsi="Angsana New"/>
                <w:sz w:val="28"/>
                <w:szCs w:val="28"/>
              </w:rPr>
              <w:t>253,657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084C43" w14:textId="77777777" w:rsidR="00B12463" w:rsidRPr="00A12D19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96264D4" w14:textId="77777777" w:rsidR="00B12463" w:rsidRPr="00A12D19" w:rsidRDefault="00B12463" w:rsidP="00A12D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12D19">
              <w:rPr>
                <w:rFonts w:ascii="Angsana New" w:hAnsi="Angsana New"/>
                <w:sz w:val="28"/>
                <w:szCs w:val="28"/>
              </w:rPr>
              <w:t>3,532,637</w:t>
            </w:r>
          </w:p>
        </w:tc>
      </w:tr>
      <w:tr w:rsidR="00B12463" w:rsidRPr="005739D5" w14:paraId="2BFA4CB7" w14:textId="77777777" w:rsidTr="00F864D4">
        <w:tc>
          <w:tcPr>
            <w:tcW w:w="3132" w:type="dxa"/>
          </w:tcPr>
          <w:p w14:paraId="7ABA2CE5" w14:textId="77777777" w:rsidR="00B12463" w:rsidRPr="005739D5" w:rsidRDefault="00B12463" w:rsidP="00A12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230F661" w14:textId="77777777" w:rsidR="00B12463" w:rsidRPr="005739D5" w:rsidRDefault="00B12463" w:rsidP="00A12D1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59527D" w14:textId="0D87EA37" w:rsidR="00B12463" w:rsidRPr="005739D5" w:rsidRDefault="00B12463" w:rsidP="00A12D1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2,496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E64A5" w14:textId="77777777" w:rsidR="00B12463" w:rsidRPr="005739D5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27E29C" w14:textId="77777777" w:rsidR="00B12463" w:rsidRPr="005739D5" w:rsidRDefault="00B12463" w:rsidP="00A12D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270" w:type="dxa"/>
          </w:tcPr>
          <w:p w14:paraId="102D5E41" w14:textId="77777777" w:rsidR="00B12463" w:rsidRPr="005739D5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85A673" w14:textId="77777777" w:rsidR="00B12463" w:rsidRPr="005739D5" w:rsidRDefault="00B12463" w:rsidP="00A12D19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49,</w:t>
            </w:r>
            <w:r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4F6485" w14:textId="77777777" w:rsidR="00B12463" w:rsidRPr="005739D5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9CFF486" w14:textId="77777777" w:rsidR="00B12463" w:rsidRPr="005739D5" w:rsidRDefault="00B12463" w:rsidP="00A12D1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E4609F" w14:textId="77777777" w:rsidR="00B12463" w:rsidRPr="005739D5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95B601F" w14:textId="77777777" w:rsidR="00B12463" w:rsidRPr="005739D5" w:rsidRDefault="00B12463" w:rsidP="00A12D19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834D1E" w14:textId="77777777" w:rsidR="00B12463" w:rsidRPr="005739D5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5325929" w14:textId="77777777" w:rsidR="00B12463" w:rsidRPr="005739D5" w:rsidRDefault="00B12463" w:rsidP="00A12D1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39,314</w:t>
            </w:r>
          </w:p>
        </w:tc>
        <w:tc>
          <w:tcPr>
            <w:tcW w:w="270" w:type="dxa"/>
          </w:tcPr>
          <w:p w14:paraId="77932487" w14:textId="77777777" w:rsidR="00B12463" w:rsidRPr="005739D5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ED3671" w14:textId="77777777" w:rsidR="00B12463" w:rsidRPr="005739D5" w:rsidRDefault="00B12463" w:rsidP="009203BB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14E805E" w14:textId="77777777" w:rsidR="00B12463" w:rsidRPr="005739D5" w:rsidRDefault="00B12463" w:rsidP="00A12D1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B9F5E87" w14:textId="77777777" w:rsidR="00B12463" w:rsidRPr="005739D5" w:rsidRDefault="00B12463" w:rsidP="00A12D1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258</w:t>
            </w:r>
          </w:p>
        </w:tc>
      </w:tr>
      <w:tr w:rsidR="00B12463" w:rsidRPr="005739D5" w14:paraId="1B850705" w14:textId="77777777" w:rsidTr="00F864D4">
        <w:tc>
          <w:tcPr>
            <w:tcW w:w="3132" w:type="dxa"/>
          </w:tcPr>
          <w:p w14:paraId="747F6C35" w14:textId="491341BF" w:rsidR="00B12463" w:rsidRPr="005739D5" w:rsidRDefault="00B12463" w:rsidP="00121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21385">
              <w:rPr>
                <w:rFonts w:ascii="Angsana New" w:hAnsi="Angsana New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1C06367A" w14:textId="77777777" w:rsidR="00B12463" w:rsidRPr="005739D5" w:rsidRDefault="00B12463" w:rsidP="0012138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672F54" w14:textId="1B68BC22" w:rsidR="00B12463" w:rsidRPr="005739D5" w:rsidRDefault="00B12463" w:rsidP="0012138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5,508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F8FF2" w14:textId="77777777" w:rsidR="00B12463" w:rsidRPr="005739D5" w:rsidRDefault="00B12463" w:rsidP="001213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1F602" w14:textId="2585543F" w:rsidR="00B12463" w:rsidRDefault="00B12463" w:rsidP="001213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2,641</w:t>
            </w:r>
          </w:p>
        </w:tc>
        <w:tc>
          <w:tcPr>
            <w:tcW w:w="270" w:type="dxa"/>
            <w:vAlign w:val="bottom"/>
          </w:tcPr>
          <w:p w14:paraId="6C975BF4" w14:textId="77777777" w:rsidR="00B12463" w:rsidRPr="005739D5" w:rsidRDefault="00B12463" w:rsidP="001213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AF8672" w14:textId="06FDA8AA" w:rsidR="00B12463" w:rsidRPr="005739D5" w:rsidRDefault="00B12463" w:rsidP="000E51EF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109,955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9C57EFC" w14:textId="77777777" w:rsidR="00B12463" w:rsidRPr="005739D5" w:rsidRDefault="00B12463" w:rsidP="001213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8A54C88" w14:textId="4C3C48F0" w:rsidR="00B12463" w:rsidRDefault="00B12463" w:rsidP="00121385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75E615" w14:textId="77777777" w:rsidR="00B12463" w:rsidRPr="005739D5" w:rsidRDefault="00B12463" w:rsidP="001213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E0883F4" w14:textId="3FC70E75" w:rsidR="00B12463" w:rsidRDefault="00B12463" w:rsidP="00121385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BAF6B1" w14:textId="77777777" w:rsidR="00B12463" w:rsidRPr="005739D5" w:rsidRDefault="00B12463" w:rsidP="001213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1A96AFFB" w14:textId="52826E3A" w:rsidR="00B12463" w:rsidRPr="005739D5" w:rsidRDefault="00B12463" w:rsidP="005A7B5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E9F532" w14:textId="77777777" w:rsidR="00B12463" w:rsidRPr="005739D5" w:rsidRDefault="00B12463" w:rsidP="001213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703DCE" w14:textId="70CB8B19" w:rsidR="00B12463" w:rsidRDefault="00B12463" w:rsidP="009203BB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FFDBFC" w14:textId="77777777" w:rsidR="00B12463" w:rsidRPr="005739D5" w:rsidRDefault="00B12463" w:rsidP="001213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DA70559" w14:textId="597D62A6" w:rsidR="00B12463" w:rsidRDefault="00B12463" w:rsidP="0012138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118,264</w:t>
            </w:r>
          </w:p>
        </w:tc>
      </w:tr>
      <w:tr w:rsidR="00B12463" w:rsidRPr="005739D5" w14:paraId="2B1EA2A3" w14:textId="77777777" w:rsidTr="00F864D4">
        <w:tc>
          <w:tcPr>
            <w:tcW w:w="3132" w:type="dxa"/>
          </w:tcPr>
          <w:p w14:paraId="3C5DE312" w14:textId="77777777" w:rsidR="00B12463" w:rsidRPr="005739D5" w:rsidRDefault="00B12463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</w:tcPr>
          <w:p w14:paraId="6FDFF39B" w14:textId="77777777" w:rsidR="00B12463" w:rsidRDefault="00B12463" w:rsidP="005A7B5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DCF42A" w14:textId="35649CCB" w:rsidR="00B12463" w:rsidRPr="00121385" w:rsidRDefault="00B12463" w:rsidP="005A7B5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8FEC2A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63D94D" w14:textId="7CD35376" w:rsidR="00B12463" w:rsidRPr="005739D5" w:rsidRDefault="00B12463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1E0">
              <w:rPr>
                <w:rFonts w:ascii="Angsana New" w:hAnsi="Angsana New"/>
                <w:sz w:val="28"/>
                <w:szCs w:val="28"/>
                <w:lang w:val="en-US" w:bidi="th-TH"/>
              </w:rPr>
              <w:t>30,605</w:t>
            </w:r>
          </w:p>
        </w:tc>
        <w:tc>
          <w:tcPr>
            <w:tcW w:w="270" w:type="dxa"/>
            <w:vAlign w:val="bottom"/>
          </w:tcPr>
          <w:p w14:paraId="14945B35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7BB9E0" w14:textId="49131015" w:rsidR="00B12463" w:rsidRPr="005739D5" w:rsidRDefault="00B12463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18,191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969401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6B8A4BC" w14:textId="254475AA" w:rsidR="00B12463" w:rsidRPr="005739D5" w:rsidRDefault="00B12463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86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9486E0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10743A1" w14:textId="47DFF869" w:rsidR="00B12463" w:rsidRPr="005739D5" w:rsidRDefault="00B12463" w:rsidP="00FC08BA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55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6,836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BA1B88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14BEF20C" w14:textId="6E010244" w:rsidR="00B12463" w:rsidRPr="005A7B57" w:rsidRDefault="00B12463" w:rsidP="005A7B5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A7B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5879D4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46BCCD" w14:textId="38241EA9" w:rsidR="00B12463" w:rsidRPr="005739D5" w:rsidRDefault="00B12463" w:rsidP="00850A6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4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(56</w:t>
            </w: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336</w:t>
            </w: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C5F397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A1ED002" w14:textId="3F2B6B42" w:rsidR="00B12463" w:rsidRPr="005739D5" w:rsidRDefault="00B12463" w:rsidP="0076572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12463" w:rsidRPr="005739D5" w14:paraId="56C878B8" w14:textId="77777777" w:rsidTr="00F864D4">
        <w:tc>
          <w:tcPr>
            <w:tcW w:w="3132" w:type="dxa"/>
          </w:tcPr>
          <w:p w14:paraId="51520CBF" w14:textId="77777777" w:rsidR="00B12463" w:rsidRPr="005739D5" w:rsidRDefault="00B12463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900" w:type="dxa"/>
          </w:tcPr>
          <w:p w14:paraId="505C24C5" w14:textId="2C0645F8" w:rsidR="00B12463" w:rsidRPr="00657B31" w:rsidRDefault="00657B31" w:rsidP="00657B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657B31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BFEACE" w14:textId="7D9175AB" w:rsidR="00B12463" w:rsidRPr="005739D5" w:rsidRDefault="00B12463" w:rsidP="005A7B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FBE80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5BE9EC" w14:textId="235EAA5E" w:rsidR="00B12463" w:rsidRPr="005739D5" w:rsidRDefault="00B12463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29,890</w:t>
            </w:r>
          </w:p>
        </w:tc>
        <w:tc>
          <w:tcPr>
            <w:tcW w:w="270" w:type="dxa"/>
            <w:vAlign w:val="bottom"/>
          </w:tcPr>
          <w:p w14:paraId="0429F022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EE0352" w14:textId="3502A413" w:rsidR="00B12463" w:rsidRPr="005739D5" w:rsidRDefault="00B12463" w:rsidP="005A7B5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0238C1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D482765" w14:textId="4E62BD38" w:rsidR="00B12463" w:rsidRPr="005739D5" w:rsidRDefault="00B12463" w:rsidP="005A7B57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1C1B04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54553AE" w14:textId="76499D0C" w:rsidR="00B12463" w:rsidRPr="005739D5" w:rsidRDefault="00B12463" w:rsidP="005A7B57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5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A7EAEA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7EBEF64" w14:textId="37C0E3F0" w:rsidR="00B12463" w:rsidRPr="005A7B57" w:rsidRDefault="00B12463" w:rsidP="005A7B57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A7B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4BCE1C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2EC889" w14:textId="0CD8FEB1" w:rsidR="00B12463" w:rsidRPr="005739D5" w:rsidRDefault="00B12463" w:rsidP="00B24868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1D00ABB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5389568" w14:textId="061653AE" w:rsidR="00B12463" w:rsidRPr="005739D5" w:rsidRDefault="00B12463" w:rsidP="0076572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739D5">
              <w:rPr>
                <w:rFonts w:ascii="Angsana New" w:hAnsi="Angsana New"/>
                <w:sz w:val="28"/>
                <w:szCs w:val="28"/>
                <w:lang w:val="en-US" w:bidi="th-TH"/>
              </w:rPr>
              <w:t>31,390</w:t>
            </w:r>
          </w:p>
        </w:tc>
      </w:tr>
      <w:tr w:rsidR="00B12463" w:rsidRPr="005739D5" w14:paraId="327B9A68" w14:textId="77777777" w:rsidTr="00F864D4">
        <w:tc>
          <w:tcPr>
            <w:tcW w:w="3132" w:type="dxa"/>
          </w:tcPr>
          <w:p w14:paraId="63CBFEB0" w14:textId="77777777" w:rsidR="00B12463" w:rsidRPr="005739D5" w:rsidRDefault="00B12463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3F5BE4E2" w14:textId="77777777" w:rsidR="00B12463" w:rsidRDefault="00B12463" w:rsidP="005A7B5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F68998" w14:textId="79FB78F2" w:rsidR="00B12463" w:rsidRPr="005739D5" w:rsidRDefault="00B12463" w:rsidP="005A7B5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095606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35FACC" w14:textId="2FB6E150" w:rsidR="00B12463" w:rsidRPr="005739D5" w:rsidRDefault="00B12463" w:rsidP="0007516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26" w:right="-2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1E0">
              <w:rPr>
                <w:rFonts w:ascii="Angsana New" w:hAnsi="Angsana New"/>
                <w:sz w:val="28"/>
                <w:szCs w:val="28"/>
                <w:lang w:val="en-US" w:bidi="th-TH"/>
              </w:rPr>
              <w:t>(10,</w:t>
            </w:r>
            <w:r w:rsidRPr="00075161">
              <w:rPr>
                <w:rFonts w:ascii="Angsana New" w:hAnsi="Angsana New"/>
                <w:sz w:val="28"/>
                <w:szCs w:val="28"/>
              </w:rPr>
              <w:t>379</w:t>
            </w:r>
            <w:r w:rsidRPr="006311E0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E33D0C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A9E681" w14:textId="0A7A81BB" w:rsidR="00B12463" w:rsidRPr="005739D5" w:rsidRDefault="00B12463" w:rsidP="0007516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7DCB">
              <w:rPr>
                <w:rFonts w:ascii="Angsana New" w:hAnsi="Angsana New"/>
                <w:sz w:val="28"/>
                <w:szCs w:val="28"/>
                <w:lang w:val="en-US" w:bidi="th-TH"/>
              </w:rPr>
              <w:t>(5,</w:t>
            </w:r>
            <w:r w:rsidRPr="008A7DCB">
              <w:rPr>
                <w:rFonts w:ascii="Angsana New" w:hAnsi="Angsana New"/>
                <w:sz w:val="28"/>
                <w:szCs w:val="28"/>
              </w:rPr>
              <w:t>193</w:t>
            </w:r>
            <w:r w:rsidRPr="008A7DCB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FCA122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8BE46A7" w14:textId="70735086" w:rsidR="00B12463" w:rsidRPr="005739D5" w:rsidRDefault="00B12463" w:rsidP="00FC08B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E089D">
              <w:rPr>
                <w:rFonts w:ascii="Angsana New" w:hAnsi="Angsana New"/>
                <w:sz w:val="28"/>
                <w:szCs w:val="28"/>
              </w:rPr>
              <w:t>(3,227)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A96270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B324080" w14:textId="16AAE3C7" w:rsidR="00B12463" w:rsidRPr="005739D5" w:rsidRDefault="00B12463" w:rsidP="00FC08BA">
            <w:pPr>
              <w:pStyle w:val="acctfourfigures"/>
              <w:tabs>
                <w:tab w:val="clear" w:pos="765"/>
                <w:tab w:val="decimal" w:pos="123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4322A">
              <w:rPr>
                <w:rFonts w:ascii="Angsana New" w:hAnsi="Angsana New"/>
                <w:sz w:val="28"/>
                <w:szCs w:val="28"/>
              </w:rPr>
              <w:t>(2,367)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E131DD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742AA13" w14:textId="0F5FE5D0" w:rsidR="00B12463" w:rsidRPr="00507DDB" w:rsidRDefault="00B12463" w:rsidP="0007516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38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1385">
              <w:rPr>
                <w:rFonts w:ascii="Angsana New" w:hAnsi="Angsana New"/>
                <w:sz w:val="28"/>
                <w:szCs w:val="28"/>
                <w:lang w:val="en-US" w:bidi="th-TH"/>
              </w:rPr>
              <w:t>(15,</w:t>
            </w:r>
            <w:r w:rsidRPr="00075161">
              <w:rPr>
                <w:rFonts w:ascii="Angsana New" w:hAnsi="Angsana New"/>
                <w:sz w:val="28"/>
                <w:szCs w:val="28"/>
              </w:rPr>
              <w:t>163</w:t>
            </w:r>
            <w:r w:rsidRPr="0012138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3837CFC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5EA078" w14:textId="5517E0D7" w:rsidR="00B12463" w:rsidRPr="005739D5" w:rsidRDefault="00B12463" w:rsidP="00E453E6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453E6">
              <w:rPr>
                <w:rFonts w:ascii="Angsana New" w:hAnsi="Angsana New"/>
                <w:sz w:val="28"/>
                <w:szCs w:val="28"/>
                <w:lang w:val="en-US" w:bidi="th-TH"/>
              </w:rPr>
              <w:t>(1,719)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3EFC08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657699E" w14:textId="5DBC7378" w:rsidR="00B12463" w:rsidRPr="005739D5" w:rsidRDefault="00B12463" w:rsidP="005A7B5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6572E">
              <w:rPr>
                <w:rFonts w:ascii="Angsana New" w:hAnsi="Angsana New"/>
                <w:sz w:val="28"/>
                <w:szCs w:val="28"/>
                <w:lang w:val="en-US" w:bidi="th-TH"/>
              </w:rPr>
              <w:t>(38,048)</w:t>
            </w:r>
          </w:p>
        </w:tc>
      </w:tr>
      <w:tr w:rsidR="00B12463" w:rsidRPr="005739D5" w14:paraId="7E54A307" w14:textId="77777777" w:rsidTr="00F864D4">
        <w:tc>
          <w:tcPr>
            <w:tcW w:w="3132" w:type="dxa"/>
            <w:shd w:val="clear" w:color="auto" w:fill="auto"/>
          </w:tcPr>
          <w:p w14:paraId="4ADF509C" w14:textId="63FCAC7E" w:rsidR="00B12463" w:rsidRPr="005739D5" w:rsidRDefault="00B12463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  <w:p w14:paraId="74245FCA" w14:textId="77777777" w:rsidR="00B12463" w:rsidRPr="005739D5" w:rsidRDefault="00B12463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1D06EBA3" w14:textId="77777777" w:rsidR="00B12463" w:rsidRPr="005739D5" w:rsidRDefault="00B12463" w:rsidP="005A7B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72" w:right="-108" w:hanging="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BB089" w14:textId="43688D70" w:rsidR="00B12463" w:rsidRPr="005739D5" w:rsidRDefault="00B12463" w:rsidP="005A7B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72" w:right="-108" w:hanging="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809,199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03DD4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0C17D" w14:textId="77777777" w:rsidR="00B12463" w:rsidRPr="005739D5" w:rsidRDefault="00B12463" w:rsidP="00287C50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897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70" w:type="dxa"/>
          </w:tcPr>
          <w:p w14:paraId="1CCB993A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C1FE1E" w14:textId="77777777" w:rsidR="00B12463" w:rsidRPr="005739D5" w:rsidRDefault="00B12463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651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3E99A5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91321" w14:textId="7C1C66D3" w:rsidR="00B12463" w:rsidRPr="005739D5" w:rsidRDefault="00B12463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7F97B4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BAF82" w14:textId="77777777" w:rsidR="00B12463" w:rsidRPr="005739D5" w:rsidRDefault="00B12463" w:rsidP="005A7B57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B8BCE9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0433F058" w14:textId="77777777" w:rsidR="00B12463" w:rsidRDefault="00B12463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7980E33" w14:textId="77777777" w:rsidR="00B12463" w:rsidRPr="005739D5" w:rsidRDefault="00B12463" w:rsidP="00B23EF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1,023,073</w:t>
            </w:r>
          </w:p>
        </w:tc>
        <w:tc>
          <w:tcPr>
            <w:tcW w:w="270" w:type="dxa"/>
          </w:tcPr>
          <w:p w14:paraId="7F65AE21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62351" w14:textId="77777777" w:rsidR="00B12463" w:rsidRPr="005739D5" w:rsidRDefault="00B12463" w:rsidP="00BE7CD3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456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15DA08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555A2545" w14:textId="77777777" w:rsidR="00B12463" w:rsidRPr="005739D5" w:rsidRDefault="00B12463" w:rsidP="002A318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4,099,501</w:t>
            </w:r>
          </w:p>
        </w:tc>
      </w:tr>
      <w:tr w:rsidR="00B12463" w:rsidRPr="005739D5" w14:paraId="53B200E7" w14:textId="77777777" w:rsidTr="00F864D4">
        <w:tc>
          <w:tcPr>
            <w:tcW w:w="3132" w:type="dxa"/>
          </w:tcPr>
          <w:p w14:paraId="0FFF3104" w14:textId="77777777" w:rsidR="00B12463" w:rsidRPr="005739D5" w:rsidRDefault="00B12463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A25835D" w14:textId="77777777" w:rsidR="00B12463" w:rsidRDefault="00B12463" w:rsidP="005A7B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082877" w14:textId="2D8A9FE9" w:rsidR="00B12463" w:rsidRPr="005739D5" w:rsidRDefault="00B12463" w:rsidP="005A7B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5380A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43DD88" w14:textId="71D59E74" w:rsidR="00B12463" w:rsidRPr="005739D5" w:rsidRDefault="002A318B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B12463" w:rsidRPr="00782D1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270" w:type="dxa"/>
          </w:tcPr>
          <w:p w14:paraId="2D9674A9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065176" w14:textId="77777777" w:rsidR="00B12463" w:rsidRPr="005739D5" w:rsidRDefault="00B12463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6FDC16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5ADEA9" w14:textId="229C0CF6" w:rsidR="00B12463" w:rsidRPr="005739D5" w:rsidRDefault="00DB2183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B12463" w:rsidRPr="00C8627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1CB00A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B9A2B39" w14:textId="43777A52" w:rsidR="00B12463" w:rsidRPr="005739D5" w:rsidRDefault="00B12463" w:rsidP="005A7B57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4322A">
              <w:rPr>
                <w:rFonts w:ascii="Angsana New" w:hAnsi="Angsana New"/>
                <w:sz w:val="28"/>
                <w:szCs w:val="28"/>
              </w:rPr>
              <w:t>2,78</w:t>
            </w:r>
            <w:r w:rsidR="00824FB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78E4D8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CF01081" w14:textId="67EECC40" w:rsidR="00B12463" w:rsidRPr="005739D5" w:rsidRDefault="00B12463" w:rsidP="005A7B57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23EFA">
              <w:rPr>
                <w:rFonts w:ascii="Angsana New" w:hAnsi="Angsana New"/>
                <w:sz w:val="28"/>
                <w:szCs w:val="28"/>
              </w:rPr>
              <w:t>15,653</w:t>
            </w:r>
          </w:p>
        </w:tc>
        <w:tc>
          <w:tcPr>
            <w:tcW w:w="270" w:type="dxa"/>
          </w:tcPr>
          <w:p w14:paraId="60B5FD21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BCB3C7" w14:textId="48C2F708" w:rsidR="00B12463" w:rsidRPr="005739D5" w:rsidRDefault="00726849" w:rsidP="00BE7CD3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B12463" w:rsidRPr="0076572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249BC80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01D140DD" w14:textId="68E714D0" w:rsidR="00B12463" w:rsidRPr="005739D5" w:rsidRDefault="00726849" w:rsidP="00BE7CD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2A318B">
              <w:rPr>
                <w:rFonts w:ascii="Angsana New" w:hAnsi="Angsana New"/>
                <w:sz w:val="28"/>
                <w:szCs w:val="28"/>
              </w:rPr>
              <w:t>6</w:t>
            </w:r>
            <w:r w:rsidR="00B12463" w:rsidRPr="00693FEE">
              <w:rPr>
                <w:rFonts w:ascii="Angsana New" w:hAnsi="Angsana New"/>
                <w:sz w:val="28"/>
                <w:szCs w:val="28"/>
              </w:rPr>
              <w:t>,</w:t>
            </w:r>
            <w:r w:rsidR="001F738E">
              <w:rPr>
                <w:rFonts w:ascii="Angsana New" w:hAnsi="Angsana New"/>
                <w:sz w:val="28"/>
                <w:szCs w:val="28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824FB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12463" w:rsidRPr="005739D5" w14:paraId="487979E7" w14:textId="77777777" w:rsidTr="00F864D4">
        <w:tc>
          <w:tcPr>
            <w:tcW w:w="3132" w:type="dxa"/>
          </w:tcPr>
          <w:p w14:paraId="020CBFA1" w14:textId="77777777" w:rsidR="00B12463" w:rsidRPr="005739D5" w:rsidRDefault="00B12463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900" w:type="dxa"/>
          </w:tcPr>
          <w:p w14:paraId="02B5B940" w14:textId="77777777" w:rsidR="00B12463" w:rsidRDefault="00B12463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02E93" w14:textId="4C2D58D5" w:rsidR="00B12463" w:rsidRPr="005739D5" w:rsidRDefault="00B12463" w:rsidP="003F115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6,091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781E3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2ED30E" w14:textId="22873F92" w:rsidR="00B12463" w:rsidRPr="005739D5" w:rsidRDefault="00B12463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2D1C">
              <w:rPr>
                <w:rFonts w:ascii="Angsana New" w:hAnsi="Angsana New"/>
                <w:sz w:val="28"/>
                <w:szCs w:val="28"/>
                <w:lang w:val="en-US" w:bidi="th-TH"/>
              </w:rPr>
              <w:t>34,143</w:t>
            </w:r>
          </w:p>
        </w:tc>
        <w:tc>
          <w:tcPr>
            <w:tcW w:w="270" w:type="dxa"/>
            <w:vAlign w:val="bottom"/>
          </w:tcPr>
          <w:p w14:paraId="2B63A803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315288" w14:textId="77777777" w:rsidR="00B12463" w:rsidRPr="005739D5" w:rsidRDefault="00B12463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36,069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4380445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408B53D" w14:textId="0D2822C6" w:rsidR="00B12463" w:rsidRPr="005739D5" w:rsidRDefault="00B12463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86"/>
              <w:rPr>
                <w:rFonts w:ascii="Angsana New" w:hAnsi="Angsana New"/>
                <w:sz w:val="28"/>
                <w:szCs w:val="28"/>
              </w:rPr>
            </w:pPr>
            <w:r w:rsidRPr="00C86273">
              <w:rPr>
                <w:rFonts w:ascii="Angsana New" w:hAnsi="Angsana New"/>
                <w:sz w:val="28"/>
                <w:szCs w:val="28"/>
              </w:rPr>
              <w:t>6,067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1DCDC2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B6B7B32" w14:textId="77777777" w:rsidR="00B12463" w:rsidRPr="005739D5" w:rsidRDefault="00B12463" w:rsidP="005A7B57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5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20069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BB68E6B" w14:textId="382AF8D7" w:rsidR="00B12463" w:rsidRPr="005739D5" w:rsidRDefault="00B12463" w:rsidP="00B23EFA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23EFA">
              <w:rPr>
                <w:rFonts w:ascii="Angsana New" w:hAnsi="Angsana New"/>
                <w:sz w:val="28"/>
                <w:szCs w:val="28"/>
                <w:lang w:val="en-US" w:bidi="th-TH"/>
              </w:rPr>
              <w:t>44,</w:t>
            </w:r>
            <w:r w:rsidRPr="00B23EFA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15826349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2794C7" w14:textId="408DF7D8" w:rsidR="00B12463" w:rsidRPr="005739D5" w:rsidRDefault="00B12463" w:rsidP="00850A67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6572E">
              <w:rPr>
                <w:rFonts w:ascii="Angsana New" w:hAnsi="Angsana New"/>
                <w:sz w:val="28"/>
                <w:szCs w:val="28"/>
                <w:lang w:val="en-US" w:bidi="th-TH"/>
              </w:rPr>
              <w:t>(128,422)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83650A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06C82D2B" w14:textId="473F60D2" w:rsidR="00B12463" w:rsidRPr="005739D5" w:rsidRDefault="00B12463" w:rsidP="00693FE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B12463" w:rsidRPr="005739D5" w14:paraId="50272DBF" w14:textId="77777777" w:rsidTr="00F864D4">
        <w:tc>
          <w:tcPr>
            <w:tcW w:w="3132" w:type="dxa"/>
          </w:tcPr>
          <w:p w14:paraId="29A1FD9D" w14:textId="77777777" w:rsidR="00B12463" w:rsidRPr="005739D5" w:rsidRDefault="00B12463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1CFB3329" w14:textId="429E2C62" w:rsidR="00B12463" w:rsidRPr="00657B31" w:rsidRDefault="00657B31" w:rsidP="00657B3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657B31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</w:t>
            </w:r>
            <w:r w:rsidR="00152710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8B3532" w14:textId="45E929F3" w:rsidR="00B12463" w:rsidRPr="005739D5" w:rsidRDefault="00B12463" w:rsidP="003F11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(103,648)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48BBD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F1C3ED" w14:textId="77777777" w:rsidR="00B12463" w:rsidRPr="005739D5" w:rsidRDefault="00B12463" w:rsidP="006413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26" w:right="-2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413CD">
              <w:rPr>
                <w:rFonts w:ascii="Angsana New" w:hAnsi="Angsana New"/>
                <w:sz w:val="28"/>
                <w:szCs w:val="28"/>
                <w:lang w:val="en-US" w:bidi="th-TH"/>
              </w:rPr>
              <w:t>132</w:t>
            </w:r>
            <w:r>
              <w:rPr>
                <w:rFonts w:ascii="Angsana New" w:hAnsi="Angsana New"/>
                <w:sz w:val="28"/>
                <w:szCs w:val="28"/>
              </w:rPr>
              <w:t>,703)</w:t>
            </w:r>
          </w:p>
        </w:tc>
        <w:tc>
          <w:tcPr>
            <w:tcW w:w="270" w:type="dxa"/>
            <w:vAlign w:val="bottom"/>
          </w:tcPr>
          <w:p w14:paraId="5DF63503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5C8CBB" w14:textId="77777777" w:rsidR="00B12463" w:rsidRPr="005739D5" w:rsidRDefault="00B12463" w:rsidP="00FC08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(4,545)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8FB733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A74147D" w14:textId="77777777" w:rsidR="00B12463" w:rsidRPr="005739D5" w:rsidRDefault="00B12463" w:rsidP="00D969E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(8,506)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42EE15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5CB459F8" w14:textId="1BD6ED3B" w:rsidR="00B12463" w:rsidRPr="005739D5" w:rsidRDefault="00B12463" w:rsidP="00FC08BA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B4322A">
              <w:rPr>
                <w:rFonts w:ascii="Angsana New" w:hAnsi="Angsana New"/>
                <w:sz w:val="28"/>
                <w:szCs w:val="28"/>
              </w:rPr>
              <w:t>(5,360)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EC5DBC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3FD4A939" w14:textId="77777777" w:rsidR="00B12463" w:rsidRPr="005739D5" w:rsidRDefault="00B12463" w:rsidP="008F6C0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3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(85,131)</w:t>
            </w:r>
          </w:p>
        </w:tc>
        <w:tc>
          <w:tcPr>
            <w:tcW w:w="270" w:type="dxa"/>
          </w:tcPr>
          <w:p w14:paraId="5C6CC4D3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C7B9AE" w14:textId="77777777" w:rsidR="00B12463" w:rsidRPr="005739D5" w:rsidRDefault="00B12463" w:rsidP="0076572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2B18AF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005ECE90" w14:textId="56510C01" w:rsidR="00B12463" w:rsidRPr="005739D5" w:rsidRDefault="00B12463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(339,893)</w:t>
            </w:r>
          </w:p>
        </w:tc>
      </w:tr>
      <w:tr w:rsidR="00B12463" w:rsidRPr="005739D5" w14:paraId="3A8C5CB3" w14:textId="77777777" w:rsidTr="00F864D4">
        <w:tc>
          <w:tcPr>
            <w:tcW w:w="3132" w:type="dxa"/>
            <w:shd w:val="clear" w:color="auto" w:fill="auto"/>
          </w:tcPr>
          <w:p w14:paraId="0A12E483" w14:textId="77777777" w:rsidR="00B12463" w:rsidRPr="005739D5" w:rsidRDefault="00B12463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00A068C8" w14:textId="77777777" w:rsidR="00B12463" w:rsidRDefault="00B12463" w:rsidP="005A7B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72" w:right="-108" w:hanging="19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53B93" w14:textId="6BE6643D" w:rsidR="00B12463" w:rsidRPr="005739D5" w:rsidRDefault="00B12463" w:rsidP="005A7B5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72" w:right="-108" w:hanging="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712,295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5B42E8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28338" w14:textId="77BB0818" w:rsidR="00B12463" w:rsidRPr="005739D5" w:rsidRDefault="00B12463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82D1C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  <w:r w:rsidR="002A318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82D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A318B">
              <w:rPr>
                <w:rFonts w:ascii="Angsana New" w:hAnsi="Angsana New"/>
                <w:b/>
                <w:bCs/>
                <w:sz w:val="28"/>
                <w:szCs w:val="28"/>
              </w:rPr>
              <w:t>829</w:t>
            </w:r>
          </w:p>
        </w:tc>
        <w:tc>
          <w:tcPr>
            <w:tcW w:w="270" w:type="dxa"/>
          </w:tcPr>
          <w:p w14:paraId="0B10B305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078B9" w14:textId="77777777" w:rsidR="00B12463" w:rsidRPr="005739D5" w:rsidRDefault="00B12463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682,890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1403A1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C410F" w14:textId="79EEC268" w:rsidR="00B12463" w:rsidRPr="005739D5" w:rsidRDefault="00B12463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84B92">
              <w:rPr>
                <w:rFonts w:ascii="Angsana New" w:hAnsi="Angsana New"/>
                <w:b/>
                <w:bCs/>
                <w:sz w:val="28"/>
                <w:szCs w:val="28"/>
              </w:rPr>
              <w:t>204,162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B8A2CF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AA82E" w14:textId="64E5F5CD" w:rsidR="00B12463" w:rsidRPr="005739D5" w:rsidRDefault="00B12463" w:rsidP="005A7B57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70,77</w:t>
            </w:r>
            <w:r w:rsidR="00824FB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22C367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5EAF2653" w14:textId="50377607" w:rsidR="00B12463" w:rsidRPr="005739D5" w:rsidRDefault="00B12463" w:rsidP="00B23EF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998,192</w:t>
            </w:r>
          </w:p>
        </w:tc>
        <w:tc>
          <w:tcPr>
            <w:tcW w:w="270" w:type="dxa"/>
          </w:tcPr>
          <w:p w14:paraId="005E2B2D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B1BD7" w14:textId="094D7C78" w:rsidR="00B12463" w:rsidRPr="005739D5" w:rsidRDefault="00B12463" w:rsidP="00BE7CD3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379,461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57CD51" w14:textId="77777777" w:rsidR="00B12463" w:rsidRPr="005739D5" w:rsidRDefault="00B12463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C65DB" w14:textId="40B26AD1" w:rsidR="00B12463" w:rsidRPr="005739D5" w:rsidRDefault="00B12463" w:rsidP="005A7B5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3,856,</w:t>
            </w:r>
            <w:r w:rsidR="002A318B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="00824FB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7599485F" w14:textId="1F44A659" w:rsidR="00AB0379" w:rsidRDefault="00AB0379"/>
    <w:p w14:paraId="27AE746F" w14:textId="77777777" w:rsidR="00AB0379" w:rsidRDefault="00AB0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528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32"/>
        <w:gridCol w:w="900"/>
        <w:gridCol w:w="990"/>
        <w:gridCol w:w="270"/>
        <w:gridCol w:w="1170"/>
        <w:gridCol w:w="270"/>
        <w:gridCol w:w="1080"/>
        <w:gridCol w:w="247"/>
        <w:gridCol w:w="1193"/>
        <w:gridCol w:w="246"/>
        <w:gridCol w:w="1374"/>
        <w:gridCol w:w="246"/>
        <w:gridCol w:w="1014"/>
        <w:gridCol w:w="270"/>
        <w:gridCol w:w="1260"/>
        <w:gridCol w:w="248"/>
        <w:gridCol w:w="1372"/>
      </w:tblGrid>
      <w:tr w:rsidR="00B24C69" w:rsidRPr="005739D5" w14:paraId="172DB46F" w14:textId="77777777" w:rsidTr="00D2756A">
        <w:tc>
          <w:tcPr>
            <w:tcW w:w="3132" w:type="dxa"/>
            <w:shd w:val="clear" w:color="auto" w:fill="auto"/>
          </w:tcPr>
          <w:p w14:paraId="0F8F13C8" w14:textId="77777777" w:rsidR="00B24C69" w:rsidRPr="005739D5" w:rsidRDefault="00B24C69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6B8C878" w14:textId="77777777" w:rsidR="00B24C69" w:rsidRPr="005739D5" w:rsidRDefault="00B24C69" w:rsidP="00272636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632ED852" w14:textId="4B195409" w:rsidR="00B24C69" w:rsidRPr="005739D5" w:rsidRDefault="00B24C69" w:rsidP="00272636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24C69" w:rsidRPr="005739D5" w14:paraId="269BE574" w14:textId="77777777" w:rsidTr="00D2756A">
        <w:tc>
          <w:tcPr>
            <w:tcW w:w="3132" w:type="dxa"/>
            <w:shd w:val="clear" w:color="auto" w:fill="auto"/>
          </w:tcPr>
          <w:p w14:paraId="7AA9ED67" w14:textId="77777777" w:rsidR="00B24C69" w:rsidRPr="005739D5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69198A9" w14:textId="77777777" w:rsidR="00B24C69" w:rsidRPr="00313529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4CD7A6C0" w14:textId="77777777" w:rsidR="00B24C69" w:rsidRPr="00313529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6993D90B" w14:textId="09EAE9DC" w:rsidR="00B24C69" w:rsidRPr="00313529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1352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3D5A2F" w14:textId="61845567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98B4D" w14:textId="77777777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2C2665" w14:textId="77777777" w:rsidR="00B24C69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  <w:p w14:paraId="5721D4B9" w14:textId="53C9E4D4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47EAAF8C" w14:textId="77777777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5D6EBF" w14:textId="035C87B0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6E438B" w14:textId="77777777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9220124" w14:textId="0FCE2948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เครื่องมือและอุปกรณ์โรงงาน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928D28" w14:textId="77777777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312676D" w14:textId="77777777" w:rsidR="00B24C69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  <w:p w14:paraId="693E1185" w14:textId="2416AA40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32FAEE" w14:textId="77777777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77D1273E" w14:textId="148E1139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DDB6ADD" w14:textId="77777777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9F6525" w14:textId="2937857C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739D5">
              <w:rPr>
                <w:rFonts w:ascii="Angsana New" w:hAnsi="Angsana New"/>
                <w:sz w:val="28"/>
                <w:szCs w:val="28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EF81382" w14:textId="77777777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E113E9C" w14:textId="5208AE5A" w:rsidR="00B24C69" w:rsidRPr="00272636" w:rsidRDefault="00B24C69" w:rsidP="0027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24C69" w:rsidRPr="005739D5" w14:paraId="530544B0" w14:textId="77777777" w:rsidTr="00D2756A">
        <w:tc>
          <w:tcPr>
            <w:tcW w:w="3132" w:type="dxa"/>
            <w:shd w:val="clear" w:color="auto" w:fill="auto"/>
          </w:tcPr>
          <w:p w14:paraId="27A98FD0" w14:textId="77777777" w:rsidR="00B24C69" w:rsidRPr="005739D5" w:rsidRDefault="00B24C69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D699B51" w14:textId="77777777" w:rsidR="00B24C69" w:rsidRPr="005739D5" w:rsidRDefault="00B24C69" w:rsidP="007C0EB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left="-20"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4CC59581" w14:textId="56B28DF3" w:rsidR="00B24C69" w:rsidRPr="005739D5" w:rsidRDefault="00B24C69" w:rsidP="00272636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739D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B24C69" w:rsidRPr="005739D5" w14:paraId="676CD797" w14:textId="77777777" w:rsidTr="00D2756A">
        <w:tc>
          <w:tcPr>
            <w:tcW w:w="3132" w:type="dxa"/>
            <w:shd w:val="clear" w:color="auto" w:fill="auto"/>
          </w:tcPr>
          <w:p w14:paraId="15740E86" w14:textId="77777777" w:rsidR="00B24C69" w:rsidRPr="005739D5" w:rsidRDefault="00B24C69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5739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900" w:type="dxa"/>
          </w:tcPr>
          <w:p w14:paraId="4960E8EC" w14:textId="77777777" w:rsidR="00B24C69" w:rsidRPr="005739D5" w:rsidRDefault="00B24C69" w:rsidP="007C0EB7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2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5DFA68" w14:textId="62F41E18" w:rsidR="00B24C69" w:rsidRPr="005739D5" w:rsidRDefault="00B24C69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5C2572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15730F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EBEED4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35EF8B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93367A3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41B9E47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293B6E7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77DC7CBA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A9F058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</w:tcPr>
          <w:p w14:paraId="72764BCA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466CD5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CA0950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0D4050C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0D28609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24C69" w:rsidRPr="005739D5" w14:paraId="106FF87F" w14:textId="77777777" w:rsidTr="00D2756A">
        <w:tc>
          <w:tcPr>
            <w:tcW w:w="3132" w:type="dxa"/>
            <w:shd w:val="clear" w:color="auto" w:fill="auto"/>
          </w:tcPr>
          <w:p w14:paraId="5597B144" w14:textId="77777777" w:rsidR="00B24C69" w:rsidRPr="005739D5" w:rsidRDefault="00B24C69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6614C637" w14:textId="77777777" w:rsidR="00B24C69" w:rsidRPr="005739D5" w:rsidRDefault="00B24C69" w:rsidP="007C0E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2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786FBF" w14:textId="33262617" w:rsidR="00B24C69" w:rsidRPr="005739D5" w:rsidRDefault="00B24C69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3B766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7F82B1" w14:textId="77777777" w:rsidR="00B24C69" w:rsidRPr="003B5911" w:rsidRDefault="00B24C69" w:rsidP="00CD70CE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B5911">
              <w:rPr>
                <w:rFonts w:ascii="Angsana New" w:hAnsi="Angsana New"/>
                <w:sz w:val="28"/>
                <w:szCs w:val="28"/>
              </w:rPr>
              <w:t>(208,460)</w:t>
            </w:r>
          </w:p>
        </w:tc>
        <w:tc>
          <w:tcPr>
            <w:tcW w:w="270" w:type="dxa"/>
          </w:tcPr>
          <w:p w14:paraId="44C5BACF" w14:textId="77777777" w:rsidR="00B24C69" w:rsidRPr="003B5911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9C705C" w14:textId="77777777" w:rsidR="00B24C69" w:rsidRPr="003B5911" w:rsidRDefault="00B24C69" w:rsidP="00CD70CE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B5911">
              <w:rPr>
                <w:rFonts w:ascii="Angsana New" w:hAnsi="Angsana New"/>
                <w:sz w:val="28"/>
                <w:szCs w:val="28"/>
              </w:rPr>
              <w:t>(138,065)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8F7F78" w14:textId="77777777" w:rsidR="00B24C69" w:rsidRPr="003B5911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819F6C8" w14:textId="77777777" w:rsidR="00B24C69" w:rsidRPr="003B5911" w:rsidRDefault="00B24C69" w:rsidP="00003540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B5911">
              <w:rPr>
                <w:rFonts w:ascii="Angsana New" w:hAnsi="Angsana New"/>
                <w:sz w:val="28"/>
                <w:szCs w:val="28"/>
              </w:rPr>
              <w:t>(124,466)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1D4ED7" w14:textId="77777777" w:rsidR="00B24C69" w:rsidRPr="003B5911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4A66756E" w14:textId="77777777" w:rsidR="00B24C69" w:rsidRPr="003B5911" w:rsidRDefault="00B24C69" w:rsidP="00045625">
            <w:pPr>
              <w:pStyle w:val="acctfourfigures"/>
              <w:tabs>
                <w:tab w:val="clear" w:pos="765"/>
                <w:tab w:val="decimal" w:pos="1228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B5911">
              <w:rPr>
                <w:rFonts w:ascii="Angsana New" w:hAnsi="Angsana New"/>
                <w:sz w:val="28"/>
                <w:szCs w:val="28"/>
              </w:rPr>
              <w:t>(43,749)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B3E94E" w14:textId="77777777" w:rsidR="00B24C69" w:rsidRPr="003B5911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C0A4834" w14:textId="77777777" w:rsidR="00B24C69" w:rsidRPr="003B5911" w:rsidRDefault="00B24C69" w:rsidP="0004562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B5911">
              <w:rPr>
                <w:rFonts w:ascii="Angsana New" w:hAnsi="Angsana New"/>
                <w:sz w:val="28"/>
                <w:szCs w:val="28"/>
              </w:rPr>
              <w:t>(581,890)</w:t>
            </w:r>
          </w:p>
        </w:tc>
        <w:tc>
          <w:tcPr>
            <w:tcW w:w="270" w:type="dxa"/>
          </w:tcPr>
          <w:p w14:paraId="2180B7D4" w14:textId="77777777" w:rsidR="00B24C69" w:rsidRPr="003B5911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18F7B0" w14:textId="77777777" w:rsidR="00B24C69" w:rsidRPr="003B5911" w:rsidRDefault="00B24C69" w:rsidP="0000354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B59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2E2F333" w14:textId="77777777" w:rsidR="00B24C69" w:rsidRPr="003B5911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798EAAF" w14:textId="77777777" w:rsidR="00B24C69" w:rsidRPr="003B5911" w:rsidRDefault="00B24C69" w:rsidP="00CD70C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3B5911">
              <w:rPr>
                <w:rFonts w:ascii="Angsana New" w:hAnsi="Angsana New"/>
                <w:sz w:val="28"/>
                <w:szCs w:val="28"/>
              </w:rPr>
              <w:t>(1,096,630)</w:t>
            </w:r>
          </w:p>
        </w:tc>
      </w:tr>
      <w:tr w:rsidR="00B24C69" w:rsidRPr="005739D5" w14:paraId="5BEBF13E" w14:textId="77777777" w:rsidTr="00D2756A">
        <w:tc>
          <w:tcPr>
            <w:tcW w:w="3132" w:type="dxa"/>
            <w:shd w:val="clear" w:color="auto" w:fill="auto"/>
          </w:tcPr>
          <w:p w14:paraId="329CC71A" w14:textId="77777777" w:rsidR="00B24C69" w:rsidRPr="005739D5" w:rsidRDefault="00B24C69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E8883BD" w14:textId="77777777" w:rsidR="00B24C69" w:rsidRPr="005739D5" w:rsidRDefault="00B24C69" w:rsidP="007C0E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2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8EF54E" w14:textId="0766AC0E" w:rsidR="00B24C69" w:rsidRPr="005739D5" w:rsidRDefault="00B24C69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58867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2EB3CD" w14:textId="77777777" w:rsidR="00B24C69" w:rsidRPr="005739D5" w:rsidRDefault="00B24C69" w:rsidP="0000354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048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2B4BE41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F383FA" w14:textId="77777777" w:rsidR="00B24C69" w:rsidRPr="005739D5" w:rsidRDefault="00B24C69" w:rsidP="00003540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(51,669)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1AE8C8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2612E20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(12,328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3369ED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60737CF1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(5,996)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8D0D35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4340740F" w14:textId="77777777" w:rsidR="00B24C69" w:rsidRPr="005739D5" w:rsidRDefault="00B24C69" w:rsidP="0004562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(64,477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B13A12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D771E" w14:textId="77777777" w:rsidR="00B24C69" w:rsidRPr="005739D5" w:rsidRDefault="00B24C69" w:rsidP="0000354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B9F84AD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1B1C554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(184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518</w:t>
            </w:r>
            <w:r w:rsidRPr="005739D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4C69" w:rsidRPr="005739D5" w14:paraId="6B4C8DC8" w14:textId="77777777" w:rsidTr="00D2756A">
        <w:tc>
          <w:tcPr>
            <w:tcW w:w="3132" w:type="dxa"/>
            <w:shd w:val="clear" w:color="auto" w:fill="auto"/>
          </w:tcPr>
          <w:p w14:paraId="0592CD8A" w14:textId="77777777" w:rsidR="00B24C69" w:rsidRPr="005739D5" w:rsidRDefault="00B24C69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45322F48" w14:textId="77777777" w:rsidR="00B24C69" w:rsidRDefault="00B24C69" w:rsidP="007C0E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2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E3DDD4" w14:textId="151E0E90" w:rsidR="00B24C69" w:rsidRPr="005739D5" w:rsidRDefault="00B24C69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C1FEC9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5826BB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(275)</w:t>
            </w:r>
          </w:p>
        </w:tc>
        <w:tc>
          <w:tcPr>
            <w:tcW w:w="270" w:type="dxa"/>
          </w:tcPr>
          <w:p w14:paraId="00D2B93E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1922D1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(17,620)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259749B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CDB4AFD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D8CB11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1EF30818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8A4E0B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10E0E739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13267D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B84667" w14:textId="77777777" w:rsidR="00B24C69" w:rsidRPr="005739D5" w:rsidRDefault="00B24C69" w:rsidP="0000354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71B1B7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8BB7A39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(17,971)</w:t>
            </w:r>
          </w:p>
        </w:tc>
      </w:tr>
      <w:tr w:rsidR="00B24C69" w:rsidRPr="005739D5" w14:paraId="7F1B8E84" w14:textId="77777777" w:rsidTr="00D2756A">
        <w:tc>
          <w:tcPr>
            <w:tcW w:w="3132" w:type="dxa"/>
            <w:shd w:val="clear" w:color="auto" w:fill="auto"/>
          </w:tcPr>
          <w:p w14:paraId="50A8386D" w14:textId="1F4A8EED" w:rsidR="00B24C69" w:rsidRDefault="00B24C69" w:rsidP="00B24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900" w:type="dxa"/>
          </w:tcPr>
          <w:p w14:paraId="69962977" w14:textId="18122E8C" w:rsidR="00B24C69" w:rsidRPr="00A635D7" w:rsidRDefault="00B24C69" w:rsidP="007C0EB7">
            <w:pPr>
              <w:pStyle w:val="acctfourfigures"/>
              <w:tabs>
                <w:tab w:val="clear" w:pos="765"/>
              </w:tabs>
              <w:spacing w:line="240" w:lineRule="atLeast"/>
              <w:ind w:left="150" w:right="-380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A635D7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897DD8" w14:textId="436E47AF" w:rsidR="00B24C69" w:rsidRPr="005739D5" w:rsidRDefault="00B24C69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DB5EA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28A1CE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(10,566)</w:t>
            </w:r>
          </w:p>
        </w:tc>
        <w:tc>
          <w:tcPr>
            <w:tcW w:w="270" w:type="dxa"/>
          </w:tcPr>
          <w:p w14:paraId="65D446D5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AE41E8" w14:textId="77777777" w:rsidR="00B24C69" w:rsidRPr="005739D5" w:rsidRDefault="00B24C69" w:rsidP="001E563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72323AC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A1C2E69" w14:textId="77777777" w:rsidR="00B24C69" w:rsidRPr="005739D5" w:rsidRDefault="00B24C69" w:rsidP="001E563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2D636F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264C8BBE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99B982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616EA6FC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090DED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682B05" w14:textId="77777777" w:rsidR="00B24C69" w:rsidRPr="005739D5" w:rsidRDefault="00B24C69" w:rsidP="0000354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472447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64779E2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(10,566)</w:t>
            </w:r>
          </w:p>
        </w:tc>
      </w:tr>
      <w:tr w:rsidR="00B24C69" w:rsidRPr="005739D5" w14:paraId="1ADBB65B" w14:textId="77777777" w:rsidTr="00D2756A">
        <w:tc>
          <w:tcPr>
            <w:tcW w:w="3132" w:type="dxa"/>
            <w:shd w:val="clear" w:color="auto" w:fill="auto"/>
          </w:tcPr>
          <w:p w14:paraId="5F375FBA" w14:textId="77777777" w:rsidR="00B24C69" w:rsidRPr="005739D5" w:rsidRDefault="00B24C69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634AE3CC" w14:textId="77777777" w:rsidR="00B24C69" w:rsidRPr="005739D5" w:rsidRDefault="00B24C69" w:rsidP="007C0E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2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537C" w14:textId="1C016496" w:rsidR="00B24C69" w:rsidRPr="005739D5" w:rsidRDefault="00B24C69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FB1FD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BE6A4" w14:textId="77777777" w:rsidR="00B24C69" w:rsidRPr="005739D5" w:rsidRDefault="00B24C69" w:rsidP="00CD70C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10,379</w:t>
            </w:r>
          </w:p>
        </w:tc>
        <w:tc>
          <w:tcPr>
            <w:tcW w:w="270" w:type="dxa"/>
          </w:tcPr>
          <w:p w14:paraId="479BF01A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56FD12" w14:textId="77777777" w:rsidR="00B24C69" w:rsidRPr="005739D5" w:rsidRDefault="00B24C69" w:rsidP="00CD70C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8377D65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6E12" w14:textId="77777777" w:rsidR="00B24C69" w:rsidRPr="005739D5" w:rsidRDefault="00B24C69" w:rsidP="00CD70C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D59556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ED432" w14:textId="77777777" w:rsidR="00B24C69" w:rsidRPr="005739D5" w:rsidRDefault="00B24C69" w:rsidP="00CD70CE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AF2E60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E92D2CB" w14:textId="77777777" w:rsidR="00B24C69" w:rsidRPr="009E59E5" w:rsidRDefault="00B24C69" w:rsidP="00CD70C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13,493</w:t>
            </w:r>
          </w:p>
        </w:tc>
        <w:tc>
          <w:tcPr>
            <w:tcW w:w="270" w:type="dxa"/>
          </w:tcPr>
          <w:p w14:paraId="11AD9F40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30422" w14:textId="77777777" w:rsidR="00B24C69" w:rsidRPr="005739D5" w:rsidRDefault="00B24C69" w:rsidP="0000354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0827ACB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DB3E8" w14:textId="77777777" w:rsidR="00B24C69" w:rsidRPr="005739D5" w:rsidRDefault="00B24C69" w:rsidP="00CD70C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31,221</w:t>
            </w:r>
          </w:p>
        </w:tc>
      </w:tr>
      <w:tr w:rsidR="00B24C69" w:rsidRPr="005739D5" w14:paraId="7E730F12" w14:textId="77777777" w:rsidTr="00D2756A">
        <w:tc>
          <w:tcPr>
            <w:tcW w:w="3132" w:type="dxa"/>
            <w:shd w:val="clear" w:color="auto" w:fill="auto"/>
          </w:tcPr>
          <w:p w14:paraId="64AD34F7" w14:textId="77777777" w:rsidR="00BB40B2" w:rsidRPr="005739D5" w:rsidRDefault="00BB40B2" w:rsidP="00BB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  <w:p w14:paraId="75953810" w14:textId="63D5E5FC" w:rsidR="00B24C69" w:rsidRPr="005739D5" w:rsidRDefault="00BB40B2" w:rsidP="00BB4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092AEB38" w14:textId="77777777" w:rsidR="00B24C69" w:rsidRPr="005739D5" w:rsidRDefault="00B24C69" w:rsidP="007C0E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2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4BBEA" w14:textId="4FDD9567" w:rsidR="00B24C69" w:rsidRPr="005739D5" w:rsidRDefault="00B24C69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9F4D1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1FD06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(258,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970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C495D6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B51799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(205,172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2570EC9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3CCB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(133,800)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2BF051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F3296" w14:textId="77777777" w:rsidR="00B24C69" w:rsidRPr="005739D5" w:rsidRDefault="00B24C69" w:rsidP="00B4176A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(47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648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347231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6E0DA980" w14:textId="77777777" w:rsidR="00B24C69" w:rsidRDefault="00B24C69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D2C7C54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(632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874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EAA5A7D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E3B2F" w14:textId="77777777" w:rsidR="00B24C69" w:rsidRPr="005739D5" w:rsidRDefault="00B24C69" w:rsidP="0000354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21168BE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25CE" w14:textId="7777777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(1,278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464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B24C69" w:rsidRPr="005739D5" w14:paraId="333BD1DD" w14:textId="77777777" w:rsidTr="00D2756A">
        <w:tc>
          <w:tcPr>
            <w:tcW w:w="3132" w:type="dxa"/>
            <w:shd w:val="clear" w:color="auto" w:fill="auto"/>
          </w:tcPr>
          <w:p w14:paraId="1F16316F" w14:textId="77777777" w:rsidR="00B24C69" w:rsidRPr="005739D5" w:rsidRDefault="00B24C69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4ADB832D" w14:textId="77777777" w:rsidR="00B24C69" w:rsidRDefault="00B24C69" w:rsidP="007C0E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20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33323" w14:textId="1F4DAAB8" w:rsidR="00B24C69" w:rsidRPr="005739D5" w:rsidRDefault="00B24C69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7D87F4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D56500" w14:textId="146927B2" w:rsidR="00B24C69" w:rsidRPr="005739D5" w:rsidRDefault="00B24C69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(55,671)</w:t>
            </w:r>
          </w:p>
        </w:tc>
        <w:tc>
          <w:tcPr>
            <w:tcW w:w="270" w:type="dxa"/>
          </w:tcPr>
          <w:p w14:paraId="5A905DCE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6B9980" w14:textId="62DDD084" w:rsidR="00B24C69" w:rsidRPr="005739D5" w:rsidRDefault="00B24C69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(53,623)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ECB266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C849FF0" w14:textId="094AFF92" w:rsidR="00B24C69" w:rsidRPr="005739D5" w:rsidRDefault="00B24C69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(12,031)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F88C76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  <w:vAlign w:val="bottom"/>
          </w:tcPr>
          <w:p w14:paraId="58314F47" w14:textId="071AD7F0" w:rsidR="00B24C69" w:rsidRPr="005739D5" w:rsidRDefault="00B24C69" w:rsidP="00B4176A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(6,461)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BB2A69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0556F343" w14:textId="741BC97B" w:rsidR="00B24C69" w:rsidRPr="005739D5" w:rsidRDefault="00B24C69" w:rsidP="0004562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(66,091)</w:t>
            </w:r>
          </w:p>
        </w:tc>
        <w:tc>
          <w:tcPr>
            <w:tcW w:w="270" w:type="dxa"/>
          </w:tcPr>
          <w:p w14:paraId="73BF0137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9E9DCF" w14:textId="77777777" w:rsidR="00B24C69" w:rsidRPr="005739D5" w:rsidRDefault="00B24C69" w:rsidP="0000354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D18C75F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AA551B0" w14:textId="1D576803" w:rsidR="00B24C69" w:rsidRPr="005739D5" w:rsidRDefault="00B24C69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(193,877)</w:t>
            </w:r>
          </w:p>
        </w:tc>
      </w:tr>
      <w:tr w:rsidR="00B24C69" w:rsidRPr="005739D5" w14:paraId="26089E12" w14:textId="77777777" w:rsidTr="00D2756A">
        <w:tc>
          <w:tcPr>
            <w:tcW w:w="3132" w:type="dxa"/>
            <w:shd w:val="clear" w:color="auto" w:fill="auto"/>
          </w:tcPr>
          <w:p w14:paraId="4A254D9D" w14:textId="77777777" w:rsidR="00B24C69" w:rsidRPr="005739D5" w:rsidRDefault="00B24C69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6CE73534" w14:textId="72635A41" w:rsidR="00B24C69" w:rsidRPr="00900C02" w:rsidRDefault="00B24C69" w:rsidP="007C0EB7">
            <w:pPr>
              <w:pStyle w:val="acctfourfigures"/>
              <w:tabs>
                <w:tab w:val="clear" w:pos="765"/>
              </w:tabs>
              <w:spacing w:line="240" w:lineRule="atLeast"/>
              <w:ind w:left="-290" w:right="-2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152710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F4D37" w14:textId="35054A2B" w:rsidR="00B24C69" w:rsidRPr="005739D5" w:rsidRDefault="00B24C69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1EDE8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09639" w14:textId="77777777" w:rsidR="00B24C69" w:rsidRPr="005739D5" w:rsidRDefault="00B24C69" w:rsidP="00003540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40,185</w:t>
            </w:r>
          </w:p>
        </w:tc>
        <w:tc>
          <w:tcPr>
            <w:tcW w:w="270" w:type="dxa"/>
          </w:tcPr>
          <w:p w14:paraId="1F400AB6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E7A136" w14:textId="77777777" w:rsidR="00B24C69" w:rsidRPr="005739D5" w:rsidRDefault="00B24C69" w:rsidP="001E563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F207E31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5F519" w14:textId="70BFB6D1" w:rsidR="00B24C69" w:rsidRPr="005739D5" w:rsidRDefault="00B24C69" w:rsidP="001E563E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E864A5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A005B" w14:textId="48F874DD" w:rsidR="00B24C69" w:rsidRPr="005739D5" w:rsidRDefault="00B24C69" w:rsidP="00CD70CE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9C8AFD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028CBCEB" w14:textId="582E2AF3" w:rsidR="00B24C69" w:rsidRPr="005739D5" w:rsidRDefault="00B24C69" w:rsidP="00CD70C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72,589</w:t>
            </w:r>
          </w:p>
        </w:tc>
        <w:tc>
          <w:tcPr>
            <w:tcW w:w="270" w:type="dxa"/>
          </w:tcPr>
          <w:p w14:paraId="6C382EE7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C4237" w14:textId="77777777" w:rsidR="00B24C69" w:rsidRPr="005739D5" w:rsidRDefault="00B24C69" w:rsidP="0000354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E3510EB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6F883" w14:textId="6E586D91" w:rsidR="00B24C69" w:rsidRPr="005739D5" w:rsidRDefault="00B24C69" w:rsidP="00CD70CE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127,910</w:t>
            </w:r>
          </w:p>
        </w:tc>
      </w:tr>
      <w:tr w:rsidR="00B24C69" w:rsidRPr="005739D5" w14:paraId="47E6CB82" w14:textId="77777777" w:rsidTr="00D2756A">
        <w:tc>
          <w:tcPr>
            <w:tcW w:w="3132" w:type="dxa"/>
            <w:shd w:val="clear" w:color="auto" w:fill="auto"/>
          </w:tcPr>
          <w:p w14:paraId="33A4E245" w14:textId="77777777" w:rsidR="00B24C69" w:rsidRPr="005739D5" w:rsidRDefault="00B24C69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4205D8F5" w14:textId="77777777" w:rsidR="00B24C69" w:rsidRDefault="00B24C69" w:rsidP="007C0EB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20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940B7" w14:textId="0E4AF6B0" w:rsidR="00B24C69" w:rsidRPr="005739D5" w:rsidRDefault="00B24C69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84898B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D63E6" w14:textId="481DC989" w:rsidR="00B24C69" w:rsidRPr="005739D5" w:rsidRDefault="00B24C69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(274,456)</w:t>
            </w:r>
          </w:p>
        </w:tc>
        <w:tc>
          <w:tcPr>
            <w:tcW w:w="270" w:type="dxa"/>
          </w:tcPr>
          <w:p w14:paraId="2B0E568F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B63EB" w14:textId="236A3235" w:rsidR="00B24C69" w:rsidRPr="005739D5" w:rsidRDefault="00B24C69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(256,713)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5D52283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9C3E6" w14:textId="4BCAFD3B" w:rsidR="00B24C69" w:rsidRPr="005739D5" w:rsidRDefault="00B24C69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(137,698)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FD0CE6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48BD4" w14:textId="405B0037" w:rsidR="00B24C69" w:rsidRPr="005739D5" w:rsidRDefault="00B24C69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(49,188)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D5074C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1485F329" w14:textId="7C5863CA" w:rsidR="00B24C69" w:rsidRPr="005739D5" w:rsidRDefault="00B24C69" w:rsidP="0004562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(626,376)</w:t>
            </w:r>
          </w:p>
        </w:tc>
        <w:tc>
          <w:tcPr>
            <w:tcW w:w="270" w:type="dxa"/>
          </w:tcPr>
          <w:p w14:paraId="71CE2BCE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37BB8" w14:textId="77777777" w:rsidR="00B24C69" w:rsidRPr="005739D5" w:rsidRDefault="00B24C69" w:rsidP="00003540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25DFB51" w14:textId="77777777" w:rsidR="00B24C69" w:rsidRPr="005739D5" w:rsidRDefault="00B24C69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F121E" w14:textId="1755A610" w:rsidR="00B24C69" w:rsidRPr="005739D5" w:rsidRDefault="00B24C69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(1,344,431)</w:t>
            </w:r>
          </w:p>
        </w:tc>
      </w:tr>
    </w:tbl>
    <w:p w14:paraId="05E63B29" w14:textId="55DEE937" w:rsidR="00AB0379" w:rsidRDefault="00AB0379"/>
    <w:p w14:paraId="63A5C2E3" w14:textId="77777777" w:rsidR="00AB0379" w:rsidRDefault="00AB0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5465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31"/>
        <w:gridCol w:w="447"/>
        <w:gridCol w:w="359"/>
        <w:gridCol w:w="809"/>
        <w:gridCol w:w="270"/>
        <w:gridCol w:w="91"/>
        <w:gridCol w:w="270"/>
        <w:gridCol w:w="899"/>
        <w:gridCol w:w="275"/>
        <w:gridCol w:w="270"/>
        <w:gridCol w:w="900"/>
        <w:gridCol w:w="90"/>
        <w:gridCol w:w="157"/>
        <w:gridCol w:w="90"/>
        <w:gridCol w:w="1193"/>
        <w:gridCol w:w="246"/>
        <w:gridCol w:w="1464"/>
        <w:gridCol w:w="246"/>
        <w:gridCol w:w="1014"/>
        <w:gridCol w:w="180"/>
        <w:gridCol w:w="90"/>
        <w:gridCol w:w="180"/>
        <w:gridCol w:w="1080"/>
        <w:gridCol w:w="180"/>
        <w:gridCol w:w="68"/>
        <w:gridCol w:w="180"/>
        <w:gridCol w:w="922"/>
        <w:gridCol w:w="364"/>
      </w:tblGrid>
      <w:tr w:rsidR="0090725C" w:rsidRPr="005739D5" w14:paraId="47BEA5FB" w14:textId="77777777" w:rsidTr="00521B7F">
        <w:tc>
          <w:tcPr>
            <w:tcW w:w="3578" w:type="dxa"/>
            <w:gridSpan w:val="2"/>
            <w:shd w:val="clear" w:color="auto" w:fill="auto"/>
          </w:tcPr>
          <w:p w14:paraId="7C1A266B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7" w:type="dxa"/>
            <w:gridSpan w:val="26"/>
            <w:shd w:val="clear" w:color="auto" w:fill="auto"/>
            <w:vAlign w:val="bottom"/>
          </w:tcPr>
          <w:p w14:paraId="2AD85196" w14:textId="145C82E5" w:rsidR="0090725C" w:rsidRPr="005739D5" w:rsidRDefault="0090725C" w:rsidP="0090725C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0725C" w:rsidRPr="005739D5" w14:paraId="7EA82CFD" w14:textId="77777777" w:rsidTr="00521B7F">
        <w:tc>
          <w:tcPr>
            <w:tcW w:w="3578" w:type="dxa"/>
            <w:gridSpan w:val="2"/>
            <w:shd w:val="clear" w:color="auto" w:fill="auto"/>
          </w:tcPr>
          <w:p w14:paraId="2A69F98C" w14:textId="77777777" w:rsidR="0090725C" w:rsidRPr="005739D5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A0D8B11" w14:textId="0B8DB77D" w:rsidR="0090725C" w:rsidRPr="005739D5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9CD9A1" w14:textId="77777777" w:rsidR="0090725C" w:rsidRPr="005739D5" w:rsidRDefault="0090725C" w:rsidP="009072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6C4E098" w14:textId="77777777" w:rsid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  <w:p w14:paraId="1055AFC9" w14:textId="59E90B2C" w:rsidR="0090725C" w:rsidRPr="005739D5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5" w:type="dxa"/>
            <w:vAlign w:val="bottom"/>
          </w:tcPr>
          <w:p w14:paraId="424571A2" w14:textId="77777777" w:rsidR="0090725C" w:rsidRPr="005739D5" w:rsidRDefault="0090725C" w:rsidP="009072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D2535DB" w14:textId="5C5E7CA9" w:rsidR="0090725C" w:rsidRP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79002E1" w14:textId="77777777" w:rsidR="0090725C" w:rsidRP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0ACB3002" w14:textId="2FE14BE4" w:rsidR="0090725C" w:rsidRP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เครื่องมือและอุปกรณ์โรงงาน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FD6E08" w14:textId="77777777" w:rsidR="0090725C" w:rsidRP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1294444" w14:textId="77777777" w:rsid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  <w:p w14:paraId="2872F051" w14:textId="572CC7C2" w:rsidR="0090725C" w:rsidRP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7A0ADF" w14:textId="77777777" w:rsidR="0090725C" w:rsidRP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50FFF6BC" w14:textId="6BF83C69" w:rsidR="0090725C" w:rsidRP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06A96F74" w14:textId="77777777" w:rsidR="0090725C" w:rsidRP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D2570DC" w14:textId="2D32674E" w:rsidR="0090725C" w:rsidRP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739D5">
              <w:rPr>
                <w:rFonts w:ascii="Angsana New" w:hAnsi="Angsana New"/>
                <w:sz w:val="28"/>
                <w:szCs w:val="28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06778D9" w14:textId="77777777" w:rsidR="0090725C" w:rsidRP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6C93D6E6" w14:textId="01B1E931" w:rsidR="0090725C" w:rsidRPr="0090725C" w:rsidRDefault="0090725C" w:rsidP="00907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0725C" w:rsidRPr="005739D5" w14:paraId="56048B9F" w14:textId="77777777" w:rsidTr="00521B7F">
        <w:tc>
          <w:tcPr>
            <w:tcW w:w="3578" w:type="dxa"/>
            <w:gridSpan w:val="2"/>
            <w:shd w:val="clear" w:color="auto" w:fill="auto"/>
          </w:tcPr>
          <w:p w14:paraId="213EBEF6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7" w:type="dxa"/>
            <w:gridSpan w:val="26"/>
            <w:shd w:val="clear" w:color="auto" w:fill="auto"/>
            <w:vAlign w:val="bottom"/>
          </w:tcPr>
          <w:p w14:paraId="022EBC90" w14:textId="3E9D14FE" w:rsidR="0090725C" w:rsidRPr="005739D5" w:rsidRDefault="0090725C" w:rsidP="0090725C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5739D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0725C" w:rsidRPr="005739D5" w14:paraId="50D3CC67" w14:textId="77777777" w:rsidTr="00521B7F">
        <w:tc>
          <w:tcPr>
            <w:tcW w:w="3578" w:type="dxa"/>
            <w:gridSpan w:val="2"/>
            <w:shd w:val="clear" w:color="auto" w:fill="auto"/>
          </w:tcPr>
          <w:p w14:paraId="77F27AC0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C5C1F86" w14:textId="02F228B3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321040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4CA64669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14:paraId="21E7F7D9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1C012B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5C65B77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453B6EAD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411A9A8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4A65E76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D8292D4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1547D78A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0247AD1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884173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043A1FD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0DAA1427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0725C" w:rsidRPr="005739D5" w14:paraId="4577E6C0" w14:textId="77777777" w:rsidTr="00521B7F">
        <w:tc>
          <w:tcPr>
            <w:tcW w:w="3578" w:type="dxa"/>
            <w:gridSpan w:val="2"/>
            <w:shd w:val="clear" w:color="auto" w:fill="auto"/>
          </w:tcPr>
          <w:p w14:paraId="68556C34" w14:textId="0A29CC5C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02502AC" w14:textId="46D8333A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E45D06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1D16F2B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14:paraId="6AA2A31A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C581E84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5B97BABE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6E3F08D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902FC8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385EE57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153B8C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1D9A4FB0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3EFE70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57E09EC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F4F868A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18E933E0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0725C" w:rsidRPr="005739D5" w14:paraId="10D8A0B7" w14:textId="77777777" w:rsidTr="00521B7F">
        <w:tc>
          <w:tcPr>
            <w:tcW w:w="3578" w:type="dxa"/>
            <w:gridSpan w:val="2"/>
            <w:shd w:val="clear" w:color="auto" w:fill="auto"/>
          </w:tcPr>
          <w:p w14:paraId="23DC2D71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0C80BC9" w14:textId="6E0E5303" w:rsidR="0090725C" w:rsidRPr="005739D5" w:rsidRDefault="0090725C" w:rsidP="005A7B5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799,695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8FFA7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DF47725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550,729</w:t>
            </w:r>
          </w:p>
        </w:tc>
        <w:tc>
          <w:tcPr>
            <w:tcW w:w="275" w:type="dxa"/>
          </w:tcPr>
          <w:p w14:paraId="168B993D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48287FD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EA7ABAF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217229F3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61,656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C00CCB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9B7A674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11,190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79A0C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66190C8A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108,61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</w:tcPr>
          <w:p w14:paraId="6A02F0B5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DD94326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2F1B1CA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6D3E79EE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2,113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  <w:tr w:rsidR="0090725C" w:rsidRPr="005739D5" w14:paraId="790A9D58" w14:textId="77777777" w:rsidTr="00521B7F">
        <w:tc>
          <w:tcPr>
            <w:tcW w:w="3578" w:type="dxa"/>
            <w:gridSpan w:val="2"/>
            <w:shd w:val="clear" w:color="auto" w:fill="auto"/>
          </w:tcPr>
          <w:p w14:paraId="619A4CB1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D15B0" w14:textId="57D7FDE3" w:rsidR="0090725C" w:rsidRPr="005739D5" w:rsidRDefault="0090725C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5F6A7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425EF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36EFFD51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2FD5EECF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13,184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3D3741A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DB3CE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47920B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A9047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3DDD4B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</w:tcPr>
          <w:p w14:paraId="435F567F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270" w:type="dxa"/>
            <w:gridSpan w:val="2"/>
          </w:tcPr>
          <w:p w14:paraId="3B860E38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C4A25" w14:textId="77777777" w:rsidR="0090725C" w:rsidRPr="005739D5" w:rsidRDefault="0090725C" w:rsidP="00D3674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3E153213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EEB6D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322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555</w:t>
            </w:r>
          </w:p>
        </w:tc>
      </w:tr>
      <w:tr w:rsidR="0090725C" w:rsidRPr="005739D5" w14:paraId="66A72F84" w14:textId="77777777" w:rsidTr="00521B7F">
        <w:tc>
          <w:tcPr>
            <w:tcW w:w="3578" w:type="dxa"/>
            <w:gridSpan w:val="2"/>
            <w:shd w:val="clear" w:color="auto" w:fill="auto"/>
          </w:tcPr>
          <w:p w14:paraId="274336A0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36321" w14:textId="24D8C5D3" w:rsidR="0090725C" w:rsidRPr="005739D5" w:rsidRDefault="0090725C" w:rsidP="005A7B5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799,695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EBC03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F7C75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550,729</w:t>
            </w:r>
          </w:p>
        </w:tc>
        <w:tc>
          <w:tcPr>
            <w:tcW w:w="275" w:type="dxa"/>
          </w:tcPr>
          <w:p w14:paraId="37A66547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8274B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341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53581B3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83AC8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62,607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9400E5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31CF2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11,190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AA3BE5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C87AB5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417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032</w:t>
            </w:r>
          </w:p>
        </w:tc>
        <w:tc>
          <w:tcPr>
            <w:tcW w:w="270" w:type="dxa"/>
            <w:gridSpan w:val="2"/>
          </w:tcPr>
          <w:p w14:paraId="62186CA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C7EDB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253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657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06B8901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39EFD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2,436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007</w:t>
            </w:r>
          </w:p>
        </w:tc>
      </w:tr>
      <w:tr w:rsidR="0090725C" w:rsidRPr="005739D5" w14:paraId="75F2A45E" w14:textId="77777777" w:rsidTr="00521B7F">
        <w:tc>
          <w:tcPr>
            <w:tcW w:w="3578" w:type="dxa"/>
            <w:gridSpan w:val="2"/>
            <w:shd w:val="clear" w:color="auto" w:fill="auto"/>
          </w:tcPr>
          <w:p w14:paraId="36D6D277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54EE34" w14:textId="0381FD91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432BF6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A6BDC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14:paraId="1008BB8E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3A0FE7E4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F3FDD3D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17249C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E43809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46700E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145D188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double" w:sz="4" w:space="0" w:color="auto"/>
            </w:tcBorders>
          </w:tcPr>
          <w:p w14:paraId="2E841F68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DB599D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DADA3D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18F344E8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A73D97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0725C" w:rsidRPr="005739D5" w14:paraId="4BB3B616" w14:textId="77777777" w:rsidTr="00521B7F">
        <w:tc>
          <w:tcPr>
            <w:tcW w:w="3578" w:type="dxa"/>
            <w:gridSpan w:val="2"/>
            <w:shd w:val="clear" w:color="auto" w:fill="auto"/>
          </w:tcPr>
          <w:p w14:paraId="7898942B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5739D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07936BA" w14:textId="0DB5F0DF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352FDA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34796D1A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14:paraId="315B4D0C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A78D98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34EFB797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B62FE9C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FCE8FF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27518B2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1414014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5F4409D1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0398CDD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ADDD061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3A8FE7C4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3DBB0B77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0725C" w:rsidRPr="005739D5" w14:paraId="40C4A70E" w14:textId="77777777" w:rsidTr="00521B7F">
        <w:tc>
          <w:tcPr>
            <w:tcW w:w="3578" w:type="dxa"/>
            <w:gridSpan w:val="2"/>
            <w:shd w:val="clear" w:color="auto" w:fill="auto"/>
          </w:tcPr>
          <w:p w14:paraId="485D4C5F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E47C54F" w14:textId="793E4480" w:rsidR="0090725C" w:rsidRPr="005739D5" w:rsidRDefault="0090725C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809,199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6937A5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988ADDF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590</w:t>
            </w:r>
          </w:p>
        </w:tc>
        <w:tc>
          <w:tcPr>
            <w:tcW w:w="275" w:type="dxa"/>
          </w:tcPr>
          <w:p w14:paraId="0B834AA9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6D3F89B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023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CF52986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7446E400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55,239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A5CA89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957D166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08F18C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47276A3D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270" w:type="dxa"/>
            <w:gridSpan w:val="2"/>
          </w:tcPr>
          <w:p w14:paraId="4E2392F5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5C990F4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5739D5">
              <w:rPr>
                <w:rFonts w:ascii="Angsana New" w:hAnsi="Angsana New"/>
                <w:sz w:val="28"/>
                <w:szCs w:val="28"/>
              </w:rPr>
              <w:t>6,</w:t>
            </w: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60CAB336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5B49FEE6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2,506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</w:tr>
      <w:tr w:rsidR="0090725C" w:rsidRPr="005739D5" w14:paraId="0DC5E623" w14:textId="77777777" w:rsidTr="00521B7F">
        <w:trPr>
          <w:trHeight w:val="108"/>
        </w:trPr>
        <w:tc>
          <w:tcPr>
            <w:tcW w:w="3578" w:type="dxa"/>
            <w:gridSpan w:val="2"/>
            <w:shd w:val="clear" w:color="auto" w:fill="auto"/>
          </w:tcPr>
          <w:p w14:paraId="53499455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C6F53" w14:textId="23BDF9F7" w:rsidR="0090725C" w:rsidRPr="005739D5" w:rsidRDefault="0090725C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D792F3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D5F47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59ACE8F4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5971C164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10,951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C14F09E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FCEB1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734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89285A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DEC8C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C88741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</w:tcPr>
          <w:p w14:paraId="33F9C4FF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270" w:type="dxa"/>
            <w:gridSpan w:val="2"/>
          </w:tcPr>
          <w:p w14:paraId="1007323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D6D8B" w14:textId="77777777" w:rsidR="0090725C" w:rsidRPr="005739D5" w:rsidRDefault="0090725C" w:rsidP="00D3674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7007558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27095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  <w:r w:rsidRPr="005739D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099</w:t>
            </w:r>
          </w:p>
        </w:tc>
      </w:tr>
      <w:tr w:rsidR="0090725C" w:rsidRPr="005739D5" w14:paraId="1C0D5783" w14:textId="77777777" w:rsidTr="00521B7F">
        <w:tc>
          <w:tcPr>
            <w:tcW w:w="3578" w:type="dxa"/>
            <w:gridSpan w:val="2"/>
            <w:shd w:val="clear" w:color="auto" w:fill="auto"/>
          </w:tcPr>
          <w:p w14:paraId="7C1A96AA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302AD" w14:textId="75545E89" w:rsidR="0090725C" w:rsidRPr="005739D5" w:rsidRDefault="0090725C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809,199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A77B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EC121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638,590</w:t>
            </w:r>
          </w:p>
        </w:tc>
        <w:tc>
          <w:tcPr>
            <w:tcW w:w="275" w:type="dxa"/>
          </w:tcPr>
          <w:p w14:paraId="7333E42E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5A6B5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445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974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1993A1B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6FB2C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EE86E6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9FD13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24,248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2E7B60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3FD191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70" w:type="dxa"/>
            <w:gridSpan w:val="2"/>
          </w:tcPr>
          <w:p w14:paraId="65576A49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55EB7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854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E5F8E6A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73C9F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2,821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037</w:t>
            </w:r>
          </w:p>
        </w:tc>
      </w:tr>
      <w:tr w:rsidR="0090725C" w:rsidRPr="005739D5" w14:paraId="02C1CAD8" w14:textId="77777777" w:rsidTr="00521B7F">
        <w:tc>
          <w:tcPr>
            <w:tcW w:w="3578" w:type="dxa"/>
            <w:gridSpan w:val="2"/>
            <w:shd w:val="clear" w:color="auto" w:fill="auto"/>
          </w:tcPr>
          <w:p w14:paraId="46E2F576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EF848A" w14:textId="7922713E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BC5F59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A2C289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14:paraId="4E0DB625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7F118201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5DB55506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8BC058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C5E986E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0A9119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46D3D75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double" w:sz="4" w:space="0" w:color="auto"/>
            </w:tcBorders>
          </w:tcPr>
          <w:p w14:paraId="3DDB6F05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63EF187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C4924C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B2D47AD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237811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0725C" w:rsidRPr="005739D5" w14:paraId="7848BAB3" w14:textId="77777777" w:rsidTr="00521B7F">
        <w:tc>
          <w:tcPr>
            <w:tcW w:w="3578" w:type="dxa"/>
            <w:gridSpan w:val="2"/>
            <w:shd w:val="clear" w:color="auto" w:fill="auto"/>
          </w:tcPr>
          <w:p w14:paraId="5F8F6975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739D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BCD85B1" w14:textId="160396F1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8EA17B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18D5BEC8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</w:tcPr>
          <w:p w14:paraId="5B04C2FD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0B956EC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14894F8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887C3E4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B72B47B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A82A46E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EAF05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401243E5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7C37452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52363F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CF7DB2A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3B9FB0A7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0725C" w:rsidRPr="005739D5" w14:paraId="0946D745" w14:textId="77777777" w:rsidTr="00521B7F">
        <w:tc>
          <w:tcPr>
            <w:tcW w:w="3578" w:type="dxa"/>
            <w:gridSpan w:val="2"/>
            <w:shd w:val="clear" w:color="auto" w:fill="auto"/>
          </w:tcPr>
          <w:p w14:paraId="192F6289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9E3DED6" w14:textId="175B034F" w:rsidR="0090725C" w:rsidRPr="005739D5" w:rsidRDefault="0090725C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712,295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89301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065C7059" w14:textId="2D4D4EAF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534,</w:t>
            </w:r>
            <w:r w:rsidR="002A318B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275" w:type="dxa"/>
          </w:tcPr>
          <w:p w14:paraId="234EB7C9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ED6F5E" w14:textId="095F1FA0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417,459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38D6185B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08711F2C" w14:textId="76D7860A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65,948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C592BA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49AEF2C" w14:textId="2478D829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21,58</w:t>
            </w:r>
            <w:r w:rsidR="00824F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D6195E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</w:tcPr>
          <w:p w14:paraId="2E97EF56" w14:textId="6DB5EAFB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100,272</w:t>
            </w:r>
          </w:p>
        </w:tc>
        <w:tc>
          <w:tcPr>
            <w:tcW w:w="270" w:type="dxa"/>
            <w:gridSpan w:val="2"/>
          </w:tcPr>
          <w:p w14:paraId="15C574F6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324B61E" w14:textId="7E61DE74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379,461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426B71F1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shd w:val="clear" w:color="auto" w:fill="auto"/>
            <w:vAlign w:val="bottom"/>
          </w:tcPr>
          <w:p w14:paraId="2EFF0A9C" w14:textId="10E291A5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2,231,</w:t>
            </w:r>
            <w:r w:rsidR="002A318B">
              <w:rPr>
                <w:rFonts w:ascii="Angsana New" w:hAnsi="Angsana New"/>
                <w:sz w:val="28"/>
                <w:szCs w:val="28"/>
              </w:rPr>
              <w:t>39</w:t>
            </w:r>
            <w:r w:rsidR="00824FB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0725C" w:rsidRPr="005739D5" w14:paraId="4CE73E46" w14:textId="77777777" w:rsidTr="00521B7F">
        <w:tc>
          <w:tcPr>
            <w:tcW w:w="3578" w:type="dxa"/>
            <w:gridSpan w:val="2"/>
            <w:shd w:val="clear" w:color="auto" w:fill="auto"/>
          </w:tcPr>
          <w:p w14:paraId="7DBD2850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739D5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07262" w14:textId="5B4E76B8" w:rsidR="0090725C" w:rsidRPr="005739D5" w:rsidRDefault="0090725C" w:rsidP="005A7B5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0F40A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F06AF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44406CB9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7697C680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8,718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37A71FC6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AD1C3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DEFB7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2436F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91A7DB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bottom w:val="single" w:sz="4" w:space="0" w:color="auto"/>
            </w:tcBorders>
          </w:tcPr>
          <w:p w14:paraId="6AE14EAD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271,544</w:t>
            </w:r>
          </w:p>
        </w:tc>
        <w:tc>
          <w:tcPr>
            <w:tcW w:w="270" w:type="dxa"/>
            <w:gridSpan w:val="2"/>
          </w:tcPr>
          <w:p w14:paraId="6094460C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0164C" w14:textId="77777777" w:rsidR="0090725C" w:rsidRPr="005739D5" w:rsidRDefault="0090725C" w:rsidP="00D3674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2743695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EA4DB" w14:textId="77777777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280,778</w:t>
            </w:r>
          </w:p>
        </w:tc>
      </w:tr>
      <w:tr w:rsidR="0090725C" w:rsidRPr="005739D5" w14:paraId="7C519160" w14:textId="77777777" w:rsidTr="00521B7F">
        <w:tc>
          <w:tcPr>
            <w:tcW w:w="3578" w:type="dxa"/>
            <w:gridSpan w:val="2"/>
            <w:shd w:val="clear" w:color="auto" w:fill="auto"/>
          </w:tcPr>
          <w:p w14:paraId="5E4CDFAA" w14:textId="77777777" w:rsidR="0090725C" w:rsidRPr="005739D5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D6D9A" w14:textId="20D90A46" w:rsidR="0090725C" w:rsidRPr="005739D5" w:rsidRDefault="0090725C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712,295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D2758D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F47C70" w14:textId="0A0EB146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534,</w:t>
            </w:r>
            <w:r w:rsidR="002A318B">
              <w:rPr>
                <w:rFonts w:ascii="Angsana New" w:hAnsi="Angsana New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275" w:type="dxa"/>
          </w:tcPr>
          <w:p w14:paraId="2156A2D7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1D6E5" w14:textId="1DA790A0" w:rsidR="0090725C" w:rsidRPr="005739D5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426,177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288DB8EE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C3C9B" w14:textId="373445CE" w:rsidR="0090725C" w:rsidRPr="005739D5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66,464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ADDE59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7E695" w14:textId="40ECAC35" w:rsidR="0090725C" w:rsidRPr="005739D5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21,58</w:t>
            </w:r>
            <w:r w:rsidR="00824FB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95AB56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DAC779" w14:textId="58EFB93E" w:rsidR="0090725C" w:rsidRPr="005739D5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371,816</w:t>
            </w:r>
          </w:p>
        </w:tc>
        <w:tc>
          <w:tcPr>
            <w:tcW w:w="270" w:type="dxa"/>
            <w:gridSpan w:val="2"/>
          </w:tcPr>
          <w:p w14:paraId="362366DE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E1A82" w14:textId="3E0CC0A9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379,461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EBBA820" w14:textId="77777777" w:rsidR="0090725C" w:rsidRPr="005739D5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D7E42" w14:textId="3B1974F3" w:rsidR="0090725C" w:rsidRPr="005739D5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2,512,</w:t>
            </w:r>
            <w:r w:rsidR="002A318B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824FB1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06482C" w:rsidRPr="00A2415A" w14:paraId="0388B302" w14:textId="77777777" w:rsidTr="00521B7F">
        <w:trPr>
          <w:gridAfter w:val="1"/>
          <w:wAfter w:w="364" w:type="dxa"/>
          <w:tblHeader/>
        </w:trPr>
        <w:tc>
          <w:tcPr>
            <w:tcW w:w="3131" w:type="dxa"/>
            <w:shd w:val="clear" w:color="auto" w:fill="auto"/>
          </w:tcPr>
          <w:p w14:paraId="05DE3743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806" w:type="dxa"/>
            <w:gridSpan w:val="2"/>
          </w:tcPr>
          <w:p w14:paraId="50A632EC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64" w:type="dxa"/>
            <w:gridSpan w:val="24"/>
          </w:tcPr>
          <w:p w14:paraId="38FAAB41" w14:textId="5EBFE78C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A241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6482C" w:rsidRPr="00A2415A" w14:paraId="4A764711" w14:textId="77777777" w:rsidTr="00521B7F">
        <w:trPr>
          <w:gridAfter w:val="1"/>
          <w:wAfter w:w="364" w:type="dxa"/>
          <w:tblHeader/>
        </w:trPr>
        <w:tc>
          <w:tcPr>
            <w:tcW w:w="3131" w:type="dxa"/>
            <w:shd w:val="clear" w:color="auto" w:fill="auto"/>
          </w:tcPr>
          <w:p w14:paraId="2E4817C3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14:paraId="5425DEBE" w14:textId="77777777" w:rsidR="0006482C" w:rsidRDefault="0006482C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CD2A28" w14:textId="77777777" w:rsidR="0006482C" w:rsidRDefault="0006482C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298B35" w14:textId="4BDEF797" w:rsidR="0006482C" w:rsidRPr="007A16FA" w:rsidRDefault="0006482C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A16F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EC46AFC" w14:textId="00E42620" w:rsidR="0006482C" w:rsidRPr="00A2415A" w:rsidRDefault="0006482C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490289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3BF33C6D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7D6208C5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4F77257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3EA485A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DE668E2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เครื่องมือและอุปกรณ์โรงงาน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5264D1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2F2810B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  <w:p w14:paraId="7C4D31AC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7799E8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F582E06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14:paraId="54EA86BA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43F72A6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A2415A">
              <w:rPr>
                <w:rFonts w:ascii="Angsana New" w:hAnsi="Angsana New"/>
                <w:sz w:val="28"/>
                <w:szCs w:val="28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11E256B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0C8E4EEB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6482C" w:rsidRPr="00A2415A" w14:paraId="5DBF08AB" w14:textId="77777777" w:rsidTr="00521B7F">
        <w:trPr>
          <w:gridAfter w:val="1"/>
          <w:wAfter w:w="364" w:type="dxa"/>
          <w:tblHeader/>
        </w:trPr>
        <w:tc>
          <w:tcPr>
            <w:tcW w:w="3131" w:type="dxa"/>
            <w:shd w:val="clear" w:color="auto" w:fill="auto"/>
          </w:tcPr>
          <w:p w14:paraId="36912BC5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  <w:gridSpan w:val="2"/>
          </w:tcPr>
          <w:p w14:paraId="46894C94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164" w:type="dxa"/>
            <w:gridSpan w:val="24"/>
          </w:tcPr>
          <w:p w14:paraId="7A49012D" w14:textId="7F0E98F8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A2415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2415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6482C" w:rsidRPr="00A2415A" w14:paraId="425FAA98" w14:textId="77777777" w:rsidTr="00521B7F">
        <w:trPr>
          <w:gridAfter w:val="1"/>
          <w:wAfter w:w="364" w:type="dxa"/>
        </w:trPr>
        <w:tc>
          <w:tcPr>
            <w:tcW w:w="3131" w:type="dxa"/>
            <w:shd w:val="clear" w:color="auto" w:fill="auto"/>
          </w:tcPr>
          <w:p w14:paraId="04BC6290" w14:textId="77777777" w:rsidR="0006482C" w:rsidRPr="00A2415A" w:rsidRDefault="0006482C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06" w:type="dxa"/>
            <w:gridSpan w:val="2"/>
          </w:tcPr>
          <w:p w14:paraId="1D6B7C00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A1DEB01" w14:textId="5C3E31C1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CD6425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7A87D706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50FD7C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6196512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7475A5F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762F1DD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9E56ECB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1D854D5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3B6F96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A3478E0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7A0E09BB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7983B68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762BAA9E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043D6531" w14:textId="77777777" w:rsidR="0006482C" w:rsidRPr="00A2415A" w:rsidRDefault="0006482C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482C" w:rsidRPr="00A2415A" w14:paraId="722CFC1A" w14:textId="77777777" w:rsidTr="00521B7F">
        <w:trPr>
          <w:gridAfter w:val="1"/>
          <w:wAfter w:w="364" w:type="dxa"/>
        </w:trPr>
        <w:tc>
          <w:tcPr>
            <w:tcW w:w="3131" w:type="dxa"/>
            <w:shd w:val="clear" w:color="auto" w:fill="auto"/>
          </w:tcPr>
          <w:p w14:paraId="6B205FFC" w14:textId="77777777" w:rsidR="0006482C" w:rsidRPr="00A2415A" w:rsidRDefault="0006482C" w:rsidP="006C3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415A">
              <w:rPr>
                <w:rFonts w:ascii="Angsana New" w:hAnsi="Angsana New"/>
                <w:sz w:val="28"/>
                <w:szCs w:val="28"/>
              </w:rPr>
              <w:t>1</w:t>
            </w:r>
            <w:r w:rsidRPr="00A2415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2415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06" w:type="dxa"/>
            <w:gridSpan w:val="2"/>
          </w:tcPr>
          <w:p w14:paraId="4A527094" w14:textId="77777777" w:rsidR="0006482C" w:rsidRPr="00A95D97" w:rsidRDefault="0006482C" w:rsidP="00A95D9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40F2D6C" w14:textId="16E77AEA" w:rsidR="0006482C" w:rsidRPr="00A2415A" w:rsidRDefault="0006482C" w:rsidP="00A95D9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95D97">
              <w:rPr>
                <w:rFonts w:ascii="Angsana New" w:hAnsi="Angsana New"/>
                <w:sz w:val="28"/>
                <w:szCs w:val="28"/>
                <w:lang w:val="en-US" w:bidi="th-TH"/>
              </w:rPr>
              <w:t>374,096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4E7135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0D59EA74" w14:textId="77777777" w:rsidR="0006482C" w:rsidRPr="00A2415A" w:rsidRDefault="0006482C" w:rsidP="008F32A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713,295</w:t>
            </w:r>
          </w:p>
        </w:tc>
        <w:tc>
          <w:tcPr>
            <w:tcW w:w="270" w:type="dxa"/>
          </w:tcPr>
          <w:p w14:paraId="4D8422B5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13446EE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470,850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2D91F5C0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38D7FB2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147,509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68AB4C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880886F" w14:textId="77777777" w:rsidR="0006482C" w:rsidRPr="00A2415A" w:rsidRDefault="0006482C" w:rsidP="008F32A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51,684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FECDAF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B2597B9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820,811</w:t>
            </w:r>
          </w:p>
        </w:tc>
        <w:tc>
          <w:tcPr>
            <w:tcW w:w="270" w:type="dxa"/>
            <w:gridSpan w:val="2"/>
          </w:tcPr>
          <w:p w14:paraId="6C3A9CA6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F9883AB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253,532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38FFF83C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4EE2E9B7" w14:textId="7F54FF5B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B778D">
              <w:rPr>
                <w:rFonts w:ascii="Angsana New" w:hAnsi="Angsana New"/>
                <w:sz w:val="28"/>
                <w:szCs w:val="28"/>
                <w:lang w:val="en-US" w:bidi="th-TH"/>
              </w:rPr>
              <w:t>2,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831</w:t>
            </w:r>
            <w:r w:rsidRPr="00AB778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777</w:t>
            </w:r>
          </w:p>
        </w:tc>
      </w:tr>
      <w:tr w:rsidR="0006482C" w:rsidRPr="00A2415A" w14:paraId="5325E31F" w14:textId="77777777" w:rsidTr="00521B7F">
        <w:trPr>
          <w:gridAfter w:val="1"/>
          <w:wAfter w:w="364" w:type="dxa"/>
        </w:trPr>
        <w:tc>
          <w:tcPr>
            <w:tcW w:w="3131" w:type="dxa"/>
          </w:tcPr>
          <w:p w14:paraId="42D05D7E" w14:textId="77777777" w:rsidR="0006482C" w:rsidRPr="00A2415A" w:rsidRDefault="0006482C" w:rsidP="006C3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06" w:type="dxa"/>
            <w:gridSpan w:val="2"/>
          </w:tcPr>
          <w:p w14:paraId="6F745C72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E9F81EA" w14:textId="791D67D2" w:rsidR="0006482C" w:rsidRPr="00A2415A" w:rsidRDefault="0006482C" w:rsidP="000C26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7D15D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5637B114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270" w:type="dxa"/>
          </w:tcPr>
          <w:p w14:paraId="3191335E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A6C7497" w14:textId="77777777" w:rsidR="0006482C" w:rsidRPr="00A2415A" w:rsidRDefault="0006482C" w:rsidP="00C134E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DC19DB9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7CC8605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3E300D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8C65271" w14:textId="77777777" w:rsidR="0006482C" w:rsidRPr="00A2415A" w:rsidRDefault="0006482C" w:rsidP="00EB32D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7,452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558C4B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BF411E1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15,115</w:t>
            </w:r>
          </w:p>
        </w:tc>
        <w:tc>
          <w:tcPr>
            <w:tcW w:w="270" w:type="dxa"/>
            <w:gridSpan w:val="2"/>
          </w:tcPr>
          <w:p w14:paraId="5D5ECF82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94BA84A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67,676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683CE3E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098BCC36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91,842</w:t>
            </w:r>
          </w:p>
        </w:tc>
      </w:tr>
      <w:tr w:rsidR="0006482C" w:rsidRPr="00A2415A" w14:paraId="7C66D6B8" w14:textId="77777777" w:rsidTr="00521B7F">
        <w:trPr>
          <w:gridAfter w:val="1"/>
          <w:wAfter w:w="364" w:type="dxa"/>
        </w:trPr>
        <w:tc>
          <w:tcPr>
            <w:tcW w:w="3131" w:type="dxa"/>
          </w:tcPr>
          <w:p w14:paraId="6F86FC3E" w14:textId="77777777" w:rsidR="0006482C" w:rsidRPr="00A2415A" w:rsidRDefault="0006482C" w:rsidP="006C3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806" w:type="dxa"/>
            <w:gridSpan w:val="2"/>
          </w:tcPr>
          <w:p w14:paraId="796FE80A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887CA84" w14:textId="37BA073B" w:rsidR="0006482C" w:rsidRPr="00A2415A" w:rsidRDefault="0006482C" w:rsidP="000C26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0E452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1F40ABD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15A">
              <w:rPr>
                <w:rFonts w:ascii="Angsana New" w:hAnsi="Angsana New"/>
                <w:sz w:val="28"/>
                <w:szCs w:val="28"/>
                <w:lang w:val="en-US" w:bidi="th-TH"/>
              </w:rPr>
              <w:t>30,490</w:t>
            </w:r>
          </w:p>
        </w:tc>
        <w:tc>
          <w:tcPr>
            <w:tcW w:w="270" w:type="dxa"/>
            <w:vAlign w:val="bottom"/>
          </w:tcPr>
          <w:p w14:paraId="5A4CAC55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A7C1125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15A">
              <w:rPr>
                <w:rFonts w:ascii="Angsana New" w:hAnsi="Angsana New"/>
                <w:sz w:val="28"/>
                <w:szCs w:val="28"/>
                <w:lang w:val="en-US" w:bidi="th-TH"/>
              </w:rPr>
              <w:t>18,191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4AA913C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E9267A3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86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704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9EC4F1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2F5F43E" w14:textId="77777777" w:rsidR="0006482C" w:rsidRPr="00A2415A" w:rsidRDefault="0006482C" w:rsidP="00EB32D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6,836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A7CC2F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0510E53" w14:textId="77777777" w:rsidR="0006482C" w:rsidRPr="00A2415A" w:rsidRDefault="0006482C" w:rsidP="0015456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15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09F6BAD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EF2D0D9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15A">
              <w:rPr>
                <w:rFonts w:ascii="Angsana New" w:hAnsi="Angsana New"/>
                <w:sz w:val="28"/>
                <w:szCs w:val="28"/>
                <w:lang w:val="en-US" w:bidi="th-TH"/>
              </w:rPr>
              <w:t>(56,221)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3442D832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036CB4F5" w14:textId="77777777" w:rsidR="0006482C" w:rsidRPr="00A2415A" w:rsidRDefault="0006482C" w:rsidP="00E12FC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15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6482C" w:rsidRPr="00A2415A" w14:paraId="1EE73A66" w14:textId="77777777" w:rsidTr="00521B7F">
        <w:trPr>
          <w:gridAfter w:val="1"/>
          <w:wAfter w:w="364" w:type="dxa"/>
        </w:trPr>
        <w:tc>
          <w:tcPr>
            <w:tcW w:w="3131" w:type="dxa"/>
          </w:tcPr>
          <w:p w14:paraId="10484822" w14:textId="77777777" w:rsidR="0006482C" w:rsidRPr="00A2415A" w:rsidRDefault="0006482C" w:rsidP="006C3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806" w:type="dxa"/>
            <w:gridSpan w:val="2"/>
          </w:tcPr>
          <w:p w14:paraId="25BDCB13" w14:textId="71DCFDCC" w:rsidR="0006482C" w:rsidRPr="001C490D" w:rsidRDefault="0006482C" w:rsidP="00B3425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1C490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003FA6C" w14:textId="7B95D9CE" w:rsidR="0006482C" w:rsidRPr="00A2415A" w:rsidRDefault="0006482C" w:rsidP="00A95D9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AD24E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7B52E8B4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15A">
              <w:rPr>
                <w:rFonts w:ascii="Angsana New" w:hAnsi="Angsana New"/>
                <w:sz w:val="28"/>
                <w:szCs w:val="28"/>
                <w:lang w:val="en-US" w:bidi="th-TH"/>
              </w:rPr>
              <w:t>29,890</w:t>
            </w:r>
          </w:p>
        </w:tc>
        <w:tc>
          <w:tcPr>
            <w:tcW w:w="270" w:type="dxa"/>
            <w:vAlign w:val="bottom"/>
          </w:tcPr>
          <w:p w14:paraId="36B630A9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759332" w14:textId="77777777" w:rsidR="0006482C" w:rsidRPr="00A2415A" w:rsidRDefault="0006482C" w:rsidP="00C134E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15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679CA9CC" w14:textId="77777777" w:rsidR="0006482C" w:rsidRPr="00A2415A" w:rsidRDefault="0006482C" w:rsidP="0027609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002ADFA3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D2329B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5EC153D" w14:textId="77777777" w:rsidR="0006482C" w:rsidRPr="00A2415A" w:rsidRDefault="0006482C" w:rsidP="0015456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F79E77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287199A" w14:textId="5F1B45C9" w:rsidR="0006482C" w:rsidRPr="00A2415A" w:rsidRDefault="0006482C" w:rsidP="0015456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15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3EE0D6D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E85D868" w14:textId="77777777" w:rsidR="0006482C" w:rsidRPr="00A2415A" w:rsidRDefault="0006482C" w:rsidP="002760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0FCBBE0A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16463836" w14:textId="77777777" w:rsidR="0006482C" w:rsidRPr="00A2415A" w:rsidRDefault="0006482C" w:rsidP="008F32A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15A">
              <w:rPr>
                <w:rFonts w:ascii="Angsana New" w:hAnsi="Angsana New"/>
                <w:sz w:val="28"/>
                <w:szCs w:val="28"/>
                <w:lang w:val="en-US" w:bidi="th-TH"/>
              </w:rPr>
              <w:t>31,</w:t>
            </w:r>
            <w:r w:rsidRPr="008F32A4"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  <w:tr w:rsidR="0006482C" w:rsidRPr="00A2415A" w14:paraId="45CFD440" w14:textId="77777777" w:rsidTr="00521B7F">
        <w:trPr>
          <w:gridAfter w:val="1"/>
          <w:wAfter w:w="364" w:type="dxa"/>
        </w:trPr>
        <w:tc>
          <w:tcPr>
            <w:tcW w:w="3131" w:type="dxa"/>
          </w:tcPr>
          <w:p w14:paraId="27B8192C" w14:textId="77777777" w:rsidR="0006482C" w:rsidRPr="00A2415A" w:rsidRDefault="0006482C" w:rsidP="006C3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6" w:type="dxa"/>
            <w:gridSpan w:val="2"/>
          </w:tcPr>
          <w:p w14:paraId="77049C08" w14:textId="77777777" w:rsidR="0006482C" w:rsidRPr="007A16FA" w:rsidRDefault="0006482C" w:rsidP="00F8501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CAA76B6" w14:textId="0D763B13" w:rsidR="0006482C" w:rsidRPr="00A2415A" w:rsidRDefault="0006482C" w:rsidP="000C26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15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91A22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168C410D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(10,379)</w:t>
            </w:r>
          </w:p>
        </w:tc>
        <w:tc>
          <w:tcPr>
            <w:tcW w:w="270" w:type="dxa"/>
            <w:vAlign w:val="bottom"/>
          </w:tcPr>
          <w:p w14:paraId="1DA85A21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E9665A0" w14:textId="77777777" w:rsidR="0006482C" w:rsidRPr="00A2415A" w:rsidRDefault="0006482C" w:rsidP="00C134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(5,193)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AC58976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3741A5" w14:textId="77777777" w:rsidR="0006482C" w:rsidRPr="00A2415A" w:rsidRDefault="0006482C" w:rsidP="0036213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(3,226)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DE1F3F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D619898" w14:textId="77777777" w:rsidR="0006482C" w:rsidRPr="00A2415A" w:rsidRDefault="0006482C" w:rsidP="00EB32DA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(1,382)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27B77D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32B7200F" w14:textId="77777777" w:rsidR="0006482C" w:rsidRPr="00A2415A" w:rsidRDefault="0006482C" w:rsidP="008662B7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(14,721)</w:t>
            </w:r>
          </w:p>
        </w:tc>
        <w:tc>
          <w:tcPr>
            <w:tcW w:w="270" w:type="dxa"/>
            <w:gridSpan w:val="2"/>
          </w:tcPr>
          <w:p w14:paraId="3655BDC9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25E95CC" w14:textId="77777777" w:rsidR="0006482C" w:rsidRPr="00A2415A" w:rsidRDefault="0006482C" w:rsidP="008662B7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(1,719)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1A57B6A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547C7636" w14:textId="77777777" w:rsidR="0006482C" w:rsidRPr="00A2415A" w:rsidRDefault="0006482C" w:rsidP="008F32A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9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(36,620)</w:t>
            </w:r>
          </w:p>
        </w:tc>
      </w:tr>
      <w:tr w:rsidR="0006482C" w:rsidRPr="00A2415A" w14:paraId="6F2D931F" w14:textId="77777777" w:rsidTr="00521B7F">
        <w:trPr>
          <w:gridAfter w:val="1"/>
          <w:wAfter w:w="364" w:type="dxa"/>
        </w:trPr>
        <w:tc>
          <w:tcPr>
            <w:tcW w:w="3131" w:type="dxa"/>
            <w:shd w:val="clear" w:color="auto" w:fill="auto"/>
          </w:tcPr>
          <w:p w14:paraId="510E84E6" w14:textId="77777777" w:rsidR="0006482C" w:rsidRPr="00A2415A" w:rsidRDefault="0006482C" w:rsidP="006C3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และ</w:t>
            </w:r>
          </w:p>
          <w:p w14:paraId="350D49BE" w14:textId="77777777" w:rsidR="0006482C" w:rsidRPr="00A2415A" w:rsidRDefault="0006482C" w:rsidP="006C3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ab/>
              <w:t>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06" w:type="dxa"/>
            <w:gridSpan w:val="2"/>
          </w:tcPr>
          <w:p w14:paraId="4998BB47" w14:textId="77777777" w:rsidR="0006482C" w:rsidRPr="007A16FA" w:rsidRDefault="0006482C" w:rsidP="00A95D9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2BDDC" w14:textId="1E5430C4" w:rsidR="0006482C" w:rsidRPr="00A2415A" w:rsidRDefault="0006482C" w:rsidP="00A95D9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375,596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A97D6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AA55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764,153</w:t>
            </w:r>
          </w:p>
        </w:tc>
        <w:tc>
          <w:tcPr>
            <w:tcW w:w="270" w:type="dxa"/>
          </w:tcPr>
          <w:p w14:paraId="1EA6648F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706C8828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483,848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0EB047F1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4A120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145,729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66016B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159F0" w14:textId="77777777" w:rsidR="0006482C" w:rsidRPr="00A2415A" w:rsidRDefault="0006482C" w:rsidP="00EB32D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64,590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F40D86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55B7B681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3E15121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821,205</w:t>
            </w:r>
          </w:p>
        </w:tc>
        <w:tc>
          <w:tcPr>
            <w:tcW w:w="270" w:type="dxa"/>
            <w:gridSpan w:val="2"/>
          </w:tcPr>
          <w:p w14:paraId="75F1FF6E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111C0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263,268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872D714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</w:tcBorders>
            <w:vAlign w:val="bottom"/>
          </w:tcPr>
          <w:p w14:paraId="48B1FC6C" w14:textId="77777777" w:rsidR="0006482C" w:rsidRPr="00A2415A" w:rsidRDefault="0006482C" w:rsidP="006C305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2,918,389</w:t>
            </w:r>
          </w:p>
        </w:tc>
      </w:tr>
      <w:tr w:rsidR="0006482C" w:rsidRPr="00A2415A" w14:paraId="67073F41" w14:textId="77777777" w:rsidTr="00521B7F">
        <w:trPr>
          <w:gridAfter w:val="1"/>
          <w:wAfter w:w="364" w:type="dxa"/>
        </w:trPr>
        <w:tc>
          <w:tcPr>
            <w:tcW w:w="3131" w:type="dxa"/>
          </w:tcPr>
          <w:p w14:paraId="42720EF0" w14:textId="77777777" w:rsidR="0006482C" w:rsidRPr="00A2415A" w:rsidRDefault="0006482C" w:rsidP="00215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06" w:type="dxa"/>
            <w:gridSpan w:val="2"/>
          </w:tcPr>
          <w:p w14:paraId="0218134A" w14:textId="77777777" w:rsidR="0006482C" w:rsidRPr="007A16FA" w:rsidRDefault="0006482C" w:rsidP="00F8501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CB3DEA3" w14:textId="039051C1" w:rsidR="0006482C" w:rsidRPr="00A2415A" w:rsidRDefault="0006482C" w:rsidP="000C26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0D7B4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030FC89F" w14:textId="486F5C31" w:rsidR="0006482C" w:rsidRPr="00A2415A" w:rsidRDefault="0006482C" w:rsidP="0027609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902008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7298317" w14:textId="3462AC0E" w:rsidR="0006482C" w:rsidRPr="00A2415A" w:rsidRDefault="0006482C" w:rsidP="0027609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E96CBF7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A1BAEEC" w14:textId="53216271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3129F07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C6B9CCB" w14:textId="77777777" w:rsidR="0006482C" w:rsidRPr="008662B7" w:rsidRDefault="0006482C" w:rsidP="00EB32D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2,52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6AFC00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E526730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12,372</w:t>
            </w:r>
          </w:p>
        </w:tc>
        <w:tc>
          <w:tcPr>
            <w:tcW w:w="270" w:type="dxa"/>
            <w:gridSpan w:val="2"/>
          </w:tcPr>
          <w:p w14:paraId="7A4D7872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912AFB8" w14:textId="409C1BF8" w:rsidR="0006482C" w:rsidRPr="00A2415A" w:rsidRDefault="0006482C" w:rsidP="00B45EF8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35,659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CEBD487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6E44F8BC" w14:textId="3CD5F1CF" w:rsidR="0006482C" w:rsidRPr="00A2415A" w:rsidRDefault="0006482C" w:rsidP="00A5325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  <w:r w:rsidRPr="00AB778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</w:tr>
      <w:tr w:rsidR="0006482C" w:rsidRPr="00A2415A" w14:paraId="22203B50" w14:textId="77777777" w:rsidTr="00521B7F">
        <w:trPr>
          <w:gridAfter w:val="1"/>
          <w:wAfter w:w="364" w:type="dxa"/>
        </w:trPr>
        <w:tc>
          <w:tcPr>
            <w:tcW w:w="3131" w:type="dxa"/>
          </w:tcPr>
          <w:p w14:paraId="1C127D4D" w14:textId="77777777" w:rsidR="0006482C" w:rsidRPr="00A2415A" w:rsidRDefault="0006482C" w:rsidP="00A7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806" w:type="dxa"/>
            <w:gridSpan w:val="2"/>
          </w:tcPr>
          <w:p w14:paraId="14D96EE1" w14:textId="77777777" w:rsidR="0006482C" w:rsidRPr="007A16FA" w:rsidRDefault="0006482C" w:rsidP="00F8501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C5DC0E7" w14:textId="6B160FC3" w:rsidR="0006482C" w:rsidRPr="00A2415A" w:rsidRDefault="0006482C" w:rsidP="000C26C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E0DCD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2D242793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2,560</w:t>
            </w:r>
          </w:p>
        </w:tc>
        <w:tc>
          <w:tcPr>
            <w:tcW w:w="270" w:type="dxa"/>
            <w:vAlign w:val="bottom"/>
          </w:tcPr>
          <w:p w14:paraId="5F0EEB6C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A6A70D7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13,407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4077C371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4D91B000" w14:textId="77777777" w:rsidR="0006482C" w:rsidRPr="00A2415A" w:rsidRDefault="0006482C" w:rsidP="002760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19C3B1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C755962" w14:textId="77777777" w:rsidR="0006482C" w:rsidRPr="00A2415A" w:rsidRDefault="0006482C" w:rsidP="00EB32D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F2D6A6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B21742C" w14:textId="77777777" w:rsidR="0006482C" w:rsidRPr="00A2415A" w:rsidRDefault="0006482C" w:rsidP="0010443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19" w:right="-55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662B7">
              <w:rPr>
                <w:rFonts w:ascii="Angsana New" w:hAnsi="Angsana New"/>
                <w:sz w:val="28"/>
                <w:szCs w:val="28"/>
                <w:lang w:val="en-US" w:bidi="th-TH"/>
              </w:rPr>
              <w:t>44,597</w:t>
            </w:r>
          </w:p>
        </w:tc>
        <w:tc>
          <w:tcPr>
            <w:tcW w:w="270" w:type="dxa"/>
            <w:gridSpan w:val="2"/>
          </w:tcPr>
          <w:p w14:paraId="7D729BF7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D646CC" w14:textId="77777777" w:rsidR="0006482C" w:rsidRPr="00A2415A" w:rsidRDefault="0006482C" w:rsidP="00A7335D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662B7">
              <w:rPr>
                <w:rFonts w:ascii="Angsana New" w:hAnsi="Angsana New"/>
                <w:sz w:val="28"/>
                <w:szCs w:val="28"/>
                <w:lang w:val="en-US" w:bidi="th-TH"/>
              </w:rPr>
              <w:t>(61,534)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766C186" w14:textId="77777777" w:rsidR="0006482C" w:rsidRPr="00A2415A" w:rsidRDefault="0006482C" w:rsidP="00B45EF8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2C1AFB1C" w14:textId="77777777" w:rsidR="0006482C" w:rsidRPr="00A2415A" w:rsidRDefault="0006482C" w:rsidP="00362F4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119" w:right="-5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6482C" w:rsidRPr="00A2415A" w14:paraId="13EF4248" w14:textId="77777777" w:rsidTr="00521B7F">
        <w:trPr>
          <w:gridAfter w:val="1"/>
          <w:wAfter w:w="364" w:type="dxa"/>
        </w:trPr>
        <w:tc>
          <w:tcPr>
            <w:tcW w:w="3131" w:type="dxa"/>
          </w:tcPr>
          <w:p w14:paraId="0001EAD8" w14:textId="77777777" w:rsidR="0006482C" w:rsidRPr="00A2415A" w:rsidRDefault="0006482C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6" w:type="dxa"/>
            <w:gridSpan w:val="2"/>
          </w:tcPr>
          <w:p w14:paraId="0EBE9BED" w14:textId="22637180" w:rsidR="0006482C" w:rsidRPr="001C490D" w:rsidRDefault="0006482C" w:rsidP="00B3425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1C490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</w:t>
            </w:r>
            <w:r w:rsidR="00152710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AFD9D" w14:textId="49ECEE70" w:rsidR="0006482C" w:rsidRPr="00A2415A" w:rsidRDefault="0006482C" w:rsidP="006306E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(103,649)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06321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7AA54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(132,703)</w:t>
            </w:r>
          </w:p>
        </w:tc>
        <w:tc>
          <w:tcPr>
            <w:tcW w:w="270" w:type="dxa"/>
            <w:vAlign w:val="bottom"/>
          </w:tcPr>
          <w:p w14:paraId="687E1AFA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48DDC714" w14:textId="77777777" w:rsidR="0006482C" w:rsidRPr="00A2415A" w:rsidRDefault="0006482C" w:rsidP="00C134E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(4,545)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7F2B376F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A901D" w14:textId="77777777" w:rsidR="0006482C" w:rsidRPr="00A2415A" w:rsidRDefault="0006482C" w:rsidP="008F32A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(8,506)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2778CDE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3DC71" w14:textId="77777777" w:rsidR="0006482C" w:rsidRPr="00A2415A" w:rsidRDefault="0006482C" w:rsidP="00EB32DA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(5,343)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0CB2F2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2339A3DD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(57,771)</w:t>
            </w:r>
          </w:p>
        </w:tc>
        <w:tc>
          <w:tcPr>
            <w:tcW w:w="270" w:type="dxa"/>
            <w:gridSpan w:val="2"/>
          </w:tcPr>
          <w:p w14:paraId="755026BB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ABEC9" w14:textId="77777777" w:rsidR="0006482C" w:rsidRPr="00A2415A" w:rsidRDefault="0006482C" w:rsidP="0027609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2EA5D965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  <w:vAlign w:val="bottom"/>
          </w:tcPr>
          <w:p w14:paraId="2B91D042" w14:textId="77777777" w:rsidR="0006482C" w:rsidRPr="00A2415A" w:rsidRDefault="0006482C" w:rsidP="008F32A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(312,517)</w:t>
            </w:r>
          </w:p>
        </w:tc>
      </w:tr>
      <w:tr w:rsidR="0006482C" w:rsidRPr="00A2415A" w14:paraId="082F71A7" w14:textId="77777777" w:rsidTr="00521B7F">
        <w:trPr>
          <w:gridAfter w:val="1"/>
          <w:wAfter w:w="364" w:type="dxa"/>
        </w:trPr>
        <w:tc>
          <w:tcPr>
            <w:tcW w:w="3131" w:type="dxa"/>
            <w:shd w:val="clear" w:color="auto" w:fill="auto"/>
          </w:tcPr>
          <w:p w14:paraId="5CCE7083" w14:textId="77777777" w:rsidR="0006482C" w:rsidRPr="00A2415A" w:rsidRDefault="0006482C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06" w:type="dxa"/>
            <w:gridSpan w:val="2"/>
          </w:tcPr>
          <w:p w14:paraId="16ADB2A5" w14:textId="77777777" w:rsidR="0006482C" w:rsidRPr="007A16F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F3FCE" w14:textId="64F855D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271,947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FFC975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5EA6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634,010</w:t>
            </w:r>
          </w:p>
        </w:tc>
        <w:tc>
          <w:tcPr>
            <w:tcW w:w="270" w:type="dxa"/>
          </w:tcPr>
          <w:p w14:paraId="769BFBA4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1ADCD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492,710</w:t>
            </w:r>
          </w:p>
        </w:tc>
        <w:tc>
          <w:tcPr>
            <w:tcW w:w="247" w:type="dxa"/>
            <w:gridSpan w:val="2"/>
            <w:shd w:val="clear" w:color="auto" w:fill="auto"/>
            <w:vAlign w:val="bottom"/>
          </w:tcPr>
          <w:p w14:paraId="1645689E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B3263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153,000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58FAA0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8CF0" w14:textId="77777777" w:rsidR="0006482C" w:rsidRPr="00A2415A" w:rsidRDefault="0006482C" w:rsidP="00EB32D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62,739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092B198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76B40F53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662B7">
              <w:rPr>
                <w:rFonts w:ascii="Angsana New" w:hAnsi="Angsana New"/>
                <w:b/>
                <w:bCs/>
                <w:sz w:val="28"/>
                <w:szCs w:val="28"/>
              </w:rPr>
              <w:t>820,403</w:t>
            </w:r>
          </w:p>
        </w:tc>
        <w:tc>
          <w:tcPr>
            <w:tcW w:w="270" w:type="dxa"/>
            <w:gridSpan w:val="2"/>
          </w:tcPr>
          <w:p w14:paraId="74BCCDB3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C3142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237,393</w:t>
            </w:r>
          </w:p>
        </w:tc>
        <w:tc>
          <w:tcPr>
            <w:tcW w:w="248" w:type="dxa"/>
            <w:gridSpan w:val="2"/>
            <w:shd w:val="clear" w:color="auto" w:fill="auto"/>
            <w:vAlign w:val="bottom"/>
          </w:tcPr>
          <w:p w14:paraId="5C6A73BC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6ED6D" w14:textId="77777777" w:rsidR="0006482C" w:rsidRPr="00A2415A" w:rsidRDefault="0006482C" w:rsidP="00F85014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78D">
              <w:rPr>
                <w:rFonts w:ascii="Angsana New" w:hAnsi="Angsana New"/>
                <w:b/>
                <w:bCs/>
                <w:sz w:val="28"/>
                <w:szCs w:val="28"/>
              </w:rPr>
              <w:t>2,672,202</w:t>
            </w:r>
          </w:p>
        </w:tc>
      </w:tr>
    </w:tbl>
    <w:p w14:paraId="06254374" w14:textId="77777777" w:rsidR="00521B7F" w:rsidRDefault="00521B7F">
      <w:r>
        <w:br w:type="page"/>
      </w:r>
    </w:p>
    <w:tbl>
      <w:tblPr>
        <w:tblW w:w="1510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31"/>
        <w:gridCol w:w="806"/>
        <w:gridCol w:w="1170"/>
        <w:gridCol w:w="270"/>
        <w:gridCol w:w="1174"/>
        <w:gridCol w:w="270"/>
        <w:gridCol w:w="990"/>
        <w:gridCol w:w="247"/>
        <w:gridCol w:w="1193"/>
        <w:gridCol w:w="246"/>
        <w:gridCol w:w="1464"/>
        <w:gridCol w:w="246"/>
        <w:gridCol w:w="1014"/>
        <w:gridCol w:w="270"/>
        <w:gridCol w:w="1260"/>
        <w:gridCol w:w="248"/>
        <w:gridCol w:w="1102"/>
      </w:tblGrid>
      <w:tr w:rsidR="0006482C" w:rsidRPr="00A2415A" w14:paraId="4832E8F6" w14:textId="77777777" w:rsidTr="00521B7F">
        <w:tc>
          <w:tcPr>
            <w:tcW w:w="3131" w:type="dxa"/>
            <w:shd w:val="clear" w:color="auto" w:fill="auto"/>
          </w:tcPr>
          <w:p w14:paraId="7F5C880D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1BDC4C04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4" w:type="dxa"/>
            <w:gridSpan w:val="15"/>
            <w:shd w:val="clear" w:color="auto" w:fill="auto"/>
          </w:tcPr>
          <w:p w14:paraId="64EBE166" w14:textId="150E07F8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A241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6482C" w:rsidRPr="00A2415A" w14:paraId="5DA5A643" w14:textId="77777777" w:rsidTr="00521B7F">
        <w:tc>
          <w:tcPr>
            <w:tcW w:w="3131" w:type="dxa"/>
            <w:shd w:val="clear" w:color="auto" w:fill="auto"/>
          </w:tcPr>
          <w:p w14:paraId="3BF7A180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7952E3F4" w14:textId="77777777" w:rsidR="0006482C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BFFFC00" w14:textId="77777777" w:rsidR="0006482C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FB7E13" w14:textId="26738FA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16F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FC59CA" w14:textId="58595CD0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0D6AA1" w14:textId="77777777" w:rsidR="0006482C" w:rsidRPr="00553749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0C090EF" w14:textId="164E7D8C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</w:tcPr>
          <w:p w14:paraId="0684F0A0" w14:textId="77777777" w:rsidR="0006482C" w:rsidRPr="00553749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50FEEC3" w14:textId="439C7479" w:rsidR="0006482C" w:rsidRPr="00553749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F477100" w14:textId="77777777" w:rsidR="0006482C" w:rsidRPr="00553749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2C6F5C0" w14:textId="51FFE48E" w:rsidR="0006482C" w:rsidRPr="00553749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39D5">
              <w:rPr>
                <w:rFonts w:ascii="Angsana New" w:hAnsi="Angsana New" w:hint="cs"/>
                <w:sz w:val="28"/>
                <w:szCs w:val="28"/>
                <w:cs/>
              </w:rPr>
              <w:t>เครื่องมือและอุปกรณ์โรงงาน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CE9E0B" w14:textId="77777777" w:rsidR="0006482C" w:rsidRPr="00553749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3A203B7" w14:textId="77777777" w:rsidR="0006482C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</w:t>
            </w:r>
          </w:p>
          <w:p w14:paraId="3291D6ED" w14:textId="059EAEBC" w:rsidR="0006482C" w:rsidRPr="00553749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749">
              <w:rPr>
                <w:rFonts w:ascii="Angsana New" w:hAnsi="Angsana New" w:hint="cs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EF0E27" w14:textId="77777777" w:rsidR="0006482C" w:rsidRPr="00553749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14" w:type="dxa"/>
          </w:tcPr>
          <w:p w14:paraId="21AD236F" w14:textId="77777777" w:rsidR="0006482C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019A90" w14:textId="77777777" w:rsidR="0006482C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0FEAFA8" w14:textId="0A35260E" w:rsidR="0006482C" w:rsidRPr="00553749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35A5906E" w14:textId="77777777" w:rsidR="0006482C" w:rsidRPr="00553749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A2A1FB" w14:textId="480371FF" w:rsidR="0006482C" w:rsidRPr="00553749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92CE1BE" w14:textId="77777777" w:rsidR="0006482C" w:rsidRPr="00553749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9DCFB68" w14:textId="7CFB01F8" w:rsidR="0006482C" w:rsidRPr="00553749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6482C" w:rsidRPr="00A2415A" w14:paraId="5E9B8D61" w14:textId="77777777" w:rsidTr="00521B7F">
        <w:tc>
          <w:tcPr>
            <w:tcW w:w="3131" w:type="dxa"/>
            <w:shd w:val="clear" w:color="auto" w:fill="auto"/>
          </w:tcPr>
          <w:p w14:paraId="567DB626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FC1A87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D5F22D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B87094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DC3BB8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D0054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0286C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4F89E3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0DA605F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4B005C9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FDAD1BA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ACA104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31A9E52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7F230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A2F50D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89FD6DB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7024EF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482C" w:rsidRPr="00A2415A" w14:paraId="6D0A8397" w14:textId="77777777" w:rsidTr="00521B7F">
        <w:tc>
          <w:tcPr>
            <w:tcW w:w="3131" w:type="dxa"/>
            <w:shd w:val="clear" w:color="auto" w:fill="auto"/>
          </w:tcPr>
          <w:p w14:paraId="667D3790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  <w:r w:rsidRPr="00A2415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สะสม</w:t>
            </w:r>
          </w:p>
        </w:tc>
        <w:tc>
          <w:tcPr>
            <w:tcW w:w="806" w:type="dxa"/>
          </w:tcPr>
          <w:p w14:paraId="0F63CA5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C97CA1" w14:textId="5F5BDC39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BF2D3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936733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EEF5D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59684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018630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485D3F4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D20FC8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583919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74440F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7E63F239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5081C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904A26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C7961E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7ACD8EA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482C" w:rsidRPr="00A2415A" w14:paraId="301261F7" w14:textId="77777777" w:rsidTr="00521B7F">
        <w:tc>
          <w:tcPr>
            <w:tcW w:w="3131" w:type="dxa"/>
            <w:shd w:val="clear" w:color="auto" w:fill="auto"/>
          </w:tcPr>
          <w:p w14:paraId="476717FD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415A">
              <w:rPr>
                <w:rFonts w:ascii="Angsana New" w:hAnsi="Angsana New"/>
                <w:sz w:val="28"/>
                <w:szCs w:val="28"/>
              </w:rPr>
              <w:t>1</w:t>
            </w:r>
            <w:r w:rsidRPr="00A2415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2415A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06" w:type="dxa"/>
          </w:tcPr>
          <w:p w14:paraId="19DF4E5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10208C" w14:textId="77E287A2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D7A5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20A5F00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(202,616)</w:t>
            </w:r>
          </w:p>
        </w:tc>
        <w:tc>
          <w:tcPr>
            <w:tcW w:w="270" w:type="dxa"/>
          </w:tcPr>
          <w:p w14:paraId="52EB5A3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F0DA4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(128,861)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F3B28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B140CB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(112,453)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38294F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495A65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(41,160)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1A83D6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0407FBB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(545,724)</w:t>
            </w:r>
          </w:p>
        </w:tc>
        <w:tc>
          <w:tcPr>
            <w:tcW w:w="270" w:type="dxa"/>
          </w:tcPr>
          <w:p w14:paraId="257124B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9A5D05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CEF48C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2C8E55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(1,030,814)</w:t>
            </w:r>
          </w:p>
        </w:tc>
      </w:tr>
      <w:tr w:rsidR="0006482C" w:rsidRPr="00A2415A" w14:paraId="1FD93ABE" w14:textId="77777777" w:rsidTr="00521B7F">
        <w:tc>
          <w:tcPr>
            <w:tcW w:w="3131" w:type="dxa"/>
            <w:shd w:val="clear" w:color="auto" w:fill="auto"/>
          </w:tcPr>
          <w:p w14:paraId="4C451F24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06" w:type="dxa"/>
          </w:tcPr>
          <w:p w14:paraId="05309C9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C87CD3" w14:textId="17F8516B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696ED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7CDECD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(43,906)</w:t>
            </w:r>
          </w:p>
        </w:tc>
        <w:tc>
          <w:tcPr>
            <w:tcW w:w="270" w:type="dxa"/>
          </w:tcPr>
          <w:p w14:paraId="12030F6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72B77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(34,977)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F509ED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C8A9DB0" w14:textId="77777777" w:rsidR="0006482C" w:rsidRPr="00A2415A" w:rsidRDefault="0006482C" w:rsidP="0078251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(11,384)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D06BE9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2C8B6F8" w14:textId="77777777" w:rsidR="0006482C" w:rsidRPr="00A2415A" w:rsidRDefault="0006482C" w:rsidP="00782516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(5,592)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1FFC2B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1B19E0A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(46,945)</w:t>
            </w:r>
          </w:p>
        </w:tc>
        <w:tc>
          <w:tcPr>
            <w:tcW w:w="270" w:type="dxa"/>
          </w:tcPr>
          <w:p w14:paraId="4ACD2BA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0FB71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1EF29D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F252A6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(142,804)</w:t>
            </w:r>
          </w:p>
        </w:tc>
      </w:tr>
      <w:tr w:rsidR="0006482C" w:rsidRPr="00A2415A" w14:paraId="52E57CD3" w14:textId="77777777" w:rsidTr="00521B7F">
        <w:tc>
          <w:tcPr>
            <w:tcW w:w="3131" w:type="dxa"/>
            <w:shd w:val="clear" w:color="auto" w:fill="auto"/>
          </w:tcPr>
          <w:p w14:paraId="3E1459A1" w14:textId="507F58B4" w:rsidR="0006482C" w:rsidRPr="00A2415A" w:rsidRDefault="0006482C" w:rsidP="0006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806" w:type="dxa"/>
          </w:tcPr>
          <w:p w14:paraId="79B8AC28" w14:textId="207879F2" w:rsidR="0006482C" w:rsidRPr="00820329" w:rsidRDefault="0006482C" w:rsidP="0006482C">
            <w:pPr>
              <w:pStyle w:val="acctfourfigures"/>
              <w:tabs>
                <w:tab w:val="clear" w:pos="765"/>
                <w:tab w:val="decimal" w:pos="-106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2032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F3ED8" w14:textId="4FCF0F21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DAB7A4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DC3D9E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(10,566)</w:t>
            </w:r>
          </w:p>
        </w:tc>
        <w:tc>
          <w:tcPr>
            <w:tcW w:w="270" w:type="dxa"/>
          </w:tcPr>
          <w:p w14:paraId="2D8A7BA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B5C919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CF0965B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4C4E57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A4003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EA90CBA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5A3819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2E27131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14246F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C6905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9B2CA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B0D93A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(10,566)</w:t>
            </w:r>
          </w:p>
        </w:tc>
      </w:tr>
      <w:tr w:rsidR="0006482C" w:rsidRPr="00A2415A" w14:paraId="732104E6" w14:textId="77777777" w:rsidTr="00521B7F">
        <w:tc>
          <w:tcPr>
            <w:tcW w:w="3131" w:type="dxa"/>
            <w:shd w:val="clear" w:color="auto" w:fill="auto"/>
          </w:tcPr>
          <w:p w14:paraId="48F295E0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6" w:type="dxa"/>
          </w:tcPr>
          <w:p w14:paraId="7DB047A2" w14:textId="77777777" w:rsidR="0006482C" w:rsidRPr="00820329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C8972" w14:textId="4E6AF12D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1906F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EF11A" w14:textId="77777777" w:rsidR="0006482C" w:rsidRPr="00A2415A" w:rsidRDefault="0006482C" w:rsidP="007825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10,379</w:t>
            </w:r>
          </w:p>
        </w:tc>
        <w:tc>
          <w:tcPr>
            <w:tcW w:w="270" w:type="dxa"/>
          </w:tcPr>
          <w:p w14:paraId="6224592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7DC7F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2,182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6C7C6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CA3E7" w14:textId="77777777" w:rsidR="0006482C" w:rsidRPr="00A2415A" w:rsidRDefault="0006482C" w:rsidP="00782516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3,063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58A8C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F247E" w14:textId="77777777" w:rsidR="0006482C" w:rsidRPr="00A2415A" w:rsidRDefault="0006482C" w:rsidP="0078251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1,128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37E5F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5E7D252B" w14:textId="77777777" w:rsidR="0006482C" w:rsidRPr="00A2415A" w:rsidRDefault="0006482C" w:rsidP="007825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13,051</w:t>
            </w:r>
          </w:p>
        </w:tc>
        <w:tc>
          <w:tcPr>
            <w:tcW w:w="270" w:type="dxa"/>
          </w:tcPr>
          <w:p w14:paraId="0207BB9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4E16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2C7ACD6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E6E7A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29,803</w:t>
            </w:r>
          </w:p>
        </w:tc>
      </w:tr>
      <w:tr w:rsidR="0006482C" w:rsidRPr="00A2415A" w14:paraId="3F5870DC" w14:textId="77777777" w:rsidTr="00521B7F">
        <w:tc>
          <w:tcPr>
            <w:tcW w:w="3131" w:type="dxa"/>
            <w:shd w:val="clear" w:color="auto" w:fill="auto"/>
          </w:tcPr>
          <w:p w14:paraId="54C5EFCD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 </w:t>
            </w:r>
          </w:p>
          <w:p w14:paraId="488D7C3D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06" w:type="dxa"/>
          </w:tcPr>
          <w:p w14:paraId="4AEE2C51" w14:textId="77777777" w:rsidR="0006482C" w:rsidRPr="00820329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1828" w14:textId="311BF7CA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FBB3B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E944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(246,709)</w:t>
            </w:r>
          </w:p>
        </w:tc>
        <w:tc>
          <w:tcPr>
            <w:tcW w:w="270" w:type="dxa"/>
          </w:tcPr>
          <w:p w14:paraId="7DCB83CA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8BE355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(161,656)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89CEC9A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D96A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(120,774)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FA56A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BC69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(45,624)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5DB0D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575543B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D131AF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(579,618)</w:t>
            </w:r>
          </w:p>
        </w:tc>
        <w:tc>
          <w:tcPr>
            <w:tcW w:w="270" w:type="dxa"/>
          </w:tcPr>
          <w:p w14:paraId="60FD857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6E2A6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126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61FD2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8BA85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(1,154,381)</w:t>
            </w:r>
          </w:p>
        </w:tc>
      </w:tr>
      <w:tr w:rsidR="0006482C" w:rsidRPr="00A2415A" w14:paraId="1401E334" w14:textId="77777777" w:rsidTr="00521B7F">
        <w:tc>
          <w:tcPr>
            <w:tcW w:w="3131" w:type="dxa"/>
            <w:shd w:val="clear" w:color="auto" w:fill="auto"/>
          </w:tcPr>
          <w:p w14:paraId="3EEE7B2B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06" w:type="dxa"/>
          </w:tcPr>
          <w:p w14:paraId="270A84D4" w14:textId="77777777" w:rsidR="0006482C" w:rsidRPr="00820329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F7F2E4" w14:textId="5A95F1D0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2DFF9B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BB38A90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(44,764)</w:t>
            </w:r>
          </w:p>
        </w:tc>
        <w:tc>
          <w:tcPr>
            <w:tcW w:w="270" w:type="dxa"/>
          </w:tcPr>
          <w:p w14:paraId="11D7AB6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D84AC5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(34,396)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9B916B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CA88E2B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(9,809)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62E9DB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2B22F2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2AC5">
              <w:rPr>
                <w:rFonts w:ascii="Angsana New" w:hAnsi="Angsana New"/>
                <w:sz w:val="28"/>
                <w:szCs w:val="28"/>
              </w:rPr>
              <w:t>(5,168)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C6E42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</w:tcPr>
          <w:p w14:paraId="512B538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2AC5">
              <w:rPr>
                <w:rFonts w:ascii="Angsana New" w:hAnsi="Angsana New"/>
                <w:sz w:val="28"/>
                <w:szCs w:val="28"/>
              </w:rPr>
              <w:t>(48,709)</w:t>
            </w:r>
          </w:p>
        </w:tc>
        <w:tc>
          <w:tcPr>
            <w:tcW w:w="270" w:type="dxa"/>
          </w:tcPr>
          <w:p w14:paraId="062F7A90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7D906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1A5C3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050BA24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C0392D">
              <w:rPr>
                <w:rFonts w:ascii="Angsana New" w:hAnsi="Angsana New"/>
                <w:sz w:val="28"/>
                <w:szCs w:val="28"/>
              </w:rPr>
              <w:t>(142,846)</w:t>
            </w:r>
          </w:p>
        </w:tc>
      </w:tr>
      <w:tr w:rsidR="0006482C" w:rsidRPr="00A2415A" w14:paraId="181ACDF7" w14:textId="77777777" w:rsidTr="00521B7F">
        <w:tc>
          <w:tcPr>
            <w:tcW w:w="3131" w:type="dxa"/>
            <w:shd w:val="clear" w:color="auto" w:fill="auto"/>
          </w:tcPr>
          <w:p w14:paraId="2775F97D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06" w:type="dxa"/>
          </w:tcPr>
          <w:p w14:paraId="7BB8A4D6" w14:textId="6FB2A4AE" w:rsidR="0006482C" w:rsidRPr="00820329" w:rsidRDefault="0006482C" w:rsidP="0006482C">
            <w:pPr>
              <w:pStyle w:val="acctfourfigures"/>
              <w:tabs>
                <w:tab w:val="clear" w:pos="765"/>
                <w:tab w:val="decimal" w:pos="-106"/>
              </w:tabs>
              <w:spacing w:line="240" w:lineRule="atLeast"/>
              <w:ind w:left="-126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20329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152710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101B4" w14:textId="26EC2F28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B59A9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B19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40,185</w:t>
            </w:r>
          </w:p>
        </w:tc>
        <w:tc>
          <w:tcPr>
            <w:tcW w:w="270" w:type="dxa"/>
          </w:tcPr>
          <w:p w14:paraId="64A8B7CF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A064C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2,082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4610D0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FC717" w14:textId="77777777" w:rsidR="0006482C" w:rsidRPr="00A2415A" w:rsidRDefault="0006482C" w:rsidP="00782516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8,133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859ACB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024A0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2AC5">
              <w:rPr>
                <w:rFonts w:ascii="Angsana New" w:hAnsi="Angsana New"/>
                <w:sz w:val="28"/>
                <w:szCs w:val="28"/>
              </w:rPr>
              <w:t>4,917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DA07E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36D496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DE2AC5">
              <w:rPr>
                <w:rFonts w:ascii="Angsana New" w:hAnsi="Angsana New"/>
                <w:sz w:val="28"/>
                <w:szCs w:val="28"/>
              </w:rPr>
              <w:t>57,651</w:t>
            </w:r>
          </w:p>
        </w:tc>
        <w:tc>
          <w:tcPr>
            <w:tcW w:w="270" w:type="dxa"/>
          </w:tcPr>
          <w:p w14:paraId="72A51E19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09BB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126"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7E1C3D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260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 w:val="28"/>
                <w:szCs w:val="28"/>
              </w:rPr>
            </w:pPr>
            <w:r w:rsidRPr="00C0392D">
              <w:rPr>
                <w:rFonts w:ascii="Angsana New" w:hAnsi="Angsana New"/>
                <w:sz w:val="28"/>
                <w:szCs w:val="28"/>
              </w:rPr>
              <w:t>112,968</w:t>
            </w:r>
          </w:p>
        </w:tc>
      </w:tr>
      <w:tr w:rsidR="0006482C" w:rsidRPr="00A2415A" w14:paraId="69D2F466" w14:textId="77777777" w:rsidTr="00521B7F">
        <w:tc>
          <w:tcPr>
            <w:tcW w:w="3131" w:type="dxa"/>
            <w:shd w:val="clear" w:color="auto" w:fill="auto"/>
          </w:tcPr>
          <w:p w14:paraId="575C3F57" w14:textId="77777777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06" w:type="dxa"/>
          </w:tcPr>
          <w:p w14:paraId="7D2B7AC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6D8CE" w14:textId="3AEB3B69" w:rsidR="0006482C" w:rsidRPr="00A2415A" w:rsidRDefault="0006482C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8156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9DD9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(251,288)</w:t>
            </w:r>
          </w:p>
        </w:tc>
        <w:tc>
          <w:tcPr>
            <w:tcW w:w="270" w:type="dxa"/>
          </w:tcPr>
          <w:p w14:paraId="5E06ED8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258A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(193,970)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9F38D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4387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(122,450)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080FF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87D0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(45,875)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CC20FC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6BE4E82A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2AC5">
              <w:rPr>
                <w:rFonts w:ascii="Angsana New" w:hAnsi="Angsana New"/>
                <w:b/>
                <w:bCs/>
                <w:sz w:val="28"/>
                <w:szCs w:val="28"/>
              </w:rPr>
              <w:t>(570,676)</w:t>
            </w:r>
          </w:p>
        </w:tc>
        <w:tc>
          <w:tcPr>
            <w:tcW w:w="270" w:type="dxa"/>
          </w:tcPr>
          <w:p w14:paraId="47AB723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A10A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126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856AAF0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89CC5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392D">
              <w:rPr>
                <w:rFonts w:ascii="Angsana New" w:hAnsi="Angsana New"/>
                <w:b/>
                <w:bCs/>
                <w:sz w:val="28"/>
                <w:szCs w:val="28"/>
              </w:rPr>
              <w:t>(1,184,259)</w:t>
            </w:r>
          </w:p>
        </w:tc>
      </w:tr>
      <w:tr w:rsidR="0006482C" w:rsidRPr="00A2415A" w14:paraId="1849CCF4" w14:textId="77777777" w:rsidTr="00521B7F">
        <w:tc>
          <w:tcPr>
            <w:tcW w:w="3131" w:type="dxa"/>
            <w:shd w:val="clear" w:color="auto" w:fill="auto"/>
          </w:tcPr>
          <w:p w14:paraId="06F90A84" w14:textId="77777777" w:rsidR="0006482C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CF6EE28" w14:textId="208EB510" w:rsidR="0006482C" w:rsidRPr="00A2415A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1FF9A5D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B4D1A" w14:textId="23D3962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69866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5305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2BA80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D935F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00F8D58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51CE5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BD2708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2FF1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6703932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5A4EFCF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4B8CB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1FB0F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DE9393A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54A8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6482C" w:rsidRPr="00A2415A" w14:paraId="45CE77F9" w14:textId="77777777" w:rsidTr="00521B7F">
        <w:tc>
          <w:tcPr>
            <w:tcW w:w="3131" w:type="dxa"/>
            <w:shd w:val="clear" w:color="auto" w:fill="auto"/>
          </w:tcPr>
          <w:p w14:paraId="0295A012" w14:textId="77777777" w:rsidR="0006482C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0EFAEAE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2A93A7" w14:textId="769B9FFC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6F419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C34191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B476E1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7416D8F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414B5ED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5994410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78F942B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A33FB4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73CB654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</w:tcPr>
          <w:p w14:paraId="7F2B89E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7725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CB19D9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FAB7F49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13EEB1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6482C" w:rsidRPr="00A2415A" w14:paraId="40288381" w14:textId="77777777" w:rsidTr="00521B7F">
        <w:tc>
          <w:tcPr>
            <w:tcW w:w="3131" w:type="dxa"/>
            <w:shd w:val="clear" w:color="auto" w:fill="auto"/>
          </w:tcPr>
          <w:p w14:paraId="457BD46E" w14:textId="77777777" w:rsidR="0006482C" w:rsidRDefault="0006482C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969779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914B57" w14:textId="28CF2024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04181A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F1D92E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9AAD79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FDBBEB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51F12B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41DE959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A8DC045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B15CEBE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A900ED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</w:tcPr>
          <w:p w14:paraId="24955CE4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1953AC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ABB3D8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D1F2E73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045C877" w14:textId="77777777" w:rsidR="0006482C" w:rsidRPr="00A2415A" w:rsidRDefault="0006482C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09A90ACF" w14:textId="0C692101" w:rsidR="006E621A" w:rsidRDefault="006E621A">
      <w:pPr>
        <w:rPr>
          <w:cs/>
        </w:rPr>
      </w:pPr>
    </w:p>
    <w:p w14:paraId="0EF29C76" w14:textId="520CC6BE" w:rsidR="002364A0" w:rsidRDefault="006E621A" w:rsidP="006E6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tbl>
      <w:tblPr>
        <w:tblW w:w="1510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32"/>
        <w:gridCol w:w="1170"/>
        <w:gridCol w:w="270"/>
        <w:gridCol w:w="1440"/>
        <w:gridCol w:w="270"/>
        <w:gridCol w:w="1170"/>
        <w:gridCol w:w="247"/>
        <w:gridCol w:w="1283"/>
        <w:gridCol w:w="246"/>
        <w:gridCol w:w="1644"/>
        <w:gridCol w:w="246"/>
        <w:gridCol w:w="1104"/>
        <w:gridCol w:w="270"/>
        <w:gridCol w:w="1260"/>
        <w:gridCol w:w="248"/>
        <w:gridCol w:w="1102"/>
      </w:tblGrid>
      <w:tr w:rsidR="002364A0" w:rsidRPr="00A2415A" w14:paraId="4927FCCF" w14:textId="77777777" w:rsidTr="00096D28">
        <w:tc>
          <w:tcPr>
            <w:tcW w:w="3132" w:type="dxa"/>
            <w:shd w:val="clear" w:color="auto" w:fill="auto"/>
          </w:tcPr>
          <w:p w14:paraId="0C5DE551" w14:textId="77777777" w:rsidR="002364A0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0" w:type="dxa"/>
            <w:gridSpan w:val="15"/>
            <w:shd w:val="clear" w:color="auto" w:fill="auto"/>
            <w:vAlign w:val="bottom"/>
          </w:tcPr>
          <w:p w14:paraId="2E3BDA07" w14:textId="4E5E4AF3" w:rsidR="002364A0" w:rsidRPr="00A2415A" w:rsidRDefault="002364A0" w:rsidP="002364A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A241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364A0" w:rsidRPr="00A2415A" w14:paraId="0CF96478" w14:textId="77777777" w:rsidTr="00096D28">
        <w:tc>
          <w:tcPr>
            <w:tcW w:w="3132" w:type="dxa"/>
            <w:shd w:val="clear" w:color="auto" w:fill="auto"/>
          </w:tcPr>
          <w:p w14:paraId="2FC15E18" w14:textId="77777777" w:rsidR="002364A0" w:rsidRDefault="002364A0" w:rsidP="00236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3243C7" w14:textId="06EB759E" w:rsidR="002364A0" w:rsidRPr="00096D28" w:rsidRDefault="002364A0" w:rsidP="00F631A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5F066D" w14:textId="77777777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867B56" w14:textId="5B8E5790" w:rsidR="002364A0" w:rsidRPr="00096D28" w:rsidRDefault="00096D28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70" w:type="dxa"/>
            <w:vAlign w:val="bottom"/>
          </w:tcPr>
          <w:p w14:paraId="04364FEA" w14:textId="77777777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A463EE" w14:textId="37864878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9A6378" w14:textId="77777777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8E6F3C6" w14:textId="3596FC89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เครื่องมือและอุปกรณ์โรงงาน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22AC1A" w14:textId="77777777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7C62DE8B" w14:textId="77777777" w:rsidR="002364A0" w:rsidRPr="00096D28" w:rsidRDefault="002364A0" w:rsidP="000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84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96D2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เครื่องตกแต่ง</w:t>
            </w:r>
          </w:p>
          <w:p w14:paraId="30312BA0" w14:textId="78008556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  <w:tab w:val="decimal" w:pos="1237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9636C38" w14:textId="77777777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63B8B0B" w14:textId="47082469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551F1A6" w14:textId="77777777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B0402D" w14:textId="1E69A6D7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  <w:tab w:val="decimal" w:pos="1237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A2415A">
              <w:rPr>
                <w:rFonts w:ascii="Angsana New" w:hAnsi="Angsana New"/>
                <w:sz w:val="28"/>
                <w:szCs w:val="28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9AD424" w14:textId="77777777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5DC94217" w14:textId="56323FA6" w:rsidR="002364A0" w:rsidRPr="00096D28" w:rsidRDefault="002364A0" w:rsidP="00096D2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364A0" w:rsidRPr="00A2415A" w14:paraId="79BE2AFB" w14:textId="77777777" w:rsidTr="00096D28">
        <w:tc>
          <w:tcPr>
            <w:tcW w:w="3132" w:type="dxa"/>
            <w:shd w:val="clear" w:color="auto" w:fill="auto"/>
          </w:tcPr>
          <w:p w14:paraId="72049221" w14:textId="77777777" w:rsidR="002364A0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0" w:type="dxa"/>
            <w:gridSpan w:val="15"/>
            <w:shd w:val="clear" w:color="auto" w:fill="auto"/>
            <w:vAlign w:val="bottom"/>
          </w:tcPr>
          <w:p w14:paraId="3D081298" w14:textId="714C86C7" w:rsidR="002364A0" w:rsidRPr="00A2415A" w:rsidRDefault="002364A0" w:rsidP="002364A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2415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2364A0" w:rsidRPr="00A2415A" w14:paraId="0E510BD3" w14:textId="77777777" w:rsidTr="00096D28">
        <w:tc>
          <w:tcPr>
            <w:tcW w:w="3132" w:type="dxa"/>
            <w:shd w:val="clear" w:color="auto" w:fill="auto"/>
          </w:tcPr>
          <w:p w14:paraId="3AB222B7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EA9395" w14:textId="21306CEF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2C917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D4A5D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EB2AB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D32AE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0222AD3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9D1B5F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D3FD8A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1567FAA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07AD1D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2E89003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D9E6D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78B98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72C643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22CDE1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64A0" w:rsidRPr="00A2415A" w14:paraId="030A75AF" w14:textId="77777777" w:rsidTr="00096D28">
        <w:tc>
          <w:tcPr>
            <w:tcW w:w="3132" w:type="dxa"/>
            <w:shd w:val="clear" w:color="auto" w:fill="auto"/>
          </w:tcPr>
          <w:p w14:paraId="563F4D9C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912DBE" w14:textId="137B4B5A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94A43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6CDC2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46758D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184A3C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5E4B97D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2ACB42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87D11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336C936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5EC30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396CFF1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8318D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D5AEF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576405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048F285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64A0" w:rsidRPr="00A2415A" w14:paraId="4565DF90" w14:textId="77777777" w:rsidTr="00096D28">
        <w:tc>
          <w:tcPr>
            <w:tcW w:w="3132" w:type="dxa"/>
            <w:shd w:val="clear" w:color="auto" w:fill="auto"/>
          </w:tcPr>
          <w:p w14:paraId="43516E46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005A03" w14:textId="207E9EA8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374,096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9E2C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CF2C3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510,679</w:t>
            </w:r>
          </w:p>
        </w:tc>
        <w:tc>
          <w:tcPr>
            <w:tcW w:w="270" w:type="dxa"/>
          </w:tcPr>
          <w:p w14:paraId="2B89E50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2319BF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328,805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9FB20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7E1AEC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34,382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DBC22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0FB413A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10,524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62E46F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EE225F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72,260</w:t>
            </w:r>
          </w:p>
        </w:tc>
        <w:tc>
          <w:tcPr>
            <w:tcW w:w="270" w:type="dxa"/>
          </w:tcPr>
          <w:p w14:paraId="14D7D5B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2F9F6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253,532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9033A44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BDF023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1,584,278</w:t>
            </w:r>
          </w:p>
        </w:tc>
      </w:tr>
      <w:tr w:rsidR="002364A0" w:rsidRPr="00A2415A" w14:paraId="5910EE5C" w14:textId="77777777" w:rsidTr="00096D28">
        <w:tc>
          <w:tcPr>
            <w:tcW w:w="3132" w:type="dxa"/>
            <w:shd w:val="clear" w:color="auto" w:fill="auto"/>
          </w:tcPr>
          <w:p w14:paraId="703E6563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46B25" w14:textId="779A363D" w:rsidR="002364A0" w:rsidRPr="00A2415A" w:rsidRDefault="002364A0" w:rsidP="00F850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4F3EBD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6996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D7B580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5AA20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13,184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05C42C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3B495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73A7D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B030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AF08A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AEC50A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202,827</w:t>
            </w:r>
          </w:p>
        </w:tc>
        <w:tc>
          <w:tcPr>
            <w:tcW w:w="270" w:type="dxa"/>
          </w:tcPr>
          <w:p w14:paraId="36DEE9E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0884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538F69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7EC4C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216,685</w:t>
            </w:r>
          </w:p>
        </w:tc>
      </w:tr>
      <w:tr w:rsidR="002364A0" w:rsidRPr="00A2415A" w14:paraId="25F95060" w14:textId="77777777" w:rsidTr="00096D28">
        <w:tc>
          <w:tcPr>
            <w:tcW w:w="3132" w:type="dxa"/>
            <w:shd w:val="clear" w:color="auto" w:fill="auto"/>
          </w:tcPr>
          <w:p w14:paraId="79951596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6A1759" w14:textId="48227383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374,096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E94E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397D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510,679</w:t>
            </w:r>
          </w:p>
        </w:tc>
        <w:tc>
          <w:tcPr>
            <w:tcW w:w="270" w:type="dxa"/>
          </w:tcPr>
          <w:p w14:paraId="1B95143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50DD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341,989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5FFF9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D1694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35,056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B7F39F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9FC04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10,524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161CD0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715C3F0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275,087</w:t>
            </w:r>
          </w:p>
        </w:tc>
        <w:tc>
          <w:tcPr>
            <w:tcW w:w="270" w:type="dxa"/>
          </w:tcPr>
          <w:p w14:paraId="7AEB368D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8A9D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253,532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B8AF9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511D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1,800,963</w:t>
            </w:r>
          </w:p>
        </w:tc>
      </w:tr>
      <w:tr w:rsidR="002364A0" w:rsidRPr="00A2415A" w14:paraId="2B6957FB" w14:textId="77777777" w:rsidTr="00096D28">
        <w:tc>
          <w:tcPr>
            <w:tcW w:w="3132" w:type="dxa"/>
            <w:shd w:val="clear" w:color="auto" w:fill="auto"/>
          </w:tcPr>
          <w:p w14:paraId="688D375C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91B604" w14:textId="2A1065C0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007904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F65D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61FB3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0EE285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B8F8660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22DDC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0A1F68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7B627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7D961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24F40444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54791C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B7058C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F5C89E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2325A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64A0" w:rsidRPr="00A2415A" w14:paraId="6B94F749" w14:textId="77777777" w:rsidTr="00096D28">
        <w:tc>
          <w:tcPr>
            <w:tcW w:w="3132" w:type="dxa"/>
            <w:shd w:val="clear" w:color="auto" w:fill="auto"/>
          </w:tcPr>
          <w:p w14:paraId="036114E0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A2415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6A7CF0" w14:textId="22668CE0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47D96F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D2D6C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74679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B7FB0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92530B3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2CA2CF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12C4685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6A9A0BA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BE978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54C8124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71E76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C79B23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A974815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48B53A93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64A0" w:rsidRPr="00A2415A" w14:paraId="700AD3C2" w14:textId="77777777" w:rsidTr="00096D28">
        <w:tc>
          <w:tcPr>
            <w:tcW w:w="3132" w:type="dxa"/>
            <w:shd w:val="clear" w:color="auto" w:fill="auto"/>
          </w:tcPr>
          <w:p w14:paraId="4CDF9C36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78A4A6" w14:textId="084CB655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375,596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5156C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7A443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517,444</w:t>
            </w:r>
          </w:p>
        </w:tc>
        <w:tc>
          <w:tcPr>
            <w:tcW w:w="270" w:type="dxa"/>
          </w:tcPr>
          <w:p w14:paraId="3098CA5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97B1A3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311,241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86BD5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7A1A87A5" w14:textId="77777777" w:rsidR="002364A0" w:rsidRPr="00F85014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85014">
              <w:rPr>
                <w:rFonts w:ascii="Angsana New" w:hAnsi="Angsana New"/>
                <w:sz w:val="28"/>
                <w:szCs w:val="28"/>
              </w:rPr>
              <w:t>24,410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D2CB5C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3FD0838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18,966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D52BC9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A19D1EF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60,052</w:t>
            </w:r>
          </w:p>
        </w:tc>
        <w:tc>
          <w:tcPr>
            <w:tcW w:w="270" w:type="dxa"/>
          </w:tcPr>
          <w:p w14:paraId="3B9798F0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D3043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85014">
              <w:rPr>
                <w:rFonts w:ascii="Angsana New" w:hAnsi="Angsana New"/>
                <w:sz w:val="28"/>
                <w:szCs w:val="28"/>
              </w:rPr>
              <w:t>263,268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562B7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FCF555F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1,570,977</w:t>
            </w:r>
          </w:p>
        </w:tc>
      </w:tr>
      <w:tr w:rsidR="002364A0" w:rsidRPr="00A2415A" w14:paraId="17055AEB" w14:textId="77777777" w:rsidTr="00096D28">
        <w:trPr>
          <w:trHeight w:val="108"/>
        </w:trPr>
        <w:tc>
          <w:tcPr>
            <w:tcW w:w="3132" w:type="dxa"/>
            <w:shd w:val="clear" w:color="auto" w:fill="auto"/>
          </w:tcPr>
          <w:p w14:paraId="6A6AA6CB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DBA8D" w14:textId="2A6E8C49" w:rsidR="002364A0" w:rsidRPr="00A2415A" w:rsidRDefault="002364A0" w:rsidP="00F850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3A6FE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442C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E336F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C09E0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10,951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67BA63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0A4A236" w14:textId="77777777" w:rsidR="002364A0" w:rsidRPr="00F85014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85014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EFD2B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3ECA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49CC2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D29008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181,535</w:t>
            </w:r>
          </w:p>
        </w:tc>
        <w:tc>
          <w:tcPr>
            <w:tcW w:w="270" w:type="dxa"/>
          </w:tcPr>
          <w:p w14:paraId="3907171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761D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F792F8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1CEBF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A2415A">
              <w:rPr>
                <w:rFonts w:ascii="Angsana New" w:hAnsi="Angsana New"/>
                <w:sz w:val="28"/>
                <w:szCs w:val="28"/>
              </w:rPr>
              <w:t>193,031</w:t>
            </w:r>
          </w:p>
        </w:tc>
      </w:tr>
      <w:tr w:rsidR="002364A0" w:rsidRPr="00A2415A" w14:paraId="3BF643BF" w14:textId="77777777" w:rsidTr="00096D28">
        <w:tc>
          <w:tcPr>
            <w:tcW w:w="3132" w:type="dxa"/>
            <w:shd w:val="clear" w:color="auto" w:fill="auto"/>
          </w:tcPr>
          <w:p w14:paraId="437DA191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C1A5B" w14:textId="58BB6FF2" w:rsidR="002364A0" w:rsidRPr="002856D3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56D3">
              <w:rPr>
                <w:rFonts w:ascii="Angsana New" w:hAnsi="Angsana New"/>
                <w:b/>
                <w:bCs/>
                <w:sz w:val="28"/>
                <w:szCs w:val="28"/>
              </w:rPr>
              <w:t>375,596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BF75D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D909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517,444</w:t>
            </w:r>
          </w:p>
        </w:tc>
        <w:tc>
          <w:tcPr>
            <w:tcW w:w="270" w:type="dxa"/>
          </w:tcPr>
          <w:p w14:paraId="4531AB2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0DCE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322,192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3A65D0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CE090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014">
              <w:rPr>
                <w:rFonts w:ascii="Angsana New" w:hAnsi="Angsana New"/>
                <w:b/>
                <w:bCs/>
                <w:sz w:val="28"/>
                <w:szCs w:val="28"/>
              </w:rPr>
              <w:t>24,955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4FE58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5577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18,966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9A426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3F179A0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241,587</w:t>
            </w:r>
          </w:p>
        </w:tc>
        <w:tc>
          <w:tcPr>
            <w:tcW w:w="270" w:type="dxa"/>
          </w:tcPr>
          <w:p w14:paraId="41D3C8A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5FDE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263,268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AAB0A3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4DFB0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1,764,008</w:t>
            </w:r>
          </w:p>
        </w:tc>
      </w:tr>
      <w:tr w:rsidR="002364A0" w:rsidRPr="00A2415A" w14:paraId="7C6A946D" w14:textId="77777777" w:rsidTr="00096D28">
        <w:tc>
          <w:tcPr>
            <w:tcW w:w="3132" w:type="dxa"/>
            <w:shd w:val="clear" w:color="auto" w:fill="auto"/>
          </w:tcPr>
          <w:p w14:paraId="7191C3EF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16A7F5" w14:textId="264C4CAE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360680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A3FB3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98CF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ED1F403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78B02D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8AD6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120095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13947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B34749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4669FA2F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AFA66D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09D2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9E8ECA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BB1A4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64A0" w:rsidRPr="00A2415A" w14:paraId="24488C8F" w14:textId="77777777" w:rsidTr="00096D28">
        <w:tc>
          <w:tcPr>
            <w:tcW w:w="3132" w:type="dxa"/>
            <w:shd w:val="clear" w:color="auto" w:fill="auto"/>
          </w:tcPr>
          <w:p w14:paraId="1FCD0E1D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41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33366" w14:textId="56736B4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F780C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136EDC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0ECB3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D575C0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713482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9C3CE5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7CEE4A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7268B5F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CBD97E6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</w:tcPr>
          <w:p w14:paraId="00792AF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7252D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E01D4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7CF1930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7F06005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64A0" w:rsidRPr="00A2415A" w14:paraId="70030DA2" w14:textId="77777777" w:rsidTr="00096D28">
        <w:tc>
          <w:tcPr>
            <w:tcW w:w="3132" w:type="dxa"/>
            <w:shd w:val="clear" w:color="auto" w:fill="auto"/>
          </w:tcPr>
          <w:p w14:paraId="0E451A33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0ADE9D" w14:textId="5B9CFBBA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271,947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0AD67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D2A49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382,722</w:t>
            </w:r>
          </w:p>
        </w:tc>
        <w:tc>
          <w:tcPr>
            <w:tcW w:w="270" w:type="dxa"/>
          </w:tcPr>
          <w:p w14:paraId="16011D6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D0FB10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290,022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3C7313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11766B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CC208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270958D4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A1846C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B62010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89,106</w:t>
            </w:r>
          </w:p>
        </w:tc>
        <w:tc>
          <w:tcPr>
            <w:tcW w:w="270" w:type="dxa"/>
          </w:tcPr>
          <w:p w14:paraId="09CEECB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5C33FF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237,393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439FB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6B5326C4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1,318,189</w:t>
            </w:r>
          </w:p>
        </w:tc>
      </w:tr>
      <w:tr w:rsidR="002364A0" w:rsidRPr="00A2415A" w14:paraId="426641F7" w14:textId="77777777" w:rsidTr="00096D28">
        <w:tc>
          <w:tcPr>
            <w:tcW w:w="3132" w:type="dxa"/>
            <w:shd w:val="clear" w:color="auto" w:fill="auto"/>
          </w:tcPr>
          <w:p w14:paraId="402EF75D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415A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479D5" w14:textId="20DBE88E" w:rsidR="002364A0" w:rsidRPr="00A2415A" w:rsidRDefault="002364A0" w:rsidP="00F8501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52D26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F3E3E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E3B58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B7D03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BA9A9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9E5A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7B299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7EA2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DF126B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3D25F8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160,621</w:t>
            </w:r>
          </w:p>
        </w:tc>
        <w:tc>
          <w:tcPr>
            <w:tcW w:w="270" w:type="dxa"/>
          </w:tcPr>
          <w:p w14:paraId="38A76A8D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F7905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BC2677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8385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169,754</w:t>
            </w:r>
          </w:p>
        </w:tc>
      </w:tr>
      <w:tr w:rsidR="002364A0" w:rsidRPr="00A2415A" w14:paraId="01E8CB2B" w14:textId="77777777" w:rsidTr="00096D28">
        <w:tc>
          <w:tcPr>
            <w:tcW w:w="3132" w:type="dxa"/>
            <w:shd w:val="clear" w:color="auto" w:fill="auto"/>
          </w:tcPr>
          <w:p w14:paraId="67FD6AD5" w14:textId="77777777" w:rsidR="002364A0" w:rsidRPr="00A2415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85FDE" w14:textId="42D9749F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271,947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2B677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EE5F3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382,722</w:t>
            </w:r>
          </w:p>
        </w:tc>
        <w:tc>
          <w:tcPr>
            <w:tcW w:w="270" w:type="dxa"/>
          </w:tcPr>
          <w:p w14:paraId="5DE8525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C0D94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298,740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791BA2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F971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30,550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174A2F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D2532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16,864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A89081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1ABC9E8D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249,727</w:t>
            </w:r>
          </w:p>
        </w:tc>
        <w:tc>
          <w:tcPr>
            <w:tcW w:w="270" w:type="dxa"/>
          </w:tcPr>
          <w:p w14:paraId="511B511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33008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237,393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55677BA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BE5B9" w14:textId="77777777" w:rsidR="002364A0" w:rsidRPr="00A2415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1,487,943</w:t>
            </w:r>
          </w:p>
        </w:tc>
      </w:tr>
    </w:tbl>
    <w:p w14:paraId="5AC6E5BE" w14:textId="77777777" w:rsidR="00DC2AC8" w:rsidRPr="00A769EA" w:rsidRDefault="00DC2AC8" w:rsidP="00BC47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DC2AC8" w:rsidRPr="00A769EA" w:rsidSect="00047E31">
          <w:headerReference w:type="default" r:id="rId15"/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p w14:paraId="1B68A1EA" w14:textId="2D4FD689" w:rsidR="005534B3" w:rsidRDefault="005534B3" w:rsidP="005534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1585C">
        <w:rPr>
          <w:rFonts w:asciiTheme="majorBidi" w:hAnsiTheme="majorBidi" w:cstheme="majorBidi" w:hint="cs"/>
          <w:sz w:val="30"/>
          <w:szCs w:val="30"/>
          <w:cs/>
        </w:rPr>
        <w:lastRenderedPageBreak/>
        <w:t>ราคา</w:t>
      </w:r>
      <w:r w:rsidRPr="0021585C">
        <w:rPr>
          <w:rFonts w:ascii="Angsana New" w:hAnsi="Angsana New" w:hint="cs"/>
          <w:sz w:val="30"/>
          <w:szCs w:val="30"/>
          <w:cs/>
        </w:rPr>
        <w:t xml:space="preserve">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21585C">
        <w:rPr>
          <w:rFonts w:ascii="Angsana New" w:hAnsi="Angsana New"/>
          <w:sz w:val="30"/>
          <w:szCs w:val="30"/>
        </w:rPr>
        <w:t xml:space="preserve">31 </w:t>
      </w:r>
      <w:r w:rsidRPr="0021585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1585C">
        <w:rPr>
          <w:rFonts w:ascii="Angsana New" w:hAnsi="Angsana New"/>
          <w:sz w:val="30"/>
          <w:szCs w:val="30"/>
        </w:rPr>
        <w:t>256</w:t>
      </w:r>
      <w:r w:rsidR="00306A55" w:rsidRPr="0021585C">
        <w:rPr>
          <w:rFonts w:ascii="Angsana New" w:hAnsi="Angsana New"/>
          <w:sz w:val="30"/>
          <w:szCs w:val="30"/>
        </w:rPr>
        <w:t>2</w:t>
      </w:r>
      <w:r w:rsidRPr="0021585C">
        <w:rPr>
          <w:rFonts w:ascii="Angsana New" w:hAnsi="Angsana New"/>
          <w:sz w:val="30"/>
          <w:szCs w:val="30"/>
        </w:rPr>
        <w:t xml:space="preserve"> </w:t>
      </w:r>
      <w:r w:rsidRPr="0021585C">
        <w:rPr>
          <w:rFonts w:ascii="Angsana New" w:hAnsi="Angsana New" w:hint="cs"/>
          <w:sz w:val="30"/>
          <w:szCs w:val="30"/>
          <w:cs/>
        </w:rPr>
        <w:t xml:space="preserve">ในงบการเงินรวมและงบการเงินเฉพาะกิจการมีจำนวน </w:t>
      </w:r>
      <w:r w:rsidRPr="0021585C">
        <w:rPr>
          <w:rFonts w:ascii="Angsana New" w:hAnsi="Angsana New"/>
          <w:sz w:val="30"/>
          <w:szCs w:val="30"/>
        </w:rPr>
        <w:t>5</w:t>
      </w:r>
      <w:r w:rsidR="0021585C" w:rsidRPr="0021585C">
        <w:rPr>
          <w:rFonts w:ascii="Angsana New" w:hAnsi="Angsana New"/>
          <w:sz w:val="30"/>
          <w:szCs w:val="30"/>
        </w:rPr>
        <w:t>61.82</w:t>
      </w:r>
      <w:r w:rsidRPr="0021585C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306A55" w:rsidRPr="0021585C">
        <w:rPr>
          <w:rFonts w:ascii="Angsana New" w:hAnsi="Angsana New"/>
          <w:sz w:val="30"/>
          <w:szCs w:val="30"/>
        </w:rPr>
        <w:t>523.38</w:t>
      </w:r>
      <w:r w:rsidRPr="0021585C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21585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21585C">
        <w:rPr>
          <w:rFonts w:ascii="Angsana New" w:hAnsi="Angsana New"/>
          <w:i/>
          <w:iCs/>
          <w:sz w:val="30"/>
          <w:szCs w:val="30"/>
        </w:rPr>
        <w:t>256</w:t>
      </w:r>
      <w:r w:rsidR="00306A55" w:rsidRPr="0021585C">
        <w:rPr>
          <w:rFonts w:ascii="Angsana New" w:hAnsi="Angsana New"/>
          <w:i/>
          <w:iCs/>
          <w:sz w:val="30"/>
          <w:szCs w:val="30"/>
        </w:rPr>
        <w:t>1</w:t>
      </w:r>
      <w:r w:rsidRPr="0021585C">
        <w:rPr>
          <w:rFonts w:ascii="Angsana New" w:hAnsi="Angsana New"/>
          <w:i/>
          <w:iCs/>
          <w:sz w:val="30"/>
          <w:szCs w:val="30"/>
        </w:rPr>
        <w:t xml:space="preserve">: </w:t>
      </w:r>
      <w:r w:rsidR="00306A55" w:rsidRPr="0021585C">
        <w:rPr>
          <w:rFonts w:ascii="Angsana New" w:hAnsi="Angsana New"/>
          <w:i/>
          <w:iCs/>
          <w:sz w:val="30"/>
          <w:szCs w:val="30"/>
        </w:rPr>
        <w:t>570.98</w:t>
      </w:r>
      <w:r w:rsidRPr="0021585C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 </w:t>
      </w:r>
      <w:r w:rsidR="00306A55" w:rsidRPr="0021585C">
        <w:rPr>
          <w:rFonts w:ascii="Angsana New" w:hAnsi="Angsana New"/>
          <w:i/>
          <w:iCs/>
          <w:sz w:val="30"/>
          <w:szCs w:val="30"/>
        </w:rPr>
        <w:t>561.04</w:t>
      </w:r>
      <w:r w:rsidRPr="0021585C">
        <w:rPr>
          <w:rFonts w:ascii="Angsana New" w:hAnsi="Angsana New"/>
          <w:i/>
          <w:iCs/>
          <w:sz w:val="30"/>
          <w:szCs w:val="30"/>
        </w:rPr>
        <w:t xml:space="preserve"> </w:t>
      </w:r>
      <w:r w:rsidRPr="0021585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21585C">
        <w:rPr>
          <w:rFonts w:ascii="Angsana New" w:hAnsi="Angsana New"/>
          <w:i/>
          <w:iCs/>
          <w:sz w:val="30"/>
          <w:szCs w:val="30"/>
        </w:rPr>
        <w:t xml:space="preserve"> </w:t>
      </w:r>
      <w:r w:rsidRPr="0021585C">
        <w:rPr>
          <w:rFonts w:ascii="Angsana New" w:hAnsi="Angsana New" w:hint="cs"/>
          <w:i/>
          <w:iCs/>
          <w:sz w:val="30"/>
          <w:szCs w:val="30"/>
          <w:cs/>
        </w:rPr>
        <w:t>ตามลำดับ)</w:t>
      </w:r>
    </w:p>
    <w:p w14:paraId="18184A1A" w14:textId="77777777" w:rsidR="005534B3" w:rsidRDefault="005534B3" w:rsidP="0055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2292EB" w14:textId="77777777" w:rsidR="00B758B6" w:rsidRDefault="00B758B6" w:rsidP="00520AA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ค่าความนิยม</w:t>
      </w:r>
    </w:p>
    <w:p w14:paraId="496AE902" w14:textId="77777777" w:rsidR="00B758B6" w:rsidRPr="00DA273C" w:rsidRDefault="00B758B6" w:rsidP="001260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900"/>
        <w:gridCol w:w="1350"/>
        <w:gridCol w:w="270"/>
        <w:gridCol w:w="1350"/>
      </w:tblGrid>
      <w:tr w:rsidR="00400C52" w:rsidRPr="00A546B6" w14:paraId="2FCCD99D" w14:textId="77777777" w:rsidTr="00C444A7">
        <w:trPr>
          <w:tblHeader/>
        </w:trPr>
        <w:tc>
          <w:tcPr>
            <w:tcW w:w="4050" w:type="dxa"/>
          </w:tcPr>
          <w:p w14:paraId="2579CEF1" w14:textId="77777777" w:rsidR="00400C52" w:rsidRPr="00A546B6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4B3EA" w14:textId="77777777" w:rsidR="00400C52" w:rsidRPr="00A546B6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76F2F8" w14:textId="77777777" w:rsidR="00400C52" w:rsidRPr="00A546B6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6540191" w14:textId="77777777" w:rsidR="00400C52" w:rsidRPr="00A546B6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C52" w:rsidRPr="00A546B6" w14:paraId="61BF3EC3" w14:textId="77777777" w:rsidTr="00C444A7">
        <w:trPr>
          <w:tblHeader/>
        </w:trPr>
        <w:tc>
          <w:tcPr>
            <w:tcW w:w="4050" w:type="dxa"/>
          </w:tcPr>
          <w:p w14:paraId="60C52FE1" w14:textId="77777777" w:rsidR="00400C52" w:rsidRPr="00A546B6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AAE66" w14:textId="65228FFE" w:rsidR="00400C52" w:rsidRPr="00A546B6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912280" w14:textId="77777777" w:rsidR="00400C52" w:rsidRPr="00A546B6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BE538C1" w14:textId="77777777" w:rsidR="00400C52" w:rsidRPr="00A546B6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3D04" w:rsidRPr="00A546B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13BF1D0E" w14:textId="77777777" w:rsidR="00400C52" w:rsidRPr="00A546B6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5CA6CDE" w14:textId="77777777" w:rsidR="00400C52" w:rsidRPr="00A546B6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3D04" w:rsidRPr="00A546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00C52" w:rsidRPr="00A546B6" w14:paraId="7DDA7F6D" w14:textId="77777777" w:rsidTr="00C444A7">
        <w:trPr>
          <w:tblHeader/>
        </w:trPr>
        <w:tc>
          <w:tcPr>
            <w:tcW w:w="4050" w:type="dxa"/>
          </w:tcPr>
          <w:p w14:paraId="00D7AEF0" w14:textId="77777777" w:rsidR="00400C52" w:rsidRPr="00A546B6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ED678" w14:textId="77777777" w:rsidR="00400C52" w:rsidRPr="00A546B6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A56BD04" w14:textId="77777777" w:rsidR="00400C52" w:rsidRPr="00A546B6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1C9E3EC3" w14:textId="77777777" w:rsidR="00400C52" w:rsidRPr="00A546B6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46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0C52" w:rsidRPr="00A546B6" w14:paraId="4FC00580" w14:textId="77777777" w:rsidTr="00C444A7">
        <w:tc>
          <w:tcPr>
            <w:tcW w:w="4050" w:type="dxa"/>
          </w:tcPr>
          <w:p w14:paraId="42576877" w14:textId="77777777" w:rsidR="00400C52" w:rsidRPr="00A546B6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E4F7E6A" w14:textId="77777777" w:rsidR="00400C52" w:rsidRPr="00A546B6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1728A" w14:textId="77777777" w:rsidR="00400C52" w:rsidRPr="00A546B6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3DD4B" w14:textId="77777777" w:rsidR="00400C52" w:rsidRPr="00A546B6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D52D3" w14:textId="77777777" w:rsidR="00400C52" w:rsidRPr="00A546B6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EF348F" w14:textId="77777777" w:rsidR="00400C52" w:rsidRPr="00A546B6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D04" w:rsidRPr="00A546B6" w14:paraId="1EA62B62" w14:textId="77777777" w:rsidTr="00C444A7">
        <w:tc>
          <w:tcPr>
            <w:tcW w:w="4050" w:type="dxa"/>
            <w:shd w:val="clear" w:color="auto" w:fill="auto"/>
          </w:tcPr>
          <w:p w14:paraId="149FD825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546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5333B258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DCEF0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086F0F" w14:textId="77777777" w:rsidR="00663D04" w:rsidRPr="00A546B6" w:rsidRDefault="00DF1998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</w:rPr>
              <w:t>224,990</w:t>
            </w:r>
          </w:p>
        </w:tc>
        <w:tc>
          <w:tcPr>
            <w:tcW w:w="270" w:type="dxa"/>
          </w:tcPr>
          <w:p w14:paraId="5B9949D2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B1EB8C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</w:rPr>
              <w:t>210,787</w:t>
            </w:r>
          </w:p>
        </w:tc>
      </w:tr>
      <w:tr w:rsidR="00663D04" w:rsidRPr="00A546B6" w14:paraId="203AADC7" w14:textId="77777777" w:rsidTr="00C444A7">
        <w:tc>
          <w:tcPr>
            <w:tcW w:w="4050" w:type="dxa"/>
          </w:tcPr>
          <w:p w14:paraId="67DB1A0D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170" w:type="dxa"/>
          </w:tcPr>
          <w:p w14:paraId="5B83618D" w14:textId="79FAE1D5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A424F96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F426E0" w14:textId="77777777" w:rsidR="00663D04" w:rsidRPr="00A546B6" w:rsidRDefault="00DF1998" w:rsidP="0036302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4431A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0F3395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</w:rPr>
              <w:t>14,203</w:t>
            </w:r>
          </w:p>
        </w:tc>
      </w:tr>
      <w:tr w:rsidR="00663D04" w:rsidRPr="00A546B6" w14:paraId="2ABE74E0" w14:textId="77777777" w:rsidTr="00C444A7">
        <w:tc>
          <w:tcPr>
            <w:tcW w:w="4050" w:type="dxa"/>
            <w:shd w:val="clear" w:color="auto" w:fill="auto"/>
          </w:tcPr>
          <w:p w14:paraId="06296C2F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 </w:t>
            </w:r>
          </w:p>
        </w:tc>
        <w:tc>
          <w:tcPr>
            <w:tcW w:w="1170" w:type="dxa"/>
          </w:tcPr>
          <w:p w14:paraId="7E280616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07E70FA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111BE" w14:textId="77777777" w:rsidR="00663D04" w:rsidRPr="00A546B6" w:rsidRDefault="00DF1998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224,990</w:t>
            </w:r>
          </w:p>
        </w:tc>
        <w:tc>
          <w:tcPr>
            <w:tcW w:w="270" w:type="dxa"/>
          </w:tcPr>
          <w:p w14:paraId="22D28795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825CA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224,990</w:t>
            </w:r>
          </w:p>
        </w:tc>
      </w:tr>
      <w:tr w:rsidR="00663D04" w:rsidRPr="00A546B6" w14:paraId="483ABE9A" w14:textId="77777777" w:rsidTr="00C444A7">
        <w:tc>
          <w:tcPr>
            <w:tcW w:w="4050" w:type="dxa"/>
          </w:tcPr>
          <w:p w14:paraId="67967B95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0FF00A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7876D0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72F8D4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0D31B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6F707A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D04" w:rsidRPr="00A546B6" w14:paraId="68AF989E" w14:textId="77777777" w:rsidTr="00C444A7">
        <w:tc>
          <w:tcPr>
            <w:tcW w:w="4050" w:type="dxa"/>
          </w:tcPr>
          <w:p w14:paraId="10AF0253" w14:textId="0174190E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ขาดทุนจากการด้อยค่าสะสม</w:t>
            </w:r>
          </w:p>
        </w:tc>
        <w:tc>
          <w:tcPr>
            <w:tcW w:w="1170" w:type="dxa"/>
          </w:tcPr>
          <w:p w14:paraId="24F8DE9B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0997A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8CCDDD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26A87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7DB5AD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D04" w:rsidRPr="00A546B6" w14:paraId="6A7EBFC2" w14:textId="77777777" w:rsidTr="00C444A7">
        <w:tc>
          <w:tcPr>
            <w:tcW w:w="4050" w:type="dxa"/>
          </w:tcPr>
          <w:p w14:paraId="337EDF62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546B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546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254C815A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0B2FDE" w14:textId="77777777" w:rsidR="00663D04" w:rsidRPr="00A546B6" w:rsidRDefault="00663D04" w:rsidP="00663D0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3806C7" w14:textId="77777777" w:rsidR="00663D04" w:rsidRPr="00A546B6" w:rsidRDefault="00DF1998" w:rsidP="0036302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68E3CE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F80257" w14:textId="77777777" w:rsidR="00663D04" w:rsidRPr="00A546B6" w:rsidRDefault="00663D04" w:rsidP="00663D0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3D04" w:rsidRPr="00A546B6" w14:paraId="6DF4A49C" w14:textId="77777777" w:rsidTr="00C444A7">
        <w:tc>
          <w:tcPr>
            <w:tcW w:w="4050" w:type="dxa"/>
          </w:tcPr>
          <w:p w14:paraId="1B8F74DB" w14:textId="7577DF4B" w:rsidR="00663D04" w:rsidRPr="00A546B6" w:rsidRDefault="00A23D8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982C74E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924DBB1" w14:textId="77777777" w:rsidR="00663D04" w:rsidRPr="00A546B6" w:rsidRDefault="00663D04" w:rsidP="00663D0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0D05C4" w14:textId="30997C8A" w:rsidR="00663D04" w:rsidRPr="00A546B6" w:rsidRDefault="00306A55" w:rsidP="009E6ED1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F1998" w:rsidRPr="00A546B6">
              <w:rPr>
                <w:rFonts w:asciiTheme="majorBidi" w:hAnsiTheme="majorBidi" w:cstheme="majorBidi"/>
                <w:sz w:val="30"/>
                <w:szCs w:val="30"/>
              </w:rPr>
              <w:t>4,22</w:t>
            </w:r>
            <w:r w:rsidR="0036302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A322B1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76CF1F" w14:textId="77777777" w:rsidR="00663D04" w:rsidRPr="00A546B6" w:rsidRDefault="00663D04" w:rsidP="00663D0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3D04" w:rsidRPr="00A546B6" w14:paraId="62BFBF31" w14:textId="77777777" w:rsidTr="00C444A7">
        <w:tc>
          <w:tcPr>
            <w:tcW w:w="4050" w:type="dxa"/>
            <w:shd w:val="clear" w:color="auto" w:fill="auto"/>
          </w:tcPr>
          <w:p w14:paraId="5D5BF865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2C55211F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8E4615A" w14:textId="77777777" w:rsidR="00663D04" w:rsidRPr="00A546B6" w:rsidRDefault="00663D04" w:rsidP="00663D0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79149" w14:textId="6DE8A415" w:rsidR="00663D04" w:rsidRPr="00A546B6" w:rsidRDefault="00306A55" w:rsidP="009E6ED1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F1998" w:rsidRPr="00A5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</w:t>
            </w:r>
            <w:r w:rsidR="00363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23D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0D8453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A1FB8" w14:textId="77777777" w:rsidR="00663D04" w:rsidRPr="00A546B6" w:rsidRDefault="00663D04" w:rsidP="00663D0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63D04" w:rsidRPr="00A546B6" w14:paraId="2E7B79C3" w14:textId="77777777" w:rsidTr="00A23D84">
        <w:tc>
          <w:tcPr>
            <w:tcW w:w="4050" w:type="dxa"/>
            <w:shd w:val="clear" w:color="auto" w:fill="auto"/>
          </w:tcPr>
          <w:p w14:paraId="7116A39F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900F63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AB0FED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68EAB18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6BA2B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60E699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D04" w:rsidRPr="00A546B6" w14:paraId="701D1EF8" w14:textId="77777777" w:rsidTr="00A23D84">
        <w:tc>
          <w:tcPr>
            <w:tcW w:w="4050" w:type="dxa"/>
            <w:shd w:val="clear" w:color="auto" w:fill="auto"/>
          </w:tcPr>
          <w:p w14:paraId="51FB032F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46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5B5F7A5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EA390D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9B85D5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A1B9D" w14:textId="77777777" w:rsidR="00663D04" w:rsidRPr="00A546B6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B22AB5" w14:textId="77777777" w:rsidR="00663D04" w:rsidRPr="00A546B6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3D84" w:rsidRPr="00A546B6" w14:paraId="3455F040" w14:textId="77777777" w:rsidTr="00A23D84">
        <w:tc>
          <w:tcPr>
            <w:tcW w:w="4050" w:type="dxa"/>
            <w:shd w:val="clear" w:color="auto" w:fill="auto"/>
          </w:tcPr>
          <w:p w14:paraId="2839F94B" w14:textId="78F830A9" w:rsidR="00A23D84" w:rsidRPr="00A546B6" w:rsidRDefault="00A23D8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531D8CFC" w14:textId="77777777" w:rsidR="00A23D84" w:rsidRPr="00A546B6" w:rsidRDefault="00A23D8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6781D" w14:textId="77777777" w:rsidR="00A23D84" w:rsidRPr="00A546B6" w:rsidRDefault="00A23D8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62ABED7" w14:textId="26D0FFE1" w:rsidR="00A23D84" w:rsidRPr="00A23D84" w:rsidRDefault="00A23D8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630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30E7EA77" w14:textId="77777777" w:rsidR="00A23D84" w:rsidRPr="00A546B6" w:rsidRDefault="00A23D8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C1A9F16" w14:textId="35DB7420" w:rsidR="00A23D84" w:rsidRPr="00A546B6" w:rsidRDefault="00A23D8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224,990</w:t>
            </w:r>
          </w:p>
        </w:tc>
      </w:tr>
    </w:tbl>
    <w:p w14:paraId="78C5BDDF" w14:textId="77777777" w:rsidR="00DC2180" w:rsidRDefault="00DC2180" w:rsidP="005F09EB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198EBF7" w14:textId="6EC0E2B2" w:rsidR="005F09EB" w:rsidRPr="00C27B14" w:rsidRDefault="00345273" w:rsidP="005F09EB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C27B14">
        <w:rPr>
          <w:rFonts w:ascii="Angsana New" w:hAnsi="Angsana New"/>
          <w:snapToGrid w:val="0"/>
          <w:sz w:val="30"/>
          <w:szCs w:val="30"/>
          <w:cs/>
          <w:lang w:eastAsia="th-TH"/>
        </w:rPr>
        <w:t>ค่าความนิยมได้ถูกปันส่วนให้แก่หน่วยสินทรัพย์ที่ก่อให้เกิดเงินสด (</w:t>
      </w:r>
      <w:r w:rsidRPr="00C27B14">
        <w:rPr>
          <w:rFonts w:ascii="Angsana New" w:hAnsi="Angsana New"/>
          <w:snapToGrid w:val="0"/>
          <w:sz w:val="30"/>
          <w:szCs w:val="30"/>
          <w:lang w:eastAsia="th-TH"/>
        </w:rPr>
        <w:t>CGU</w:t>
      </w:r>
      <w:r w:rsidRPr="00C27B1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ที่ถูกกำหนดตามส่วนงานธุรกิจ </w:t>
      </w:r>
      <w:r w:rsidRPr="00C27B14">
        <w:rPr>
          <w:rFonts w:ascii="Angsana New" w:hAnsi="Angsana New"/>
          <w:snapToGrid w:val="0"/>
          <w:spacing w:val="6"/>
          <w:sz w:val="30"/>
          <w:szCs w:val="30"/>
          <w:cs/>
          <w:lang w:eastAsia="th-TH"/>
        </w:rPr>
        <w:t>ได้แก่</w:t>
      </w:r>
      <w:r w:rsidRPr="00C27B1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ส่วนงานธุรกิจที่เกี่ยวเนื่องกับผลิตภัณฑ์ก๊าซธรรมชาติ</w:t>
      </w:r>
      <w:r w:rsidR="00E13F7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E13F7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ธุรกิจให้บริการขนส่งสินค้า และธุรกิจ</w:t>
      </w:r>
      <w:r w:rsidR="005F09E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โรงไฟฟ้าพลังงานแสงอาทิตย์</w:t>
      </w:r>
    </w:p>
    <w:p w14:paraId="05D52E32" w14:textId="77777777" w:rsidR="0085356B" w:rsidRPr="008D324F" w:rsidRDefault="0085356B" w:rsidP="001260FB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E59F92C" w14:textId="7EB0F0C6" w:rsidR="00C27B14" w:rsidRPr="00C27B14" w:rsidRDefault="00345273" w:rsidP="005A6BE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27B14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 ซึ่งอ้างอิงจากงบประมาณทางการเงินครอบคลุมระยะเวลา </w:t>
      </w:r>
      <w:r w:rsidR="002B51CB">
        <w:rPr>
          <w:rFonts w:ascii="Angsana New" w:hAnsi="Angsana New"/>
          <w:snapToGrid w:val="0"/>
          <w:spacing w:val="-2"/>
          <w:sz w:val="30"/>
          <w:szCs w:val="30"/>
          <w:lang w:val="en-GB" w:eastAsia="th-TH"/>
        </w:rPr>
        <w:t>5</w:t>
      </w:r>
      <w:r w:rsidRPr="00C27B14">
        <w:rPr>
          <w:rFonts w:ascii="Angsana New" w:hAnsi="Angsana New"/>
          <w:snapToGrid w:val="0"/>
          <w:spacing w:val="-2"/>
          <w:sz w:val="30"/>
          <w:szCs w:val="30"/>
          <w:lang w:val="en-GB" w:eastAsia="th-TH"/>
        </w:rPr>
        <w:t xml:space="preserve"> </w:t>
      </w:r>
      <w:r w:rsidRPr="00C27B14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ปี</w:t>
      </w:r>
      <w:r w:rsidR="000F6C72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br/>
      </w:r>
      <w:r w:rsidRPr="00C27B14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ซึ่งได้รับอนุมัติจากผู้บริหาร</w:t>
      </w:r>
    </w:p>
    <w:p w14:paraId="3CB8F1FD" w14:textId="77777777" w:rsidR="00C27B14" w:rsidRPr="008D324F" w:rsidRDefault="00C27B14" w:rsidP="005A6BE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E284B0F" w14:textId="1FB30A2C" w:rsidR="00C27B14" w:rsidRPr="00C27B14" w:rsidRDefault="00C27B14" w:rsidP="005A6BE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27B14">
        <w:rPr>
          <w:rFonts w:ascii="Angsana New" w:hAnsi="Angsana New" w:hint="cs"/>
          <w:snapToGrid w:val="0"/>
          <w:sz w:val="30"/>
          <w:szCs w:val="30"/>
          <w:cs/>
          <w:lang w:eastAsia="th-TH"/>
        </w:rPr>
        <w:lastRenderedPageBreak/>
        <w:t>อัตราคิดลดของบริษัทย่อยในกลุ่มธุรกิจที่เกี่ยวเนื่องกับผลิตภัณฑ์ก๊าซธรรมชาติ</w:t>
      </w:r>
      <w:r w:rsidR="00112ED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ธุรกิจให้บริการขนส่งสินค้า และโรงงานไฟฟ้าพลังงานแสงอาทิตย์เฉลี่ย</w:t>
      </w:r>
      <w:r w:rsidRPr="00C27B1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อยู่ที่ร้อยล</w:t>
      </w:r>
      <w:r w:rsidR="00112ED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ะ</w:t>
      </w:r>
      <w:r w:rsidR="00112ED3">
        <w:rPr>
          <w:rFonts w:ascii="Angsana New" w:hAnsi="Angsana New"/>
          <w:snapToGrid w:val="0"/>
          <w:sz w:val="30"/>
          <w:szCs w:val="30"/>
          <w:lang w:eastAsia="th-TH"/>
        </w:rPr>
        <w:t xml:space="preserve"> 7</w:t>
      </w:r>
      <w:r w:rsidRPr="00C27B1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C27B1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ต่อปี</w:t>
      </w:r>
      <w:r w:rsidR="00112ED3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112ED3" w:rsidRPr="00293E4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(2561: </w:t>
      </w:r>
      <w:r w:rsidR="00112ED3" w:rsidRPr="00293E4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ร้อยละ </w:t>
      </w:r>
      <w:r w:rsidR="00112ED3" w:rsidRPr="00293E4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9 </w:t>
      </w:r>
      <w:r w:rsidR="00112ED3" w:rsidRPr="00293E4C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ต่อปี</w:t>
      </w:r>
      <w:r w:rsidR="00112ED3" w:rsidRPr="00293E4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  <w:r w:rsidRPr="00C27B1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ข้อสมมตินี้ได้ถูกใช้เพื่อการวิเคราะห์หน่วยสินทรัพย์ที่ก่อให้เกิดเงินสดภายในส่วนงานธุรกิจ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AD43141" w14:textId="77777777" w:rsidR="00345273" w:rsidRPr="008D324F" w:rsidRDefault="00345273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highlight w:val="yellow"/>
        </w:rPr>
      </w:pPr>
    </w:p>
    <w:p w14:paraId="097243F0" w14:textId="77777777" w:rsidR="00345273" w:rsidRPr="00C27B14" w:rsidRDefault="00345273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27B14">
        <w:rPr>
          <w:rFonts w:ascii="Angsana New" w:eastAsia="Calibri" w:hAnsi="Angsana New"/>
          <w:sz w:val="30"/>
          <w:szCs w:val="30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</w:t>
      </w:r>
      <w:r w:rsidRPr="00C27B14">
        <w:rPr>
          <w:rFonts w:ascii="Angsana New" w:eastAsia="Calibri" w:hAnsi="Angsana New" w:hint="cs"/>
          <w:sz w:val="30"/>
          <w:szCs w:val="30"/>
          <w:cs/>
        </w:rPr>
        <w:t>น</w:t>
      </w:r>
      <w:r w:rsidR="004306B4" w:rsidRPr="00C27B14">
        <w:rPr>
          <w:rFonts w:ascii="Angsana New" w:eastAsia="Calibri" w:hAnsi="Angsana New"/>
          <w:sz w:val="30"/>
          <w:szCs w:val="30"/>
        </w:rPr>
        <w:t xml:space="preserve"> </w:t>
      </w:r>
      <w:r w:rsidR="004306B4" w:rsidRPr="00C27B14">
        <w:rPr>
          <w:rFonts w:ascii="Angsana New" w:eastAsia="Calibri" w:hAnsi="Angsana New" w:hint="cs"/>
          <w:sz w:val="30"/>
          <w:szCs w:val="30"/>
          <w:cs/>
        </w:rPr>
        <w:t>ๆ</w:t>
      </w:r>
    </w:p>
    <w:p w14:paraId="7FA4FFF0" w14:textId="77777777" w:rsidR="00C27B14" w:rsidRPr="008D324F" w:rsidRDefault="00C27B14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7FB8B67" w14:textId="5EBC1D67" w:rsidR="00C27B14" w:rsidRPr="00C27B14" w:rsidRDefault="00C27B14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27B14">
        <w:rPr>
          <w:rFonts w:ascii="Angsana New" w:eastAsia="Calibri" w:hAnsi="Angsana New" w:hint="cs"/>
          <w:sz w:val="30"/>
          <w:szCs w:val="30"/>
          <w:cs/>
        </w:rPr>
        <w:t>การทดสอบการด้อยค่าได้ถูกจัดทำโดยฝ่ายบริหารของบริษัท</w:t>
      </w:r>
      <w:r w:rsidR="00F76F05">
        <w:rPr>
          <w:rFonts w:ascii="Angsana New" w:eastAsia="Calibri" w:hAnsi="Angsana New" w:hint="cs"/>
          <w:sz w:val="30"/>
          <w:szCs w:val="30"/>
          <w:cs/>
        </w:rPr>
        <w:t xml:space="preserve"> ซึ่ง</w:t>
      </w:r>
      <w:r w:rsidR="00334DF4">
        <w:rPr>
          <w:rFonts w:ascii="Angsana New" w:eastAsia="Calibri" w:hAnsi="Angsana New" w:hint="cs"/>
          <w:sz w:val="30"/>
          <w:szCs w:val="30"/>
          <w:cs/>
        </w:rPr>
        <w:t>บริษัทย่อยแห่งหนึ่งของบริษัทมีการด้อยค่าสำหรับค่าความนิยม เนื่องจากบริษัทย่อยดังกล่าวแสดงเจตจำนงไม่ต่อสัญญาบริหารสถานีก๊าซธรรมชาติกับบริษัทแห่งหนึ่งซึ่งสัญญาจะสิ้นสุดในเดือนมี</w:t>
      </w:r>
      <w:r w:rsidR="00F76F05">
        <w:rPr>
          <w:rFonts w:ascii="Angsana New" w:eastAsia="Calibri" w:hAnsi="Angsana New" w:hint="cs"/>
          <w:sz w:val="30"/>
          <w:szCs w:val="30"/>
          <w:cs/>
        </w:rPr>
        <w:t>น</w:t>
      </w:r>
      <w:r w:rsidR="00334DF4">
        <w:rPr>
          <w:rFonts w:ascii="Angsana New" w:eastAsia="Calibri" w:hAnsi="Angsana New" w:hint="cs"/>
          <w:sz w:val="30"/>
          <w:szCs w:val="30"/>
          <w:cs/>
        </w:rPr>
        <w:t xml:space="preserve">าคม </w:t>
      </w:r>
      <w:r w:rsidR="00334DF4">
        <w:rPr>
          <w:rFonts w:ascii="Angsana New" w:eastAsia="Calibri" w:hAnsi="Angsana New"/>
          <w:sz w:val="30"/>
          <w:szCs w:val="30"/>
        </w:rPr>
        <w:t>2563</w:t>
      </w:r>
      <w:r w:rsidR="00334DF4">
        <w:rPr>
          <w:rFonts w:ascii="Angsana New" w:eastAsia="Calibri" w:hAnsi="Angsana New" w:hint="cs"/>
          <w:sz w:val="30"/>
          <w:szCs w:val="30"/>
          <w:cs/>
        </w:rPr>
        <w:t xml:space="preserve"> ทั้งนี้กลุ่มบริษัทจึงบันทึกผลขาดทุนจากการด้อยค่าความนิยมจำนวน </w:t>
      </w:r>
      <w:r w:rsidR="00334DF4">
        <w:rPr>
          <w:rFonts w:ascii="Angsana New" w:eastAsia="Calibri" w:hAnsi="Angsana New"/>
          <w:sz w:val="30"/>
          <w:szCs w:val="30"/>
        </w:rPr>
        <w:t xml:space="preserve">4.22 </w:t>
      </w:r>
      <w:r w:rsidR="00334DF4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664990">
        <w:rPr>
          <w:rFonts w:ascii="Angsana New" w:eastAsia="Calibri" w:hAnsi="Angsana New"/>
          <w:sz w:val="30"/>
          <w:szCs w:val="30"/>
        </w:rPr>
        <w:t xml:space="preserve"> </w:t>
      </w:r>
      <w:r w:rsidR="00664990">
        <w:rPr>
          <w:rFonts w:ascii="Angsana New" w:eastAsia="Calibri" w:hAnsi="Angsana New" w:hint="cs"/>
          <w:sz w:val="30"/>
          <w:szCs w:val="30"/>
          <w:cs/>
        </w:rPr>
        <w:t xml:space="preserve">และผลขาดทุนจากการด้อยค่าของสิทธิในสัญญาการประกอบธุรกิจสถานีบริการก๊าซธรรมชาติจำนวน </w:t>
      </w:r>
      <w:r w:rsidR="00664990">
        <w:rPr>
          <w:rFonts w:ascii="Angsana New" w:eastAsia="Calibri" w:hAnsi="Angsana New"/>
          <w:sz w:val="30"/>
          <w:szCs w:val="30"/>
        </w:rPr>
        <w:t>15.</w:t>
      </w:r>
      <w:r w:rsidR="00E9276C">
        <w:rPr>
          <w:rFonts w:ascii="Angsana New" w:eastAsia="Calibri" w:hAnsi="Angsana New"/>
          <w:sz w:val="30"/>
          <w:szCs w:val="30"/>
        </w:rPr>
        <w:t>97</w:t>
      </w:r>
      <w:r w:rsidR="00664990">
        <w:rPr>
          <w:rFonts w:ascii="Angsana New" w:eastAsia="Calibri" w:hAnsi="Angsana New"/>
          <w:sz w:val="30"/>
          <w:szCs w:val="30"/>
        </w:rPr>
        <w:t xml:space="preserve"> </w:t>
      </w:r>
      <w:r w:rsidR="00664990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CA6E6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0B0B4A">
        <w:rPr>
          <w:rFonts w:ascii="Angsana New" w:eastAsia="Calibri" w:hAnsi="Angsana New" w:hint="cs"/>
          <w:sz w:val="30"/>
          <w:szCs w:val="30"/>
          <w:cs/>
        </w:rPr>
        <w:t>ใ</w:t>
      </w:r>
      <w:r w:rsidR="00664990">
        <w:rPr>
          <w:rFonts w:ascii="Angsana New" w:eastAsia="Calibri" w:hAnsi="Angsana New" w:hint="cs"/>
          <w:sz w:val="30"/>
          <w:szCs w:val="30"/>
          <w:cs/>
        </w:rPr>
        <w:t xml:space="preserve">นระหว่างปี </w:t>
      </w:r>
      <w:r w:rsidR="00664990">
        <w:rPr>
          <w:rFonts w:ascii="Angsana New" w:eastAsia="Calibri" w:hAnsi="Angsana New"/>
          <w:sz w:val="30"/>
          <w:szCs w:val="30"/>
        </w:rPr>
        <w:t>2562</w:t>
      </w:r>
      <w:r w:rsidR="00CA6E67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CA6E67">
        <w:rPr>
          <w:rFonts w:ascii="Angsana New" w:eastAsia="Calibri" w:hAnsi="Angsana New"/>
          <w:sz w:val="30"/>
          <w:szCs w:val="30"/>
        </w:rPr>
        <w:t>(</w:t>
      </w:r>
      <w:r w:rsidR="00CA6E67">
        <w:rPr>
          <w:rFonts w:ascii="Angsana New" w:eastAsia="Calibri" w:hAnsi="Angsana New" w:hint="cs"/>
          <w:sz w:val="30"/>
          <w:szCs w:val="30"/>
          <w:cs/>
        </w:rPr>
        <w:t xml:space="preserve">ดูหมายเหตุข้อ </w:t>
      </w:r>
      <w:r w:rsidR="00CA6E67">
        <w:rPr>
          <w:rFonts w:ascii="Angsana New" w:eastAsia="Calibri" w:hAnsi="Angsana New"/>
          <w:sz w:val="30"/>
          <w:szCs w:val="30"/>
        </w:rPr>
        <w:t>17)</w:t>
      </w:r>
    </w:p>
    <w:p w14:paraId="081FD9F2" w14:textId="77777777" w:rsidR="00C27B14" w:rsidRPr="008D324F" w:rsidRDefault="00C27B14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8F8BF34" w14:textId="77777777" w:rsidR="001260FB" w:rsidRPr="0048385A" w:rsidRDefault="001260FB" w:rsidP="005A6BE1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48385A"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9CC00C4" w14:textId="77777777" w:rsidR="001260FB" w:rsidRPr="008D324F" w:rsidRDefault="001260FB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72460EA1" w14:textId="77777777" w:rsidR="00251B81" w:rsidRPr="008D6811" w:rsidRDefault="002B51CB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D6811">
        <w:rPr>
          <w:rFonts w:ascii="Angsana New" w:eastAsia="Calibri" w:hAnsi="Angsana New"/>
          <w:sz w:val="30"/>
          <w:szCs w:val="30"/>
          <w:cs/>
        </w:rPr>
        <w:t>หากข้อสมมติ</w:t>
      </w:r>
      <w:r w:rsidR="00251B81" w:rsidRPr="008D6811">
        <w:rPr>
          <w:rFonts w:ascii="Angsana New" w:eastAsia="Calibri" w:hAnsi="Angsana New"/>
          <w:sz w:val="30"/>
          <w:szCs w:val="30"/>
          <w:cs/>
        </w:rPr>
        <w:t>ในการทดสอบการด้อยค่าของค่าความนิยมเปลี่ยนไป โดยประมาณการอัตราการเติบโตลดลงร้อยละ 1 ต่อปี หร</w:t>
      </w:r>
      <w:r w:rsidRPr="008D6811">
        <w:rPr>
          <w:rFonts w:ascii="Angsana New" w:eastAsia="Calibri" w:hAnsi="Angsana New"/>
          <w:sz w:val="30"/>
          <w:szCs w:val="30"/>
          <w:cs/>
        </w:rPr>
        <w:t>ืออัตราคิดลดเพิ่มขึ้นร้อยละ 1</w:t>
      </w:r>
      <w:r w:rsidR="00251B81" w:rsidRPr="008D6811">
        <w:rPr>
          <w:rFonts w:ascii="Angsana New" w:eastAsia="Calibri" w:hAnsi="Angsana New"/>
          <w:sz w:val="30"/>
          <w:szCs w:val="30"/>
          <w:cs/>
        </w:rPr>
        <w:t xml:space="preserve"> ต่อปี ก็จะยังคงไม่มีค่าเผื่อการด้อยค่าของค่าความนิยม </w:t>
      </w:r>
      <w:r w:rsidR="00251B81" w:rsidRPr="008D6811">
        <w:rPr>
          <w:rFonts w:ascii="Angsana New" w:eastAsia="Calibri" w:hAnsi="Angsana New"/>
          <w:sz w:val="30"/>
          <w:szCs w:val="30"/>
        </w:rPr>
        <w:t> </w:t>
      </w:r>
    </w:p>
    <w:p w14:paraId="04AC35DF" w14:textId="77777777" w:rsidR="00251B81" w:rsidRPr="00C27B14" w:rsidRDefault="00251B81" w:rsidP="00C444A7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  <w:sectPr w:rsidR="00251B81" w:rsidRPr="00C27B14" w:rsidSect="00C444A7">
          <w:pgSz w:w="11906" w:h="16838" w:code="9"/>
          <w:pgMar w:top="1440" w:right="1196" w:bottom="720" w:left="1080" w:header="709" w:footer="578" w:gutter="0"/>
          <w:cols w:space="720"/>
        </w:sectPr>
      </w:pPr>
    </w:p>
    <w:p w14:paraId="5D9B5765" w14:textId="18D58464" w:rsidR="00E74397" w:rsidRDefault="00E74397" w:rsidP="004956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สินทรัพย์ไม่มีตัวตน</w:t>
      </w:r>
      <w:r w:rsidR="00263785">
        <w:rPr>
          <w:rFonts w:ascii="Angsana New" w:hAnsi="Angsana New" w:hint="cs"/>
          <w:bCs/>
          <w:sz w:val="30"/>
          <w:szCs w:val="30"/>
          <w:cs/>
        </w:rPr>
        <w:t>อื่น</w:t>
      </w:r>
    </w:p>
    <w:p w14:paraId="2B749E0D" w14:textId="77777777" w:rsidR="00E74397" w:rsidRDefault="00E74397" w:rsidP="00E74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141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410"/>
        <w:gridCol w:w="1800"/>
        <w:gridCol w:w="270"/>
        <w:gridCol w:w="1800"/>
        <w:gridCol w:w="270"/>
        <w:gridCol w:w="1710"/>
        <w:gridCol w:w="270"/>
        <w:gridCol w:w="1710"/>
        <w:gridCol w:w="270"/>
        <w:gridCol w:w="1620"/>
      </w:tblGrid>
      <w:tr w:rsidR="009964E9" w:rsidRPr="00F617D7" w14:paraId="29DDB2E6" w14:textId="77777777" w:rsidTr="00B77E63">
        <w:trPr>
          <w:tblHeader/>
        </w:trPr>
        <w:tc>
          <w:tcPr>
            <w:tcW w:w="4410" w:type="dxa"/>
            <w:shd w:val="clear" w:color="auto" w:fill="auto"/>
          </w:tcPr>
          <w:p w14:paraId="33E022D4" w14:textId="77777777" w:rsidR="009964E9" w:rsidRPr="00F617D7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0" w:type="dxa"/>
            <w:gridSpan w:val="9"/>
          </w:tcPr>
          <w:p w14:paraId="38A4EB25" w14:textId="77777777" w:rsidR="009964E9" w:rsidRPr="00F617D7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12D6" w:rsidRPr="00F617D7" w14:paraId="49E3160D" w14:textId="77777777" w:rsidTr="00B77E63">
        <w:trPr>
          <w:tblHeader/>
        </w:trPr>
        <w:tc>
          <w:tcPr>
            <w:tcW w:w="4410" w:type="dxa"/>
          </w:tcPr>
          <w:p w14:paraId="3924EDD5" w14:textId="77777777" w:rsidR="00A23D84" w:rsidRPr="00F617D7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8C4DAC5" w14:textId="77777777" w:rsidR="00A23D84" w:rsidRPr="00F617D7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7D7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1309A1F8" w14:textId="77777777" w:rsidR="00A23D84" w:rsidRPr="00F617D7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9757DF" w14:textId="77777777" w:rsidR="00A23D84" w:rsidRPr="00F617D7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7D7">
              <w:rPr>
                <w:rFonts w:ascii="Angsana New" w:hAnsi="Angsana New" w:hint="cs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270" w:type="dxa"/>
          </w:tcPr>
          <w:p w14:paraId="1012E95F" w14:textId="77777777" w:rsidR="00A23D84" w:rsidRPr="00F617D7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E8488E4" w14:textId="56B65C02" w:rsidR="00A23D84" w:rsidRPr="00F617D7" w:rsidRDefault="00A23D84" w:rsidP="00B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 w:hint="cs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270" w:type="dxa"/>
            <w:vAlign w:val="bottom"/>
          </w:tcPr>
          <w:p w14:paraId="1D848865" w14:textId="77777777" w:rsidR="00A23D84" w:rsidRPr="00F617D7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713DF2" w14:textId="77777777" w:rsidR="00A23D84" w:rsidRPr="00F617D7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270" w:type="dxa"/>
            <w:vAlign w:val="bottom"/>
          </w:tcPr>
          <w:p w14:paraId="136229AF" w14:textId="77777777" w:rsidR="00A23D84" w:rsidRPr="00F617D7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8212E1" w14:textId="77777777" w:rsidR="00A23D84" w:rsidRPr="00F617D7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1B3C3F" w14:textId="77777777" w:rsidR="00A23D84" w:rsidRPr="00F617D7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D12D6" w:rsidRPr="00F617D7" w14:paraId="4531EA12" w14:textId="77777777" w:rsidTr="00B77E63">
        <w:trPr>
          <w:tblHeader/>
        </w:trPr>
        <w:tc>
          <w:tcPr>
            <w:tcW w:w="4410" w:type="dxa"/>
          </w:tcPr>
          <w:p w14:paraId="5A8C9A6A" w14:textId="77777777" w:rsidR="00DD12D6" w:rsidRPr="00F617D7" w:rsidRDefault="00DD12D6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0" w:type="dxa"/>
            <w:gridSpan w:val="9"/>
            <w:vAlign w:val="bottom"/>
          </w:tcPr>
          <w:p w14:paraId="04016951" w14:textId="4E1B9DCF" w:rsidR="00DD12D6" w:rsidRPr="00DD12D6" w:rsidRDefault="00DD12D6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1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2D6" w:rsidRPr="00F617D7" w14:paraId="0B8D8758" w14:textId="77777777" w:rsidTr="00B77E63">
        <w:tc>
          <w:tcPr>
            <w:tcW w:w="4410" w:type="dxa"/>
          </w:tcPr>
          <w:p w14:paraId="3977203B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2A1C3D0B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E9F06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1075C5C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EEB39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42AD38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C1592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D46A7C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61F31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154F3C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2D6" w:rsidRPr="00F617D7" w14:paraId="54231D03" w14:textId="77777777" w:rsidTr="00B77E63">
        <w:tc>
          <w:tcPr>
            <w:tcW w:w="4410" w:type="dxa"/>
            <w:shd w:val="clear" w:color="auto" w:fill="auto"/>
          </w:tcPr>
          <w:p w14:paraId="4F8DE694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617D7">
              <w:rPr>
                <w:rFonts w:ascii="Angsana New" w:hAnsi="Angsana New"/>
                <w:sz w:val="30"/>
                <w:szCs w:val="30"/>
              </w:rPr>
              <w:t>1</w:t>
            </w:r>
            <w:r w:rsidRPr="00F617D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617D7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0" w:type="dxa"/>
            <w:vAlign w:val="bottom"/>
          </w:tcPr>
          <w:p w14:paraId="11D38AAB" w14:textId="77777777" w:rsidR="00A23D84" w:rsidRPr="00F617D7" w:rsidRDefault="00A23D84" w:rsidP="001D6A9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12,866</w:t>
            </w:r>
          </w:p>
        </w:tc>
        <w:tc>
          <w:tcPr>
            <w:tcW w:w="270" w:type="dxa"/>
          </w:tcPr>
          <w:p w14:paraId="7B7B7FDC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E50E89" w14:textId="77777777" w:rsidR="00A23D84" w:rsidRPr="00F617D7" w:rsidRDefault="00A23D84" w:rsidP="00DD12D6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119,570</w:t>
            </w:r>
          </w:p>
        </w:tc>
        <w:tc>
          <w:tcPr>
            <w:tcW w:w="270" w:type="dxa"/>
          </w:tcPr>
          <w:p w14:paraId="2D6B821A" w14:textId="77777777" w:rsidR="00A23D84" w:rsidRPr="00F617D7" w:rsidRDefault="00A23D84" w:rsidP="00074A93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06ADB3E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6E698B0C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2084E08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28,768</w:t>
            </w:r>
          </w:p>
        </w:tc>
        <w:tc>
          <w:tcPr>
            <w:tcW w:w="270" w:type="dxa"/>
          </w:tcPr>
          <w:p w14:paraId="73A680B7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442722E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186,204</w:t>
            </w:r>
          </w:p>
        </w:tc>
      </w:tr>
      <w:tr w:rsidR="00DD12D6" w:rsidRPr="00F617D7" w14:paraId="2A3D67E4" w14:textId="77777777" w:rsidTr="00B77E63">
        <w:tc>
          <w:tcPr>
            <w:tcW w:w="4410" w:type="dxa"/>
            <w:shd w:val="clear" w:color="auto" w:fill="auto"/>
          </w:tcPr>
          <w:p w14:paraId="621CCECF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7D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0636C96C" w14:textId="77777777" w:rsidR="00A23D84" w:rsidRPr="00F617D7" w:rsidRDefault="00A23D84" w:rsidP="001D6A9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1,226</w:t>
            </w:r>
          </w:p>
        </w:tc>
        <w:tc>
          <w:tcPr>
            <w:tcW w:w="270" w:type="dxa"/>
          </w:tcPr>
          <w:p w14:paraId="7ED9EF20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B795FD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1CC05" w14:textId="77777777" w:rsidR="00A23D84" w:rsidRPr="00F617D7" w:rsidRDefault="00A23D84" w:rsidP="00074A93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FCD619" w14:textId="77777777" w:rsidR="00A23D84" w:rsidRPr="00F617D7" w:rsidRDefault="00A23D84" w:rsidP="00382E0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AE67B5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CD5071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3AFAE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7A4888" w14:textId="77777777" w:rsidR="00A23D84" w:rsidRPr="00F617D7" w:rsidRDefault="00A23D84" w:rsidP="002B534F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1,226</w:t>
            </w:r>
          </w:p>
        </w:tc>
      </w:tr>
      <w:tr w:rsidR="00DD12D6" w:rsidRPr="00F617D7" w14:paraId="420F7C88" w14:textId="77777777" w:rsidTr="00B77E63">
        <w:tc>
          <w:tcPr>
            <w:tcW w:w="4410" w:type="dxa"/>
            <w:shd w:val="clear" w:color="auto" w:fill="auto"/>
          </w:tcPr>
          <w:p w14:paraId="10C7719E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และ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5E816E" w14:textId="77777777" w:rsidR="00A23D84" w:rsidRPr="00F617D7" w:rsidRDefault="00A23D84" w:rsidP="001D6A9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270" w:type="dxa"/>
          </w:tcPr>
          <w:p w14:paraId="1A983A4C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D012736" w14:textId="77777777" w:rsidR="00A23D84" w:rsidRPr="00F617D7" w:rsidRDefault="00A23D84" w:rsidP="00DD12D6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119,570</w:t>
            </w:r>
          </w:p>
        </w:tc>
        <w:tc>
          <w:tcPr>
            <w:tcW w:w="270" w:type="dxa"/>
          </w:tcPr>
          <w:p w14:paraId="104A25E7" w14:textId="77777777" w:rsidR="00A23D84" w:rsidRPr="00F617D7" w:rsidRDefault="00A23D84" w:rsidP="00074A93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79CB5E2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21FA63F6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DD9AB70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28,768</w:t>
            </w:r>
          </w:p>
        </w:tc>
        <w:tc>
          <w:tcPr>
            <w:tcW w:w="270" w:type="dxa"/>
          </w:tcPr>
          <w:p w14:paraId="42929DB6" w14:textId="77777777" w:rsidR="00A23D84" w:rsidRPr="00F617D7" w:rsidRDefault="00A23D84" w:rsidP="00074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803BA50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187,430</w:t>
            </w:r>
          </w:p>
        </w:tc>
      </w:tr>
      <w:tr w:rsidR="00DD12D6" w:rsidRPr="00F617D7" w14:paraId="4C664FA1" w14:textId="77777777" w:rsidTr="00B77E63">
        <w:tc>
          <w:tcPr>
            <w:tcW w:w="4410" w:type="dxa"/>
          </w:tcPr>
          <w:p w14:paraId="672955C7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7D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37CCB478" w14:textId="77777777" w:rsidR="00A23D84" w:rsidRPr="00F617D7" w:rsidRDefault="00A23D84" w:rsidP="001D6A9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270" w:type="dxa"/>
          </w:tcPr>
          <w:p w14:paraId="43343F21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669F2B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507B7" w14:textId="77777777" w:rsidR="00A23D84" w:rsidRPr="00F617D7" w:rsidRDefault="00A23D8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835E22D" w14:textId="77777777" w:rsidR="00A23D84" w:rsidRPr="00F617D7" w:rsidRDefault="00A23D84" w:rsidP="00382E0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32CB5D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5B081BC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DBFB1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A1B33E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  <w:tr w:rsidR="00DD12D6" w:rsidRPr="00F617D7" w14:paraId="38CE843C" w14:textId="77777777" w:rsidTr="00B77E63">
        <w:tc>
          <w:tcPr>
            <w:tcW w:w="4410" w:type="dxa"/>
          </w:tcPr>
          <w:p w14:paraId="0C09A1F1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7DA6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89654D8" w14:textId="7B6A5642" w:rsidR="00A23D84" w:rsidRDefault="00A23D84" w:rsidP="001D6A9F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D37DA6">
              <w:rPr>
                <w:rFonts w:ascii="Angsana New" w:hAnsi="Angsana New"/>
                <w:sz w:val="30"/>
                <w:szCs w:val="30"/>
              </w:rPr>
              <w:t>(55)</w:t>
            </w:r>
          </w:p>
        </w:tc>
        <w:tc>
          <w:tcPr>
            <w:tcW w:w="270" w:type="dxa"/>
          </w:tcPr>
          <w:p w14:paraId="6A41C872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B39F6B" w14:textId="77777777" w:rsidR="00A23D84" w:rsidRDefault="00A23D84" w:rsidP="003871C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F7BC31" w14:textId="77777777" w:rsidR="00A23D84" w:rsidRPr="00F617D7" w:rsidRDefault="00A23D8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FB6211" w14:textId="77777777" w:rsidR="00A23D84" w:rsidRDefault="00A23D84" w:rsidP="00382E0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DFDD8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E300EE0" w14:textId="77777777" w:rsidR="00A23D84" w:rsidRDefault="00A23D84" w:rsidP="003871C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78530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D7546C" w14:textId="2A32BCDA" w:rsidR="00A23D84" w:rsidRDefault="00A23D84" w:rsidP="007E120A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D37DA6">
              <w:rPr>
                <w:rFonts w:ascii="Angsana New" w:hAnsi="Angsana New"/>
                <w:sz w:val="30"/>
                <w:szCs w:val="30"/>
              </w:rPr>
              <w:t>(55</w:t>
            </w:r>
            <w:r w:rsidR="002B534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12D6" w:rsidRPr="00F617D7" w14:paraId="78D2DFD4" w14:textId="77777777" w:rsidTr="00B77E63">
        <w:tc>
          <w:tcPr>
            <w:tcW w:w="4410" w:type="dxa"/>
            <w:shd w:val="clear" w:color="auto" w:fill="auto"/>
          </w:tcPr>
          <w:p w14:paraId="65B3B2D5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088B2" w14:textId="77777777" w:rsidR="00A23D84" w:rsidRPr="00F617D7" w:rsidRDefault="00A23D84" w:rsidP="001D6A9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14,910</w:t>
            </w:r>
          </w:p>
        </w:tc>
        <w:tc>
          <w:tcPr>
            <w:tcW w:w="270" w:type="dxa"/>
          </w:tcPr>
          <w:p w14:paraId="75E8DD0B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174DAAC" w14:textId="77777777" w:rsidR="00A23D84" w:rsidRPr="00F617D7" w:rsidRDefault="00A23D84" w:rsidP="00DD12D6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119,570</w:t>
            </w:r>
          </w:p>
        </w:tc>
        <w:tc>
          <w:tcPr>
            <w:tcW w:w="270" w:type="dxa"/>
          </w:tcPr>
          <w:p w14:paraId="7AF5ACB5" w14:textId="77777777" w:rsidR="00A23D84" w:rsidRPr="00F617D7" w:rsidRDefault="00A23D8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F8CBF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29F75D78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99585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28,768</w:t>
            </w:r>
          </w:p>
        </w:tc>
        <w:tc>
          <w:tcPr>
            <w:tcW w:w="270" w:type="dxa"/>
          </w:tcPr>
          <w:p w14:paraId="7D79C962" w14:textId="77777777" w:rsidR="00A23D84" w:rsidRPr="00F617D7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EF327" w14:textId="77777777" w:rsidR="00A23D84" w:rsidRPr="00F617D7" w:rsidRDefault="00A23D84" w:rsidP="003871C0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188,248</w:t>
            </w:r>
          </w:p>
        </w:tc>
      </w:tr>
    </w:tbl>
    <w:p w14:paraId="02BAFF57" w14:textId="6333ADC9" w:rsidR="00882BDD" w:rsidRDefault="00882BDD">
      <w:pPr>
        <w:rPr>
          <w:cs/>
        </w:rPr>
      </w:pPr>
    </w:p>
    <w:p w14:paraId="509EF6A6" w14:textId="77777777" w:rsidR="00882BDD" w:rsidRDefault="00882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458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960"/>
        <w:gridCol w:w="900"/>
        <w:gridCol w:w="270"/>
        <w:gridCol w:w="1800"/>
        <w:gridCol w:w="270"/>
        <w:gridCol w:w="1800"/>
        <w:gridCol w:w="270"/>
        <w:gridCol w:w="1710"/>
        <w:gridCol w:w="270"/>
        <w:gridCol w:w="1620"/>
        <w:gridCol w:w="270"/>
        <w:gridCol w:w="1440"/>
      </w:tblGrid>
      <w:tr w:rsidR="00ED2980" w:rsidRPr="00F617D7" w14:paraId="0BCD3C24" w14:textId="77777777" w:rsidTr="00831090">
        <w:tc>
          <w:tcPr>
            <w:tcW w:w="3960" w:type="dxa"/>
            <w:shd w:val="clear" w:color="auto" w:fill="auto"/>
          </w:tcPr>
          <w:p w14:paraId="0403CD26" w14:textId="77777777" w:rsidR="00ED2980" w:rsidRPr="0014342F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7BAE790" w14:textId="77777777" w:rsidR="00ED2980" w:rsidRPr="00F617D7" w:rsidRDefault="00ED298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78CEB3" w14:textId="77777777" w:rsidR="00ED2980" w:rsidRPr="00F617D7" w:rsidRDefault="00ED298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5041EA7A" w14:textId="10BE7AC7" w:rsidR="00ED2980" w:rsidRPr="00F617D7" w:rsidRDefault="00ED298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2980" w:rsidRPr="00F617D7" w14:paraId="4F7AAA97" w14:textId="77777777" w:rsidTr="00831090">
        <w:tc>
          <w:tcPr>
            <w:tcW w:w="3960" w:type="dxa"/>
            <w:shd w:val="clear" w:color="auto" w:fill="auto"/>
          </w:tcPr>
          <w:p w14:paraId="2CB8A346" w14:textId="77777777" w:rsidR="00ED2980" w:rsidRPr="0014342F" w:rsidRDefault="00ED298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DABBE91" w14:textId="77777777" w:rsidR="00ED2980" w:rsidRPr="004C2B27" w:rsidRDefault="00ED298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70341DBA" w14:textId="77777777" w:rsidR="00ED2980" w:rsidRPr="004C2B27" w:rsidRDefault="00ED298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  <w:p w14:paraId="735F4D78" w14:textId="60BA9006" w:rsidR="00ED2980" w:rsidRPr="004C2B27" w:rsidRDefault="00ED298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2B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7B55ADB" w14:textId="77777777" w:rsidR="00ED2980" w:rsidRPr="00F617D7" w:rsidRDefault="00ED298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25C723F" w14:textId="139EA1E4" w:rsidR="00ED2980" w:rsidRPr="00F617D7" w:rsidRDefault="00ED298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6F97AF1B" w14:textId="77777777" w:rsidR="00ED2980" w:rsidRPr="00F617D7" w:rsidRDefault="00ED298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257EF1" w14:textId="6CCE92C5" w:rsidR="00ED2980" w:rsidRPr="00F617D7" w:rsidRDefault="00ED298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 w:hint="cs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270" w:type="dxa"/>
          </w:tcPr>
          <w:p w14:paraId="1E83BF31" w14:textId="77777777" w:rsidR="00ED2980" w:rsidRPr="00F617D7" w:rsidRDefault="00ED2980" w:rsidP="00420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F4A73E6" w14:textId="4BE174A5" w:rsidR="00ED2980" w:rsidRPr="00F617D7" w:rsidRDefault="00ED298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 w:hint="cs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270" w:type="dxa"/>
            <w:vAlign w:val="bottom"/>
          </w:tcPr>
          <w:p w14:paraId="264D01C4" w14:textId="77777777" w:rsidR="00ED2980" w:rsidRPr="00F617D7" w:rsidRDefault="00ED298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49936B" w14:textId="2344B922" w:rsidR="00ED2980" w:rsidRPr="00F617D7" w:rsidRDefault="00ED298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270" w:type="dxa"/>
            <w:vAlign w:val="bottom"/>
          </w:tcPr>
          <w:p w14:paraId="68A95A31" w14:textId="77777777" w:rsidR="00ED2980" w:rsidRPr="00F617D7" w:rsidRDefault="00ED298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7F0301" w14:textId="77777777" w:rsidR="00ED2980" w:rsidRPr="00F617D7" w:rsidRDefault="00ED298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F6006A" w14:textId="09A2F2F1" w:rsidR="00ED2980" w:rsidRPr="00F617D7" w:rsidRDefault="00ED298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D2980" w:rsidRPr="00F617D7" w14:paraId="06421945" w14:textId="77777777" w:rsidTr="00831090">
        <w:tc>
          <w:tcPr>
            <w:tcW w:w="3960" w:type="dxa"/>
            <w:shd w:val="clear" w:color="auto" w:fill="auto"/>
          </w:tcPr>
          <w:p w14:paraId="31A8E50B" w14:textId="77777777" w:rsidR="00ED2980" w:rsidRPr="0014342F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F55F627" w14:textId="77777777" w:rsidR="00ED2980" w:rsidRPr="00DD12D6" w:rsidRDefault="00ED298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2D57C6" w14:textId="77777777" w:rsidR="00ED2980" w:rsidRPr="00DD12D6" w:rsidRDefault="00ED298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2A22707C" w14:textId="136B51C9" w:rsidR="00ED2980" w:rsidRPr="00F617D7" w:rsidRDefault="00ED298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12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2980" w:rsidRPr="00F617D7" w14:paraId="0B444C08" w14:textId="77777777" w:rsidTr="00831090">
        <w:tc>
          <w:tcPr>
            <w:tcW w:w="3960" w:type="dxa"/>
            <w:shd w:val="clear" w:color="auto" w:fill="auto"/>
          </w:tcPr>
          <w:p w14:paraId="5ACE7448" w14:textId="77777777" w:rsidR="00ED2980" w:rsidRPr="0014342F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34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900" w:type="dxa"/>
          </w:tcPr>
          <w:p w14:paraId="25FAA4E3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B2F2A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D4FC838" w14:textId="418D12E8" w:rsidR="00ED2980" w:rsidRPr="00F617D7" w:rsidRDefault="00ED298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0F2EC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3414C2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D4C31" w14:textId="77777777" w:rsidR="00ED2980" w:rsidRPr="00F617D7" w:rsidRDefault="00ED298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30B4FD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00"/>
                <w:tab w:val="decimal" w:pos="1080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C28CC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D6009D" w14:textId="77777777" w:rsidR="00ED2980" w:rsidRPr="00F617D7" w:rsidRDefault="00ED2980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24D18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356A85" w14:textId="77777777" w:rsidR="00ED2980" w:rsidRPr="00F617D7" w:rsidRDefault="00ED2980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980" w:rsidRPr="00F617D7" w14:paraId="7E61A88B" w14:textId="77777777" w:rsidTr="00831090">
        <w:tc>
          <w:tcPr>
            <w:tcW w:w="3960" w:type="dxa"/>
            <w:shd w:val="clear" w:color="auto" w:fill="auto"/>
          </w:tcPr>
          <w:p w14:paraId="56258EF8" w14:textId="77777777" w:rsidR="00ED2980" w:rsidRPr="0014342F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34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4342F">
              <w:rPr>
                <w:rFonts w:ascii="Angsana New" w:hAnsi="Angsana New"/>
                <w:sz w:val="30"/>
                <w:szCs w:val="30"/>
              </w:rPr>
              <w:t>1</w:t>
            </w:r>
            <w:r w:rsidRPr="0014342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4342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14:paraId="261AACBB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C1D1F0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9EAA58B" w14:textId="19ED32C8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(6,998)</w:t>
            </w:r>
          </w:p>
        </w:tc>
        <w:tc>
          <w:tcPr>
            <w:tcW w:w="270" w:type="dxa"/>
          </w:tcPr>
          <w:p w14:paraId="39DDC374" w14:textId="77777777" w:rsidR="00ED2980" w:rsidRPr="00F617D7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B9FF9A8" w14:textId="77777777" w:rsidR="00ED2980" w:rsidRPr="00F617D7" w:rsidRDefault="00ED2980" w:rsidP="00F617D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(15,615)</w:t>
            </w:r>
          </w:p>
        </w:tc>
        <w:tc>
          <w:tcPr>
            <w:tcW w:w="270" w:type="dxa"/>
          </w:tcPr>
          <w:p w14:paraId="13396492" w14:textId="77777777" w:rsidR="00ED2980" w:rsidRPr="00F617D7" w:rsidRDefault="00ED2980" w:rsidP="00F61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D3F3E8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  <w:tc>
          <w:tcPr>
            <w:tcW w:w="270" w:type="dxa"/>
          </w:tcPr>
          <w:p w14:paraId="2D40CDF8" w14:textId="77777777" w:rsidR="00ED2980" w:rsidRPr="00F617D7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2A6FE6" w14:textId="77777777" w:rsidR="00ED2980" w:rsidRPr="00F617D7" w:rsidRDefault="00ED2980" w:rsidP="00F617D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(1,107)</w:t>
            </w:r>
          </w:p>
        </w:tc>
        <w:tc>
          <w:tcPr>
            <w:tcW w:w="270" w:type="dxa"/>
          </w:tcPr>
          <w:p w14:paraId="39138500" w14:textId="77777777" w:rsidR="00ED2980" w:rsidRPr="00F617D7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156149E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(24,720)</w:t>
            </w:r>
          </w:p>
        </w:tc>
      </w:tr>
      <w:tr w:rsidR="00ED2980" w:rsidRPr="00F617D7" w14:paraId="1C2CB6BB" w14:textId="77777777" w:rsidTr="00831090">
        <w:tc>
          <w:tcPr>
            <w:tcW w:w="3960" w:type="dxa"/>
            <w:shd w:val="clear" w:color="auto" w:fill="auto"/>
          </w:tcPr>
          <w:p w14:paraId="038BD0B7" w14:textId="77777777" w:rsidR="00ED2980" w:rsidRPr="0014342F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342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753F23D2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139DB2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5D2A578" w14:textId="159FAF45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(1,217)</w:t>
            </w:r>
          </w:p>
        </w:tc>
        <w:tc>
          <w:tcPr>
            <w:tcW w:w="270" w:type="dxa"/>
          </w:tcPr>
          <w:p w14:paraId="1D22ADC9" w14:textId="77777777" w:rsidR="00ED2980" w:rsidRPr="00F617D7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71AC8B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(9,073)</w:t>
            </w:r>
          </w:p>
        </w:tc>
        <w:tc>
          <w:tcPr>
            <w:tcW w:w="270" w:type="dxa"/>
          </w:tcPr>
          <w:p w14:paraId="61F536FF" w14:textId="77777777" w:rsidR="00ED2980" w:rsidRPr="00F617D7" w:rsidRDefault="00ED2980" w:rsidP="00F61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4BC110" w14:textId="77777777" w:rsidR="00ED2980" w:rsidRPr="00F617D7" w:rsidRDefault="00ED2980" w:rsidP="00F617D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  <w:tc>
          <w:tcPr>
            <w:tcW w:w="270" w:type="dxa"/>
          </w:tcPr>
          <w:p w14:paraId="503A2FEB" w14:textId="77777777" w:rsidR="00ED2980" w:rsidRPr="00F617D7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4D318C" w14:textId="77777777" w:rsidR="00ED2980" w:rsidRPr="00F617D7" w:rsidRDefault="00ED2980" w:rsidP="00F617D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(2,875)</w:t>
            </w:r>
          </w:p>
        </w:tc>
        <w:tc>
          <w:tcPr>
            <w:tcW w:w="270" w:type="dxa"/>
          </w:tcPr>
          <w:p w14:paraId="2372A645" w14:textId="77777777" w:rsidR="00ED2980" w:rsidRPr="00F617D7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765878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sz w:val="30"/>
                <w:szCs w:val="30"/>
              </w:rPr>
              <w:t>(14,165)</w:t>
            </w:r>
          </w:p>
        </w:tc>
      </w:tr>
      <w:tr w:rsidR="00ED2980" w:rsidRPr="00F617D7" w14:paraId="284AB0DC" w14:textId="77777777" w:rsidTr="00831090">
        <w:tc>
          <w:tcPr>
            <w:tcW w:w="3960" w:type="dxa"/>
            <w:shd w:val="clear" w:color="auto" w:fill="auto"/>
          </w:tcPr>
          <w:p w14:paraId="7A6AF42E" w14:textId="77777777" w:rsidR="00ED2980" w:rsidRPr="0014342F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34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342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34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4342F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1434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14342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34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4342F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14:paraId="5BAEF009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CB1CA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4267727" w14:textId="4D956EE9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(8,215)</w:t>
            </w:r>
          </w:p>
        </w:tc>
        <w:tc>
          <w:tcPr>
            <w:tcW w:w="270" w:type="dxa"/>
          </w:tcPr>
          <w:p w14:paraId="02B6097C" w14:textId="77777777" w:rsidR="00ED2980" w:rsidRPr="00F617D7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C968655" w14:textId="77777777" w:rsidR="00ED2980" w:rsidRPr="00F617D7" w:rsidRDefault="00ED2980" w:rsidP="00F617D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(24,688)</w:t>
            </w:r>
          </w:p>
        </w:tc>
        <w:tc>
          <w:tcPr>
            <w:tcW w:w="270" w:type="dxa"/>
          </w:tcPr>
          <w:p w14:paraId="55AC2BC5" w14:textId="77777777" w:rsidR="00ED2980" w:rsidRPr="00F617D7" w:rsidRDefault="00ED2980" w:rsidP="00F617D7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917FA95" w14:textId="77777777" w:rsidR="00ED2980" w:rsidRPr="00F617D7" w:rsidRDefault="00ED2980" w:rsidP="00F617D7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(2,000)</w:t>
            </w:r>
          </w:p>
        </w:tc>
        <w:tc>
          <w:tcPr>
            <w:tcW w:w="270" w:type="dxa"/>
          </w:tcPr>
          <w:p w14:paraId="37F5140D" w14:textId="77777777" w:rsidR="00ED2980" w:rsidRPr="00F617D7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0EFC1B" w14:textId="77777777" w:rsidR="00ED2980" w:rsidRPr="00F617D7" w:rsidRDefault="00ED2980" w:rsidP="00F617D7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(3,982)</w:t>
            </w:r>
          </w:p>
        </w:tc>
        <w:tc>
          <w:tcPr>
            <w:tcW w:w="270" w:type="dxa"/>
          </w:tcPr>
          <w:p w14:paraId="69EA794A" w14:textId="77777777" w:rsidR="00ED2980" w:rsidRPr="00F617D7" w:rsidRDefault="00ED2980" w:rsidP="00F6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51886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(38,885)</w:t>
            </w:r>
          </w:p>
        </w:tc>
      </w:tr>
      <w:tr w:rsidR="00ED2980" w:rsidRPr="00F617D7" w14:paraId="6753171E" w14:textId="77777777" w:rsidTr="00831090">
        <w:tc>
          <w:tcPr>
            <w:tcW w:w="3960" w:type="dxa"/>
          </w:tcPr>
          <w:p w14:paraId="546FBC24" w14:textId="77777777" w:rsidR="00ED2980" w:rsidRPr="0014342F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342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3F728E0A" w14:textId="77777777" w:rsidR="00ED2980" w:rsidRPr="0092176B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C8910" w14:textId="77777777" w:rsidR="00ED2980" w:rsidRPr="0092176B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D919136" w14:textId="5FCD87B8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176B">
              <w:rPr>
                <w:rFonts w:ascii="Angsana New" w:hAnsi="Angsana New"/>
                <w:sz w:val="30"/>
                <w:szCs w:val="30"/>
              </w:rPr>
              <w:t>(1,371)</w:t>
            </w:r>
          </w:p>
        </w:tc>
        <w:tc>
          <w:tcPr>
            <w:tcW w:w="270" w:type="dxa"/>
          </w:tcPr>
          <w:p w14:paraId="347CA02E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19DD34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176B">
              <w:rPr>
                <w:rFonts w:ascii="Angsana New" w:hAnsi="Angsana New"/>
                <w:sz w:val="30"/>
                <w:szCs w:val="30"/>
              </w:rPr>
              <w:t>(9,093)</w:t>
            </w:r>
          </w:p>
        </w:tc>
        <w:tc>
          <w:tcPr>
            <w:tcW w:w="270" w:type="dxa"/>
          </w:tcPr>
          <w:p w14:paraId="7747DB38" w14:textId="77777777" w:rsidR="00ED2980" w:rsidRPr="00F617D7" w:rsidRDefault="00ED298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AB1F08D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  <w:tc>
          <w:tcPr>
            <w:tcW w:w="270" w:type="dxa"/>
          </w:tcPr>
          <w:p w14:paraId="376618C8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2D1760A" w14:textId="77777777" w:rsidR="00ED2980" w:rsidRPr="00F617D7" w:rsidRDefault="00ED2980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(2,875)</w:t>
            </w:r>
          </w:p>
        </w:tc>
        <w:tc>
          <w:tcPr>
            <w:tcW w:w="270" w:type="dxa"/>
          </w:tcPr>
          <w:p w14:paraId="18AA3F1E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F9CDA6" w14:textId="4D53F34D" w:rsidR="00ED2980" w:rsidRPr="00F617D7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(14,339)</w:t>
            </w:r>
          </w:p>
        </w:tc>
      </w:tr>
      <w:tr w:rsidR="00ED2980" w:rsidRPr="00F617D7" w14:paraId="1F74FC58" w14:textId="77777777" w:rsidTr="00831090">
        <w:tc>
          <w:tcPr>
            <w:tcW w:w="3960" w:type="dxa"/>
          </w:tcPr>
          <w:p w14:paraId="79AAD47B" w14:textId="77777777" w:rsidR="00ED2980" w:rsidRPr="0014342F" w:rsidRDefault="00ED298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342F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685B0F38" w14:textId="77777777" w:rsidR="00ED2980" w:rsidRPr="0092176B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BAF10" w14:textId="77777777" w:rsidR="00ED2980" w:rsidRPr="0092176B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9A669D2" w14:textId="2983283F" w:rsidR="00ED2980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176B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70366FEF" w14:textId="77777777" w:rsidR="00ED2980" w:rsidRPr="00F617D7" w:rsidRDefault="00ED298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710B13" w14:textId="77777777" w:rsidR="00ED2980" w:rsidRDefault="00ED2980" w:rsidP="00E8272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C2BD6E" w14:textId="77777777" w:rsidR="00ED2980" w:rsidRPr="00F617D7" w:rsidRDefault="00ED2980" w:rsidP="00E8272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3EA0399" w14:textId="77777777" w:rsidR="00ED2980" w:rsidRDefault="00ED2980" w:rsidP="00E827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98C7DF" w14:textId="77777777" w:rsidR="00ED2980" w:rsidRPr="00F617D7" w:rsidRDefault="00ED298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386DD5" w14:textId="77777777" w:rsidR="00ED2980" w:rsidRDefault="00ED2980" w:rsidP="00E827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DA6A94" w14:textId="77777777" w:rsidR="00ED2980" w:rsidRPr="00F617D7" w:rsidRDefault="00ED298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676405" w14:textId="77777777" w:rsidR="00ED2980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ED2980" w:rsidRPr="00F617D7" w14:paraId="130FB3E8" w14:textId="77777777" w:rsidTr="00831090">
        <w:tc>
          <w:tcPr>
            <w:tcW w:w="3960" w:type="dxa"/>
          </w:tcPr>
          <w:p w14:paraId="66017E5A" w14:textId="77777777" w:rsidR="00ED2980" w:rsidRPr="0014342F" w:rsidRDefault="00ED298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342F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76B325A9" w14:textId="3EFEBC3D" w:rsidR="00ED2980" w:rsidRPr="00BF3119" w:rsidRDefault="00ED298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3119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6296EF6" w14:textId="77777777" w:rsidR="00ED2980" w:rsidRDefault="00ED2980" w:rsidP="00D138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2594059" w14:textId="0067B8CE" w:rsidR="00ED2980" w:rsidRPr="0092176B" w:rsidRDefault="00ED2980" w:rsidP="00D1380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0687A0" w14:textId="77777777" w:rsidR="00ED2980" w:rsidRPr="00F617D7" w:rsidRDefault="00ED298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8DD12E" w14:textId="77777777" w:rsidR="00ED2980" w:rsidRDefault="00ED2980" w:rsidP="00E8272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176B">
              <w:rPr>
                <w:rFonts w:ascii="Angsana New" w:hAnsi="Angsana New"/>
                <w:sz w:val="30"/>
                <w:szCs w:val="30"/>
              </w:rPr>
              <w:t>(15,975)</w:t>
            </w:r>
          </w:p>
        </w:tc>
        <w:tc>
          <w:tcPr>
            <w:tcW w:w="270" w:type="dxa"/>
          </w:tcPr>
          <w:p w14:paraId="799E9332" w14:textId="77777777" w:rsidR="00ED2980" w:rsidRPr="00F617D7" w:rsidRDefault="00ED2980" w:rsidP="00E8272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381DBED" w14:textId="77777777" w:rsidR="00ED2980" w:rsidRDefault="00ED2980" w:rsidP="00E827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DEE931" w14:textId="77777777" w:rsidR="00ED2980" w:rsidRPr="00F617D7" w:rsidRDefault="00ED298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A4CB52" w14:textId="77777777" w:rsidR="00ED2980" w:rsidRDefault="00ED2980" w:rsidP="00E827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1916C7" w14:textId="77777777" w:rsidR="00ED2980" w:rsidRPr="00F617D7" w:rsidRDefault="00ED298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2AE7EA" w14:textId="77777777" w:rsidR="00ED2980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176B">
              <w:rPr>
                <w:rFonts w:ascii="Angsana New" w:hAnsi="Angsana New"/>
                <w:sz w:val="30"/>
                <w:szCs w:val="30"/>
              </w:rPr>
              <w:t>(15,975)</w:t>
            </w:r>
          </w:p>
        </w:tc>
      </w:tr>
      <w:tr w:rsidR="00ED2980" w:rsidRPr="00F617D7" w14:paraId="2BDE22A9" w14:textId="77777777" w:rsidTr="00831090">
        <w:tc>
          <w:tcPr>
            <w:tcW w:w="3960" w:type="dxa"/>
          </w:tcPr>
          <w:p w14:paraId="5C759216" w14:textId="52F329B8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3874D217" w14:textId="77777777" w:rsidR="00ED2980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3C94A" w14:textId="77777777" w:rsidR="00ED2980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248C9" w14:textId="1E9288B8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(9,534)</w:t>
            </w:r>
          </w:p>
        </w:tc>
        <w:tc>
          <w:tcPr>
            <w:tcW w:w="270" w:type="dxa"/>
          </w:tcPr>
          <w:p w14:paraId="2C5F04FD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44F19B4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(49,756)</w:t>
            </w:r>
          </w:p>
        </w:tc>
        <w:tc>
          <w:tcPr>
            <w:tcW w:w="270" w:type="dxa"/>
          </w:tcPr>
          <w:p w14:paraId="7999E647" w14:textId="77777777" w:rsidR="00ED2980" w:rsidRPr="00F617D7" w:rsidRDefault="00ED298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43478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(3,000)</w:t>
            </w:r>
          </w:p>
        </w:tc>
        <w:tc>
          <w:tcPr>
            <w:tcW w:w="270" w:type="dxa"/>
          </w:tcPr>
          <w:p w14:paraId="27FDB10B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DB77B" w14:textId="3C43F471" w:rsidR="00ED2980" w:rsidRPr="00F617D7" w:rsidRDefault="00ED2980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(6,857)</w:t>
            </w:r>
          </w:p>
        </w:tc>
        <w:tc>
          <w:tcPr>
            <w:tcW w:w="270" w:type="dxa"/>
          </w:tcPr>
          <w:p w14:paraId="53F4C445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2DF52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(69,147)</w:t>
            </w:r>
          </w:p>
        </w:tc>
      </w:tr>
      <w:tr w:rsidR="00ED2980" w:rsidRPr="00F617D7" w14:paraId="1B952F01" w14:textId="77777777" w:rsidTr="00831090">
        <w:tc>
          <w:tcPr>
            <w:tcW w:w="3960" w:type="dxa"/>
            <w:shd w:val="clear" w:color="auto" w:fill="auto"/>
          </w:tcPr>
          <w:p w14:paraId="03E46705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C2A6C6A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DDE0C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50D214" w14:textId="1E9E22E8" w:rsidR="00ED2980" w:rsidRPr="00F617D7" w:rsidRDefault="00ED298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829FF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9008A9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8F9F6" w14:textId="77777777" w:rsidR="00ED2980" w:rsidRPr="00F617D7" w:rsidRDefault="00ED298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48A1F8B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E8F4C9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1037BF7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B78E5E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838BC0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980" w:rsidRPr="00F617D7" w14:paraId="69330084" w14:textId="77777777" w:rsidTr="00831090">
        <w:tc>
          <w:tcPr>
            <w:tcW w:w="3960" w:type="dxa"/>
            <w:shd w:val="clear" w:color="auto" w:fill="auto"/>
          </w:tcPr>
          <w:p w14:paraId="4538F335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7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3A638CAE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44E44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4D71AC9" w14:textId="302C3BF1" w:rsidR="00ED2980" w:rsidRPr="00F617D7" w:rsidRDefault="00ED298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B6564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DD750A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FAD96" w14:textId="77777777" w:rsidR="00ED2980" w:rsidRPr="00F617D7" w:rsidRDefault="00ED298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C135318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7A671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693E60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AD67E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89B6B5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2980" w:rsidRPr="00F617D7" w14:paraId="73EBFC01" w14:textId="77777777" w:rsidTr="00831090">
        <w:tc>
          <w:tcPr>
            <w:tcW w:w="3960" w:type="dxa"/>
            <w:shd w:val="clear" w:color="auto" w:fill="auto"/>
          </w:tcPr>
          <w:p w14:paraId="64A7B2B9" w14:textId="77777777" w:rsidR="00ED2980" w:rsidRPr="00F617D7" w:rsidRDefault="00ED298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071CE979" w14:textId="77777777" w:rsidR="00ED2980" w:rsidRPr="00D1380E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B9498" w14:textId="77777777" w:rsidR="00ED2980" w:rsidRPr="00D1380E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10805D32" w14:textId="3C3B45A5" w:rsidR="00ED2980" w:rsidRPr="00D1380E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80E">
              <w:rPr>
                <w:rFonts w:ascii="Angsana New" w:hAnsi="Angsana New"/>
                <w:b/>
                <w:bCs/>
                <w:sz w:val="30"/>
                <w:szCs w:val="30"/>
              </w:rPr>
              <w:t>5,868</w:t>
            </w:r>
          </w:p>
        </w:tc>
        <w:tc>
          <w:tcPr>
            <w:tcW w:w="270" w:type="dxa"/>
          </w:tcPr>
          <w:p w14:paraId="2783EF8D" w14:textId="77777777" w:rsidR="00ED2980" w:rsidRPr="00F617D7" w:rsidRDefault="00ED298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B89CA65" w14:textId="77777777" w:rsidR="00ED2980" w:rsidRPr="00F617D7" w:rsidRDefault="00ED2980" w:rsidP="00AC296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103,955</w:t>
            </w:r>
          </w:p>
        </w:tc>
        <w:tc>
          <w:tcPr>
            <w:tcW w:w="270" w:type="dxa"/>
          </w:tcPr>
          <w:p w14:paraId="402633D2" w14:textId="77777777" w:rsidR="00ED2980" w:rsidRPr="00F617D7" w:rsidRDefault="00ED2980" w:rsidP="00AC296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49EE2CC" w14:textId="77777777" w:rsidR="00ED2980" w:rsidRPr="00F617D7" w:rsidRDefault="00ED2980" w:rsidP="00AC2966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24,000</w:t>
            </w:r>
          </w:p>
        </w:tc>
        <w:tc>
          <w:tcPr>
            <w:tcW w:w="270" w:type="dxa"/>
          </w:tcPr>
          <w:p w14:paraId="2E6F67FA" w14:textId="77777777" w:rsidR="00ED2980" w:rsidRPr="00F617D7" w:rsidRDefault="00ED298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2F4C0AF" w14:textId="77777777" w:rsidR="00ED2980" w:rsidRPr="00F617D7" w:rsidRDefault="00ED2980" w:rsidP="00AC2966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27,661</w:t>
            </w:r>
          </w:p>
        </w:tc>
        <w:tc>
          <w:tcPr>
            <w:tcW w:w="270" w:type="dxa"/>
          </w:tcPr>
          <w:p w14:paraId="0290AB68" w14:textId="77777777" w:rsidR="00ED2980" w:rsidRPr="00F617D7" w:rsidRDefault="00ED298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2CD2AB3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161,484</w:t>
            </w:r>
          </w:p>
        </w:tc>
      </w:tr>
      <w:tr w:rsidR="00ED2980" w:rsidRPr="00F617D7" w14:paraId="54BFDF53" w14:textId="77777777" w:rsidTr="00831090">
        <w:tc>
          <w:tcPr>
            <w:tcW w:w="3960" w:type="dxa"/>
            <w:shd w:val="clear" w:color="auto" w:fill="auto"/>
          </w:tcPr>
          <w:p w14:paraId="3F2FA9A6" w14:textId="77777777" w:rsidR="00ED2980" w:rsidRPr="00F617D7" w:rsidRDefault="00ED298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4B849E91" w14:textId="77777777" w:rsidR="00ED2980" w:rsidRPr="00D1380E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F3D85" w14:textId="77777777" w:rsidR="00ED2980" w:rsidRPr="00D1380E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8C25BD" w14:textId="10B07A44" w:rsidR="00ED2980" w:rsidRPr="00D1380E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80E">
              <w:rPr>
                <w:rFonts w:ascii="Angsana New" w:hAnsi="Angsana New"/>
                <w:b/>
                <w:bCs/>
                <w:sz w:val="30"/>
                <w:szCs w:val="30"/>
              </w:rPr>
              <w:t>5,877</w:t>
            </w:r>
          </w:p>
        </w:tc>
        <w:tc>
          <w:tcPr>
            <w:tcW w:w="270" w:type="dxa"/>
          </w:tcPr>
          <w:p w14:paraId="759094BB" w14:textId="77777777" w:rsidR="00ED2980" w:rsidRPr="00F617D7" w:rsidRDefault="00ED298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46A6B84E" w14:textId="77777777" w:rsidR="00ED2980" w:rsidRPr="00F617D7" w:rsidRDefault="00ED2980" w:rsidP="00AC296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94,882</w:t>
            </w:r>
          </w:p>
        </w:tc>
        <w:tc>
          <w:tcPr>
            <w:tcW w:w="270" w:type="dxa"/>
          </w:tcPr>
          <w:p w14:paraId="04F9513F" w14:textId="77777777" w:rsidR="00ED2980" w:rsidRPr="00F617D7" w:rsidRDefault="00ED2980" w:rsidP="00AC296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AE873F" w14:textId="77777777" w:rsidR="00ED2980" w:rsidRPr="00F617D7" w:rsidRDefault="00ED2980" w:rsidP="00AC2966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23,000</w:t>
            </w:r>
          </w:p>
        </w:tc>
        <w:tc>
          <w:tcPr>
            <w:tcW w:w="270" w:type="dxa"/>
          </w:tcPr>
          <w:p w14:paraId="21875FEB" w14:textId="77777777" w:rsidR="00ED2980" w:rsidRPr="00F617D7" w:rsidRDefault="00ED298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7780BA" w14:textId="77777777" w:rsidR="00ED2980" w:rsidRPr="00F617D7" w:rsidRDefault="00ED2980" w:rsidP="00AC2966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24,786</w:t>
            </w:r>
          </w:p>
        </w:tc>
        <w:tc>
          <w:tcPr>
            <w:tcW w:w="270" w:type="dxa"/>
          </w:tcPr>
          <w:p w14:paraId="40924EEA" w14:textId="77777777" w:rsidR="00ED2980" w:rsidRPr="00F617D7" w:rsidRDefault="00ED298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FB4CD8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148,54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ED2980" w:rsidRPr="00F617D7" w14:paraId="59435E79" w14:textId="77777777" w:rsidTr="00831090">
        <w:tc>
          <w:tcPr>
            <w:tcW w:w="3960" w:type="dxa"/>
            <w:shd w:val="clear" w:color="auto" w:fill="auto"/>
          </w:tcPr>
          <w:p w14:paraId="5FE747BF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7D7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0" w:type="dxa"/>
          </w:tcPr>
          <w:p w14:paraId="30B8D13E" w14:textId="77777777" w:rsidR="00ED2980" w:rsidRPr="00D1380E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C9647" w14:textId="77777777" w:rsidR="00ED2980" w:rsidRPr="00D1380E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B846FF" w14:textId="43F807B5" w:rsidR="00ED2980" w:rsidRPr="00D1380E" w:rsidRDefault="00ED298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380E">
              <w:rPr>
                <w:rFonts w:ascii="Angsana New" w:hAnsi="Angsana New"/>
                <w:b/>
                <w:bCs/>
                <w:sz w:val="30"/>
                <w:szCs w:val="30"/>
              </w:rPr>
              <w:t>5,376</w:t>
            </w:r>
          </w:p>
        </w:tc>
        <w:tc>
          <w:tcPr>
            <w:tcW w:w="270" w:type="dxa"/>
          </w:tcPr>
          <w:p w14:paraId="268891F5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60543E5E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69,814</w:t>
            </w:r>
          </w:p>
        </w:tc>
        <w:tc>
          <w:tcPr>
            <w:tcW w:w="270" w:type="dxa"/>
          </w:tcPr>
          <w:p w14:paraId="1AE9783D" w14:textId="77777777" w:rsidR="00ED2980" w:rsidRPr="00F617D7" w:rsidRDefault="00ED298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B678B5" w14:textId="77777777" w:rsidR="00ED2980" w:rsidRPr="00F617D7" w:rsidRDefault="00ED2980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3841623D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6297A0" w14:textId="77777777" w:rsidR="00ED2980" w:rsidRPr="00F617D7" w:rsidRDefault="00ED2980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21,911</w:t>
            </w:r>
          </w:p>
        </w:tc>
        <w:tc>
          <w:tcPr>
            <w:tcW w:w="270" w:type="dxa"/>
          </w:tcPr>
          <w:p w14:paraId="445FAA52" w14:textId="77777777" w:rsidR="00ED2980" w:rsidRPr="00F617D7" w:rsidRDefault="00ED298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D631DA" w14:textId="77777777" w:rsidR="00ED2980" w:rsidRPr="00F617D7" w:rsidRDefault="00ED298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119,101</w:t>
            </w:r>
          </w:p>
        </w:tc>
      </w:tr>
    </w:tbl>
    <w:p w14:paraId="088C1F7A" w14:textId="77777777" w:rsidR="009964E9" w:rsidRPr="00113BBF" w:rsidRDefault="009964E9" w:rsidP="00E74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"/>
          <w:szCs w:val="2"/>
        </w:rPr>
      </w:pPr>
    </w:p>
    <w:tbl>
      <w:tblPr>
        <w:tblW w:w="1350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410"/>
        <w:gridCol w:w="1980"/>
        <w:gridCol w:w="360"/>
        <w:gridCol w:w="1890"/>
        <w:gridCol w:w="360"/>
        <w:gridCol w:w="2070"/>
        <w:gridCol w:w="360"/>
        <w:gridCol w:w="2070"/>
      </w:tblGrid>
      <w:tr w:rsidR="004956B1" w:rsidRPr="00BB40B2" w14:paraId="00378E4E" w14:textId="77777777" w:rsidTr="00A66E38">
        <w:trPr>
          <w:tblHeader/>
        </w:trPr>
        <w:tc>
          <w:tcPr>
            <w:tcW w:w="4410" w:type="dxa"/>
            <w:shd w:val="clear" w:color="auto" w:fill="auto"/>
          </w:tcPr>
          <w:p w14:paraId="02A044CB" w14:textId="77777777" w:rsidR="004956B1" w:rsidRPr="00BB40B2" w:rsidRDefault="004956B1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0" w:type="dxa"/>
            <w:gridSpan w:val="7"/>
          </w:tcPr>
          <w:p w14:paraId="597BDF6F" w14:textId="77777777" w:rsidR="004956B1" w:rsidRPr="00BB40B2" w:rsidRDefault="009964E9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12D6" w:rsidRPr="00BB40B2" w14:paraId="74E57E8A" w14:textId="77777777" w:rsidTr="00A66E38">
        <w:trPr>
          <w:tblHeader/>
        </w:trPr>
        <w:tc>
          <w:tcPr>
            <w:tcW w:w="4410" w:type="dxa"/>
          </w:tcPr>
          <w:p w14:paraId="6E5AFCCE" w14:textId="77777777" w:rsidR="00DD12D6" w:rsidRPr="00BB40B2" w:rsidRDefault="00DD12D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33A16D10" w14:textId="77777777" w:rsidR="00DD12D6" w:rsidRPr="00BB40B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B40B2">
              <w:rPr>
                <w:rFonts w:ascii="Angsana New" w:hAnsi="Angsana New" w:hint="cs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360" w:type="dxa"/>
            <w:vAlign w:val="bottom"/>
          </w:tcPr>
          <w:p w14:paraId="52E1DB33" w14:textId="77777777" w:rsidR="00DD12D6" w:rsidRPr="00BB40B2" w:rsidRDefault="00DD12D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DA30BF1" w14:textId="77777777" w:rsidR="00DD12D6" w:rsidRPr="00BB40B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 w:hint="cs"/>
                <w:sz w:val="24"/>
                <w:szCs w:val="24"/>
                <w:cs/>
              </w:rPr>
              <w:t>สิทธิในการ</w:t>
            </w:r>
          </w:p>
          <w:p w14:paraId="330E0347" w14:textId="77777777" w:rsidR="00DD12D6" w:rsidRPr="00BB40B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 w:hint="cs"/>
                <w:sz w:val="24"/>
                <w:szCs w:val="24"/>
                <w:cs/>
              </w:rPr>
              <w:t>ขายไฟฟ้า</w:t>
            </w:r>
          </w:p>
        </w:tc>
        <w:tc>
          <w:tcPr>
            <w:tcW w:w="360" w:type="dxa"/>
            <w:vAlign w:val="bottom"/>
          </w:tcPr>
          <w:p w14:paraId="3BA095C2" w14:textId="77777777" w:rsidR="00DD12D6" w:rsidRPr="00BB40B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A9DFA96" w14:textId="77777777" w:rsidR="00DD12D6" w:rsidRPr="00BB40B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 w:hint="cs"/>
                <w:sz w:val="24"/>
                <w:szCs w:val="24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360" w:type="dxa"/>
            <w:vAlign w:val="bottom"/>
          </w:tcPr>
          <w:p w14:paraId="39A30E6E" w14:textId="77777777" w:rsidR="00DD12D6" w:rsidRPr="00BB40B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4467293" w14:textId="77777777" w:rsidR="00DD12D6" w:rsidRPr="00BB40B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A66E61" w14:textId="77777777" w:rsidR="00DD12D6" w:rsidRPr="00BB40B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D12D6" w:rsidRPr="00BB40B2" w14:paraId="113C89E1" w14:textId="77777777" w:rsidTr="00A66E38">
        <w:trPr>
          <w:tblHeader/>
        </w:trPr>
        <w:tc>
          <w:tcPr>
            <w:tcW w:w="4410" w:type="dxa"/>
          </w:tcPr>
          <w:p w14:paraId="7CB68E77" w14:textId="77777777" w:rsidR="00DD12D6" w:rsidRPr="00BB40B2" w:rsidRDefault="00DD12D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90" w:type="dxa"/>
            <w:gridSpan w:val="7"/>
            <w:vAlign w:val="bottom"/>
          </w:tcPr>
          <w:p w14:paraId="3F4D3D7C" w14:textId="756F17ED" w:rsidR="00DD12D6" w:rsidRPr="00BB40B2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BB40B2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D12D6" w:rsidRPr="00BB40B2" w14:paraId="7B12DE2D" w14:textId="77777777" w:rsidTr="00A66E38">
        <w:tc>
          <w:tcPr>
            <w:tcW w:w="4410" w:type="dxa"/>
          </w:tcPr>
          <w:p w14:paraId="46A0729E" w14:textId="77777777" w:rsidR="00DD12D6" w:rsidRPr="00BB40B2" w:rsidRDefault="00DD12D6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1459F151" w14:textId="77777777" w:rsidR="00DD12D6" w:rsidRPr="00BB40B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98B62B4" w14:textId="77777777" w:rsidR="00DD12D6" w:rsidRPr="00BB40B2" w:rsidRDefault="00DD12D6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35668A8" w14:textId="77777777" w:rsidR="00DD12D6" w:rsidRPr="00BB40B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34F9E9FF" w14:textId="77777777" w:rsidR="00DD12D6" w:rsidRPr="00BB40B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292A3DD" w14:textId="77777777" w:rsidR="00DD12D6" w:rsidRPr="00BB40B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EA55961" w14:textId="77777777" w:rsidR="00DD12D6" w:rsidRPr="00BB40B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6022358" w14:textId="77777777" w:rsidR="00DD12D6" w:rsidRPr="00BB40B2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12D6" w:rsidRPr="00BB40B2" w14:paraId="065F3B98" w14:textId="77777777" w:rsidTr="00A66E38">
        <w:tc>
          <w:tcPr>
            <w:tcW w:w="4410" w:type="dxa"/>
            <w:shd w:val="clear" w:color="auto" w:fill="auto"/>
          </w:tcPr>
          <w:p w14:paraId="1DE2642E" w14:textId="77777777" w:rsidR="00DD12D6" w:rsidRPr="00BB40B2" w:rsidRDefault="00DD12D6" w:rsidP="004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B40B2">
              <w:rPr>
                <w:rFonts w:ascii="Angsana New" w:hAnsi="Angsana New"/>
                <w:sz w:val="24"/>
                <w:szCs w:val="24"/>
              </w:rPr>
              <w:t>1</w:t>
            </w:r>
            <w:r w:rsidRPr="00BB40B2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BB40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980" w:type="dxa"/>
            <w:vAlign w:val="bottom"/>
          </w:tcPr>
          <w:p w14:paraId="1129E7B2" w14:textId="77777777" w:rsidR="00DD12D6" w:rsidRPr="00BB40B2" w:rsidRDefault="00DD12D6" w:rsidP="00903E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11,475</w:t>
            </w:r>
          </w:p>
        </w:tc>
        <w:tc>
          <w:tcPr>
            <w:tcW w:w="360" w:type="dxa"/>
          </w:tcPr>
          <w:p w14:paraId="0FAA46DF" w14:textId="77777777" w:rsidR="00DD12D6" w:rsidRPr="00BB40B2" w:rsidRDefault="00DD12D6" w:rsidP="004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26D9D20" w14:textId="77777777" w:rsidR="00DD12D6" w:rsidRPr="00BB40B2" w:rsidRDefault="00DD12D6" w:rsidP="00375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25,000</w:t>
            </w:r>
          </w:p>
        </w:tc>
        <w:tc>
          <w:tcPr>
            <w:tcW w:w="360" w:type="dxa"/>
          </w:tcPr>
          <w:p w14:paraId="12318C60" w14:textId="77777777" w:rsidR="00DD12D6" w:rsidRPr="00BB40B2" w:rsidRDefault="00DD12D6" w:rsidP="004E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1E2F7C0" w14:textId="77777777" w:rsidR="00DD12D6" w:rsidRPr="00BB40B2" w:rsidRDefault="00DD12D6" w:rsidP="00507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28,768</w:t>
            </w:r>
          </w:p>
        </w:tc>
        <w:tc>
          <w:tcPr>
            <w:tcW w:w="360" w:type="dxa"/>
          </w:tcPr>
          <w:p w14:paraId="4B472F0E" w14:textId="77777777" w:rsidR="00DD12D6" w:rsidRPr="00BB40B2" w:rsidRDefault="00DD12D6" w:rsidP="004E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4F9AF2BE" w14:textId="77777777" w:rsidR="00DD12D6" w:rsidRPr="00BB40B2" w:rsidRDefault="00DD12D6" w:rsidP="00A6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65,243</w:t>
            </w:r>
          </w:p>
        </w:tc>
      </w:tr>
      <w:tr w:rsidR="00DD12D6" w:rsidRPr="00BB40B2" w14:paraId="064ED2E2" w14:textId="77777777" w:rsidTr="00A66E38">
        <w:tc>
          <w:tcPr>
            <w:tcW w:w="4410" w:type="dxa"/>
          </w:tcPr>
          <w:p w14:paraId="0E7DDE29" w14:textId="77777777" w:rsidR="00DD12D6" w:rsidRPr="00BB40B2" w:rsidRDefault="00DD12D6" w:rsidP="004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B40B2">
              <w:rPr>
                <w:rFonts w:ascii="Angsana New" w:hAnsi="Angsana New"/>
                <w:sz w:val="24"/>
                <w:szCs w:val="24"/>
                <w:cs/>
              </w:rPr>
              <w:t>เพิ่มขึ้นอื่น</w:t>
            </w:r>
          </w:p>
        </w:tc>
        <w:tc>
          <w:tcPr>
            <w:tcW w:w="1980" w:type="dxa"/>
            <w:vAlign w:val="bottom"/>
          </w:tcPr>
          <w:p w14:paraId="0DC07741" w14:textId="77777777" w:rsidR="00DD12D6" w:rsidRPr="00BB40B2" w:rsidRDefault="00DD12D6" w:rsidP="004E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761</w:t>
            </w:r>
          </w:p>
        </w:tc>
        <w:tc>
          <w:tcPr>
            <w:tcW w:w="360" w:type="dxa"/>
          </w:tcPr>
          <w:p w14:paraId="2BABC079" w14:textId="77777777" w:rsidR="00DD12D6" w:rsidRPr="00BB40B2" w:rsidRDefault="00DD12D6" w:rsidP="004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7039CD9" w14:textId="397A94FF" w:rsidR="00DD12D6" w:rsidRPr="00BB40B2" w:rsidRDefault="00DD12D6" w:rsidP="00CF0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0A52831" w14:textId="77777777" w:rsidR="00DD12D6" w:rsidRPr="00BB40B2" w:rsidRDefault="00DD12D6" w:rsidP="004E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B03C747" w14:textId="77777777" w:rsidR="00DD12D6" w:rsidRPr="00BB40B2" w:rsidRDefault="00DD12D6" w:rsidP="00CF06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B00C2B7" w14:textId="77777777" w:rsidR="00DD12D6" w:rsidRPr="00BB40B2" w:rsidRDefault="00DD12D6" w:rsidP="004E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AE8F6BE" w14:textId="77777777" w:rsidR="00DD12D6" w:rsidRPr="00BB40B2" w:rsidRDefault="00DD12D6" w:rsidP="00A6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761</w:t>
            </w:r>
          </w:p>
        </w:tc>
      </w:tr>
      <w:tr w:rsidR="00DD12D6" w:rsidRPr="00BB40B2" w14:paraId="7D260BFC" w14:textId="77777777" w:rsidTr="00A66E38">
        <w:tc>
          <w:tcPr>
            <w:tcW w:w="4410" w:type="dxa"/>
            <w:shd w:val="clear" w:color="auto" w:fill="auto"/>
          </w:tcPr>
          <w:p w14:paraId="18FCE552" w14:textId="77777777" w:rsidR="00DD12D6" w:rsidRPr="00BB40B2" w:rsidRDefault="00DD12D6" w:rsidP="004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และ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8F63DA0" w14:textId="77777777" w:rsidR="00DD12D6" w:rsidRPr="00BB40B2" w:rsidRDefault="00DD12D6" w:rsidP="004E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12,236</w:t>
            </w:r>
          </w:p>
        </w:tc>
        <w:tc>
          <w:tcPr>
            <w:tcW w:w="360" w:type="dxa"/>
          </w:tcPr>
          <w:p w14:paraId="59A6FDDD" w14:textId="77777777" w:rsidR="00DD12D6" w:rsidRPr="00BB40B2" w:rsidRDefault="00DD12D6" w:rsidP="004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665DFD9" w14:textId="77777777" w:rsidR="00DD12D6" w:rsidRPr="00BB40B2" w:rsidRDefault="00DD12D6" w:rsidP="00375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25,000</w:t>
            </w:r>
          </w:p>
        </w:tc>
        <w:tc>
          <w:tcPr>
            <w:tcW w:w="360" w:type="dxa"/>
          </w:tcPr>
          <w:p w14:paraId="3D497C7F" w14:textId="77777777" w:rsidR="00DD12D6" w:rsidRPr="00BB40B2" w:rsidRDefault="00DD12D6" w:rsidP="004E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739E6EF" w14:textId="77777777" w:rsidR="00DD12D6" w:rsidRPr="00BB40B2" w:rsidRDefault="00DD12D6" w:rsidP="00507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28,768</w:t>
            </w:r>
          </w:p>
        </w:tc>
        <w:tc>
          <w:tcPr>
            <w:tcW w:w="360" w:type="dxa"/>
          </w:tcPr>
          <w:p w14:paraId="135D2DA7" w14:textId="77777777" w:rsidR="00DD12D6" w:rsidRPr="00BB40B2" w:rsidRDefault="00DD12D6" w:rsidP="004E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2901943" w14:textId="77777777" w:rsidR="00DD12D6" w:rsidRPr="00BB40B2" w:rsidRDefault="00DD12D6" w:rsidP="00A6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66,004</w:t>
            </w:r>
          </w:p>
        </w:tc>
      </w:tr>
      <w:tr w:rsidR="00DD12D6" w:rsidRPr="00BB40B2" w14:paraId="4EF8A81C" w14:textId="77777777" w:rsidTr="00A66E38">
        <w:tc>
          <w:tcPr>
            <w:tcW w:w="4410" w:type="dxa"/>
          </w:tcPr>
          <w:p w14:paraId="37A6AAEC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B40B2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0FF7FAA0" w14:textId="77777777" w:rsidR="00DD12D6" w:rsidRPr="00BB40B2" w:rsidRDefault="00DD12D6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360" w:type="dxa"/>
          </w:tcPr>
          <w:p w14:paraId="37568C44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E4FD2C4" w14:textId="77777777" w:rsidR="00DD12D6" w:rsidRPr="00BB40B2" w:rsidRDefault="00DD12D6" w:rsidP="0036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7555650" w14:textId="77777777" w:rsidR="00DD12D6" w:rsidRPr="00BB40B2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FDCFBE1" w14:textId="77777777" w:rsidR="00DD12D6" w:rsidRPr="00BB40B2" w:rsidRDefault="00DD12D6" w:rsidP="00507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BB79EC9" w14:textId="77777777" w:rsidR="00DD12D6" w:rsidRPr="00BB40B2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9C2530C" w14:textId="77777777" w:rsidR="00DD12D6" w:rsidRPr="00BB40B2" w:rsidRDefault="00DD12D6" w:rsidP="00A6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806</w:t>
            </w:r>
          </w:p>
        </w:tc>
      </w:tr>
      <w:tr w:rsidR="00DD12D6" w:rsidRPr="00BB40B2" w14:paraId="0B485B95" w14:textId="77777777" w:rsidTr="00A66E38">
        <w:tc>
          <w:tcPr>
            <w:tcW w:w="4410" w:type="dxa"/>
          </w:tcPr>
          <w:p w14:paraId="34560F37" w14:textId="77777777" w:rsidR="00DD12D6" w:rsidRPr="00BB40B2" w:rsidRDefault="00DD12D6" w:rsidP="004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B40B2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980" w:type="dxa"/>
            <w:vAlign w:val="bottom"/>
          </w:tcPr>
          <w:p w14:paraId="64929109" w14:textId="77777777" w:rsidR="00DD12D6" w:rsidRPr="00BB40B2" w:rsidRDefault="00DD12D6" w:rsidP="00067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  <w:tc>
          <w:tcPr>
            <w:tcW w:w="360" w:type="dxa"/>
          </w:tcPr>
          <w:p w14:paraId="65D3013A" w14:textId="77777777" w:rsidR="00DD12D6" w:rsidRPr="00BB40B2" w:rsidRDefault="00DD12D6" w:rsidP="004E7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AE2EAAE" w14:textId="77777777" w:rsidR="00DD12D6" w:rsidRPr="00BB40B2" w:rsidRDefault="00DD12D6" w:rsidP="0036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E520289" w14:textId="77777777" w:rsidR="00DD12D6" w:rsidRPr="00BB40B2" w:rsidRDefault="00DD12D6" w:rsidP="004E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4B37F5D8" w14:textId="77777777" w:rsidR="00DD12D6" w:rsidRPr="00BB40B2" w:rsidRDefault="00DD12D6" w:rsidP="00507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3CDF4286" w14:textId="77777777" w:rsidR="00DD12D6" w:rsidRPr="00BB40B2" w:rsidRDefault="00DD12D6" w:rsidP="004E7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1169B15" w14:textId="77777777" w:rsidR="00DD12D6" w:rsidRPr="00BB40B2" w:rsidRDefault="00DD12D6" w:rsidP="00A6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</w:tr>
      <w:tr w:rsidR="00DD12D6" w:rsidRPr="00BB40B2" w14:paraId="4A09E722" w14:textId="77777777" w:rsidTr="00A66E38">
        <w:tc>
          <w:tcPr>
            <w:tcW w:w="4410" w:type="dxa"/>
            <w:shd w:val="clear" w:color="auto" w:fill="auto"/>
          </w:tcPr>
          <w:p w14:paraId="71EE2CC8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8E3B3" w14:textId="77777777" w:rsidR="00DD12D6" w:rsidRPr="00BB40B2" w:rsidRDefault="00DD12D6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12,987</w:t>
            </w:r>
          </w:p>
        </w:tc>
        <w:tc>
          <w:tcPr>
            <w:tcW w:w="360" w:type="dxa"/>
          </w:tcPr>
          <w:p w14:paraId="76842B5B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04063" w14:textId="77777777" w:rsidR="00DD12D6" w:rsidRPr="00BB40B2" w:rsidRDefault="00DD12D6" w:rsidP="00375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25,000</w:t>
            </w:r>
          </w:p>
        </w:tc>
        <w:tc>
          <w:tcPr>
            <w:tcW w:w="360" w:type="dxa"/>
          </w:tcPr>
          <w:p w14:paraId="1E32F966" w14:textId="77777777" w:rsidR="00DD12D6" w:rsidRPr="00BB40B2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672F5" w14:textId="77777777" w:rsidR="00DD12D6" w:rsidRPr="00BB40B2" w:rsidRDefault="00DD12D6" w:rsidP="00507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28,768</w:t>
            </w:r>
          </w:p>
        </w:tc>
        <w:tc>
          <w:tcPr>
            <w:tcW w:w="360" w:type="dxa"/>
          </w:tcPr>
          <w:p w14:paraId="3AC4DD9F" w14:textId="77777777" w:rsidR="00DD12D6" w:rsidRPr="00BB40B2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B2BE" w14:textId="77777777" w:rsidR="00DD12D6" w:rsidRPr="00BB40B2" w:rsidRDefault="00DD12D6" w:rsidP="00A6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66,755</w:t>
            </w:r>
          </w:p>
        </w:tc>
      </w:tr>
      <w:tr w:rsidR="00DD12D6" w:rsidRPr="00BB40B2" w14:paraId="15EB3E16" w14:textId="77777777" w:rsidTr="00BB40B2">
        <w:trPr>
          <w:trHeight w:val="98"/>
        </w:trPr>
        <w:tc>
          <w:tcPr>
            <w:tcW w:w="4410" w:type="dxa"/>
            <w:shd w:val="clear" w:color="auto" w:fill="auto"/>
          </w:tcPr>
          <w:p w14:paraId="78F4E175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vAlign w:val="bottom"/>
          </w:tcPr>
          <w:p w14:paraId="657A4B19" w14:textId="77777777" w:rsidR="00DD12D6" w:rsidRPr="00BB40B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1F9FF931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72790FC" w14:textId="77777777" w:rsidR="00DD12D6" w:rsidRPr="00BB40B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23F1F8A1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4DBED3E" w14:textId="77777777" w:rsidR="00DD12D6" w:rsidRPr="00BB40B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4291234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6DEA1A0" w14:textId="77777777" w:rsidR="00DD12D6" w:rsidRPr="00BB40B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12D6" w:rsidRPr="00BB40B2" w14:paraId="708B7B0A" w14:textId="77777777" w:rsidTr="00A66E38">
        <w:tc>
          <w:tcPr>
            <w:tcW w:w="4410" w:type="dxa"/>
            <w:shd w:val="clear" w:color="auto" w:fill="auto"/>
          </w:tcPr>
          <w:p w14:paraId="326F4491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B40B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ค่าตัดจำหน่าย</w:t>
            </w:r>
            <w:r w:rsidRPr="00BB40B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1980" w:type="dxa"/>
            <w:vAlign w:val="bottom"/>
          </w:tcPr>
          <w:p w14:paraId="71A62FF0" w14:textId="77777777" w:rsidR="00DD12D6" w:rsidRPr="00BB40B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F89EC0C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9314487" w14:textId="77777777" w:rsidR="00DD12D6" w:rsidRPr="00BB40B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321EC36A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13B8136" w14:textId="77777777" w:rsidR="00DD12D6" w:rsidRPr="00BB40B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2D8EE4D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5D4D210" w14:textId="77777777" w:rsidR="00DD12D6" w:rsidRPr="00BB40B2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12D6" w:rsidRPr="00BB40B2" w14:paraId="0D76C919" w14:textId="77777777" w:rsidTr="00A66E38">
        <w:tc>
          <w:tcPr>
            <w:tcW w:w="4410" w:type="dxa"/>
            <w:shd w:val="clear" w:color="auto" w:fill="auto"/>
          </w:tcPr>
          <w:p w14:paraId="31FC168F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B40B2">
              <w:rPr>
                <w:rFonts w:ascii="Angsana New" w:hAnsi="Angsana New"/>
                <w:sz w:val="24"/>
                <w:szCs w:val="24"/>
              </w:rPr>
              <w:t>1</w:t>
            </w:r>
            <w:r w:rsidRPr="00BB40B2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BB40B2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980" w:type="dxa"/>
            <w:vAlign w:val="bottom"/>
          </w:tcPr>
          <w:p w14:paraId="2EFA4364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(6,506)</w:t>
            </w:r>
          </w:p>
        </w:tc>
        <w:tc>
          <w:tcPr>
            <w:tcW w:w="360" w:type="dxa"/>
          </w:tcPr>
          <w:p w14:paraId="51F82C31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8C43DFA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(1,000)</w:t>
            </w:r>
          </w:p>
        </w:tc>
        <w:tc>
          <w:tcPr>
            <w:tcW w:w="360" w:type="dxa"/>
          </w:tcPr>
          <w:p w14:paraId="5B8A620E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6E0A2CD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(1,107)</w:t>
            </w:r>
          </w:p>
        </w:tc>
        <w:tc>
          <w:tcPr>
            <w:tcW w:w="360" w:type="dxa"/>
          </w:tcPr>
          <w:p w14:paraId="52D28C01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1F05EEF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(8,613)</w:t>
            </w:r>
          </w:p>
        </w:tc>
      </w:tr>
      <w:tr w:rsidR="00DD12D6" w:rsidRPr="00BB40B2" w14:paraId="7966D333" w14:textId="77777777" w:rsidTr="00A66E38">
        <w:tc>
          <w:tcPr>
            <w:tcW w:w="4410" w:type="dxa"/>
            <w:shd w:val="clear" w:color="auto" w:fill="auto"/>
          </w:tcPr>
          <w:p w14:paraId="210D887E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vAlign w:val="bottom"/>
          </w:tcPr>
          <w:p w14:paraId="1F3A1D65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(1,082)</w:t>
            </w:r>
          </w:p>
        </w:tc>
        <w:tc>
          <w:tcPr>
            <w:tcW w:w="360" w:type="dxa"/>
          </w:tcPr>
          <w:p w14:paraId="13867A72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9141738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(1,000)</w:t>
            </w:r>
          </w:p>
        </w:tc>
        <w:tc>
          <w:tcPr>
            <w:tcW w:w="360" w:type="dxa"/>
          </w:tcPr>
          <w:p w14:paraId="02CB94D7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719B93F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(2,875)</w:t>
            </w:r>
          </w:p>
        </w:tc>
        <w:tc>
          <w:tcPr>
            <w:tcW w:w="360" w:type="dxa"/>
          </w:tcPr>
          <w:p w14:paraId="10E48820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C8F1D60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(4,957)</w:t>
            </w:r>
          </w:p>
        </w:tc>
      </w:tr>
      <w:tr w:rsidR="00DD12D6" w:rsidRPr="00BB40B2" w14:paraId="4EC337A8" w14:textId="77777777" w:rsidTr="00A66E38">
        <w:tc>
          <w:tcPr>
            <w:tcW w:w="4410" w:type="dxa"/>
            <w:shd w:val="clear" w:color="auto" w:fill="auto"/>
          </w:tcPr>
          <w:p w14:paraId="78C137DF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7895907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(7,588)</w:t>
            </w:r>
          </w:p>
        </w:tc>
        <w:tc>
          <w:tcPr>
            <w:tcW w:w="360" w:type="dxa"/>
          </w:tcPr>
          <w:p w14:paraId="5B29347D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6CF7C2C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(2,000)</w:t>
            </w:r>
          </w:p>
        </w:tc>
        <w:tc>
          <w:tcPr>
            <w:tcW w:w="360" w:type="dxa"/>
          </w:tcPr>
          <w:p w14:paraId="70DB78E0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2EB921DC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(3,982)</w:t>
            </w:r>
          </w:p>
        </w:tc>
        <w:tc>
          <w:tcPr>
            <w:tcW w:w="360" w:type="dxa"/>
          </w:tcPr>
          <w:p w14:paraId="0F54D1C3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7032584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(13,570)</w:t>
            </w:r>
          </w:p>
        </w:tc>
      </w:tr>
      <w:tr w:rsidR="00DD12D6" w:rsidRPr="00BB40B2" w14:paraId="0777CFB4" w14:textId="77777777" w:rsidTr="00A66E38">
        <w:tc>
          <w:tcPr>
            <w:tcW w:w="4410" w:type="dxa"/>
          </w:tcPr>
          <w:p w14:paraId="323B07DE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A98F57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(1,166)</w:t>
            </w:r>
          </w:p>
        </w:tc>
        <w:tc>
          <w:tcPr>
            <w:tcW w:w="360" w:type="dxa"/>
          </w:tcPr>
          <w:p w14:paraId="0CECBF38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1708D2D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(1,000)</w:t>
            </w:r>
          </w:p>
        </w:tc>
        <w:tc>
          <w:tcPr>
            <w:tcW w:w="360" w:type="dxa"/>
          </w:tcPr>
          <w:p w14:paraId="05E4DC48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7E35D0B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(2,875)</w:t>
            </w:r>
          </w:p>
        </w:tc>
        <w:tc>
          <w:tcPr>
            <w:tcW w:w="360" w:type="dxa"/>
          </w:tcPr>
          <w:p w14:paraId="28755340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C3063F8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(5,041)</w:t>
            </w:r>
          </w:p>
        </w:tc>
      </w:tr>
      <w:tr w:rsidR="00DD12D6" w:rsidRPr="00BB40B2" w14:paraId="608C5CD4" w14:textId="77777777" w:rsidTr="00A66E38">
        <w:tc>
          <w:tcPr>
            <w:tcW w:w="4410" w:type="dxa"/>
          </w:tcPr>
          <w:p w14:paraId="1A67DF1F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B40B2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E75A9E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 w:hint="cs"/>
                <w:sz w:val="24"/>
                <w:szCs w:val="24"/>
                <w:cs/>
              </w:rPr>
              <w:t>52</w:t>
            </w:r>
          </w:p>
        </w:tc>
        <w:tc>
          <w:tcPr>
            <w:tcW w:w="360" w:type="dxa"/>
          </w:tcPr>
          <w:p w14:paraId="4F8C1545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4C18E8E8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72ABFB3F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4AD2A077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D62C362" w14:textId="77777777" w:rsidR="00DD12D6" w:rsidRPr="00BB40B2" w:rsidRDefault="00DD12D6" w:rsidP="006F1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4C367752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B40B2">
              <w:rPr>
                <w:rFonts w:ascii="Angsana New" w:hAnsi="Angsana New"/>
                <w:sz w:val="24"/>
                <w:szCs w:val="24"/>
              </w:rPr>
              <w:t>52</w:t>
            </w:r>
          </w:p>
        </w:tc>
      </w:tr>
      <w:tr w:rsidR="00DD12D6" w:rsidRPr="00BB40B2" w14:paraId="560CC401" w14:textId="77777777" w:rsidTr="00A66E38">
        <w:tc>
          <w:tcPr>
            <w:tcW w:w="4410" w:type="dxa"/>
          </w:tcPr>
          <w:p w14:paraId="03D21B45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CC8E9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(8,702)</w:t>
            </w:r>
          </w:p>
        </w:tc>
        <w:tc>
          <w:tcPr>
            <w:tcW w:w="360" w:type="dxa"/>
          </w:tcPr>
          <w:p w14:paraId="1E6457E1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C2649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(3,000)</w:t>
            </w:r>
          </w:p>
        </w:tc>
        <w:tc>
          <w:tcPr>
            <w:tcW w:w="360" w:type="dxa"/>
          </w:tcPr>
          <w:p w14:paraId="3DA5864D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E1244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(6,857)</w:t>
            </w:r>
          </w:p>
        </w:tc>
        <w:tc>
          <w:tcPr>
            <w:tcW w:w="360" w:type="dxa"/>
          </w:tcPr>
          <w:p w14:paraId="26AF6976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095B9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(18,559)</w:t>
            </w:r>
          </w:p>
        </w:tc>
      </w:tr>
      <w:tr w:rsidR="00DD12D6" w:rsidRPr="00BB40B2" w14:paraId="521EE5AA" w14:textId="77777777" w:rsidTr="00A66E38">
        <w:tc>
          <w:tcPr>
            <w:tcW w:w="4410" w:type="dxa"/>
            <w:shd w:val="clear" w:color="auto" w:fill="auto"/>
          </w:tcPr>
          <w:p w14:paraId="42C8467C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844E102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2578DB07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8775218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4951F31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7DA3E51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3A958703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F999611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12D6" w:rsidRPr="00BB40B2" w14:paraId="53851C9A" w14:textId="77777777" w:rsidTr="00A66E38">
        <w:tc>
          <w:tcPr>
            <w:tcW w:w="4410" w:type="dxa"/>
            <w:shd w:val="clear" w:color="auto" w:fill="auto"/>
          </w:tcPr>
          <w:p w14:paraId="065D7C49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B40B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980" w:type="dxa"/>
            <w:vAlign w:val="bottom"/>
          </w:tcPr>
          <w:p w14:paraId="4B75A19C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AC5B423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D9C9416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AE9BCB9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3F9EFE9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267563EF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42EE8585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12D6" w:rsidRPr="00BB40B2" w14:paraId="3EA30ABA" w14:textId="77777777" w:rsidTr="00A66E38">
        <w:tc>
          <w:tcPr>
            <w:tcW w:w="4410" w:type="dxa"/>
            <w:shd w:val="clear" w:color="auto" w:fill="auto"/>
          </w:tcPr>
          <w:p w14:paraId="34A71F41" w14:textId="77777777" w:rsidR="00DD12D6" w:rsidRPr="00BB40B2" w:rsidRDefault="00DD12D6" w:rsidP="00013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0A66DC41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4,969</w:t>
            </w:r>
          </w:p>
        </w:tc>
        <w:tc>
          <w:tcPr>
            <w:tcW w:w="360" w:type="dxa"/>
          </w:tcPr>
          <w:p w14:paraId="271C62B6" w14:textId="77777777" w:rsidR="00DD12D6" w:rsidRPr="00BB40B2" w:rsidRDefault="00DD12D6" w:rsidP="00013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0703A355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24,000</w:t>
            </w:r>
          </w:p>
        </w:tc>
        <w:tc>
          <w:tcPr>
            <w:tcW w:w="360" w:type="dxa"/>
          </w:tcPr>
          <w:p w14:paraId="319DA4BC" w14:textId="77777777" w:rsidR="00DD12D6" w:rsidRPr="00BB40B2" w:rsidRDefault="00DD12D6" w:rsidP="00013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14:paraId="07C58443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27,661</w:t>
            </w:r>
          </w:p>
        </w:tc>
        <w:tc>
          <w:tcPr>
            <w:tcW w:w="360" w:type="dxa"/>
          </w:tcPr>
          <w:p w14:paraId="3F6FA826" w14:textId="77777777" w:rsidR="00DD12D6" w:rsidRPr="00BB40B2" w:rsidRDefault="00DD12D6" w:rsidP="00013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14:paraId="08159287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56,630</w:t>
            </w:r>
          </w:p>
        </w:tc>
      </w:tr>
      <w:tr w:rsidR="00DD12D6" w:rsidRPr="00BB40B2" w14:paraId="35C457F2" w14:textId="77777777" w:rsidTr="00A66E38">
        <w:tc>
          <w:tcPr>
            <w:tcW w:w="4410" w:type="dxa"/>
            <w:shd w:val="clear" w:color="auto" w:fill="auto"/>
          </w:tcPr>
          <w:p w14:paraId="0FDF5891" w14:textId="77777777" w:rsidR="00DD12D6" w:rsidRPr="00BB40B2" w:rsidRDefault="00DD12D6" w:rsidP="00013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5561BC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4,648</w:t>
            </w:r>
          </w:p>
        </w:tc>
        <w:tc>
          <w:tcPr>
            <w:tcW w:w="360" w:type="dxa"/>
          </w:tcPr>
          <w:p w14:paraId="14931F79" w14:textId="77777777" w:rsidR="00DD12D6" w:rsidRPr="00BB40B2" w:rsidRDefault="00DD12D6" w:rsidP="00013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2B24F2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23,000</w:t>
            </w:r>
          </w:p>
        </w:tc>
        <w:tc>
          <w:tcPr>
            <w:tcW w:w="360" w:type="dxa"/>
          </w:tcPr>
          <w:p w14:paraId="71353665" w14:textId="77777777" w:rsidR="00DD12D6" w:rsidRPr="00BB40B2" w:rsidRDefault="00DD12D6" w:rsidP="00013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74C2D8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24,786</w:t>
            </w:r>
          </w:p>
        </w:tc>
        <w:tc>
          <w:tcPr>
            <w:tcW w:w="360" w:type="dxa"/>
          </w:tcPr>
          <w:p w14:paraId="17639F94" w14:textId="77777777" w:rsidR="00DD12D6" w:rsidRPr="00BB40B2" w:rsidRDefault="00DD12D6" w:rsidP="00013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041C74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52,434</w:t>
            </w:r>
          </w:p>
        </w:tc>
      </w:tr>
      <w:tr w:rsidR="00DD12D6" w:rsidRPr="00BB40B2" w14:paraId="3F6451BC" w14:textId="77777777" w:rsidTr="00A66E38">
        <w:tc>
          <w:tcPr>
            <w:tcW w:w="4410" w:type="dxa"/>
            <w:shd w:val="clear" w:color="auto" w:fill="auto"/>
          </w:tcPr>
          <w:p w14:paraId="486EB588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36FB58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4,285</w:t>
            </w:r>
          </w:p>
        </w:tc>
        <w:tc>
          <w:tcPr>
            <w:tcW w:w="360" w:type="dxa"/>
          </w:tcPr>
          <w:p w14:paraId="0A55501D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EF26A8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22,000</w:t>
            </w:r>
          </w:p>
        </w:tc>
        <w:tc>
          <w:tcPr>
            <w:tcW w:w="360" w:type="dxa"/>
          </w:tcPr>
          <w:p w14:paraId="42AA9E66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8B7EB5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21,911</w:t>
            </w:r>
          </w:p>
        </w:tc>
        <w:tc>
          <w:tcPr>
            <w:tcW w:w="360" w:type="dxa"/>
          </w:tcPr>
          <w:p w14:paraId="50889C73" w14:textId="77777777" w:rsidR="00DD12D6" w:rsidRPr="00BB40B2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00CA79" w14:textId="77777777" w:rsidR="00DD12D6" w:rsidRPr="00BB40B2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B40B2">
              <w:rPr>
                <w:rFonts w:ascii="Angsana New" w:hAnsi="Angsana New"/>
                <w:b/>
                <w:bCs/>
                <w:sz w:val="24"/>
                <w:szCs w:val="24"/>
              </w:rPr>
              <w:t>48,196</w:t>
            </w:r>
          </w:p>
        </w:tc>
      </w:tr>
    </w:tbl>
    <w:p w14:paraId="06A0619B" w14:textId="77777777" w:rsidR="004956B1" w:rsidRDefault="004956B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  <w:sectPr w:rsidR="004956B1" w:rsidSect="001D6A9F">
          <w:headerReference w:type="default" r:id="rId16"/>
          <w:pgSz w:w="16834" w:h="11909" w:orient="landscape" w:code="9"/>
          <w:pgMar w:top="1080" w:right="691" w:bottom="1152" w:left="576" w:header="720" w:footer="720" w:gutter="0"/>
          <w:cols w:space="720"/>
          <w:docGrid w:linePitch="245"/>
        </w:sectPr>
      </w:pPr>
    </w:p>
    <w:p w14:paraId="2E191992" w14:textId="77777777" w:rsidR="00437D55" w:rsidRPr="009C374E" w:rsidRDefault="00437D55" w:rsidP="00880BF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9C374E">
        <w:rPr>
          <w:rFonts w:ascii="Angsana New" w:hAnsi="Angsana New" w:hint="cs"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3F6B49B" w14:textId="77777777" w:rsidR="00391A7F" w:rsidRPr="007004C3" w:rsidRDefault="00391A7F" w:rsidP="00391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35" w:type="dxa"/>
        <w:tblInd w:w="360" w:type="dxa"/>
        <w:tblLook w:val="01E0" w:firstRow="1" w:lastRow="1" w:firstColumn="1" w:lastColumn="1" w:noHBand="0" w:noVBand="0"/>
      </w:tblPr>
      <w:tblGrid>
        <w:gridCol w:w="3420"/>
        <w:gridCol w:w="450"/>
        <w:gridCol w:w="360"/>
        <w:gridCol w:w="1134"/>
        <w:gridCol w:w="259"/>
        <w:gridCol w:w="6"/>
        <w:gridCol w:w="1106"/>
        <w:gridCol w:w="243"/>
        <w:gridCol w:w="16"/>
        <w:gridCol w:w="1118"/>
        <w:gridCol w:w="7"/>
        <w:gridCol w:w="236"/>
        <w:gridCol w:w="16"/>
        <w:gridCol w:w="1064"/>
      </w:tblGrid>
      <w:tr w:rsidR="00421EDE" w:rsidRPr="002D1D51" w14:paraId="63CAA716" w14:textId="77777777" w:rsidTr="001379C9">
        <w:trPr>
          <w:tblHeader/>
        </w:trPr>
        <w:tc>
          <w:tcPr>
            <w:tcW w:w="3420" w:type="dxa"/>
          </w:tcPr>
          <w:p w14:paraId="7A7B6B7B" w14:textId="77777777" w:rsidR="00421EDE" w:rsidRPr="003A2A23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6BD75155" w14:textId="77777777" w:rsidR="00421EDE" w:rsidRPr="003A2A23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05" w:type="dxa"/>
            <w:gridSpan w:val="4"/>
          </w:tcPr>
          <w:p w14:paraId="3E580943" w14:textId="77777777" w:rsidR="00421EDE" w:rsidRPr="003A2A23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gridSpan w:val="2"/>
          </w:tcPr>
          <w:p w14:paraId="52683205" w14:textId="77777777" w:rsidR="00421EDE" w:rsidRPr="003A2A23" w:rsidRDefault="00421EDE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41" w:type="dxa"/>
            <w:gridSpan w:val="5"/>
          </w:tcPr>
          <w:p w14:paraId="0253CC20" w14:textId="77777777" w:rsidR="00421EDE" w:rsidRPr="003A2A23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3A2A23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46C84" w:rsidRPr="002D1D51" w14:paraId="7BFA8B91" w14:textId="77777777" w:rsidTr="001379C9">
        <w:trPr>
          <w:tblHeader/>
        </w:trPr>
        <w:tc>
          <w:tcPr>
            <w:tcW w:w="3420" w:type="dxa"/>
          </w:tcPr>
          <w:p w14:paraId="7078F16D" w14:textId="77777777" w:rsidR="00846C84" w:rsidRPr="003A2A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6AD2CBCB" w14:textId="77777777" w:rsidR="00846C84" w:rsidRPr="00BE4E28" w:rsidRDefault="00846C84" w:rsidP="0013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BE4E2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E12BD9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256</w:t>
            </w:r>
            <w:r w:rsidR="005423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605BFC78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center"/>
          </w:tcPr>
          <w:p w14:paraId="43F1833A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256</w:t>
            </w:r>
            <w:r w:rsidR="005423B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234416AC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6268CB8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256</w:t>
            </w:r>
            <w:r w:rsidR="005423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9" w:type="dxa"/>
            <w:gridSpan w:val="3"/>
            <w:shd w:val="clear" w:color="auto" w:fill="auto"/>
            <w:vAlign w:val="center"/>
          </w:tcPr>
          <w:p w14:paraId="0FF12638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153EEBD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256</w:t>
            </w:r>
            <w:r w:rsidR="005423B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46C84" w:rsidRPr="002D1D51" w14:paraId="53130A49" w14:textId="77777777" w:rsidTr="001379C9">
        <w:trPr>
          <w:tblHeader/>
        </w:trPr>
        <w:tc>
          <w:tcPr>
            <w:tcW w:w="3420" w:type="dxa"/>
          </w:tcPr>
          <w:p w14:paraId="55C941BF" w14:textId="77777777" w:rsidR="00846C84" w:rsidRPr="003A2A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24EC10D5" w14:textId="77777777" w:rsidR="00846C84" w:rsidRPr="003A2A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205" w:type="dxa"/>
            <w:gridSpan w:val="11"/>
          </w:tcPr>
          <w:p w14:paraId="0F4E8A0F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3A2A23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3A2A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46C84" w:rsidRPr="002D1D51" w14:paraId="2590782C" w14:textId="77777777" w:rsidTr="001379C9">
        <w:tc>
          <w:tcPr>
            <w:tcW w:w="3420" w:type="dxa"/>
          </w:tcPr>
          <w:p w14:paraId="1C7E6C23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  <w:gridSpan w:val="2"/>
          </w:tcPr>
          <w:p w14:paraId="3907377C" w14:textId="77777777" w:rsidR="00846C84" w:rsidRPr="003A2A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4E84F6F" w14:textId="77777777"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3F3C48CA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06C143B4" w14:textId="77777777"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3F4F0D75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6C41CC4" w14:textId="77777777"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14:paraId="3C906E2F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BDFD8E5" w14:textId="77777777"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6C84" w:rsidRPr="002D1D51" w14:paraId="3EA487C6" w14:textId="77777777" w:rsidTr="001379C9">
        <w:tc>
          <w:tcPr>
            <w:tcW w:w="3420" w:type="dxa"/>
          </w:tcPr>
          <w:p w14:paraId="325F058E" w14:textId="77777777" w:rsidR="00846C84" w:rsidRPr="003A2A23" w:rsidRDefault="00846C84" w:rsidP="0040265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  <w:tab w:val="left" w:pos="752"/>
              </w:tabs>
              <w:ind w:left="882" w:hanging="8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gridSpan w:val="2"/>
          </w:tcPr>
          <w:p w14:paraId="0264DCB3" w14:textId="77777777" w:rsidR="00846C84" w:rsidRPr="003A2A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7376C5" w14:textId="77777777"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52A0692A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6EEF5BED" w14:textId="77777777"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6FA693F9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487A17B" w14:textId="77777777"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14:paraId="424AC66C" w14:textId="77777777" w:rsidR="00846C84" w:rsidRPr="003A2A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9AAF5CD" w14:textId="77777777" w:rsidR="00846C84" w:rsidRPr="003A2A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ED9" w:rsidRPr="002D1D51" w14:paraId="290021AF" w14:textId="77777777" w:rsidTr="001379C9">
        <w:trPr>
          <w:trHeight w:val="758"/>
        </w:trPr>
        <w:tc>
          <w:tcPr>
            <w:tcW w:w="3420" w:type="dxa"/>
          </w:tcPr>
          <w:p w14:paraId="48F989A6" w14:textId="77777777" w:rsidR="00466C59" w:rsidRPr="003A2A23" w:rsidRDefault="00C52ED9" w:rsidP="0046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เงินกู้ยืมระยะสั้นจากบุคคลหรือกิจการ</w:t>
            </w:r>
          </w:p>
          <w:p w14:paraId="28229387" w14:textId="77777777" w:rsidR="00C52ED9" w:rsidRPr="003A2A23" w:rsidRDefault="00C52ED9" w:rsidP="0046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06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10" w:type="dxa"/>
            <w:gridSpan w:val="2"/>
          </w:tcPr>
          <w:p w14:paraId="51825CF0" w14:textId="77777777"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1343430" w14:textId="137A57AA" w:rsidR="00C52ED9" w:rsidRPr="003A2A23" w:rsidRDefault="00C1549F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1AC2D67A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3FAAD346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1777ECD0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  <w:gridSpan w:val="2"/>
          </w:tcPr>
          <w:p w14:paraId="6EC4ACDE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0A28C187" w14:textId="77777777" w:rsidR="00C52ED9" w:rsidRPr="003A2A23" w:rsidRDefault="00BF798B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74,750</w:t>
            </w:r>
          </w:p>
        </w:tc>
        <w:tc>
          <w:tcPr>
            <w:tcW w:w="259" w:type="dxa"/>
            <w:gridSpan w:val="3"/>
          </w:tcPr>
          <w:p w14:paraId="58951BB4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B54A30D" w14:textId="44D3E16C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1549F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  <w:r w:rsidRPr="003A2A23">
              <w:rPr>
                <w:rFonts w:ascii="Angsana New" w:hAnsi="Angsana New"/>
                <w:sz w:val="28"/>
                <w:szCs w:val="28"/>
              </w:rPr>
              <w:t>,</w:t>
            </w: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C52ED9" w:rsidRPr="00155053" w14:paraId="01D087BC" w14:textId="77777777" w:rsidTr="001379C9">
        <w:tc>
          <w:tcPr>
            <w:tcW w:w="3420" w:type="dxa"/>
          </w:tcPr>
          <w:p w14:paraId="05190913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</w:tcPr>
          <w:p w14:paraId="2C7DD0DB" w14:textId="77777777"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1C228D0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40A4A9CD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0812E93B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588A220C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4649073E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14:paraId="7AA7AA0A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D333DA4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ED9" w:rsidRPr="002D1D51" w14:paraId="4D13B042" w14:textId="77777777" w:rsidTr="001379C9">
        <w:trPr>
          <w:trHeight w:val="254"/>
        </w:trPr>
        <w:tc>
          <w:tcPr>
            <w:tcW w:w="3420" w:type="dxa"/>
          </w:tcPr>
          <w:p w14:paraId="37F3F1E4" w14:textId="77777777" w:rsidR="00C52ED9" w:rsidRPr="003A2A23" w:rsidRDefault="00C52ED9" w:rsidP="00C52ED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216" w:hanging="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  <w:gridSpan w:val="2"/>
          </w:tcPr>
          <w:p w14:paraId="24939352" w14:textId="77777777"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8772F3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0351BD08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71CD8CD5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75A0B8AB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1D9819E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14:paraId="004E49DE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674775B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70AAA" w:rsidRPr="002D1D51" w14:paraId="5AA331CE" w14:textId="77777777" w:rsidTr="001379C9">
        <w:tc>
          <w:tcPr>
            <w:tcW w:w="3420" w:type="dxa"/>
          </w:tcPr>
          <w:p w14:paraId="075D9FCF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gridSpan w:val="2"/>
          </w:tcPr>
          <w:p w14:paraId="2DC874C8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34F96A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675,207</w:t>
            </w:r>
          </w:p>
        </w:tc>
        <w:tc>
          <w:tcPr>
            <w:tcW w:w="259" w:type="dxa"/>
          </w:tcPr>
          <w:p w14:paraId="515152C4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7E0FB66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A23">
              <w:rPr>
                <w:rFonts w:ascii="Angsana New" w:hAnsi="Angsana New"/>
                <w:sz w:val="28"/>
                <w:szCs w:val="28"/>
                <w:lang w:val="en-US"/>
              </w:rPr>
              <w:t>1,731,817</w:t>
            </w:r>
          </w:p>
        </w:tc>
        <w:tc>
          <w:tcPr>
            <w:tcW w:w="259" w:type="dxa"/>
            <w:gridSpan w:val="2"/>
          </w:tcPr>
          <w:p w14:paraId="4D195BDC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0E5DEA9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675,207</w:t>
            </w:r>
          </w:p>
        </w:tc>
        <w:tc>
          <w:tcPr>
            <w:tcW w:w="259" w:type="dxa"/>
            <w:gridSpan w:val="3"/>
          </w:tcPr>
          <w:p w14:paraId="6D9BEE21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20B680B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1,731,817</w:t>
            </w:r>
          </w:p>
        </w:tc>
      </w:tr>
      <w:tr w:rsidR="00670AAA" w:rsidRPr="002D1D51" w14:paraId="22E3ABCE" w14:textId="77777777" w:rsidTr="001379C9">
        <w:tc>
          <w:tcPr>
            <w:tcW w:w="3420" w:type="dxa"/>
          </w:tcPr>
          <w:p w14:paraId="41BA9470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810" w:type="dxa"/>
            <w:gridSpan w:val="2"/>
          </w:tcPr>
          <w:p w14:paraId="2DDD560B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F3AB72B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284,994</w:t>
            </w:r>
          </w:p>
        </w:tc>
        <w:tc>
          <w:tcPr>
            <w:tcW w:w="259" w:type="dxa"/>
          </w:tcPr>
          <w:p w14:paraId="2A91B7ED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349C7A1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205,270</w:t>
            </w:r>
          </w:p>
        </w:tc>
        <w:tc>
          <w:tcPr>
            <w:tcW w:w="259" w:type="dxa"/>
            <w:gridSpan w:val="2"/>
          </w:tcPr>
          <w:p w14:paraId="307C3EBC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97F8492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225,954</w:t>
            </w:r>
          </w:p>
        </w:tc>
        <w:tc>
          <w:tcPr>
            <w:tcW w:w="259" w:type="dxa"/>
            <w:gridSpan w:val="3"/>
          </w:tcPr>
          <w:p w14:paraId="1C0D9973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50C4A466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159,251</w:t>
            </w:r>
          </w:p>
        </w:tc>
      </w:tr>
      <w:tr w:rsidR="00670AAA" w:rsidRPr="002D1D51" w14:paraId="3132860F" w14:textId="77777777" w:rsidTr="001379C9">
        <w:tc>
          <w:tcPr>
            <w:tcW w:w="3420" w:type="dxa"/>
          </w:tcPr>
          <w:p w14:paraId="1342D402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10" w:type="dxa"/>
            <w:gridSpan w:val="2"/>
          </w:tcPr>
          <w:p w14:paraId="05CBFFDC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23580F" w14:textId="77777777" w:rsidR="00670AAA" w:rsidRPr="003A2A23" w:rsidRDefault="00BF798B" w:rsidP="00E50068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(467)</w:t>
            </w:r>
          </w:p>
        </w:tc>
        <w:tc>
          <w:tcPr>
            <w:tcW w:w="259" w:type="dxa"/>
          </w:tcPr>
          <w:p w14:paraId="2CF6400C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bottom"/>
          </w:tcPr>
          <w:p w14:paraId="7E03C4ED" w14:textId="77777777" w:rsidR="00670AAA" w:rsidRPr="003A2A23" w:rsidRDefault="00670AAA" w:rsidP="00E50068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(467)</w:t>
            </w:r>
          </w:p>
        </w:tc>
        <w:tc>
          <w:tcPr>
            <w:tcW w:w="259" w:type="dxa"/>
            <w:gridSpan w:val="2"/>
          </w:tcPr>
          <w:p w14:paraId="71A6BD9E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24C54A9D" w14:textId="77777777" w:rsidR="00670AAA" w:rsidRPr="003A2A23" w:rsidRDefault="00BF798B" w:rsidP="00E50068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(325)</w:t>
            </w:r>
          </w:p>
        </w:tc>
        <w:tc>
          <w:tcPr>
            <w:tcW w:w="259" w:type="dxa"/>
            <w:gridSpan w:val="3"/>
          </w:tcPr>
          <w:p w14:paraId="3FCC3862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89BEF28" w14:textId="77777777" w:rsidR="00670AAA" w:rsidRPr="003A2A23" w:rsidRDefault="00670AAA" w:rsidP="00E50068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(325)</w:t>
            </w:r>
          </w:p>
        </w:tc>
      </w:tr>
      <w:tr w:rsidR="00670AAA" w:rsidRPr="002D1D51" w14:paraId="43F4936D" w14:textId="77777777" w:rsidTr="001379C9">
        <w:tc>
          <w:tcPr>
            <w:tcW w:w="3420" w:type="dxa"/>
          </w:tcPr>
          <w:p w14:paraId="7A4DAD96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gridSpan w:val="2"/>
          </w:tcPr>
          <w:p w14:paraId="11093FEB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E5C78E" w14:textId="6BB6ECBD" w:rsidR="00670AAA" w:rsidRPr="003A2A23" w:rsidRDefault="00474117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  <w:r w:rsidR="00BF798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527</w:t>
            </w:r>
          </w:p>
        </w:tc>
        <w:tc>
          <w:tcPr>
            <w:tcW w:w="259" w:type="dxa"/>
          </w:tcPr>
          <w:p w14:paraId="4C255A5E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bottom"/>
          </w:tcPr>
          <w:p w14:paraId="5008A270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204,803</w:t>
            </w:r>
          </w:p>
        </w:tc>
        <w:tc>
          <w:tcPr>
            <w:tcW w:w="259" w:type="dxa"/>
            <w:gridSpan w:val="2"/>
          </w:tcPr>
          <w:p w14:paraId="764C77CE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6E9D00DC" w14:textId="5B19C6DD" w:rsidR="00670AAA" w:rsidRPr="00AD6731" w:rsidRDefault="00474117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225</w:t>
            </w:r>
            <w:r w:rsidR="00BF798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629</w:t>
            </w:r>
          </w:p>
        </w:tc>
        <w:tc>
          <w:tcPr>
            <w:tcW w:w="259" w:type="dxa"/>
            <w:gridSpan w:val="3"/>
          </w:tcPr>
          <w:p w14:paraId="1836EED6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E754569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158,926</w:t>
            </w:r>
          </w:p>
        </w:tc>
      </w:tr>
      <w:tr w:rsidR="00670AAA" w:rsidRPr="002D1D51" w14:paraId="48C33D98" w14:textId="77777777" w:rsidTr="00D14861">
        <w:tc>
          <w:tcPr>
            <w:tcW w:w="3420" w:type="dxa"/>
          </w:tcPr>
          <w:p w14:paraId="18C8A4FA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</w:tcPr>
          <w:p w14:paraId="646DBF45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14F9999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45C47320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1C8165B9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2B282E8B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F8E5726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14:paraId="52B21FAD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67605A5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0AAA" w:rsidRPr="002D1D51" w14:paraId="664AA2A7" w14:textId="77777777" w:rsidTr="001379C9">
        <w:tc>
          <w:tcPr>
            <w:tcW w:w="3420" w:type="dxa"/>
          </w:tcPr>
          <w:p w14:paraId="051EC1F8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810" w:type="dxa"/>
            <w:gridSpan w:val="2"/>
          </w:tcPr>
          <w:p w14:paraId="08040118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CAA9976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69,331</w:t>
            </w:r>
          </w:p>
        </w:tc>
        <w:tc>
          <w:tcPr>
            <w:tcW w:w="259" w:type="dxa"/>
          </w:tcPr>
          <w:p w14:paraId="57CE0FFE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  <w:vAlign w:val="bottom"/>
          </w:tcPr>
          <w:p w14:paraId="17487218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69,399</w:t>
            </w:r>
          </w:p>
        </w:tc>
        <w:tc>
          <w:tcPr>
            <w:tcW w:w="259" w:type="dxa"/>
            <w:gridSpan w:val="2"/>
          </w:tcPr>
          <w:p w14:paraId="514DCEFF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10AE308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49,888</w:t>
            </w:r>
          </w:p>
        </w:tc>
        <w:tc>
          <w:tcPr>
            <w:tcW w:w="259" w:type="dxa"/>
            <w:gridSpan w:val="3"/>
          </w:tcPr>
          <w:p w14:paraId="09B46DF2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69EA8DB1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50,787</w:t>
            </w:r>
          </w:p>
        </w:tc>
      </w:tr>
      <w:tr w:rsidR="00670AAA" w:rsidRPr="002D1D51" w14:paraId="3C726E62" w14:textId="77777777" w:rsidTr="001379C9">
        <w:tc>
          <w:tcPr>
            <w:tcW w:w="3420" w:type="dxa"/>
          </w:tcPr>
          <w:p w14:paraId="584EDB53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cs/>
              </w:rPr>
            </w:pPr>
            <w:r w:rsidRPr="003A2A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10" w:type="dxa"/>
            <w:gridSpan w:val="2"/>
          </w:tcPr>
          <w:p w14:paraId="6440E640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E230E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1,029,065</w:t>
            </w:r>
          </w:p>
        </w:tc>
        <w:tc>
          <w:tcPr>
            <w:tcW w:w="259" w:type="dxa"/>
          </w:tcPr>
          <w:p w14:paraId="0723A8F4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55C73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2,006,019</w:t>
            </w:r>
          </w:p>
        </w:tc>
        <w:tc>
          <w:tcPr>
            <w:tcW w:w="259" w:type="dxa"/>
            <w:gridSpan w:val="2"/>
          </w:tcPr>
          <w:p w14:paraId="14889061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7A298" w14:textId="77777777" w:rsidR="00670AAA" w:rsidRPr="003A2A23" w:rsidRDefault="00C81716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1,025,474</w:t>
            </w:r>
          </w:p>
        </w:tc>
        <w:tc>
          <w:tcPr>
            <w:tcW w:w="259" w:type="dxa"/>
            <w:gridSpan w:val="3"/>
          </w:tcPr>
          <w:p w14:paraId="63C57463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EEBA2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2,041,530</w:t>
            </w:r>
          </w:p>
        </w:tc>
      </w:tr>
      <w:tr w:rsidR="00C52ED9" w:rsidRPr="00155053" w14:paraId="32BF082B" w14:textId="77777777" w:rsidTr="001379C9">
        <w:tc>
          <w:tcPr>
            <w:tcW w:w="3420" w:type="dxa"/>
          </w:tcPr>
          <w:p w14:paraId="0D0178DA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</w:tcPr>
          <w:p w14:paraId="0C85EF1B" w14:textId="77777777"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32A339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14:paraId="76AC6EF6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vAlign w:val="bottom"/>
          </w:tcPr>
          <w:p w14:paraId="5029C87B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9" w:type="dxa"/>
            <w:gridSpan w:val="2"/>
          </w:tcPr>
          <w:p w14:paraId="6DFCECEC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B1A1C90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gridSpan w:val="3"/>
          </w:tcPr>
          <w:p w14:paraId="53C6797B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02F543B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52ED9" w:rsidRPr="00996FF1" w14:paraId="0F282254" w14:textId="77777777" w:rsidTr="001379C9">
        <w:tc>
          <w:tcPr>
            <w:tcW w:w="3420" w:type="dxa"/>
          </w:tcPr>
          <w:p w14:paraId="65A91DF5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A2A2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450" w:type="dxa"/>
          </w:tcPr>
          <w:p w14:paraId="23EF1B0B" w14:textId="77777777"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6ED4313" w14:textId="77777777"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732EDB7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77D6800F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7AFBC5F1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7E5B08E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31B2F0C2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CB0CA8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B15C20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2ED9" w:rsidRPr="00996FF1" w14:paraId="55F476EF" w14:textId="77777777" w:rsidTr="001379C9">
        <w:tc>
          <w:tcPr>
            <w:tcW w:w="3420" w:type="dxa"/>
          </w:tcPr>
          <w:p w14:paraId="11B996CF" w14:textId="77777777" w:rsidR="00C52ED9" w:rsidRPr="003A2A23" w:rsidRDefault="00C52ED9" w:rsidP="00C52ED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450" w:type="dxa"/>
          </w:tcPr>
          <w:p w14:paraId="17DB2FB6" w14:textId="77777777"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EC2088C" w14:textId="77777777" w:rsidR="00C52ED9" w:rsidRPr="003A2A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CEBBE1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0A0A5220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48FD4F9F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38E450DE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29FF20C7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B993AC0" w14:textId="77777777" w:rsidR="00C52ED9" w:rsidRPr="003A2A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6FA408" w14:textId="77777777" w:rsidR="00C52ED9" w:rsidRPr="003A2A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70AAA" w:rsidRPr="00996FF1" w14:paraId="248CB0AF" w14:textId="77777777" w:rsidTr="001379C9">
        <w:tc>
          <w:tcPr>
            <w:tcW w:w="3420" w:type="dxa"/>
          </w:tcPr>
          <w:p w14:paraId="1E83993A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14:paraId="399A0250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4579266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E983D02" w14:textId="2D13B721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822,92</w:t>
            </w:r>
            <w:r w:rsidR="00A276F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5" w:type="dxa"/>
            <w:gridSpan w:val="2"/>
          </w:tcPr>
          <w:p w14:paraId="01692310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vAlign w:val="bottom"/>
          </w:tcPr>
          <w:p w14:paraId="3972CC2B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716,981</w:t>
            </w:r>
          </w:p>
        </w:tc>
        <w:tc>
          <w:tcPr>
            <w:tcW w:w="243" w:type="dxa"/>
          </w:tcPr>
          <w:p w14:paraId="040F5FAC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5CD60474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748,16</w:t>
            </w:r>
            <w:r w:rsidR="00C8171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975AE1C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A52516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607,481</w:t>
            </w:r>
          </w:p>
        </w:tc>
      </w:tr>
      <w:tr w:rsidR="00670AAA" w:rsidRPr="00996FF1" w14:paraId="43D6AFB0" w14:textId="77777777" w:rsidTr="001379C9">
        <w:tc>
          <w:tcPr>
            <w:tcW w:w="3420" w:type="dxa"/>
          </w:tcPr>
          <w:p w14:paraId="4462EE6F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3A2A23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450" w:type="dxa"/>
          </w:tcPr>
          <w:p w14:paraId="2261EF65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229ABB8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AD63E6" w14:textId="77777777" w:rsidR="00670AAA" w:rsidRPr="003A2A23" w:rsidRDefault="00BF798B" w:rsidP="00E50068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(1,490)</w:t>
            </w:r>
          </w:p>
        </w:tc>
        <w:tc>
          <w:tcPr>
            <w:tcW w:w="265" w:type="dxa"/>
            <w:gridSpan w:val="2"/>
          </w:tcPr>
          <w:p w14:paraId="1DDE2EEC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FBAC855" w14:textId="77777777" w:rsidR="00670AAA" w:rsidRPr="003A2A23" w:rsidRDefault="00670AAA" w:rsidP="00E50068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(1,958)</w:t>
            </w:r>
          </w:p>
        </w:tc>
        <w:tc>
          <w:tcPr>
            <w:tcW w:w="243" w:type="dxa"/>
          </w:tcPr>
          <w:p w14:paraId="6BA45259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vAlign w:val="bottom"/>
          </w:tcPr>
          <w:p w14:paraId="19F808B6" w14:textId="77777777" w:rsidR="00670AAA" w:rsidRPr="003A2A23" w:rsidRDefault="00BF798B" w:rsidP="00E50068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(1,401)</w:t>
            </w:r>
          </w:p>
        </w:tc>
        <w:tc>
          <w:tcPr>
            <w:tcW w:w="236" w:type="dxa"/>
          </w:tcPr>
          <w:p w14:paraId="5B72E2A4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16D9414" w14:textId="77777777" w:rsidR="00670AAA" w:rsidRPr="003A2A23" w:rsidRDefault="00670AAA" w:rsidP="00E50068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(1,726)</w:t>
            </w:r>
          </w:p>
        </w:tc>
      </w:tr>
      <w:tr w:rsidR="00670AAA" w:rsidRPr="00996FF1" w14:paraId="7755F805" w14:textId="77777777" w:rsidTr="001379C9">
        <w:tc>
          <w:tcPr>
            <w:tcW w:w="3420" w:type="dxa"/>
          </w:tcPr>
          <w:p w14:paraId="1E1EC669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450" w:type="dxa"/>
          </w:tcPr>
          <w:p w14:paraId="1DAE6AF6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74A176A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711242" w14:textId="2CFAF7EB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821,43</w:t>
            </w:r>
            <w:r w:rsidR="00731F8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5" w:type="dxa"/>
            <w:gridSpan w:val="2"/>
          </w:tcPr>
          <w:p w14:paraId="0CD60BCD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0A8F7631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715,023</w:t>
            </w:r>
          </w:p>
        </w:tc>
        <w:tc>
          <w:tcPr>
            <w:tcW w:w="243" w:type="dxa"/>
          </w:tcPr>
          <w:p w14:paraId="3CB5F60D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  <w:vAlign w:val="bottom"/>
          </w:tcPr>
          <w:p w14:paraId="2BAD346B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746,765</w:t>
            </w:r>
          </w:p>
        </w:tc>
        <w:tc>
          <w:tcPr>
            <w:tcW w:w="236" w:type="dxa"/>
          </w:tcPr>
          <w:p w14:paraId="2EC0A704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FD41C7F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605,755</w:t>
            </w:r>
          </w:p>
        </w:tc>
      </w:tr>
      <w:tr w:rsidR="00670AAA" w:rsidRPr="00996FF1" w14:paraId="6F2D40FF" w14:textId="77777777" w:rsidTr="001379C9">
        <w:tc>
          <w:tcPr>
            <w:tcW w:w="3420" w:type="dxa"/>
          </w:tcPr>
          <w:p w14:paraId="3818C763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450" w:type="dxa"/>
          </w:tcPr>
          <w:p w14:paraId="29A5E646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C7FE5F1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A53893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71,816</w:t>
            </w:r>
          </w:p>
        </w:tc>
        <w:tc>
          <w:tcPr>
            <w:tcW w:w="265" w:type="dxa"/>
            <w:gridSpan w:val="2"/>
          </w:tcPr>
          <w:p w14:paraId="2A783A11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1586FC5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131,583</w:t>
            </w:r>
          </w:p>
        </w:tc>
        <w:tc>
          <w:tcPr>
            <w:tcW w:w="243" w:type="dxa"/>
          </w:tcPr>
          <w:p w14:paraId="18C4D15B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vAlign w:val="bottom"/>
          </w:tcPr>
          <w:p w14:paraId="51A03C0A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12,263</w:t>
            </w:r>
          </w:p>
        </w:tc>
        <w:tc>
          <w:tcPr>
            <w:tcW w:w="236" w:type="dxa"/>
          </w:tcPr>
          <w:p w14:paraId="0B2C3D61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B3B5B60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A23">
              <w:rPr>
                <w:rFonts w:ascii="Angsana New" w:hAnsi="Angsana New"/>
                <w:sz w:val="28"/>
                <w:szCs w:val="28"/>
              </w:rPr>
              <w:t>52,588</w:t>
            </w:r>
          </w:p>
        </w:tc>
      </w:tr>
      <w:tr w:rsidR="00670AAA" w:rsidRPr="00996FF1" w14:paraId="5A88D3AA" w14:textId="77777777" w:rsidTr="001379C9">
        <w:tc>
          <w:tcPr>
            <w:tcW w:w="3420" w:type="dxa"/>
          </w:tcPr>
          <w:p w14:paraId="36236FA6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450" w:type="dxa"/>
          </w:tcPr>
          <w:p w14:paraId="087EF445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96DC10E" w14:textId="77777777" w:rsidR="00670AAA" w:rsidRPr="003A2A23" w:rsidRDefault="00670AAA" w:rsidP="00670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DC39" w14:textId="7D8F86C8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893,25</w:t>
            </w:r>
            <w:r w:rsidR="00731F8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5" w:type="dxa"/>
            <w:gridSpan w:val="2"/>
          </w:tcPr>
          <w:p w14:paraId="0D746202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09E66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846,606</w:t>
            </w:r>
          </w:p>
        </w:tc>
        <w:tc>
          <w:tcPr>
            <w:tcW w:w="243" w:type="dxa"/>
          </w:tcPr>
          <w:p w14:paraId="78298751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92D94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759,028</w:t>
            </w:r>
          </w:p>
        </w:tc>
        <w:tc>
          <w:tcPr>
            <w:tcW w:w="236" w:type="dxa"/>
          </w:tcPr>
          <w:p w14:paraId="68966A0B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1BC2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658,343</w:t>
            </w:r>
          </w:p>
        </w:tc>
      </w:tr>
      <w:tr w:rsidR="00670AAA" w:rsidRPr="00E22620" w14:paraId="190B552C" w14:textId="77777777" w:rsidTr="001379C9">
        <w:tc>
          <w:tcPr>
            <w:tcW w:w="3420" w:type="dxa"/>
          </w:tcPr>
          <w:p w14:paraId="4E2D1A11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A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450" w:type="dxa"/>
          </w:tcPr>
          <w:p w14:paraId="334DDAF0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CD4FE15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43DC1" w14:textId="5F214449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1,922,31</w:t>
            </w:r>
            <w:r w:rsidR="00731F8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5" w:type="dxa"/>
            <w:gridSpan w:val="2"/>
          </w:tcPr>
          <w:p w14:paraId="6361CB96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C155B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2,852,625</w:t>
            </w:r>
          </w:p>
        </w:tc>
        <w:tc>
          <w:tcPr>
            <w:tcW w:w="243" w:type="dxa"/>
          </w:tcPr>
          <w:p w14:paraId="655C120F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DA6AA" w14:textId="77777777" w:rsidR="00670AAA" w:rsidRPr="003A2A23" w:rsidRDefault="00BF798B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</w:t>
            </w:r>
            <w:r w:rsidR="00C81716"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81716">
              <w:rPr>
                <w:rFonts w:ascii="Angsana New" w:hAnsi="Angsana New"/>
                <w:b/>
                <w:bCs/>
                <w:sz w:val="28"/>
                <w:szCs w:val="28"/>
              </w:rPr>
              <w:t>502</w:t>
            </w:r>
          </w:p>
        </w:tc>
        <w:tc>
          <w:tcPr>
            <w:tcW w:w="236" w:type="dxa"/>
          </w:tcPr>
          <w:p w14:paraId="2A5F79BD" w14:textId="77777777" w:rsidR="00670AAA" w:rsidRPr="003A2A23" w:rsidRDefault="00670AAA" w:rsidP="0067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E010F" w14:textId="77777777" w:rsidR="00670AAA" w:rsidRPr="003A2A23" w:rsidRDefault="00670AAA" w:rsidP="00670A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A23">
              <w:rPr>
                <w:rFonts w:ascii="Angsana New" w:hAnsi="Angsana New"/>
                <w:b/>
                <w:bCs/>
                <w:sz w:val="28"/>
                <w:szCs w:val="28"/>
              </w:rPr>
              <w:t>2,699,873</w:t>
            </w:r>
          </w:p>
        </w:tc>
      </w:tr>
    </w:tbl>
    <w:p w14:paraId="62CF3FB7" w14:textId="77777777" w:rsidR="00B94870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3CC3B4D" w14:textId="48A45207" w:rsidR="005B2807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7004C3">
        <w:rPr>
          <w:rFonts w:ascii="Angsana New" w:hAnsi="Angsana New"/>
          <w:sz w:val="30"/>
          <w:szCs w:val="30"/>
        </w:rPr>
        <w:t>1</w:t>
      </w:r>
      <w:r w:rsidR="007004C3">
        <w:rPr>
          <w:rFonts w:ascii="Angsana New" w:hAnsi="Angsana New" w:hint="cs"/>
          <w:sz w:val="30"/>
          <w:szCs w:val="30"/>
          <w:cs/>
        </w:rPr>
        <w:t xml:space="preserve">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B47075">
        <w:rPr>
          <w:rFonts w:ascii="Angsana New" w:hAnsi="Angsana New"/>
          <w:sz w:val="30"/>
          <w:szCs w:val="30"/>
        </w:rPr>
        <w:t>2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อัตราดอกเบี้ยของเงินกู้ยืมระยะยาวของกลุ่มบริษัท</w:t>
      </w:r>
      <w:r w:rsidR="00D86D7E">
        <w:rPr>
          <w:rFonts w:ascii="Angsana New" w:hAnsi="Angsana New" w:hint="cs"/>
          <w:sz w:val="30"/>
          <w:szCs w:val="30"/>
          <w:cs/>
        </w:rPr>
        <w:t>และบริษัท</w:t>
      </w:r>
      <w:r>
        <w:rPr>
          <w:rFonts w:ascii="Angsana New" w:hAnsi="Angsana New" w:hint="cs"/>
          <w:sz w:val="30"/>
          <w:szCs w:val="30"/>
          <w:cs/>
        </w:rPr>
        <w:t>คือ</w:t>
      </w:r>
      <w:r w:rsidRPr="007A6A9A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692595" w:rsidRPr="007A6A9A">
        <w:rPr>
          <w:rFonts w:ascii="Angsana New" w:hAnsi="Angsana New"/>
          <w:sz w:val="30"/>
          <w:szCs w:val="30"/>
        </w:rPr>
        <w:t>3.75</w:t>
      </w:r>
      <w:r w:rsidR="001D1116" w:rsidRPr="007A6A9A">
        <w:rPr>
          <w:rFonts w:ascii="Angsana New" w:hAnsi="Angsana New"/>
          <w:sz w:val="30"/>
          <w:szCs w:val="30"/>
          <w:cs/>
        </w:rPr>
        <w:t xml:space="preserve"> </w:t>
      </w:r>
      <w:r w:rsidRPr="007A6A9A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7A6A9A">
        <w:rPr>
          <w:rFonts w:ascii="Angsana New" w:hAnsi="Angsana New" w:hint="cs"/>
          <w:spacing w:val="-10"/>
          <w:sz w:val="30"/>
          <w:szCs w:val="30"/>
          <w:cs/>
        </w:rPr>
        <w:t xml:space="preserve">ถึงร้อยละ </w:t>
      </w:r>
      <w:r w:rsidR="00692595" w:rsidRPr="007A6A9A">
        <w:rPr>
          <w:rFonts w:ascii="Angsana New" w:hAnsi="Angsana New"/>
          <w:spacing w:val="-10"/>
          <w:sz w:val="30"/>
          <w:szCs w:val="30"/>
        </w:rPr>
        <w:t>4.50</w:t>
      </w:r>
      <w:r w:rsidR="00F67D7B" w:rsidRPr="007A6A9A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7A6A9A">
        <w:rPr>
          <w:rFonts w:ascii="Angsana New" w:hAnsi="Angsana New" w:hint="cs"/>
          <w:spacing w:val="-10"/>
          <w:sz w:val="30"/>
          <w:szCs w:val="30"/>
          <w:cs/>
        </w:rPr>
        <w:t xml:space="preserve"> ต่อปี</w:t>
      </w:r>
      <w:r w:rsidRPr="007A6A9A">
        <w:rPr>
          <w:rFonts w:ascii="Angsana New" w:hAnsi="Angsana New" w:hint="cs"/>
          <w:sz w:val="30"/>
          <w:szCs w:val="30"/>
          <w:cs/>
        </w:rPr>
        <w:t xml:space="preserve"> </w:t>
      </w:r>
      <w:r w:rsidRPr="007A6A9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7A6A9A">
        <w:rPr>
          <w:rFonts w:ascii="Angsana New" w:hAnsi="Angsana New"/>
          <w:i/>
          <w:iCs/>
          <w:sz w:val="30"/>
          <w:szCs w:val="30"/>
        </w:rPr>
        <w:t>256</w:t>
      </w:r>
      <w:r w:rsidR="00B47075" w:rsidRPr="007A6A9A">
        <w:rPr>
          <w:rFonts w:ascii="Angsana New" w:hAnsi="Angsana New"/>
          <w:i/>
          <w:iCs/>
          <w:sz w:val="30"/>
          <w:szCs w:val="30"/>
        </w:rPr>
        <w:t>1</w:t>
      </w:r>
      <w:r w:rsidRPr="007A6A9A">
        <w:rPr>
          <w:rFonts w:ascii="Angsana New" w:hAnsi="Angsana New"/>
          <w:i/>
          <w:iCs/>
          <w:sz w:val="30"/>
          <w:szCs w:val="30"/>
        </w:rPr>
        <w:t>:</w:t>
      </w:r>
      <w:r w:rsidR="001D1116" w:rsidRPr="007A6A9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A6A9A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7A6A9A">
        <w:rPr>
          <w:rFonts w:ascii="Angsana New" w:hAnsi="Angsana New"/>
          <w:i/>
          <w:iCs/>
          <w:sz w:val="30"/>
          <w:szCs w:val="30"/>
        </w:rPr>
        <w:t>3.</w:t>
      </w:r>
      <w:r w:rsidR="00757774" w:rsidRPr="007A6A9A">
        <w:rPr>
          <w:rFonts w:ascii="Angsana New" w:hAnsi="Angsana New"/>
          <w:i/>
          <w:iCs/>
          <w:sz w:val="30"/>
          <w:szCs w:val="30"/>
        </w:rPr>
        <w:t>75</w:t>
      </w:r>
      <w:r w:rsidRPr="007A6A9A">
        <w:rPr>
          <w:rFonts w:ascii="Angsana New" w:hAnsi="Angsana New" w:hint="cs"/>
          <w:i/>
          <w:iCs/>
          <w:sz w:val="30"/>
          <w:szCs w:val="30"/>
          <w:cs/>
        </w:rPr>
        <w:t xml:space="preserve"> ต่อปี ถึงร้อยละ </w:t>
      </w:r>
      <w:r w:rsidRPr="007A6A9A">
        <w:rPr>
          <w:rFonts w:ascii="Angsana New" w:hAnsi="Angsana New"/>
          <w:i/>
          <w:iCs/>
          <w:sz w:val="30"/>
          <w:szCs w:val="30"/>
        </w:rPr>
        <w:t>4.50</w:t>
      </w:r>
      <w:r w:rsidR="001D1116" w:rsidRPr="007A6A9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A6A9A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14:paraId="62EBA165" w14:textId="77777777" w:rsidR="005B2807" w:rsidRDefault="005B2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5B2807" w:rsidRPr="00294AD3" w14:paraId="66D9BF91" w14:textId="77777777" w:rsidTr="005B2807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2D9F7AE2" w14:textId="77777777" w:rsidR="005B2807" w:rsidRPr="005B2807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28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5A3A025F" w14:textId="3E69063F" w:rsidR="005B2807" w:rsidRPr="005B2807" w:rsidRDefault="00AD7612" w:rsidP="005B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5B2807" w:rsidRPr="005B28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5B2807" w:rsidRPr="005B28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5B2807" w:rsidRPr="005B280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02" w:type="dxa"/>
          </w:tcPr>
          <w:p w14:paraId="7E79E148" w14:textId="77777777" w:rsidR="005B2807" w:rsidRPr="00D46C3C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87" w:type="dxa"/>
            <w:gridSpan w:val="3"/>
          </w:tcPr>
          <w:p w14:paraId="24C48124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9B10D4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3" w:type="dxa"/>
            <w:gridSpan w:val="3"/>
          </w:tcPr>
          <w:p w14:paraId="54E16B2F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807" w:rsidRPr="00294AD3" w14:paraId="78399974" w14:textId="77777777" w:rsidTr="001837CD">
        <w:trPr>
          <w:tblHeader/>
        </w:trPr>
        <w:tc>
          <w:tcPr>
            <w:tcW w:w="3312" w:type="dxa"/>
            <w:vMerge/>
          </w:tcPr>
          <w:p w14:paraId="4A97012E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1E1523F2" w14:textId="77777777" w:rsidR="005B2807" w:rsidRPr="00D46C3C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46C3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C10B369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7BF9B57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CB70411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423C125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6AB5480F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9A5A50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7879A5D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B2807" w:rsidRPr="00294AD3" w14:paraId="54010FD7" w14:textId="77777777" w:rsidTr="001837CD">
        <w:trPr>
          <w:tblHeader/>
        </w:trPr>
        <w:tc>
          <w:tcPr>
            <w:tcW w:w="3312" w:type="dxa"/>
          </w:tcPr>
          <w:p w14:paraId="54C0F5C5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09A15F83" w14:textId="77777777" w:rsidR="005B2807" w:rsidRPr="00D46C3C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0" w:type="dxa"/>
            <w:gridSpan w:val="7"/>
          </w:tcPr>
          <w:p w14:paraId="0ED9C902" w14:textId="18DC7736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</w:t>
            </w:r>
            <w:r w:rsidR="008F3ED5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89186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B2807" w:rsidRPr="00294AD3" w14:paraId="4A5A2809" w14:textId="77777777" w:rsidTr="001837CD">
        <w:tc>
          <w:tcPr>
            <w:tcW w:w="3312" w:type="dxa"/>
          </w:tcPr>
          <w:p w14:paraId="47C99B33" w14:textId="77777777" w:rsidR="005B2807" w:rsidRPr="00891863" w:rsidRDefault="005B2807" w:rsidP="001837C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002" w:type="dxa"/>
          </w:tcPr>
          <w:p w14:paraId="1C53C32E" w14:textId="77777777" w:rsidR="005B2807" w:rsidRPr="0004335F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433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13</w:t>
            </w:r>
          </w:p>
        </w:tc>
        <w:tc>
          <w:tcPr>
            <w:tcW w:w="1009" w:type="dxa"/>
          </w:tcPr>
          <w:p w14:paraId="54737268" w14:textId="0480EE82" w:rsidR="005B2807" w:rsidRPr="00891863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54058">
              <w:rPr>
                <w:rFonts w:asciiTheme="majorBidi" w:hAnsiTheme="majorBidi" w:cstheme="majorBidi"/>
                <w:sz w:val="28"/>
                <w:szCs w:val="28"/>
              </w:rPr>
              <w:t>,200</w:t>
            </w:r>
          </w:p>
        </w:tc>
        <w:tc>
          <w:tcPr>
            <w:tcW w:w="269" w:type="dxa"/>
          </w:tcPr>
          <w:p w14:paraId="6BF8F08C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83112DC" w14:textId="4F97AB13" w:rsidR="005B2807" w:rsidRPr="00891863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54058">
              <w:rPr>
                <w:rFonts w:asciiTheme="majorBidi" w:hAnsiTheme="majorBidi" w:cstheme="majorBidi"/>
                <w:sz w:val="28"/>
                <w:szCs w:val="28"/>
              </w:rPr>
              <w:t>,200</w:t>
            </w:r>
          </w:p>
        </w:tc>
        <w:tc>
          <w:tcPr>
            <w:tcW w:w="270" w:type="dxa"/>
          </w:tcPr>
          <w:p w14:paraId="1DAD6042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1F5291C1" w14:textId="33404446" w:rsidR="005B2807" w:rsidRPr="00891863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54058">
              <w:rPr>
                <w:rFonts w:asciiTheme="majorBidi" w:hAnsiTheme="majorBidi" w:cstheme="majorBidi"/>
                <w:sz w:val="28"/>
                <w:szCs w:val="28"/>
              </w:rPr>
              <w:t>,200</w:t>
            </w:r>
          </w:p>
        </w:tc>
        <w:tc>
          <w:tcPr>
            <w:tcW w:w="270" w:type="dxa"/>
          </w:tcPr>
          <w:p w14:paraId="3DAE616B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14:paraId="65DC2A93" w14:textId="2BE24E98" w:rsidR="005B2807" w:rsidRPr="00891863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F4CF7">
              <w:rPr>
                <w:rFonts w:asciiTheme="majorBidi" w:hAnsiTheme="majorBidi" w:cstheme="majorBidi"/>
                <w:sz w:val="28"/>
                <w:szCs w:val="28"/>
              </w:rPr>
              <w:t>,200</w:t>
            </w:r>
          </w:p>
        </w:tc>
      </w:tr>
      <w:tr w:rsidR="005B2807" w:rsidRPr="00294AD3" w14:paraId="41C58695" w14:textId="77777777" w:rsidTr="001837CD">
        <w:tc>
          <w:tcPr>
            <w:tcW w:w="3312" w:type="dxa"/>
          </w:tcPr>
          <w:p w14:paraId="7FBECAEA" w14:textId="77777777" w:rsidR="005B2807" w:rsidRPr="00891863" w:rsidRDefault="005B2807" w:rsidP="001837C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557B778E" w14:textId="77777777" w:rsidR="005B2807" w:rsidRPr="0004335F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4335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009" w:type="dxa"/>
          </w:tcPr>
          <w:p w14:paraId="7CA668DC" w14:textId="1DEF58AC" w:rsidR="005B2807" w:rsidRPr="00891863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7F4CF7">
              <w:rPr>
                <w:rFonts w:asciiTheme="majorBidi" w:hAnsiTheme="majorBidi" w:cstheme="majorBidi"/>
                <w:sz w:val="28"/>
                <w:szCs w:val="28"/>
              </w:rPr>
              <w:t>8,833</w:t>
            </w:r>
          </w:p>
        </w:tc>
        <w:tc>
          <w:tcPr>
            <w:tcW w:w="269" w:type="dxa"/>
          </w:tcPr>
          <w:p w14:paraId="1711BDCE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1EAB414F" w14:textId="06DC8BC0" w:rsidR="005B2807" w:rsidRPr="00891863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7F4CF7">
              <w:rPr>
                <w:rFonts w:asciiTheme="majorBidi" w:hAnsiTheme="majorBidi" w:cstheme="majorBidi"/>
                <w:sz w:val="28"/>
                <w:szCs w:val="28"/>
              </w:rPr>
              <w:t>,957</w:t>
            </w:r>
          </w:p>
        </w:tc>
        <w:tc>
          <w:tcPr>
            <w:tcW w:w="270" w:type="dxa"/>
          </w:tcPr>
          <w:p w14:paraId="2AF53364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1BC145F1" w14:textId="4BD24636" w:rsidR="005B2807" w:rsidRPr="00891863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7F4CF7">
              <w:rPr>
                <w:rFonts w:asciiTheme="majorBidi" w:hAnsiTheme="majorBidi" w:cstheme="majorBidi"/>
                <w:sz w:val="28"/>
                <w:szCs w:val="28"/>
              </w:rPr>
              <w:t>8,971</w:t>
            </w:r>
          </w:p>
        </w:tc>
        <w:tc>
          <w:tcPr>
            <w:tcW w:w="270" w:type="dxa"/>
          </w:tcPr>
          <w:p w14:paraId="60A4F462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14:paraId="33403888" w14:textId="476DECB4" w:rsidR="005B2807" w:rsidRPr="00891863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765</w:t>
            </w:r>
            <w:r w:rsidR="007F4CF7">
              <w:rPr>
                <w:rFonts w:asciiTheme="majorBidi" w:hAnsiTheme="majorBidi" w:cstheme="majorBidi"/>
                <w:sz w:val="28"/>
                <w:szCs w:val="28"/>
              </w:rPr>
              <w:t>,483</w:t>
            </w:r>
          </w:p>
        </w:tc>
      </w:tr>
      <w:tr w:rsidR="005B2807" w:rsidRPr="00294AD3" w14:paraId="76F3BAA3" w14:textId="77777777" w:rsidTr="001837CD">
        <w:tc>
          <w:tcPr>
            <w:tcW w:w="3312" w:type="dxa"/>
          </w:tcPr>
          <w:p w14:paraId="51C8DF6A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18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2" w:type="dxa"/>
          </w:tcPr>
          <w:p w14:paraId="222FC4D2" w14:textId="77777777" w:rsidR="005B2807" w:rsidRPr="00D46C3C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1D9E6191" w14:textId="70096151" w:rsidR="005B2807" w:rsidRPr="00A9623F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976</w:t>
            </w:r>
            <w:r w:rsidR="007F4C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,033</w:t>
            </w:r>
          </w:p>
        </w:tc>
        <w:tc>
          <w:tcPr>
            <w:tcW w:w="269" w:type="dxa"/>
          </w:tcPr>
          <w:p w14:paraId="6011B0C5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1B75F24" w14:textId="515929D2" w:rsidR="005B2807" w:rsidRPr="00891863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F4C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60,157</w:t>
            </w:r>
          </w:p>
        </w:tc>
        <w:tc>
          <w:tcPr>
            <w:tcW w:w="270" w:type="dxa"/>
          </w:tcPr>
          <w:p w14:paraId="12C9BF4C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0BC8A91" w14:textId="5CC26AB1" w:rsidR="005B2807" w:rsidRPr="00891863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  <w:r w:rsidR="007F4C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,171</w:t>
            </w:r>
          </w:p>
        </w:tc>
        <w:tc>
          <w:tcPr>
            <w:tcW w:w="270" w:type="dxa"/>
          </w:tcPr>
          <w:p w14:paraId="3C1CD337" w14:textId="77777777" w:rsidR="005B2807" w:rsidRPr="0089186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38DFA618" w14:textId="3C205DCE" w:rsidR="005B2807" w:rsidRPr="00891863" w:rsidRDefault="005B280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772</w:t>
            </w:r>
            <w:r w:rsidR="007F4C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,683</w:t>
            </w:r>
          </w:p>
        </w:tc>
      </w:tr>
    </w:tbl>
    <w:p w14:paraId="542AA973" w14:textId="77777777" w:rsidR="00585871" w:rsidRDefault="00585871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D0BE16D" w14:textId="1EE1B6B3" w:rsidR="003C19CD" w:rsidRPr="0031768E" w:rsidRDefault="003C19CD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23085">
        <w:rPr>
          <w:rFonts w:ascii="Angsana New" w:hAnsi="Angsana New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Pr="00C23085">
        <w:rPr>
          <w:rFonts w:ascii="Angsana New" w:hAnsi="Angsana New" w:hint="cs"/>
          <w:sz w:val="30"/>
          <w:szCs w:val="30"/>
          <w:cs/>
        </w:rPr>
        <w:t xml:space="preserve"> </w:t>
      </w:r>
      <w:r w:rsidRPr="00C23085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="00F7731F" w:rsidRPr="00C23085">
        <w:rPr>
          <w:rFonts w:ascii="Angsana New" w:hAnsi="Angsana New" w:hint="cs"/>
          <w:sz w:val="30"/>
          <w:szCs w:val="30"/>
          <w:cs/>
        </w:rPr>
        <w:t xml:space="preserve"> </w:t>
      </w:r>
      <w:r w:rsidR="00C46C24">
        <w:rPr>
          <w:rFonts w:ascii="Angsana New" w:hAnsi="Angsana New" w:hint="cs"/>
          <w:sz w:val="30"/>
          <w:szCs w:val="30"/>
          <w:cs/>
        </w:rPr>
        <w:t>ณ วันที่</w:t>
      </w:r>
      <w:r w:rsidR="006E35E5">
        <w:rPr>
          <w:rFonts w:ascii="Angsana New" w:hAnsi="Angsana New"/>
          <w:sz w:val="30"/>
          <w:szCs w:val="30"/>
        </w:rPr>
        <w:t xml:space="preserve"> </w:t>
      </w:r>
      <w:r w:rsidR="003807DC">
        <w:rPr>
          <w:rFonts w:ascii="Angsana New" w:hAnsi="Angsana New"/>
          <w:sz w:val="30"/>
          <w:szCs w:val="30"/>
        </w:rPr>
        <w:t>3</w:t>
      </w:r>
      <w:r w:rsidR="00CA0815">
        <w:rPr>
          <w:rFonts w:ascii="Angsana New" w:hAnsi="Angsana New"/>
          <w:sz w:val="30"/>
          <w:szCs w:val="30"/>
        </w:rPr>
        <w:t>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A0815">
        <w:rPr>
          <w:rFonts w:ascii="Angsana New" w:hAnsi="Angsana New" w:hint="cs"/>
          <w:sz w:val="30"/>
          <w:szCs w:val="30"/>
          <w:cs/>
        </w:rPr>
        <w:t>ธันวาคม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31768E">
        <w:rPr>
          <w:rFonts w:ascii="Angsana New" w:hAnsi="Angsana New"/>
          <w:sz w:val="30"/>
          <w:szCs w:val="30"/>
          <w:cs/>
        </w:rPr>
        <w:t>ได้ดังนี้</w:t>
      </w:r>
    </w:p>
    <w:p w14:paraId="1BD3CE05" w14:textId="77777777" w:rsidR="003C19CD" w:rsidRPr="00DC2BFF" w:rsidRDefault="003C19CD" w:rsidP="00C23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4" w:type="dxa"/>
        <w:tblInd w:w="360" w:type="dxa"/>
        <w:tblLook w:val="01E0" w:firstRow="1" w:lastRow="1" w:firstColumn="1" w:lastColumn="1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170"/>
        <w:gridCol w:w="270"/>
        <w:gridCol w:w="1174"/>
      </w:tblGrid>
      <w:tr w:rsidR="00016235" w:rsidRPr="00F92902" w14:paraId="76E76078" w14:textId="77777777" w:rsidTr="00391EA3">
        <w:tc>
          <w:tcPr>
            <w:tcW w:w="3420" w:type="dxa"/>
            <w:shd w:val="clear" w:color="auto" w:fill="auto"/>
          </w:tcPr>
          <w:p w14:paraId="27934ADE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BF133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7512777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63D652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1421FCAE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16235" w:rsidRPr="00F92902" w14:paraId="57AFDDAE" w14:textId="77777777" w:rsidTr="00391EA3">
        <w:tc>
          <w:tcPr>
            <w:tcW w:w="3420" w:type="dxa"/>
          </w:tcPr>
          <w:p w14:paraId="256CE3D1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D6C8517" w14:textId="77777777" w:rsidR="00016235" w:rsidRPr="008620B8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3ABE17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7577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9B4011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5F57922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7577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534E697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7F1583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75777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68F05E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3DA45AD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75777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16235" w:rsidRPr="00F92902" w14:paraId="56EE82E7" w14:textId="77777777" w:rsidTr="00391EA3">
        <w:tc>
          <w:tcPr>
            <w:tcW w:w="3420" w:type="dxa"/>
          </w:tcPr>
          <w:p w14:paraId="10D84244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2ED50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4" w:type="dxa"/>
            <w:gridSpan w:val="7"/>
          </w:tcPr>
          <w:p w14:paraId="7B070241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57774" w:rsidRPr="00F92902" w14:paraId="38D113F2" w14:textId="77777777" w:rsidTr="00391EA3">
        <w:tc>
          <w:tcPr>
            <w:tcW w:w="3420" w:type="dxa"/>
          </w:tcPr>
          <w:p w14:paraId="1720CB89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02D04A9" w14:textId="77777777" w:rsidR="00757774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A18A295" w14:textId="6C65D5FE" w:rsidR="00757774" w:rsidRPr="00647DE8" w:rsidRDefault="00E86B56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959,73</w:t>
            </w:r>
            <w:r w:rsidR="006761E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E220A24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EBE304" w14:textId="77777777" w:rsidR="00757774" w:rsidRPr="00647DE8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1,936</w:t>
            </w:r>
            <w:r w:rsidRPr="00D733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0" w:type="dxa"/>
          </w:tcPr>
          <w:p w14:paraId="2670E56C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E3953" w14:textId="77777777" w:rsidR="00757774" w:rsidRPr="007E583A" w:rsidRDefault="00E86B56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975,58</w:t>
            </w:r>
            <w:r w:rsidR="00C8171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689FDDF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16DD09E3" w14:textId="77777777" w:rsidR="00757774" w:rsidRPr="007E583A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1,990</w:t>
            </w:r>
            <w:r w:rsidRPr="00D7336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</w:tr>
      <w:tr w:rsidR="00757774" w:rsidRPr="00F92902" w14:paraId="13EC0F63" w14:textId="77777777" w:rsidTr="00391EA3">
        <w:tc>
          <w:tcPr>
            <w:tcW w:w="3420" w:type="dxa"/>
          </w:tcPr>
          <w:p w14:paraId="47F6F385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67E90F87" w14:textId="77777777" w:rsidR="00757774" w:rsidRPr="00017243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305A28E" w14:textId="7AB87E54" w:rsidR="00757774" w:rsidRPr="00017243" w:rsidRDefault="00E86B56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728,60</w:t>
            </w:r>
            <w:r w:rsidR="0032430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A3A0CBC" w14:textId="77777777" w:rsidR="00757774" w:rsidRPr="00017243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07588B" w14:textId="77777777" w:rsidR="00757774" w:rsidRPr="00017243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336F">
              <w:rPr>
                <w:rFonts w:ascii="Angsana New" w:hAnsi="Angsana New"/>
                <w:sz w:val="30"/>
                <w:szCs w:val="30"/>
                <w:lang w:val="en-US" w:bidi="th-TH"/>
              </w:rPr>
              <w:t>611,202</w:t>
            </w:r>
          </w:p>
        </w:tc>
        <w:tc>
          <w:tcPr>
            <w:tcW w:w="270" w:type="dxa"/>
          </w:tcPr>
          <w:p w14:paraId="14DCBAF1" w14:textId="77777777" w:rsidR="00757774" w:rsidRPr="00017243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C7F59" w14:textId="77777777" w:rsidR="00757774" w:rsidRPr="00017243" w:rsidRDefault="00E86B56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653,9</w:t>
            </w:r>
            <w:r w:rsidR="00C81716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BAE6454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4C4BD30A" w14:textId="77777777" w:rsidR="00757774" w:rsidRPr="00017243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36F">
              <w:rPr>
                <w:rFonts w:ascii="Angsana New" w:hAnsi="Angsana New"/>
                <w:sz w:val="30"/>
                <w:szCs w:val="30"/>
              </w:rPr>
              <w:t>501,934</w:t>
            </w:r>
          </w:p>
        </w:tc>
      </w:tr>
      <w:tr w:rsidR="00757774" w:rsidRPr="00F92902" w14:paraId="4CA487B0" w14:textId="77777777" w:rsidTr="00391EA3">
        <w:tc>
          <w:tcPr>
            <w:tcW w:w="3420" w:type="dxa"/>
          </w:tcPr>
          <w:p w14:paraId="6216F9E4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267D911F" w14:textId="77777777" w:rsidR="00757774" w:rsidRPr="00017243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351E51" w14:textId="1888C999" w:rsidR="00757774" w:rsidRPr="00017243" w:rsidRDefault="00E86B56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92,83</w:t>
            </w:r>
            <w:r w:rsidR="00414A2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2D8CAEA" w14:textId="77777777" w:rsidR="00757774" w:rsidRPr="00017243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ED4367" w14:textId="77777777" w:rsidR="00757774" w:rsidRPr="00017243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36F">
              <w:rPr>
                <w:rFonts w:ascii="Angsana New" w:hAnsi="Angsana New"/>
                <w:sz w:val="30"/>
                <w:szCs w:val="30"/>
              </w:rPr>
              <w:t>103,821</w:t>
            </w:r>
          </w:p>
        </w:tc>
        <w:tc>
          <w:tcPr>
            <w:tcW w:w="270" w:type="dxa"/>
          </w:tcPr>
          <w:p w14:paraId="363FC2CD" w14:textId="77777777" w:rsidR="00757774" w:rsidRPr="00017243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20FA07" w14:textId="77777777" w:rsidR="00757774" w:rsidRPr="00017243" w:rsidRDefault="00E86B56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92,836</w:t>
            </w:r>
          </w:p>
        </w:tc>
        <w:tc>
          <w:tcPr>
            <w:tcW w:w="270" w:type="dxa"/>
          </w:tcPr>
          <w:p w14:paraId="5724CA4A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39715A5E" w14:textId="77777777" w:rsidR="00757774" w:rsidRPr="00017243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336F">
              <w:rPr>
                <w:rFonts w:ascii="Angsana New" w:hAnsi="Angsana New"/>
                <w:sz w:val="30"/>
                <w:szCs w:val="30"/>
              </w:rPr>
              <w:t>103,821</w:t>
            </w:r>
          </w:p>
        </w:tc>
      </w:tr>
      <w:tr w:rsidR="00757774" w:rsidRPr="00F92902" w14:paraId="4A044357" w14:textId="77777777" w:rsidTr="00391EA3">
        <w:tc>
          <w:tcPr>
            <w:tcW w:w="3420" w:type="dxa"/>
          </w:tcPr>
          <w:p w14:paraId="5EF645F9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8E755E6" w14:textId="77777777" w:rsidR="00757774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D7165F" w14:textId="76E2686E" w:rsidR="00757774" w:rsidRPr="00F92902" w:rsidRDefault="00E86B56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1,781,17</w:t>
            </w:r>
            <w:r w:rsidR="00414A2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F820EBB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7BFC11" w14:textId="77777777" w:rsidR="00757774" w:rsidRPr="00F92902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2,651</w:t>
            </w:r>
            <w:r w:rsidRPr="00D733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14:paraId="6E81F3BC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707227" w14:textId="77777777" w:rsidR="00757774" w:rsidRPr="00F92902" w:rsidRDefault="00E86B56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1,722,35</w:t>
            </w:r>
            <w:r w:rsidR="00C8171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D80994" w14:textId="77777777" w:rsidR="00757774" w:rsidRPr="00F92902" w:rsidRDefault="00757774" w:rsidP="00757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8F42A36" w14:textId="77777777" w:rsidR="00757774" w:rsidRPr="00F92902" w:rsidRDefault="00757774" w:rsidP="0075777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2,596</w:t>
            </w:r>
            <w:r w:rsidRPr="00D733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</w:p>
        </w:tc>
      </w:tr>
    </w:tbl>
    <w:p w14:paraId="209845D6" w14:textId="77777777" w:rsidR="00021412" w:rsidRPr="00DC2BFF" w:rsidRDefault="0002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CBBE56F" w14:textId="77777777" w:rsidR="0031768E" w:rsidRDefault="0031768E" w:rsidP="00380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DC2BFF">
        <w:rPr>
          <w:rFonts w:ascii="Angsana New" w:hAnsi="Angsana New" w:hint="cs"/>
          <w:sz w:val="30"/>
          <w:szCs w:val="30"/>
          <w:cs/>
        </w:rPr>
        <w:t>ณ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 w:hint="cs"/>
          <w:sz w:val="30"/>
          <w:szCs w:val="30"/>
          <w:cs/>
        </w:rPr>
        <w:t>วันที่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/>
          <w:sz w:val="30"/>
          <w:szCs w:val="30"/>
        </w:rPr>
        <w:t>3</w:t>
      </w:r>
      <w:r w:rsidR="003807DC">
        <w:rPr>
          <w:rFonts w:ascii="Angsana New" w:hAnsi="Angsana New"/>
          <w:sz w:val="30"/>
          <w:szCs w:val="30"/>
        </w:rPr>
        <w:t>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3807DC">
        <w:rPr>
          <w:rFonts w:ascii="Angsana New" w:hAnsi="Angsana New" w:hint="cs"/>
          <w:sz w:val="30"/>
          <w:szCs w:val="30"/>
          <w:cs/>
        </w:rPr>
        <w:t>ธันวาคม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46C24">
        <w:rPr>
          <w:rFonts w:ascii="Angsana New" w:hAnsi="Angsana New"/>
          <w:sz w:val="30"/>
          <w:szCs w:val="30"/>
        </w:rPr>
        <w:t>256</w:t>
      </w:r>
      <w:r w:rsidR="00A25730">
        <w:rPr>
          <w:rFonts w:ascii="Angsana New" w:hAnsi="Angsana New"/>
          <w:sz w:val="30"/>
          <w:szCs w:val="30"/>
        </w:rPr>
        <w:t>2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 w:hint="cs"/>
          <w:sz w:val="30"/>
          <w:szCs w:val="30"/>
          <w:cs/>
        </w:rPr>
        <w:t>กลุ่มบริษัทและบริษัทมีเ</w:t>
      </w:r>
      <w:r w:rsidR="005B311A">
        <w:rPr>
          <w:rFonts w:ascii="Angsana New" w:hAnsi="Angsana New" w:hint="cs"/>
          <w:sz w:val="30"/>
          <w:szCs w:val="30"/>
          <w:cs/>
        </w:rPr>
        <w:t>งิน</w:t>
      </w:r>
      <w:r w:rsidR="00CE0CC1">
        <w:rPr>
          <w:rFonts w:ascii="Angsana New" w:hAnsi="Angsana New" w:hint="cs"/>
          <w:sz w:val="30"/>
          <w:szCs w:val="30"/>
          <w:cs/>
        </w:rPr>
        <w:t>กู้ยืมระยะยาว</w:t>
      </w:r>
      <w:r w:rsidRPr="00DC2BFF">
        <w:rPr>
          <w:rFonts w:ascii="Angsana New" w:hAnsi="Angsana New" w:hint="cs"/>
          <w:sz w:val="30"/>
          <w:szCs w:val="30"/>
          <w:cs/>
        </w:rPr>
        <w:t>เป็นสั</w:t>
      </w:r>
      <w:r w:rsidR="00744083">
        <w:rPr>
          <w:rFonts w:ascii="Angsana New" w:hAnsi="Angsana New" w:hint="cs"/>
          <w:sz w:val="30"/>
          <w:szCs w:val="30"/>
          <w:cs/>
        </w:rPr>
        <w:t>ญญากู้ยืมระยะยาวจากสถาบันการเงิน</w:t>
      </w:r>
      <w:r w:rsidR="00666AC3">
        <w:rPr>
          <w:rFonts w:ascii="Angsana New" w:hAnsi="Angsana New"/>
          <w:sz w:val="30"/>
          <w:szCs w:val="30"/>
        </w:rPr>
        <w:br/>
      </w:r>
      <w:r w:rsidRPr="00DC2BFF">
        <w:rPr>
          <w:rFonts w:ascii="Angsana New" w:hAnsi="Angsana New" w:hint="cs"/>
          <w:sz w:val="30"/>
          <w:szCs w:val="30"/>
          <w:cs/>
        </w:rPr>
        <w:t>ในประเทศหลายแห่งเพื่อใช้ในการดำเนินงานซื้อเครื่องจักร และก่อสร้างอาคารโรงงาน เงินกู้ยืมระยะยาวของบริษัทและบริษัทค้ำประกันโดยเงินลงทุนในบริษัทย่อยแห่งหนึ่ง อสังหาริมทรัพย์เพื่อการลงทุน และที่ดิน อาคารและอุปกรณ์ของกลุ่มบริษัทและบริษัท โดยกลุ่มบริษัทและบริษัท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</w:p>
    <w:p w14:paraId="1F5D79C4" w14:textId="77777777" w:rsidR="00C46C24" w:rsidRDefault="00C46C24" w:rsidP="0031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0150EA5" w14:textId="4AE723DD" w:rsidR="0060546A" w:rsidRDefault="0060546A" w:rsidP="00611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60546A">
        <w:rPr>
          <w:rFonts w:ascii="Angsana New" w:hAnsi="Angsana New"/>
          <w:sz w:val="30"/>
          <w:szCs w:val="30"/>
          <w:cs/>
        </w:rPr>
        <w:t>กลุ่มบริษัทได้ลงนามในสัญญาเงินกู้ยืมหลายฉบับกับธนาคารในประเทศแห่งหนึ่งสำหรับวงเงิน</w:t>
      </w:r>
      <w:r w:rsidRPr="005F77E8">
        <w:rPr>
          <w:rFonts w:ascii="Angsana New" w:hAnsi="Angsana New"/>
          <w:sz w:val="30"/>
          <w:szCs w:val="30"/>
          <w:cs/>
        </w:rPr>
        <w:t>กู้ยืมรวม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</w:rPr>
        <w:t>311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  <w:cs/>
        </w:rPr>
        <w:t>ล้านบาท โดยมีอัตราดอกเบี้ย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</w:rPr>
        <w:t>THBFIX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  <w:cs/>
        </w:rPr>
        <w:t>บวกร้อยละ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</w:rPr>
        <w:t>2.10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  <w:cs/>
        </w:rPr>
        <w:t>ต่อปี เงินกู้ยืมเหล่านี้ม</w:t>
      </w:r>
      <w:r w:rsidR="003807DC" w:rsidRPr="005F77E8">
        <w:rPr>
          <w:rFonts w:ascii="Angsana New" w:hAnsi="Angsana New"/>
          <w:sz w:val="30"/>
          <w:szCs w:val="30"/>
          <w:cs/>
        </w:rPr>
        <w:t xml:space="preserve">ีกำหนดชำระคืนเงินต้นทุกเดือน </w:t>
      </w:r>
      <w:r w:rsidRPr="005F77E8">
        <w:rPr>
          <w:rFonts w:ascii="Angsana New" w:hAnsi="Angsana New"/>
          <w:sz w:val="30"/>
          <w:szCs w:val="30"/>
          <w:cs/>
        </w:rPr>
        <w:t>กลุ่มบริษัทได้ทำสัญญาแลกเปลี่ยนอัตราดอกเบี้ยกับธนาคารแห่งหนึ่งเพื่อป้องกันความเสี่ยงส่วนหนึ่งจากอัตราดอกเบี้ยดังกล่าวข้างต้น ตามที่กล่าวไว้ในหมายเหตุประกอบงบการเงินข้อ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19756C">
        <w:rPr>
          <w:rFonts w:ascii="Angsana New" w:hAnsi="Angsana New"/>
          <w:sz w:val="30"/>
          <w:szCs w:val="30"/>
        </w:rPr>
        <w:t>3</w:t>
      </w:r>
      <w:r w:rsidR="00A90F55">
        <w:rPr>
          <w:rFonts w:ascii="Angsana New" w:hAnsi="Angsana New"/>
          <w:sz w:val="30"/>
          <w:szCs w:val="30"/>
        </w:rPr>
        <w:t>5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  <w:cs/>
        </w:rPr>
        <w:t>ภายใต้สัญญาแลกเปลี่ยนนี้ กลุ่มบริษัทมีภาระที่ต้องจ่ายและได้รับเงินต้นและดอกเบี้ยจากคู่สัญญาในอัตราและเงื่อนไขตามที่กำหนดไว้ในสัญญา สัญญานี้มีผลบังคับใช้จนถึงเดือนสิงหาคม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5F77E8">
        <w:rPr>
          <w:rFonts w:ascii="Angsana New" w:hAnsi="Angsana New"/>
          <w:sz w:val="30"/>
          <w:szCs w:val="30"/>
        </w:rPr>
        <w:t>2565</w:t>
      </w:r>
      <w:r w:rsidR="001D1116">
        <w:rPr>
          <w:rFonts w:ascii="Angsana New" w:hAnsi="Angsana New"/>
          <w:sz w:val="30"/>
          <w:szCs w:val="30"/>
          <w:cs/>
        </w:rPr>
        <w:t xml:space="preserve">  </w:t>
      </w:r>
    </w:p>
    <w:p w14:paraId="22DFC3DC" w14:textId="77777777" w:rsidR="0060546A" w:rsidRDefault="0060546A" w:rsidP="00605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D698252" w14:textId="77777777" w:rsidR="00611A93" w:rsidRDefault="00611A93" w:rsidP="00611A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C2284">
        <w:rPr>
          <w:rFonts w:ascii="Angsana New" w:hAnsi="Angsana New"/>
          <w:b/>
          <w:sz w:val="30"/>
          <w:szCs w:val="30"/>
          <w:cs/>
        </w:rPr>
        <w:lastRenderedPageBreak/>
        <w:t xml:space="preserve">เมื่อวันที่ </w:t>
      </w:r>
      <w:r w:rsidRPr="00BC2284">
        <w:rPr>
          <w:rFonts w:ascii="Angsana New" w:hAnsi="Angsana New"/>
          <w:bCs/>
          <w:sz w:val="30"/>
          <w:szCs w:val="30"/>
        </w:rPr>
        <w:t>28</w:t>
      </w:r>
      <w:r w:rsidRPr="00BC2284">
        <w:rPr>
          <w:rFonts w:ascii="Angsana New" w:hAnsi="Angsana New"/>
          <w:b/>
          <w:sz w:val="30"/>
          <w:szCs w:val="30"/>
          <w:cs/>
        </w:rPr>
        <w:t xml:space="preserve"> มิถุนายน </w:t>
      </w:r>
      <w:r w:rsidRPr="00BC2284">
        <w:rPr>
          <w:rFonts w:ascii="Angsana New" w:hAnsi="Angsana New"/>
          <w:bCs/>
          <w:sz w:val="30"/>
          <w:szCs w:val="30"/>
        </w:rPr>
        <w:t>2562</w:t>
      </w:r>
      <w:r w:rsidRPr="00BC2284">
        <w:rPr>
          <w:rFonts w:ascii="Angsana New" w:hAnsi="Angsana New"/>
          <w:b/>
          <w:sz w:val="30"/>
          <w:szCs w:val="30"/>
          <w:cs/>
        </w:rPr>
        <w:t xml:space="preserve"> บริษัทได้ทำสัญญากู้ยืมเงินกับสถาบันการเงินในประเทศแห่งหนึ่งเพื่อใช้ในการชำระคืนเงินกู้</w:t>
      </w:r>
      <w:r w:rsidRPr="00BC2284">
        <w:rPr>
          <w:rFonts w:ascii="Angsana New" w:hAnsi="Angsana New" w:hint="cs"/>
          <w:b/>
          <w:sz w:val="30"/>
          <w:szCs w:val="30"/>
          <w:cs/>
        </w:rPr>
        <w:t>ยืม</w:t>
      </w:r>
      <w:r w:rsidRPr="00BC2284">
        <w:rPr>
          <w:rFonts w:ascii="Angsana New" w:hAnsi="Angsana New"/>
          <w:b/>
          <w:sz w:val="30"/>
          <w:szCs w:val="30"/>
          <w:cs/>
        </w:rPr>
        <w:t>ระยะสั้น</w:t>
      </w:r>
      <w:r w:rsidRPr="00BC2284">
        <w:rPr>
          <w:rFonts w:ascii="Angsana New" w:hAnsi="Angsana New" w:hint="cs"/>
          <w:b/>
          <w:sz w:val="30"/>
          <w:szCs w:val="30"/>
          <w:cs/>
        </w:rPr>
        <w:t>จากสถาบันการเงินแห่งเดียวกันเป็นจำนวน</w:t>
      </w:r>
      <w:r w:rsidRPr="00BC2284">
        <w:rPr>
          <w:rFonts w:ascii="Angsana New" w:hAnsi="Angsana New"/>
          <w:b/>
          <w:sz w:val="30"/>
          <w:szCs w:val="30"/>
          <w:cs/>
        </w:rPr>
        <w:t xml:space="preserve"> </w:t>
      </w:r>
      <w:r w:rsidRPr="00BC2284">
        <w:rPr>
          <w:rFonts w:ascii="Angsana New" w:hAnsi="Angsana New"/>
          <w:bCs/>
          <w:sz w:val="30"/>
          <w:szCs w:val="30"/>
        </w:rPr>
        <w:t>400</w:t>
      </w:r>
      <w:r w:rsidRPr="00BC2284">
        <w:rPr>
          <w:rFonts w:ascii="Angsana New" w:hAnsi="Angsana New"/>
          <w:b/>
          <w:sz w:val="30"/>
          <w:szCs w:val="30"/>
          <w:cs/>
        </w:rPr>
        <w:t xml:space="preserve"> ล้านบาท โดย</w:t>
      </w:r>
      <w:r w:rsidRPr="00BC2284">
        <w:rPr>
          <w:rFonts w:ascii="Angsana New" w:hAnsi="Angsana New" w:hint="cs"/>
          <w:b/>
          <w:sz w:val="30"/>
          <w:szCs w:val="30"/>
          <w:cs/>
        </w:rPr>
        <w:t>เงินกู้ยืมระยะยาวดังกล่าว</w:t>
      </w:r>
      <w:r w:rsidRPr="00BC2284">
        <w:rPr>
          <w:rFonts w:ascii="Angsana New" w:hAnsi="Angsana New"/>
          <w:b/>
          <w:sz w:val="30"/>
          <w:szCs w:val="30"/>
          <w:cs/>
        </w:rPr>
        <w:t xml:space="preserve">มีอัตราดอกเบี้ยเท่ากับ </w:t>
      </w:r>
      <w:r w:rsidRPr="00BC2284">
        <w:rPr>
          <w:rFonts w:ascii="Angsana New" w:hAnsi="Angsana New"/>
          <w:bCs/>
          <w:sz w:val="30"/>
          <w:szCs w:val="30"/>
        </w:rPr>
        <w:t>MLR</w:t>
      </w:r>
      <w:r w:rsidRPr="00BC2284">
        <w:rPr>
          <w:rFonts w:ascii="Angsana New" w:hAnsi="Angsana New"/>
          <w:b/>
          <w:sz w:val="30"/>
          <w:szCs w:val="30"/>
          <w:cs/>
        </w:rPr>
        <w:t xml:space="preserve"> หักส่วนเพิ่ม เงินกู้นี้จะชำระคืน</w:t>
      </w:r>
      <w:r w:rsidRPr="00BC2284">
        <w:rPr>
          <w:rFonts w:ascii="Angsana New" w:hAnsi="Angsana New" w:hint="cs"/>
          <w:b/>
          <w:sz w:val="30"/>
          <w:szCs w:val="30"/>
          <w:cs/>
        </w:rPr>
        <w:t>ทั้งหมด</w:t>
      </w:r>
      <w:r w:rsidRPr="00BC2284">
        <w:rPr>
          <w:rFonts w:ascii="Angsana New" w:hAnsi="Angsana New"/>
          <w:b/>
          <w:sz w:val="30"/>
          <w:szCs w:val="30"/>
          <w:cs/>
        </w:rPr>
        <w:t xml:space="preserve">ภายใน </w:t>
      </w:r>
      <w:r w:rsidRPr="00BC2284">
        <w:rPr>
          <w:rFonts w:ascii="Angsana New" w:hAnsi="Angsana New"/>
          <w:bCs/>
          <w:sz w:val="30"/>
          <w:szCs w:val="30"/>
        </w:rPr>
        <w:t>6</w:t>
      </w:r>
      <w:r w:rsidRPr="00BC2284">
        <w:rPr>
          <w:rFonts w:ascii="Angsana New" w:hAnsi="Angsana New"/>
          <w:b/>
          <w:sz w:val="30"/>
          <w:szCs w:val="30"/>
          <w:cs/>
        </w:rPr>
        <w:t xml:space="preserve"> ปีหรือไม่เกินวันที่ </w:t>
      </w:r>
      <w:r w:rsidRPr="00BC2284">
        <w:rPr>
          <w:rFonts w:ascii="Angsana New" w:hAnsi="Angsana New"/>
          <w:bCs/>
          <w:sz w:val="30"/>
          <w:szCs w:val="30"/>
        </w:rPr>
        <w:t>30</w:t>
      </w:r>
      <w:r w:rsidRPr="00BC2284">
        <w:rPr>
          <w:rFonts w:ascii="Angsana New" w:hAnsi="Angsana New"/>
          <w:b/>
          <w:sz w:val="30"/>
          <w:szCs w:val="30"/>
          <w:cs/>
        </w:rPr>
        <w:t xml:space="preserve"> มิถุนายน </w:t>
      </w:r>
      <w:r w:rsidRPr="00BC2284">
        <w:rPr>
          <w:rFonts w:ascii="Angsana New" w:hAnsi="Angsana New"/>
          <w:bCs/>
          <w:sz w:val="30"/>
          <w:szCs w:val="30"/>
        </w:rPr>
        <w:t>2568</w:t>
      </w:r>
      <w:r w:rsidRPr="00BC2284">
        <w:rPr>
          <w:rFonts w:ascii="Angsana New" w:hAnsi="Angsana New"/>
          <w:b/>
          <w:sz w:val="30"/>
          <w:szCs w:val="30"/>
          <w:cs/>
        </w:rPr>
        <w:t xml:space="preserve"> (แล้วแต่ระยะเวลาใดจะถึงก่อน) เงินกู้ยืมนี้จะชำระคืนเมื่อครบกำหนดชำระคืน</w:t>
      </w:r>
      <w:r w:rsidRPr="00BC2284">
        <w:rPr>
          <w:rFonts w:ascii="Angsana New" w:hAnsi="Angsana New" w:hint="cs"/>
          <w:b/>
          <w:sz w:val="30"/>
          <w:szCs w:val="30"/>
          <w:cs/>
        </w:rPr>
        <w:t xml:space="preserve">ในแต่ละเดือน </w:t>
      </w:r>
      <w:r w:rsidRPr="00BC2284">
        <w:rPr>
          <w:rFonts w:ascii="Angsana New" w:hAnsi="Angsana New"/>
          <w:b/>
          <w:sz w:val="30"/>
          <w:szCs w:val="30"/>
          <w:cs/>
        </w:rPr>
        <w:t>พร้อมทั้งค้ำประกันโดยการ</w:t>
      </w:r>
      <w:r w:rsidRPr="00BC2284">
        <w:rPr>
          <w:rFonts w:ascii="Angsana New" w:hAnsi="Angsana New" w:hint="cs"/>
          <w:b/>
          <w:sz w:val="30"/>
          <w:szCs w:val="30"/>
          <w:cs/>
        </w:rPr>
        <w:t xml:space="preserve">   </w:t>
      </w:r>
      <w:r w:rsidRPr="00BC2284">
        <w:rPr>
          <w:rFonts w:ascii="Angsana New" w:hAnsi="Angsana New"/>
          <w:b/>
          <w:sz w:val="30"/>
          <w:szCs w:val="30"/>
          <w:cs/>
        </w:rPr>
        <w:t>จดทะเบียนจำนองที่ดินพร้อมสิ่งปลูกสร้างอื่น ๆ และเครื่องจักรของบริษัทย่อย</w:t>
      </w:r>
      <w:r w:rsidRPr="00BC2284">
        <w:rPr>
          <w:rFonts w:ascii="Angsana New" w:hAnsi="Angsana New"/>
          <w:b/>
          <w:sz w:val="30"/>
          <w:szCs w:val="30"/>
        </w:rPr>
        <w:t xml:space="preserve"> </w:t>
      </w:r>
      <w:r w:rsidRPr="00BC2284">
        <w:rPr>
          <w:rFonts w:ascii="Angsana New" w:hAnsi="Angsana New" w:hint="cs"/>
          <w:b/>
          <w:sz w:val="30"/>
          <w:szCs w:val="30"/>
          <w:cs/>
        </w:rPr>
        <w:t>โดยบริษัทจะต้องปฏิบัติตามเงื่อนไขที่ระบุไว้ในสัญญากู้ยืมเงิน รวมทั้งรักษาอัตราส่วนทางการเงินบางประการ</w:t>
      </w:r>
    </w:p>
    <w:p w14:paraId="109FF656" w14:textId="77777777" w:rsidR="00770ADB" w:rsidRDefault="00770ADB" w:rsidP="00611A93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0CC4D326" w14:textId="5EA5905C" w:rsidR="00611A93" w:rsidRPr="0092022D" w:rsidRDefault="00611A93" w:rsidP="00611A93">
      <w:pPr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92022D">
        <w:rPr>
          <w:rFonts w:ascii="Angsana New" w:hAnsi="Angsana New" w:hint="cs"/>
          <w:i/>
          <w:iCs/>
          <w:spacing w:val="-4"/>
          <w:sz w:val="30"/>
          <w:szCs w:val="30"/>
          <w:cs/>
        </w:rPr>
        <w:t>วงเงินสินเชื่อ</w:t>
      </w:r>
    </w:p>
    <w:p w14:paraId="75E50742" w14:textId="77777777" w:rsidR="00611A93" w:rsidRPr="00C35AE2" w:rsidRDefault="00611A93" w:rsidP="00611A93">
      <w:pPr>
        <w:autoSpaceDE w:val="0"/>
        <w:autoSpaceDN w:val="0"/>
        <w:spacing w:line="240" w:lineRule="auto"/>
        <w:ind w:left="450" w:firstLine="57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E54607E" w14:textId="6569A889" w:rsidR="00611A93" w:rsidRDefault="00611A93" w:rsidP="00611A93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</w:t>
      </w:r>
      <w:r w:rsidR="00481E9E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81E9E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2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กลุ่มบริษัทมีวงเงินสินเชื่อที่ยังไม่ได้เบิกใช้เป็น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B2807">
        <w:rPr>
          <w:rFonts w:ascii="Angsana New" w:hAnsi="Angsana New"/>
          <w:spacing w:val="-4"/>
          <w:sz w:val="30"/>
          <w:szCs w:val="30"/>
        </w:rPr>
        <w:t xml:space="preserve">2,204.12 </w:t>
      </w:r>
      <w:r w:rsidRPr="00D3758B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-4"/>
          <w:sz w:val="30"/>
          <w:szCs w:val="30"/>
        </w:rPr>
        <w:t>31</w:t>
      </w:r>
      <w:r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256</w:t>
      </w:r>
      <w:r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Pr="00D3758B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/>
          <w:i/>
          <w:iCs/>
          <w:spacing w:val="-4"/>
          <w:sz w:val="30"/>
          <w:szCs w:val="30"/>
        </w:rPr>
        <w:t>1,626.02</w:t>
      </w:r>
      <w:r w:rsidRPr="00D3758B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D3758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ล้านบาท)</w:t>
      </w:r>
    </w:p>
    <w:p w14:paraId="3606A2CE" w14:textId="77777777" w:rsidR="00AB24FA" w:rsidRDefault="00AB2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A09B5E" w14:textId="77777777" w:rsidR="00040512" w:rsidRPr="009A4D72" w:rsidRDefault="00040512" w:rsidP="00C46C24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4D72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27753985" w14:textId="77777777" w:rsidR="00040512" w:rsidRPr="00DC2BFF" w:rsidRDefault="00040512" w:rsidP="002D4E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2C6B06" w14:textId="77777777" w:rsidR="00040512" w:rsidRDefault="002D4EF1" w:rsidP="002D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040512" w:rsidRPr="002D4EF1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040512" w:rsidRPr="002D4EF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3788D">
        <w:rPr>
          <w:rFonts w:ascii="Angsana New" w:hAnsi="Angsana New"/>
          <w:sz w:val="30"/>
          <w:szCs w:val="30"/>
        </w:rPr>
        <w:t>31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7004C3">
        <w:rPr>
          <w:rFonts w:ascii="Angsana New" w:hAnsi="Angsana New" w:hint="cs"/>
          <w:sz w:val="30"/>
          <w:szCs w:val="30"/>
          <w:cs/>
        </w:rPr>
        <w:t>ธันวาคม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040512" w:rsidRPr="002D4EF1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5E129880" w14:textId="77777777" w:rsidR="00CB1EA9" w:rsidRPr="007004C3" w:rsidRDefault="00CB1EA9" w:rsidP="0047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tbl>
      <w:tblPr>
        <w:tblW w:w="972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46"/>
        <w:gridCol w:w="1152"/>
        <w:gridCol w:w="261"/>
        <w:gridCol w:w="839"/>
        <w:gridCol w:w="270"/>
        <w:gridCol w:w="1050"/>
        <w:gridCol w:w="29"/>
        <w:gridCol w:w="241"/>
        <w:gridCol w:w="29"/>
        <w:gridCol w:w="1008"/>
        <w:gridCol w:w="29"/>
        <w:gridCol w:w="241"/>
        <w:gridCol w:w="29"/>
        <w:gridCol w:w="944"/>
        <w:gridCol w:w="269"/>
        <w:gridCol w:w="8"/>
        <w:gridCol w:w="1077"/>
      </w:tblGrid>
      <w:tr w:rsidR="00040512" w:rsidRPr="0016714D" w14:paraId="66F5FD0E" w14:textId="77777777" w:rsidTr="00770ADB">
        <w:trPr>
          <w:tblHeader/>
        </w:trPr>
        <w:tc>
          <w:tcPr>
            <w:tcW w:w="2248" w:type="dxa"/>
          </w:tcPr>
          <w:p w14:paraId="0A713FBE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4" w:type="dxa"/>
            <w:gridSpan w:val="16"/>
          </w:tcPr>
          <w:p w14:paraId="35A71C50" w14:textId="77777777" w:rsidR="00040512" w:rsidRPr="0016714D" w:rsidRDefault="00040512" w:rsidP="00395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40512" w:rsidRPr="0016714D" w14:paraId="6A17E628" w14:textId="77777777" w:rsidTr="00770ADB">
        <w:trPr>
          <w:tblHeader/>
        </w:trPr>
        <w:tc>
          <w:tcPr>
            <w:tcW w:w="2248" w:type="dxa"/>
          </w:tcPr>
          <w:p w14:paraId="05F9F3AE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1061BC6" w14:textId="77777777" w:rsidR="00040512" w:rsidRPr="0016714D" w:rsidRDefault="008620B8" w:rsidP="00F6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256</w:t>
            </w:r>
            <w:r w:rsidR="009C374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64524C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0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DB5FF82" w14:textId="77777777" w:rsidR="00040512" w:rsidRPr="0016714D" w:rsidRDefault="008620B8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256</w:t>
            </w:r>
            <w:r w:rsidR="009C374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40512" w:rsidRPr="0016714D" w14:paraId="31B8CC95" w14:textId="77777777" w:rsidTr="00770ADB">
        <w:trPr>
          <w:tblHeader/>
        </w:trPr>
        <w:tc>
          <w:tcPr>
            <w:tcW w:w="2248" w:type="dxa"/>
            <w:shd w:val="clear" w:color="auto" w:fill="auto"/>
          </w:tcPr>
          <w:p w14:paraId="31E574C2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367B78" w14:textId="0F14EC25" w:rsidR="00040512" w:rsidRPr="0016714D" w:rsidRDefault="00040512" w:rsidP="00F6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52B9A63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4CEA21C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DACFF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152552E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E9A956F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63A75B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14:paraId="7918146A" w14:textId="6ACF4160" w:rsidR="00040512" w:rsidRPr="0016714D" w:rsidRDefault="00040512" w:rsidP="00C9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D415DA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14:paraId="0257230B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E7FE1D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2"/>
            <w:shd w:val="clear" w:color="auto" w:fill="auto"/>
            <w:vAlign w:val="bottom"/>
          </w:tcPr>
          <w:p w14:paraId="560C8351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91690AB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40512" w:rsidRPr="0016714D" w14:paraId="1DC25481" w14:textId="77777777" w:rsidTr="00770ADB">
        <w:trPr>
          <w:tblHeader/>
        </w:trPr>
        <w:tc>
          <w:tcPr>
            <w:tcW w:w="2248" w:type="dxa"/>
          </w:tcPr>
          <w:p w14:paraId="198D4F84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4" w:type="dxa"/>
            <w:gridSpan w:val="16"/>
          </w:tcPr>
          <w:p w14:paraId="5D303732" w14:textId="77777777" w:rsidR="00040512" w:rsidRPr="0016714D" w:rsidRDefault="00040512" w:rsidP="00F7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F7731F"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80B55" w:rsidRPr="0016714D" w14:paraId="70975B37" w14:textId="77777777" w:rsidTr="00770ADB">
        <w:trPr>
          <w:tblHeader/>
        </w:trPr>
        <w:tc>
          <w:tcPr>
            <w:tcW w:w="2248" w:type="dxa"/>
          </w:tcPr>
          <w:p w14:paraId="4220E023" w14:textId="4DC24057" w:rsidR="00B80B55" w:rsidRPr="00E9276C" w:rsidRDefault="00B80B5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9276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474" w:type="dxa"/>
            <w:gridSpan w:val="16"/>
          </w:tcPr>
          <w:p w14:paraId="024372CA" w14:textId="77777777" w:rsidR="00B80B55" w:rsidRPr="0016714D" w:rsidRDefault="00B80B55" w:rsidP="00F7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C374E" w:rsidRPr="0016714D" w14:paraId="223F6441" w14:textId="77777777" w:rsidTr="00770ADB">
        <w:tc>
          <w:tcPr>
            <w:tcW w:w="2248" w:type="dxa"/>
          </w:tcPr>
          <w:p w14:paraId="43309C73" w14:textId="2A8E24AE" w:rsidR="009C374E" w:rsidRPr="0016714D" w:rsidRDefault="00B80B55" w:rsidP="009C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739AE6AC" w14:textId="77777777" w:rsidR="00E86B56" w:rsidRPr="0016714D" w:rsidRDefault="00E86B56" w:rsidP="00B80B55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74,167</w:t>
            </w:r>
          </w:p>
        </w:tc>
        <w:tc>
          <w:tcPr>
            <w:tcW w:w="261" w:type="dxa"/>
            <w:shd w:val="clear" w:color="auto" w:fill="auto"/>
          </w:tcPr>
          <w:p w14:paraId="18904CE6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shd w:val="clear" w:color="auto" w:fill="auto"/>
          </w:tcPr>
          <w:p w14:paraId="0064D64F" w14:textId="77777777" w:rsidR="00E86B56" w:rsidRPr="0016714D" w:rsidRDefault="00E86B56" w:rsidP="009C374E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(4,836)</w:t>
            </w:r>
          </w:p>
        </w:tc>
        <w:tc>
          <w:tcPr>
            <w:tcW w:w="270" w:type="dxa"/>
            <w:shd w:val="clear" w:color="auto" w:fill="auto"/>
          </w:tcPr>
          <w:p w14:paraId="377E37FE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26E2735" w14:textId="77777777" w:rsidR="009C374E" w:rsidRPr="0016714D" w:rsidRDefault="00E86B56" w:rsidP="009C374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69,331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E307DA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AF76CF9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77,212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1C7521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shd w:val="clear" w:color="auto" w:fill="auto"/>
          </w:tcPr>
          <w:p w14:paraId="25D0E0E6" w14:textId="77777777" w:rsidR="009C374E" w:rsidRPr="0016714D" w:rsidRDefault="009C374E" w:rsidP="00C81716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(7,813)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950A33B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728638D6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69,399</w:t>
            </w:r>
          </w:p>
        </w:tc>
      </w:tr>
      <w:tr w:rsidR="009C374E" w:rsidRPr="0016714D" w14:paraId="26C453CD" w14:textId="77777777" w:rsidTr="00770ADB">
        <w:tc>
          <w:tcPr>
            <w:tcW w:w="2248" w:type="dxa"/>
          </w:tcPr>
          <w:p w14:paraId="74F5C47D" w14:textId="03A86574" w:rsidR="009C374E" w:rsidRPr="0016714D" w:rsidRDefault="00B80B55" w:rsidP="00B80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53F3B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0C8C4B2C" w14:textId="77777777" w:rsidR="00E86B56" w:rsidRPr="0016714D" w:rsidRDefault="00E86B56" w:rsidP="00B80B55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74,172</w:t>
            </w:r>
          </w:p>
        </w:tc>
        <w:tc>
          <w:tcPr>
            <w:tcW w:w="261" w:type="dxa"/>
            <w:shd w:val="clear" w:color="auto" w:fill="auto"/>
          </w:tcPr>
          <w:p w14:paraId="7D2C904D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14:paraId="3CBA8FB9" w14:textId="77777777" w:rsidR="00E86B56" w:rsidRPr="0016714D" w:rsidRDefault="00E86B56" w:rsidP="009C374E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(4,788)</w:t>
            </w:r>
          </w:p>
        </w:tc>
        <w:tc>
          <w:tcPr>
            <w:tcW w:w="270" w:type="dxa"/>
            <w:shd w:val="clear" w:color="auto" w:fill="auto"/>
          </w:tcPr>
          <w:p w14:paraId="5C2871D0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D18A316" w14:textId="77777777" w:rsidR="00E86B56" w:rsidRPr="0016714D" w:rsidRDefault="00E86B56" w:rsidP="009C374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69,384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356CDE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32187F27" w14:textId="77777777" w:rsidR="009C374E" w:rsidRPr="0016714D" w:rsidRDefault="00C81716" w:rsidP="009C374E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134,467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D2D4B4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14:paraId="5C2F7391" w14:textId="77777777" w:rsidR="009C374E" w:rsidRPr="0016714D" w:rsidRDefault="009C374E" w:rsidP="00C817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C81716">
              <w:rPr>
                <w:rFonts w:ascii="Angsana New" w:hAnsi="Angsana New"/>
                <w:sz w:val="28"/>
                <w:szCs w:val="28"/>
                <w:lang w:val="en-US"/>
              </w:rPr>
              <w:t>8,827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37179A3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28516B0" w14:textId="77777777" w:rsidR="009C374E" w:rsidRPr="0016714D" w:rsidRDefault="00C81716" w:rsidP="004832A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  <w:r w:rsidR="009C374E" w:rsidRPr="0013106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640</w:t>
            </w:r>
          </w:p>
        </w:tc>
      </w:tr>
      <w:tr w:rsidR="009C374E" w:rsidRPr="0016714D" w14:paraId="557D73BB" w14:textId="77777777" w:rsidTr="00770ADB">
        <w:tc>
          <w:tcPr>
            <w:tcW w:w="2248" w:type="dxa"/>
          </w:tcPr>
          <w:p w14:paraId="3E69F63A" w14:textId="186AF673" w:rsidR="009C374E" w:rsidRPr="0016714D" w:rsidRDefault="00B80B55" w:rsidP="009C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518D2A" w14:textId="77777777" w:rsidR="00E86B56" w:rsidRPr="00B80B55" w:rsidRDefault="00E86B56" w:rsidP="00B80B55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80B55">
              <w:rPr>
                <w:rFonts w:ascii="Angsana New" w:hAnsi="Angsana New"/>
                <w:sz w:val="28"/>
                <w:szCs w:val="28"/>
                <w:lang w:val="en-US" w:bidi="th-TH"/>
              </w:rPr>
              <w:t>2,475</w:t>
            </w:r>
          </w:p>
        </w:tc>
        <w:tc>
          <w:tcPr>
            <w:tcW w:w="261" w:type="dxa"/>
            <w:shd w:val="clear" w:color="auto" w:fill="auto"/>
          </w:tcPr>
          <w:p w14:paraId="0FA17B40" w14:textId="77777777" w:rsidR="009C374E" w:rsidRPr="00F36650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041B2324" w14:textId="77777777" w:rsidR="00E86B56" w:rsidRPr="00F36650" w:rsidRDefault="00E86B56" w:rsidP="004832A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270" w:type="dxa"/>
            <w:shd w:val="clear" w:color="auto" w:fill="auto"/>
          </w:tcPr>
          <w:p w14:paraId="201FDF4B" w14:textId="77777777" w:rsidR="009C374E" w:rsidRPr="00F36650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BF3668" w14:textId="77777777" w:rsidR="00E86B56" w:rsidRPr="00F36650" w:rsidRDefault="00E86B56" w:rsidP="00E336C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9703F5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4BE1D" w14:textId="77777777" w:rsidR="009C374E" w:rsidRPr="00C81716" w:rsidRDefault="00C81716" w:rsidP="00C81716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6,187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CE49FB" w14:textId="77777777" w:rsidR="009C374E" w:rsidRPr="00C81716" w:rsidRDefault="009C374E" w:rsidP="00C81716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42A6A44C" w14:textId="77777777" w:rsidR="009C374E" w:rsidRPr="00C81716" w:rsidRDefault="00C81716" w:rsidP="00C81716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(244)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DF9C8E9" w14:textId="77777777" w:rsidR="009C374E" w:rsidRPr="00C81716" w:rsidRDefault="009C374E" w:rsidP="00C81716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70DBFA2" w14:textId="1C0B65D3" w:rsidR="009C374E" w:rsidRPr="00C81716" w:rsidRDefault="00C81716" w:rsidP="004832A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5,943</w:t>
            </w:r>
          </w:p>
        </w:tc>
      </w:tr>
      <w:tr w:rsidR="009C374E" w:rsidRPr="0016714D" w14:paraId="77BF3ADF" w14:textId="77777777" w:rsidTr="00770ADB">
        <w:tc>
          <w:tcPr>
            <w:tcW w:w="2248" w:type="dxa"/>
          </w:tcPr>
          <w:p w14:paraId="48CDAA85" w14:textId="77777777" w:rsidR="009C374E" w:rsidRPr="0016714D" w:rsidRDefault="009C374E" w:rsidP="009C3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38523" w14:textId="77777777" w:rsidR="009C374E" w:rsidRPr="0016714D" w:rsidRDefault="00E86B56" w:rsidP="00B80B55">
            <w:pPr>
              <w:pStyle w:val="acctfourfigures"/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150,814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8E75ADF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5D79B" w14:textId="77777777" w:rsidR="009C374E" w:rsidRPr="0016714D" w:rsidRDefault="00E86B56" w:rsidP="009C374E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(9,667)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D30CB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5D3A2" w14:textId="77777777" w:rsidR="009C374E" w:rsidRPr="0016714D" w:rsidRDefault="00E86B56" w:rsidP="009C374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141,147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54B94E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5BBCF" w14:textId="77777777" w:rsidR="009C374E" w:rsidRPr="0016714D" w:rsidRDefault="009C374E" w:rsidP="009C374E">
            <w:pPr>
              <w:pStyle w:val="acctfourfigures"/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217,866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1298D6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E4321" w14:textId="77777777" w:rsidR="009C374E" w:rsidRPr="0016714D" w:rsidRDefault="009C374E" w:rsidP="00C8171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(16,884)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5E2065B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AA1D4" w14:textId="77777777" w:rsidR="009C374E" w:rsidRPr="0016714D" w:rsidRDefault="009C374E" w:rsidP="009C374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3106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200,982</w:t>
            </w:r>
          </w:p>
        </w:tc>
      </w:tr>
    </w:tbl>
    <w:p w14:paraId="7E427CC3" w14:textId="77777777" w:rsidR="00AE7D89" w:rsidRDefault="00AE7D89" w:rsidP="0061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B93981" w14:textId="77777777" w:rsidR="00AE7D89" w:rsidRDefault="00AE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8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50"/>
        <w:gridCol w:w="1151"/>
        <w:gridCol w:w="261"/>
        <w:gridCol w:w="927"/>
        <w:gridCol w:w="270"/>
        <w:gridCol w:w="1049"/>
        <w:gridCol w:w="29"/>
        <w:gridCol w:w="241"/>
        <w:gridCol w:w="29"/>
        <w:gridCol w:w="1007"/>
        <w:gridCol w:w="29"/>
        <w:gridCol w:w="241"/>
        <w:gridCol w:w="29"/>
        <w:gridCol w:w="945"/>
        <w:gridCol w:w="269"/>
        <w:gridCol w:w="8"/>
        <w:gridCol w:w="1069"/>
        <w:gridCol w:w="6"/>
      </w:tblGrid>
      <w:tr w:rsidR="0016714D" w:rsidRPr="0016714D" w14:paraId="292B577B" w14:textId="77777777" w:rsidTr="003942DB">
        <w:trPr>
          <w:gridAfter w:val="1"/>
          <w:wAfter w:w="6" w:type="dxa"/>
          <w:tblHeader/>
        </w:trPr>
        <w:tc>
          <w:tcPr>
            <w:tcW w:w="2250" w:type="dxa"/>
          </w:tcPr>
          <w:p w14:paraId="77DFDCA8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16"/>
          </w:tcPr>
          <w:p w14:paraId="62210E38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16714D" w:rsidRPr="0016714D" w14:paraId="5317524A" w14:textId="77777777" w:rsidTr="00363020">
        <w:trPr>
          <w:gridAfter w:val="1"/>
          <w:wAfter w:w="6" w:type="dxa"/>
          <w:tblHeader/>
        </w:trPr>
        <w:tc>
          <w:tcPr>
            <w:tcW w:w="2250" w:type="dxa"/>
          </w:tcPr>
          <w:p w14:paraId="7EC7DB0D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2B8BF7" w14:textId="77777777" w:rsidR="0016714D" w:rsidRPr="0016714D" w:rsidRDefault="0016714D" w:rsidP="00B0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256</w:t>
            </w:r>
            <w:r w:rsidR="00AE7D8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A56184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2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49AD62D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256</w:t>
            </w:r>
            <w:r w:rsidR="00AE7D8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6714D" w:rsidRPr="0016714D" w14:paraId="60F9FE89" w14:textId="77777777" w:rsidTr="00363020">
        <w:trPr>
          <w:tblHeader/>
        </w:trPr>
        <w:tc>
          <w:tcPr>
            <w:tcW w:w="2250" w:type="dxa"/>
            <w:shd w:val="clear" w:color="auto" w:fill="auto"/>
          </w:tcPr>
          <w:p w14:paraId="40BCC7D6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F071FFE" w14:textId="0E7ED4D5" w:rsidR="0016714D" w:rsidRPr="0016714D" w:rsidRDefault="0016714D" w:rsidP="000A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F633CB2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1C684E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A6AE7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743EF6A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444AAFF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0CB48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1637069" w14:textId="531381BF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EDC2B28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14:paraId="5F709484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FE76DF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shd w:val="clear" w:color="auto" w:fill="auto"/>
            <w:vAlign w:val="bottom"/>
          </w:tcPr>
          <w:p w14:paraId="492350EE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AE4A77B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6714D" w:rsidRPr="0016714D" w14:paraId="42208EF5" w14:textId="77777777" w:rsidTr="003942DB">
        <w:trPr>
          <w:gridAfter w:val="1"/>
          <w:wAfter w:w="6" w:type="dxa"/>
          <w:tblHeader/>
        </w:trPr>
        <w:tc>
          <w:tcPr>
            <w:tcW w:w="2250" w:type="dxa"/>
          </w:tcPr>
          <w:p w14:paraId="71A6BA7D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16"/>
          </w:tcPr>
          <w:p w14:paraId="244D3CC1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42DB" w:rsidRPr="0016714D" w14:paraId="232903E8" w14:textId="77777777" w:rsidTr="003942DB">
        <w:trPr>
          <w:gridAfter w:val="1"/>
          <w:wAfter w:w="6" w:type="dxa"/>
          <w:tblHeader/>
        </w:trPr>
        <w:tc>
          <w:tcPr>
            <w:tcW w:w="2250" w:type="dxa"/>
          </w:tcPr>
          <w:p w14:paraId="1E6A6A23" w14:textId="5E22C998" w:rsidR="003942DB" w:rsidRPr="00E9276C" w:rsidRDefault="003942DB" w:rsidP="0039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9276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554" w:type="dxa"/>
            <w:gridSpan w:val="16"/>
          </w:tcPr>
          <w:p w14:paraId="737679BC" w14:textId="77777777" w:rsidR="003942DB" w:rsidRPr="0016714D" w:rsidRDefault="003942DB" w:rsidP="0039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3942DB" w:rsidRPr="0016714D" w14:paraId="569C6EEE" w14:textId="77777777" w:rsidTr="00363020">
        <w:tc>
          <w:tcPr>
            <w:tcW w:w="2250" w:type="dxa"/>
          </w:tcPr>
          <w:p w14:paraId="7619147C" w14:textId="7F561B22" w:rsidR="003942DB" w:rsidRPr="0016714D" w:rsidRDefault="003942DB" w:rsidP="0039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51" w:type="dxa"/>
            <w:shd w:val="clear" w:color="auto" w:fill="auto"/>
          </w:tcPr>
          <w:p w14:paraId="4B062D54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51,633</w:t>
            </w:r>
          </w:p>
        </w:tc>
        <w:tc>
          <w:tcPr>
            <w:tcW w:w="261" w:type="dxa"/>
            <w:shd w:val="clear" w:color="auto" w:fill="auto"/>
          </w:tcPr>
          <w:p w14:paraId="4705DC03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14:paraId="2369D31A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(1,745)</w:t>
            </w:r>
          </w:p>
        </w:tc>
        <w:tc>
          <w:tcPr>
            <w:tcW w:w="270" w:type="dxa"/>
            <w:shd w:val="clear" w:color="auto" w:fill="auto"/>
          </w:tcPr>
          <w:p w14:paraId="2DD444DE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3FE745F4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49,888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738898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3291B251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54,678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72907D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shd w:val="clear" w:color="auto" w:fill="auto"/>
          </w:tcPr>
          <w:p w14:paraId="6B755680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(3,891)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F84624A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071F4B67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50,787</w:t>
            </w:r>
          </w:p>
        </w:tc>
      </w:tr>
      <w:tr w:rsidR="003942DB" w:rsidRPr="0016714D" w14:paraId="55016397" w14:textId="77777777" w:rsidTr="00363020">
        <w:tc>
          <w:tcPr>
            <w:tcW w:w="2250" w:type="dxa"/>
          </w:tcPr>
          <w:p w14:paraId="4A58895C" w14:textId="2053B731" w:rsidR="003942DB" w:rsidRPr="0016714D" w:rsidRDefault="003942DB" w:rsidP="0039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90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486B1C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51" w:type="dxa"/>
            <w:shd w:val="clear" w:color="auto" w:fill="auto"/>
          </w:tcPr>
          <w:p w14:paraId="69D5BFDC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12,844</w:t>
            </w:r>
          </w:p>
        </w:tc>
        <w:tc>
          <w:tcPr>
            <w:tcW w:w="261" w:type="dxa"/>
            <w:shd w:val="clear" w:color="auto" w:fill="auto"/>
          </w:tcPr>
          <w:p w14:paraId="482E3BBB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2BBEBE44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(581)</w:t>
            </w:r>
          </w:p>
        </w:tc>
        <w:tc>
          <w:tcPr>
            <w:tcW w:w="270" w:type="dxa"/>
            <w:shd w:val="clear" w:color="auto" w:fill="auto"/>
          </w:tcPr>
          <w:p w14:paraId="4F961437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69348040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28F643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16DA870B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54,318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7B6FEF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14:paraId="6B6BA8FC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(1,730)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C3EBBF1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14:paraId="29EF1B91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52,588</w:t>
            </w:r>
          </w:p>
        </w:tc>
      </w:tr>
      <w:tr w:rsidR="003942DB" w:rsidRPr="0016714D" w14:paraId="0ED35469" w14:textId="77777777" w:rsidTr="00363020">
        <w:tc>
          <w:tcPr>
            <w:tcW w:w="2250" w:type="dxa"/>
          </w:tcPr>
          <w:p w14:paraId="3156707F" w14:textId="77777777" w:rsidR="003942DB" w:rsidRPr="0016714D" w:rsidRDefault="003942DB" w:rsidP="0039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68D67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64,477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E0B9D61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180D5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(2,326)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8491E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9C04A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62,151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D2C028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2A050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108,996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6CF88C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80ABF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(5,621)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65110CD6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66A92" w14:textId="77777777" w:rsidR="003942DB" w:rsidRPr="0016714D" w:rsidRDefault="003942DB" w:rsidP="003942D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103,375</w:t>
            </w:r>
          </w:p>
        </w:tc>
      </w:tr>
      <w:bookmarkEnd w:id="2"/>
    </w:tbl>
    <w:p w14:paraId="5C59ECCD" w14:textId="77777777" w:rsidR="007136C3" w:rsidRPr="00207AF3" w:rsidRDefault="007136C3" w:rsidP="003176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0DE5835" w14:textId="77777777" w:rsidR="00DB483A" w:rsidRPr="00DB483A" w:rsidRDefault="00DB483A" w:rsidP="00DB48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B483A">
        <w:rPr>
          <w:rFonts w:ascii="Angsana New" w:hAnsi="Angsana New" w:hint="cs"/>
          <w:bCs/>
          <w:i/>
          <w:iCs/>
          <w:sz w:val="30"/>
          <w:szCs w:val="30"/>
          <w:cs/>
        </w:rPr>
        <w:t>การเปลี่ยนแปลงหนี้สินที่เกิดจากกิจกรรมจัดหาเงิน</w:t>
      </w:r>
      <w:r w:rsidRPr="00DB483A">
        <w:rPr>
          <w:rFonts w:ascii="Angsana New" w:hAnsi="Angsana New"/>
          <w:bCs/>
          <w:i/>
          <w:iCs/>
          <w:sz w:val="30"/>
          <w:szCs w:val="30"/>
          <w:cs/>
        </w:rPr>
        <w:t xml:space="preserve"> </w:t>
      </w:r>
    </w:p>
    <w:p w14:paraId="6CEA93A9" w14:textId="77777777" w:rsidR="00DB483A" w:rsidRPr="00DB483A" w:rsidRDefault="00DB483A" w:rsidP="00DB48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79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1339"/>
        <w:gridCol w:w="180"/>
        <w:gridCol w:w="1361"/>
        <w:gridCol w:w="180"/>
        <w:gridCol w:w="1159"/>
        <w:gridCol w:w="180"/>
        <w:gridCol w:w="1350"/>
      </w:tblGrid>
      <w:tr w:rsidR="00DB483A" w:rsidRPr="00AD279A" w14:paraId="34E7BBC4" w14:textId="77777777" w:rsidTr="00770ADB">
        <w:trPr>
          <w:cantSplit/>
          <w:tblHeader/>
        </w:trPr>
        <w:tc>
          <w:tcPr>
            <w:tcW w:w="2970" w:type="dxa"/>
          </w:tcPr>
          <w:p w14:paraId="7E2FB340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FCA98C" w14:textId="77777777"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0106C0" w14:textId="77777777"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749" w:type="dxa"/>
            <w:gridSpan w:val="7"/>
            <w:vAlign w:val="bottom"/>
          </w:tcPr>
          <w:p w14:paraId="106CB1A5" w14:textId="77777777"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DB483A" w:rsidRPr="00AD279A" w14:paraId="2AC314E6" w14:textId="77777777" w:rsidTr="00770ADB">
        <w:trPr>
          <w:cantSplit/>
          <w:tblHeader/>
        </w:trPr>
        <w:tc>
          <w:tcPr>
            <w:tcW w:w="2970" w:type="dxa"/>
          </w:tcPr>
          <w:p w14:paraId="391B2A37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2F5BEA" w14:textId="77777777"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E61B57" w14:textId="77777777"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FB3B1B3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7BB4D260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2F7AF79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5313A5E0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33CF51F3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</w:pPr>
            <w:r w:rsidRPr="00AD279A">
              <w:rPr>
                <w:rFonts w:ascii="Angsana New" w:eastAsia="Calibri" w:hAnsi="Angsana New" w:hint="cs"/>
                <w:b w:val="0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3387AD5F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12E409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DB483A" w:rsidRPr="00AD279A" w14:paraId="2E4B1F15" w14:textId="77777777" w:rsidTr="00770ADB">
        <w:trPr>
          <w:cantSplit/>
          <w:tblHeader/>
        </w:trPr>
        <w:tc>
          <w:tcPr>
            <w:tcW w:w="2970" w:type="dxa"/>
          </w:tcPr>
          <w:p w14:paraId="19057720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B7C99D" w14:textId="77777777"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BE4E5A" w14:textId="77777777"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749" w:type="dxa"/>
            <w:gridSpan w:val="7"/>
            <w:vAlign w:val="bottom"/>
          </w:tcPr>
          <w:p w14:paraId="59D07CA8" w14:textId="77777777"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AD279A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 w:rsidRPr="00AD279A">
              <w:rPr>
                <w:rFonts w:ascii="Angsana New" w:hAnsi="Angsana New" w:hint="cs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AD279A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07AF3" w:rsidRPr="00AD279A" w14:paraId="7511B306" w14:textId="77777777" w:rsidTr="00770ADB">
        <w:trPr>
          <w:cantSplit/>
        </w:trPr>
        <w:tc>
          <w:tcPr>
            <w:tcW w:w="2970" w:type="dxa"/>
          </w:tcPr>
          <w:p w14:paraId="12F4239A" w14:textId="77777777" w:rsidR="00207AF3" w:rsidRPr="00AD279A" w:rsidRDefault="00207AF3" w:rsidP="00207AF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D279A">
              <w:rPr>
                <w:rFonts w:ascii="Angsana New" w:hAnsi="Angsana New"/>
                <w:sz w:val="28"/>
                <w:szCs w:val="28"/>
              </w:rPr>
              <w:t>1</w:t>
            </w:r>
            <w:r w:rsidRPr="00AD279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D279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3B067C8C" w14:textId="77777777" w:rsidR="00207AF3" w:rsidRPr="00AD279A" w:rsidRDefault="00207AF3" w:rsidP="00207A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E4EA25" w14:textId="77777777" w:rsidR="00207AF3" w:rsidRPr="00AD279A" w:rsidRDefault="00207AF3" w:rsidP="00207AF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2F73468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07AF3">
              <w:rPr>
                <w:rFonts w:ascii="Angsana New" w:hAnsi="Angsana New"/>
                <w:sz w:val="28"/>
                <w:szCs w:val="28"/>
              </w:rPr>
              <w:t>2,652,520</w:t>
            </w:r>
          </w:p>
        </w:tc>
        <w:tc>
          <w:tcPr>
            <w:tcW w:w="180" w:type="dxa"/>
            <w:vAlign w:val="bottom"/>
          </w:tcPr>
          <w:p w14:paraId="00A23EA6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B4A07A5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07AF3">
              <w:rPr>
                <w:rFonts w:ascii="Angsana New" w:hAnsi="Angsana New"/>
                <w:sz w:val="28"/>
                <w:szCs w:val="28"/>
              </w:rPr>
              <w:t>200,982</w:t>
            </w:r>
          </w:p>
        </w:tc>
        <w:tc>
          <w:tcPr>
            <w:tcW w:w="180" w:type="dxa"/>
            <w:vAlign w:val="bottom"/>
          </w:tcPr>
          <w:p w14:paraId="12143EA1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DB364E8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07AF3">
              <w:rPr>
                <w:rFonts w:ascii="Angsana New" w:hAnsi="Angsana New"/>
                <w:sz w:val="28"/>
                <w:szCs w:val="28"/>
                <w:lang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5632D785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82EED7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07AF3">
              <w:rPr>
                <w:rFonts w:ascii="Angsana New" w:hAnsi="Angsana New"/>
                <w:sz w:val="28"/>
                <w:szCs w:val="28"/>
                <w:lang w:val="en-US" w:bidi="th-TH"/>
              </w:rPr>
              <w:t>2,853,531</w:t>
            </w:r>
          </w:p>
        </w:tc>
      </w:tr>
      <w:tr w:rsidR="00DB483A" w:rsidRPr="00AD279A" w14:paraId="14DFF367" w14:textId="77777777" w:rsidTr="00770ADB">
        <w:trPr>
          <w:cantSplit/>
        </w:trPr>
        <w:tc>
          <w:tcPr>
            <w:tcW w:w="2970" w:type="dxa"/>
          </w:tcPr>
          <w:p w14:paraId="690C2A96" w14:textId="77777777" w:rsidR="00770ADB" w:rsidRDefault="00DB483A" w:rsidP="00770AD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การเปลี่ยนแปลงจากกระแสเงินสด</w:t>
            </w:r>
          </w:p>
          <w:p w14:paraId="430DF660" w14:textId="3D926FB9" w:rsidR="00DB483A" w:rsidRPr="00AD279A" w:rsidRDefault="00770ADB" w:rsidP="0085356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DB483A" w:rsidRPr="00AD279A">
              <w:rPr>
                <w:rFonts w:ascii="Angsana New" w:hAnsi="Angsana New"/>
                <w:sz w:val="28"/>
                <w:szCs w:val="28"/>
                <w:cs/>
              </w:rPr>
              <w:t>จากการจัดหาเงิน</w:t>
            </w:r>
          </w:p>
        </w:tc>
        <w:tc>
          <w:tcPr>
            <w:tcW w:w="900" w:type="dxa"/>
            <w:vAlign w:val="bottom"/>
          </w:tcPr>
          <w:p w14:paraId="09B18AD5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B27CB91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0B970BD" w14:textId="4E12EA70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(963,461)</w:t>
            </w:r>
          </w:p>
        </w:tc>
        <w:tc>
          <w:tcPr>
            <w:tcW w:w="180" w:type="dxa"/>
            <w:vAlign w:val="bottom"/>
          </w:tcPr>
          <w:p w14:paraId="2526CE44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CC3C4BE" w14:textId="2C9BA794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(69,534)</w:t>
            </w:r>
          </w:p>
        </w:tc>
        <w:tc>
          <w:tcPr>
            <w:tcW w:w="180" w:type="dxa"/>
            <w:vAlign w:val="bottom"/>
          </w:tcPr>
          <w:p w14:paraId="5D5F9625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7100393" w14:textId="5BF53891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(119,950)</w:t>
            </w:r>
          </w:p>
        </w:tc>
        <w:tc>
          <w:tcPr>
            <w:tcW w:w="180" w:type="dxa"/>
            <w:vAlign w:val="bottom"/>
          </w:tcPr>
          <w:p w14:paraId="7C65FB16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5E6F47" w14:textId="1478383E" w:rsidR="00DB483A" w:rsidRPr="00AD279A" w:rsidRDefault="00A90F55" w:rsidP="00A90F55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(1,152,945)</w:t>
            </w:r>
          </w:p>
        </w:tc>
      </w:tr>
      <w:tr w:rsidR="00DB483A" w:rsidRPr="00AD279A" w14:paraId="5B0122AC" w14:textId="77777777" w:rsidTr="00770ADB">
        <w:trPr>
          <w:cantSplit/>
        </w:trPr>
        <w:tc>
          <w:tcPr>
            <w:tcW w:w="2970" w:type="dxa"/>
          </w:tcPr>
          <w:p w14:paraId="6E896C97" w14:textId="77777777" w:rsidR="00DB483A" w:rsidRPr="00AD279A" w:rsidRDefault="00DB483A" w:rsidP="0085356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900" w:type="dxa"/>
            <w:vAlign w:val="bottom"/>
          </w:tcPr>
          <w:p w14:paraId="2917C336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A8A6E4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4173C1D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6A02B9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6FF7330B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6E23E7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1645F50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A9466B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FF6637" w14:textId="604D3D63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483A" w:rsidRPr="00AD279A" w14:paraId="60D5A988" w14:textId="77777777" w:rsidTr="00770ADB">
        <w:trPr>
          <w:cantSplit/>
        </w:trPr>
        <w:tc>
          <w:tcPr>
            <w:tcW w:w="2970" w:type="dxa"/>
          </w:tcPr>
          <w:p w14:paraId="559C0064" w14:textId="77777777" w:rsidR="00DB483A" w:rsidRPr="00AD279A" w:rsidRDefault="00DB483A" w:rsidP="0085356B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900" w:type="dxa"/>
            <w:vAlign w:val="bottom"/>
          </w:tcPr>
          <w:p w14:paraId="5CC7E959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4FE02F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F5857A6" w14:textId="46B8B982" w:rsidR="00DB483A" w:rsidRPr="00AD279A" w:rsidRDefault="00A90F55" w:rsidP="00A90F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7366D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A5FB323" w14:textId="7E229B7D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9,699</w:t>
            </w:r>
          </w:p>
        </w:tc>
        <w:tc>
          <w:tcPr>
            <w:tcW w:w="180" w:type="dxa"/>
            <w:vAlign w:val="bottom"/>
          </w:tcPr>
          <w:p w14:paraId="546820C0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9BD5A30" w14:textId="698807DD" w:rsidR="00DB483A" w:rsidRPr="00AD279A" w:rsidRDefault="00A90F55" w:rsidP="00A90F5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39C79E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ABCC9E" w14:textId="5FEF5BFF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9,699</w:t>
            </w:r>
          </w:p>
        </w:tc>
      </w:tr>
      <w:tr w:rsidR="00DB483A" w:rsidRPr="00AD279A" w14:paraId="5EBFC4FB" w14:textId="77777777" w:rsidTr="00770ADB">
        <w:trPr>
          <w:cantSplit/>
        </w:trPr>
        <w:tc>
          <w:tcPr>
            <w:tcW w:w="2970" w:type="dxa"/>
          </w:tcPr>
          <w:p w14:paraId="7FD5A1F7" w14:textId="77777777" w:rsidR="00DB483A" w:rsidRPr="00AD279A" w:rsidRDefault="00DB483A" w:rsidP="0085356B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  <w:vAlign w:val="bottom"/>
          </w:tcPr>
          <w:p w14:paraId="41B37F96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3264E7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E55A95E" w14:textId="465E0BAE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88,786</w:t>
            </w:r>
          </w:p>
        </w:tc>
        <w:tc>
          <w:tcPr>
            <w:tcW w:w="180" w:type="dxa"/>
            <w:vAlign w:val="bottom"/>
          </w:tcPr>
          <w:p w14:paraId="074F3E83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61DE662" w14:textId="10B4084B" w:rsidR="00DB483A" w:rsidRPr="00AD279A" w:rsidRDefault="00A90F55" w:rsidP="00A90F55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1BF952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0388FB7" w14:textId="22A2866C" w:rsidR="00DB483A" w:rsidRPr="00AD279A" w:rsidRDefault="00A90F55" w:rsidP="00A90F5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EE198E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57074D" w14:textId="121FCA5F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88,786</w:t>
            </w:r>
          </w:p>
        </w:tc>
      </w:tr>
      <w:tr w:rsidR="00DB483A" w:rsidRPr="00AD279A" w14:paraId="3CCE7D1D" w14:textId="77777777" w:rsidTr="00770ADB">
        <w:trPr>
          <w:cantSplit/>
        </w:trPr>
        <w:tc>
          <w:tcPr>
            <w:tcW w:w="2970" w:type="dxa"/>
          </w:tcPr>
          <w:p w14:paraId="7DF4C36D" w14:textId="77777777" w:rsidR="00DB483A" w:rsidRPr="00AD279A" w:rsidRDefault="00DB483A" w:rsidP="0085356B">
            <w:pPr>
              <w:shd w:val="clear" w:color="auto" w:fill="FFFFFF"/>
              <w:tabs>
                <w:tab w:val="clear" w:pos="227"/>
              </w:tabs>
              <w:ind w:left="371" w:right="-79" w:hanging="180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การเปลี่ยนแปลงของรายการอื่นที่ไม่ใช่เงินสด</w:t>
            </w:r>
          </w:p>
        </w:tc>
        <w:tc>
          <w:tcPr>
            <w:tcW w:w="900" w:type="dxa"/>
            <w:vAlign w:val="bottom"/>
          </w:tcPr>
          <w:p w14:paraId="31FA34BE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C63882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D72CB1C" w14:textId="76EF5CF9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3,502</w:t>
            </w:r>
          </w:p>
        </w:tc>
        <w:tc>
          <w:tcPr>
            <w:tcW w:w="180" w:type="dxa"/>
            <w:vAlign w:val="bottom"/>
          </w:tcPr>
          <w:p w14:paraId="17E6E2FE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F9EDA61" w14:textId="65AEDEB7" w:rsidR="00DB483A" w:rsidRPr="00AD279A" w:rsidRDefault="00A90F55" w:rsidP="00A90F55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2C863D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326CB8C" w14:textId="500BAE9B" w:rsidR="00DB483A" w:rsidRPr="00AD279A" w:rsidRDefault="00A90F55" w:rsidP="00A90F55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5B7739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F9BCD8" w14:textId="11C513D6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3,502</w:t>
            </w:r>
          </w:p>
        </w:tc>
      </w:tr>
      <w:tr w:rsidR="00DB483A" w:rsidRPr="00AD279A" w14:paraId="721D8787" w14:textId="77777777" w:rsidTr="00770ADB">
        <w:trPr>
          <w:cantSplit/>
        </w:trPr>
        <w:tc>
          <w:tcPr>
            <w:tcW w:w="2970" w:type="dxa"/>
          </w:tcPr>
          <w:p w14:paraId="58A2A8C9" w14:textId="77777777" w:rsidR="00DB483A" w:rsidRPr="00AD279A" w:rsidRDefault="00DB483A" w:rsidP="0085356B">
            <w:pPr>
              <w:shd w:val="clear" w:color="auto" w:fill="FFFFFF"/>
              <w:tabs>
                <w:tab w:val="clear" w:pos="227"/>
              </w:tabs>
              <w:ind w:left="371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1A774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  <w:vAlign w:val="bottom"/>
          </w:tcPr>
          <w:p w14:paraId="73320C65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1275AD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93958C4" w14:textId="0BA920E9" w:rsidR="00DB483A" w:rsidRPr="00AD279A" w:rsidRDefault="00A90F55" w:rsidP="00A90F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0F5F20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0C11548" w14:textId="00A2F889" w:rsidR="00DB483A" w:rsidRPr="00AD279A" w:rsidRDefault="00A90F55" w:rsidP="00A90F55">
            <w:pPr>
              <w:pStyle w:val="acctfourfigures"/>
              <w:shd w:val="clear" w:color="auto" w:fill="FFFFFF"/>
              <w:tabs>
                <w:tab w:val="clear" w:pos="765"/>
                <w:tab w:val="decimal" w:pos="65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5A5003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5BC4973" w14:textId="7AFC9A85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80" w:type="dxa"/>
            <w:vAlign w:val="bottom"/>
          </w:tcPr>
          <w:p w14:paraId="135A89C3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63AE2C" w14:textId="682390AB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DB483A" w:rsidRPr="00AD279A" w14:paraId="12AA4762" w14:textId="77777777" w:rsidTr="00770ADB">
        <w:trPr>
          <w:cantSplit/>
        </w:trPr>
        <w:tc>
          <w:tcPr>
            <w:tcW w:w="2970" w:type="dxa"/>
          </w:tcPr>
          <w:p w14:paraId="71E53310" w14:textId="77777777" w:rsidR="00DB483A" w:rsidRPr="00AD279A" w:rsidRDefault="00DB483A" w:rsidP="0085356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D27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07AF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00E4D1BF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4F3346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EE8B0" w14:textId="18244F50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1,781,347</w:t>
            </w:r>
          </w:p>
        </w:tc>
        <w:tc>
          <w:tcPr>
            <w:tcW w:w="180" w:type="dxa"/>
            <w:vAlign w:val="bottom"/>
          </w:tcPr>
          <w:p w14:paraId="7BE16839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84D11" w14:textId="7F4D43D6" w:rsidR="00DB483A" w:rsidRPr="00AD279A" w:rsidRDefault="00A90F55" w:rsidP="00A90F55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141,147</w:t>
            </w:r>
          </w:p>
        </w:tc>
        <w:tc>
          <w:tcPr>
            <w:tcW w:w="180" w:type="dxa"/>
            <w:vAlign w:val="bottom"/>
          </w:tcPr>
          <w:p w14:paraId="6961507A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94737" w14:textId="4EE20F82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79</w:t>
            </w:r>
          </w:p>
        </w:tc>
        <w:tc>
          <w:tcPr>
            <w:tcW w:w="180" w:type="dxa"/>
            <w:vAlign w:val="bottom"/>
          </w:tcPr>
          <w:p w14:paraId="5D0DDC39" w14:textId="77777777" w:rsidR="00DB483A" w:rsidRPr="00AD279A" w:rsidRDefault="00DB483A" w:rsidP="0085356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66F57" w14:textId="05FEC506" w:rsidR="00DB483A" w:rsidRPr="00AD279A" w:rsidRDefault="00A90F55" w:rsidP="0085356B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1,922,573</w:t>
            </w:r>
          </w:p>
        </w:tc>
      </w:tr>
    </w:tbl>
    <w:p w14:paraId="298127EF" w14:textId="77777777" w:rsidR="00DB483A" w:rsidRPr="00E234FF" w:rsidRDefault="00DB483A" w:rsidP="00E234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810"/>
        <w:gridCol w:w="180"/>
        <w:gridCol w:w="1350"/>
        <w:gridCol w:w="180"/>
        <w:gridCol w:w="1170"/>
        <w:gridCol w:w="180"/>
        <w:gridCol w:w="1170"/>
        <w:gridCol w:w="180"/>
        <w:gridCol w:w="1350"/>
      </w:tblGrid>
      <w:tr w:rsidR="00DB483A" w:rsidRPr="00AD279A" w14:paraId="5CA0DF44" w14:textId="77777777" w:rsidTr="0085356B">
        <w:trPr>
          <w:cantSplit/>
          <w:tblHeader/>
        </w:trPr>
        <w:tc>
          <w:tcPr>
            <w:tcW w:w="2801" w:type="dxa"/>
          </w:tcPr>
          <w:p w14:paraId="5AE5D18A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A4938B" w14:textId="77777777"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BD115D" w14:textId="77777777"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094FFCC6" w14:textId="77777777"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AD279A"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DB483A" w:rsidRPr="00AD279A" w14:paraId="0DE265C0" w14:textId="77777777" w:rsidTr="0085356B">
        <w:trPr>
          <w:cantSplit/>
          <w:tblHeader/>
        </w:trPr>
        <w:tc>
          <w:tcPr>
            <w:tcW w:w="2801" w:type="dxa"/>
          </w:tcPr>
          <w:p w14:paraId="22A21B68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02273E" w14:textId="77777777"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A853C9" w14:textId="77777777"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A30CD4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632FED71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B4EC61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77DD2764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A3D2594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eastAsia="Calibri" w:hAnsi="Angsana New" w:hint="cs"/>
                <w:b w:val="0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16D7A185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5C1D71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AD279A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DB483A" w:rsidRPr="00AD279A" w14:paraId="6AD8774A" w14:textId="77777777" w:rsidTr="0085356B">
        <w:trPr>
          <w:cantSplit/>
          <w:tblHeader/>
        </w:trPr>
        <w:tc>
          <w:tcPr>
            <w:tcW w:w="2801" w:type="dxa"/>
          </w:tcPr>
          <w:p w14:paraId="4166273B" w14:textId="77777777" w:rsidR="00DB483A" w:rsidRPr="00AD279A" w:rsidRDefault="00DB483A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FBC9EB" w14:textId="77777777" w:rsidR="00DB483A" w:rsidRPr="00AD279A" w:rsidRDefault="00DB483A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7DFACA" w14:textId="77777777" w:rsidR="00DB483A" w:rsidRPr="00AD279A" w:rsidRDefault="00DB483A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00AD69F" w14:textId="77777777" w:rsidR="00DB483A" w:rsidRPr="00AD279A" w:rsidRDefault="00DB483A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(</w:t>
            </w:r>
            <w:r w:rsidRPr="00AD279A">
              <w:rPr>
                <w:rFonts w:ascii="Angsana New" w:hAnsi="Angsana New" w:hint="cs"/>
                <w:i/>
                <w:iCs/>
                <w:spacing w:val="-8"/>
                <w:sz w:val="28"/>
                <w:szCs w:val="28"/>
                <w:cs/>
                <w:lang w:bidi="th-TH"/>
              </w:rPr>
              <w:t>พัน</w:t>
            </w:r>
            <w:r w:rsidRPr="00AD279A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07AF3" w:rsidRPr="00AD279A" w14:paraId="1F51FB2C" w14:textId="77777777" w:rsidTr="0085356B">
        <w:trPr>
          <w:cantSplit/>
        </w:trPr>
        <w:tc>
          <w:tcPr>
            <w:tcW w:w="2801" w:type="dxa"/>
          </w:tcPr>
          <w:p w14:paraId="0D653085" w14:textId="77777777" w:rsidR="00207AF3" w:rsidRPr="00AD279A" w:rsidRDefault="00207AF3" w:rsidP="00207AF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D279A">
              <w:rPr>
                <w:rFonts w:ascii="Angsana New" w:hAnsi="Angsana New"/>
                <w:sz w:val="28"/>
                <w:szCs w:val="28"/>
              </w:rPr>
              <w:t>1</w:t>
            </w:r>
            <w:r w:rsidRPr="00AD279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D279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10" w:type="dxa"/>
            <w:vAlign w:val="bottom"/>
          </w:tcPr>
          <w:p w14:paraId="7E0321AC" w14:textId="77777777" w:rsidR="00207AF3" w:rsidRPr="00AD279A" w:rsidRDefault="00207AF3" w:rsidP="00207A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92FCF00" w14:textId="77777777" w:rsidR="00207AF3" w:rsidRPr="00AD279A" w:rsidRDefault="00207AF3" w:rsidP="00207AF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25153C" w14:textId="77777777" w:rsidR="00207AF3" w:rsidRPr="00207AF3" w:rsidRDefault="00207AF3" w:rsidP="00207A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7AF3">
              <w:rPr>
                <w:rFonts w:ascii="Angsana New" w:hAnsi="Angsana New"/>
                <w:sz w:val="28"/>
                <w:szCs w:val="28"/>
              </w:rPr>
              <w:t>2,597,590</w:t>
            </w:r>
          </w:p>
        </w:tc>
        <w:tc>
          <w:tcPr>
            <w:tcW w:w="180" w:type="dxa"/>
            <w:vAlign w:val="bottom"/>
          </w:tcPr>
          <w:p w14:paraId="1BAC574C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9DB070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07AF3">
              <w:rPr>
                <w:rFonts w:ascii="Angsana New" w:hAnsi="Angsana New"/>
                <w:sz w:val="28"/>
                <w:szCs w:val="28"/>
              </w:rPr>
              <w:t>103,375</w:t>
            </w:r>
          </w:p>
        </w:tc>
        <w:tc>
          <w:tcPr>
            <w:tcW w:w="180" w:type="dxa"/>
            <w:vAlign w:val="bottom"/>
          </w:tcPr>
          <w:p w14:paraId="65868A82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7C848D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207AF3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80" w:type="dxa"/>
            <w:vAlign w:val="bottom"/>
          </w:tcPr>
          <w:p w14:paraId="44F60192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A70AB1" w14:textId="77777777" w:rsidR="00207AF3" w:rsidRPr="00207AF3" w:rsidRDefault="00207AF3" w:rsidP="00207AF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07AF3">
              <w:rPr>
                <w:rFonts w:ascii="Angsana New" w:hAnsi="Angsana New"/>
                <w:sz w:val="28"/>
                <w:szCs w:val="28"/>
              </w:rPr>
              <w:t>2,700,994</w:t>
            </w:r>
          </w:p>
        </w:tc>
      </w:tr>
      <w:tr w:rsidR="00AD279A" w:rsidRPr="00AD279A" w14:paraId="5D4C126B" w14:textId="77777777" w:rsidTr="0085356B">
        <w:trPr>
          <w:cantSplit/>
        </w:trPr>
        <w:tc>
          <w:tcPr>
            <w:tcW w:w="2801" w:type="dxa"/>
          </w:tcPr>
          <w:p w14:paraId="271D9CC7" w14:textId="77777777" w:rsidR="00AD279A" w:rsidRPr="00AD279A" w:rsidRDefault="00AD279A" w:rsidP="00AD279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/>
                <w:sz w:val="28"/>
                <w:szCs w:val="28"/>
                <w:cs/>
              </w:rPr>
              <w:t>การเปลี่ยนแปลงจากกระแส</w:t>
            </w:r>
            <w:r w:rsidRPr="00AD279A">
              <w:rPr>
                <w:rFonts w:ascii="Angsana New" w:hAnsi="Angsana New"/>
                <w:sz w:val="28"/>
                <w:szCs w:val="28"/>
              </w:rPr>
              <w:br/>
            </w:r>
            <w:r w:rsidRPr="00AD279A">
              <w:rPr>
                <w:rFonts w:ascii="Angsana New" w:hAnsi="Angsana New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3614574F" w14:textId="77777777"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664372" w14:textId="77777777" w:rsidR="00AD279A" w:rsidRPr="00AD279A" w:rsidRDefault="00AD279A" w:rsidP="00AD27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364CC5" w14:textId="584FDAA9" w:rsidR="00AD279A" w:rsidRPr="00AD279A" w:rsidRDefault="00A90F55" w:rsidP="00AD279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(959,671)</w:t>
            </w:r>
          </w:p>
        </w:tc>
        <w:tc>
          <w:tcPr>
            <w:tcW w:w="180" w:type="dxa"/>
            <w:vAlign w:val="bottom"/>
          </w:tcPr>
          <w:p w14:paraId="612C1208" w14:textId="77777777"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BCAF78" w14:textId="13B40C25" w:rsidR="00AD279A" w:rsidRPr="00AD279A" w:rsidRDefault="00A90F55" w:rsidP="001829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(50,923)</w:t>
            </w:r>
          </w:p>
        </w:tc>
        <w:tc>
          <w:tcPr>
            <w:tcW w:w="180" w:type="dxa"/>
            <w:vAlign w:val="bottom"/>
          </w:tcPr>
          <w:p w14:paraId="4BA48461" w14:textId="77777777" w:rsidR="00AD279A" w:rsidRPr="00AD279A" w:rsidRDefault="00AD279A" w:rsidP="00AD27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776BC3" w14:textId="1AF38332" w:rsidR="00AD279A" w:rsidRPr="00AD279A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(119,950)</w:t>
            </w:r>
          </w:p>
        </w:tc>
        <w:tc>
          <w:tcPr>
            <w:tcW w:w="180" w:type="dxa"/>
            <w:vAlign w:val="bottom"/>
          </w:tcPr>
          <w:p w14:paraId="5D6DC83E" w14:textId="77777777" w:rsidR="00AD279A" w:rsidRPr="00AD279A" w:rsidRDefault="00AD279A" w:rsidP="00AD27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A7D966" w14:textId="5B4F4D80" w:rsidR="00AD279A" w:rsidRPr="00AD279A" w:rsidRDefault="00A90F55" w:rsidP="00AD279A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(1,130,544)</w:t>
            </w:r>
          </w:p>
        </w:tc>
      </w:tr>
      <w:tr w:rsidR="00AD279A" w:rsidRPr="00AD279A" w14:paraId="6B92E93D" w14:textId="77777777" w:rsidTr="0085356B">
        <w:trPr>
          <w:cantSplit/>
        </w:trPr>
        <w:tc>
          <w:tcPr>
            <w:tcW w:w="2801" w:type="dxa"/>
          </w:tcPr>
          <w:p w14:paraId="4A6B7015" w14:textId="77777777" w:rsidR="00AD279A" w:rsidRPr="00AD279A" w:rsidRDefault="00AD279A" w:rsidP="00AD279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810" w:type="dxa"/>
            <w:vAlign w:val="bottom"/>
          </w:tcPr>
          <w:p w14:paraId="16B7ADF9" w14:textId="77777777"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99E2DB" w14:textId="77777777" w:rsidR="00AD279A" w:rsidRPr="00AD279A" w:rsidRDefault="00AD279A" w:rsidP="00AD27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A0A447" w14:textId="16628EA6" w:rsidR="00AD279A" w:rsidRPr="00AD279A" w:rsidRDefault="00AD279A" w:rsidP="00AD279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CB24E3" w14:textId="77777777"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530449" w14:textId="77777777" w:rsidR="00AD279A" w:rsidRPr="00AD279A" w:rsidRDefault="00AD279A" w:rsidP="001829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DD84CF8" w14:textId="77777777" w:rsidR="00AD279A" w:rsidRPr="00AD279A" w:rsidRDefault="00AD279A" w:rsidP="00AD27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0DA806" w14:textId="77777777" w:rsidR="00AD279A" w:rsidRPr="00AD279A" w:rsidRDefault="00AD279A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CF3D787" w14:textId="77777777" w:rsidR="00AD279A" w:rsidRPr="00AD279A" w:rsidRDefault="00AD279A" w:rsidP="00AD27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A03EB8" w14:textId="77777777" w:rsidR="00AD279A" w:rsidRPr="00AD279A" w:rsidRDefault="00AD279A" w:rsidP="00AD279A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2973" w:rsidRPr="00AD279A" w14:paraId="58E64A39" w14:textId="77777777" w:rsidTr="0085356B">
        <w:trPr>
          <w:cantSplit/>
        </w:trPr>
        <w:tc>
          <w:tcPr>
            <w:tcW w:w="2801" w:type="dxa"/>
          </w:tcPr>
          <w:p w14:paraId="7E0AC58A" w14:textId="77777777" w:rsidR="00182973" w:rsidRPr="00AD279A" w:rsidRDefault="00182973" w:rsidP="00182973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810" w:type="dxa"/>
            <w:vAlign w:val="bottom"/>
          </w:tcPr>
          <w:p w14:paraId="7E492D0D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52378B" w14:textId="77777777" w:rsidR="00182973" w:rsidRPr="00AD279A" w:rsidRDefault="00182973" w:rsidP="001829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29B805" w14:textId="5E0732B2" w:rsidR="00182973" w:rsidRPr="00182973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858092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A211F7" w14:textId="64EFA291" w:rsidR="00182973" w:rsidRPr="00AD279A" w:rsidRDefault="00A90F55" w:rsidP="0018297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9,699</w:t>
            </w:r>
          </w:p>
        </w:tc>
        <w:tc>
          <w:tcPr>
            <w:tcW w:w="180" w:type="dxa"/>
            <w:vAlign w:val="bottom"/>
          </w:tcPr>
          <w:p w14:paraId="7C982205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E0C3B" w14:textId="0AFCD83A" w:rsidR="00182973" w:rsidRPr="00AD279A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A081B5B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0E6FDD" w14:textId="3CF0BBE6" w:rsidR="00182973" w:rsidRPr="00AD279A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9,699</w:t>
            </w:r>
          </w:p>
        </w:tc>
      </w:tr>
      <w:tr w:rsidR="00182973" w:rsidRPr="00AD279A" w14:paraId="654D5149" w14:textId="77777777" w:rsidTr="00AD279A">
        <w:trPr>
          <w:cantSplit/>
        </w:trPr>
        <w:tc>
          <w:tcPr>
            <w:tcW w:w="2801" w:type="dxa"/>
          </w:tcPr>
          <w:p w14:paraId="15BA5DDA" w14:textId="77777777" w:rsidR="00182973" w:rsidRPr="00AD279A" w:rsidRDefault="00182973" w:rsidP="00182973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810" w:type="dxa"/>
            <w:vAlign w:val="bottom"/>
          </w:tcPr>
          <w:p w14:paraId="29AF3250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29F0CB" w14:textId="77777777" w:rsidR="00182973" w:rsidRPr="00AD279A" w:rsidRDefault="00182973" w:rsidP="001829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076B66" w14:textId="3659FF26" w:rsidR="00182973" w:rsidRPr="00182973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8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81,433</w:t>
            </w:r>
          </w:p>
        </w:tc>
        <w:tc>
          <w:tcPr>
            <w:tcW w:w="180" w:type="dxa"/>
            <w:vAlign w:val="bottom"/>
          </w:tcPr>
          <w:p w14:paraId="14AFDEC1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A015C85" w14:textId="583C7A34" w:rsidR="00182973" w:rsidRPr="00AD279A" w:rsidRDefault="00A90F55" w:rsidP="0018297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1472774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C17A17" w14:textId="20FFF25A" w:rsidR="00182973" w:rsidRPr="00AD279A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757BE0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1E3113" w14:textId="68D1BF5A" w:rsidR="00182973" w:rsidRPr="00AD279A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81,433</w:t>
            </w:r>
          </w:p>
        </w:tc>
      </w:tr>
      <w:tr w:rsidR="00182973" w:rsidRPr="00AD279A" w14:paraId="29B352D9" w14:textId="77777777" w:rsidTr="0085356B">
        <w:trPr>
          <w:cantSplit/>
        </w:trPr>
        <w:tc>
          <w:tcPr>
            <w:tcW w:w="2801" w:type="dxa"/>
          </w:tcPr>
          <w:p w14:paraId="62343DE0" w14:textId="77777777" w:rsidR="00182973" w:rsidRPr="00AD279A" w:rsidRDefault="00182973" w:rsidP="00182973">
            <w:pPr>
              <w:shd w:val="clear" w:color="auto" w:fill="FFFFFF"/>
              <w:tabs>
                <w:tab w:val="clear" w:pos="227"/>
              </w:tabs>
              <w:ind w:left="371" w:right="-79" w:hanging="180"/>
              <w:rPr>
                <w:rFonts w:ascii="Angsana New" w:hAnsi="Angsana New"/>
                <w:sz w:val="28"/>
                <w:szCs w:val="28"/>
              </w:rPr>
            </w:pPr>
            <w:r w:rsidRPr="00AD279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การเปลี่ยนแปลงของรายการอื่นที่ไม่ใช่เงินสด</w:t>
            </w:r>
          </w:p>
        </w:tc>
        <w:tc>
          <w:tcPr>
            <w:tcW w:w="810" w:type="dxa"/>
            <w:vAlign w:val="bottom"/>
          </w:tcPr>
          <w:p w14:paraId="0936AAD9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144EC99" w14:textId="77777777" w:rsidR="00182973" w:rsidRPr="00AD279A" w:rsidRDefault="00182973" w:rsidP="001829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35720A" w14:textId="0893F044" w:rsidR="00182973" w:rsidRPr="00AD279A" w:rsidRDefault="00A90F55" w:rsidP="001829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  <w:tc>
          <w:tcPr>
            <w:tcW w:w="180" w:type="dxa"/>
            <w:vAlign w:val="bottom"/>
          </w:tcPr>
          <w:p w14:paraId="4964B5E9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A3820A" w14:textId="2328FB74" w:rsidR="00182973" w:rsidRPr="00AD279A" w:rsidRDefault="00A90F55" w:rsidP="0018297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C07DAC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A1E043" w14:textId="160132E6" w:rsidR="00182973" w:rsidRPr="00AD279A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A254DB1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227A1C" w14:textId="3431E2BE" w:rsidR="00182973" w:rsidRPr="00AD279A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</w:tr>
      <w:tr w:rsidR="00182973" w:rsidRPr="00AD279A" w14:paraId="19CB5EF9" w14:textId="77777777" w:rsidTr="00AD279A">
        <w:trPr>
          <w:cantSplit/>
        </w:trPr>
        <w:tc>
          <w:tcPr>
            <w:tcW w:w="2801" w:type="dxa"/>
          </w:tcPr>
          <w:p w14:paraId="5F7E1E08" w14:textId="77777777" w:rsidR="00182973" w:rsidRPr="00AD279A" w:rsidRDefault="00182973" w:rsidP="00182973">
            <w:pPr>
              <w:shd w:val="clear" w:color="auto" w:fill="FFFFFF"/>
              <w:ind w:left="180" w:right="-79" w:firstLine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1A774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  <w:vAlign w:val="bottom"/>
          </w:tcPr>
          <w:p w14:paraId="0452F286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2EBB71" w14:textId="77777777" w:rsidR="00182973" w:rsidRPr="00AD279A" w:rsidRDefault="00182973" w:rsidP="001829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D9EA2C" w14:textId="2E750EC9" w:rsidR="00182973" w:rsidRPr="00182973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F940DF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3A8F45" w14:textId="76434D74" w:rsidR="00182973" w:rsidRPr="00182973" w:rsidRDefault="00A90F55" w:rsidP="00182973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96FEE4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BD4CD7" w14:textId="6D5AE857" w:rsidR="00182973" w:rsidRPr="00182973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80" w:type="dxa"/>
            <w:vAlign w:val="bottom"/>
          </w:tcPr>
          <w:p w14:paraId="7039B00A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236AF6" w14:textId="0CE5D395" w:rsidR="00182973" w:rsidRPr="00067BA5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182973" w:rsidRPr="00AD279A" w14:paraId="46D8D4D8" w14:textId="77777777" w:rsidTr="00AD279A">
        <w:trPr>
          <w:cantSplit/>
        </w:trPr>
        <w:tc>
          <w:tcPr>
            <w:tcW w:w="2801" w:type="dxa"/>
          </w:tcPr>
          <w:p w14:paraId="2A0736D2" w14:textId="77777777" w:rsidR="00182973" w:rsidRPr="00AD279A" w:rsidRDefault="00182973" w:rsidP="0018297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D27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AD279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07AF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10" w:type="dxa"/>
            <w:vAlign w:val="bottom"/>
          </w:tcPr>
          <w:p w14:paraId="71CEF140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0A11B9" w14:textId="77777777" w:rsidR="00182973" w:rsidRPr="00AD279A" w:rsidRDefault="00182973" w:rsidP="0018297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6A838" w14:textId="09ECFCE9" w:rsidR="00182973" w:rsidRPr="00AD279A" w:rsidRDefault="00A90F55" w:rsidP="0018297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1,722,713</w:t>
            </w:r>
          </w:p>
        </w:tc>
        <w:tc>
          <w:tcPr>
            <w:tcW w:w="180" w:type="dxa"/>
            <w:vAlign w:val="bottom"/>
          </w:tcPr>
          <w:p w14:paraId="63804728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6A911" w14:textId="4A42B14B" w:rsidR="00182973" w:rsidRPr="00182973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62,151</w:t>
            </w:r>
          </w:p>
        </w:tc>
        <w:tc>
          <w:tcPr>
            <w:tcW w:w="180" w:type="dxa"/>
            <w:vAlign w:val="bottom"/>
          </w:tcPr>
          <w:p w14:paraId="0B00BB5C" w14:textId="32E1E5F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6528" w14:textId="779E4728" w:rsidR="00182973" w:rsidRPr="00AD279A" w:rsidRDefault="00A90F55" w:rsidP="00067BA5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80" w:type="dxa"/>
            <w:vAlign w:val="bottom"/>
          </w:tcPr>
          <w:p w14:paraId="13D573DE" w14:textId="77777777" w:rsidR="00182973" w:rsidRPr="00AD279A" w:rsidRDefault="00182973" w:rsidP="0018297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AD84C" w14:textId="102C1D9C" w:rsidR="00182973" w:rsidRPr="00AD279A" w:rsidRDefault="00A90F55" w:rsidP="00182973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1,784,943</w:t>
            </w:r>
          </w:p>
        </w:tc>
      </w:tr>
    </w:tbl>
    <w:p w14:paraId="076A386A" w14:textId="77777777" w:rsidR="00AD279A" w:rsidRDefault="00AD279A" w:rsidP="00AD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1102FB19" w14:textId="77777777" w:rsidR="007C07F1" w:rsidRPr="003722D6" w:rsidRDefault="007C07F1" w:rsidP="001F23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เจ้าหนี้</w:t>
      </w:r>
      <w:r w:rsidRPr="003722D6">
        <w:rPr>
          <w:rFonts w:ascii="Angsana New" w:hAnsi="Angsana New" w:hint="cs"/>
          <w:bCs/>
          <w:sz w:val="30"/>
          <w:szCs w:val="30"/>
          <w:cs/>
        </w:rPr>
        <w:t>การค้าและเจ้าหนี้หมุนเวียนอื่น</w:t>
      </w:r>
    </w:p>
    <w:p w14:paraId="3A67B796" w14:textId="77777777" w:rsidR="008A28F2" w:rsidRPr="00207AF3" w:rsidRDefault="008A28F2" w:rsidP="008A28F2">
      <w:pPr>
        <w:spacing w:line="240" w:lineRule="auto"/>
        <w:rPr>
          <w:rFonts w:ascii="Angsana New" w:hAnsi="Angsana New"/>
          <w:sz w:val="30"/>
          <w:szCs w:val="30"/>
          <w:highlight w:val="cyan"/>
        </w:rPr>
      </w:pPr>
    </w:p>
    <w:tbl>
      <w:tblPr>
        <w:tblW w:w="92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62"/>
        <w:gridCol w:w="892"/>
        <w:gridCol w:w="1206"/>
        <w:gridCol w:w="273"/>
        <w:gridCol w:w="1167"/>
        <w:gridCol w:w="268"/>
        <w:gridCol w:w="1172"/>
        <w:gridCol w:w="268"/>
        <w:gridCol w:w="1172"/>
      </w:tblGrid>
      <w:tr w:rsidR="008A28F2" w:rsidRPr="00252E82" w14:paraId="5055AC9F" w14:textId="77777777" w:rsidTr="001F23B3">
        <w:trPr>
          <w:tblHeader/>
        </w:trPr>
        <w:tc>
          <w:tcPr>
            <w:tcW w:w="2862" w:type="dxa"/>
          </w:tcPr>
          <w:p w14:paraId="37FAD69A" w14:textId="77777777"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2" w:type="dxa"/>
          </w:tcPr>
          <w:p w14:paraId="2D079502" w14:textId="77777777"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46" w:type="dxa"/>
            <w:gridSpan w:val="3"/>
          </w:tcPr>
          <w:p w14:paraId="16EC3702" w14:textId="77777777"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7F0713ED" w14:textId="77777777"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14:paraId="4D9460E2" w14:textId="77777777" w:rsidR="008A28F2" w:rsidRPr="00252E82" w:rsidRDefault="008A28F2" w:rsidP="006E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8F2" w:rsidRPr="00252E82" w14:paraId="58952EB0" w14:textId="77777777" w:rsidTr="001F23B3">
        <w:trPr>
          <w:tblHeader/>
        </w:trPr>
        <w:tc>
          <w:tcPr>
            <w:tcW w:w="2862" w:type="dxa"/>
          </w:tcPr>
          <w:p w14:paraId="01CC2688" w14:textId="77777777"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2" w:type="dxa"/>
          </w:tcPr>
          <w:p w14:paraId="0FEEEFEC" w14:textId="77777777"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5C76F346" w14:textId="77777777"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</w:t>
            </w:r>
            <w:r w:rsidR="00C429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A5F9A4C" w14:textId="77777777"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0AF3598" w14:textId="77777777"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</w:t>
            </w:r>
            <w:r w:rsidR="00C4290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7CA7D5D7" w14:textId="77777777"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4DC3A033" w14:textId="77777777"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</w:t>
            </w:r>
            <w:r w:rsidR="00C429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E5B18C" w14:textId="77777777"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5AD92CB6" w14:textId="77777777" w:rsidR="008A28F2" w:rsidRPr="00252E8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256</w:t>
            </w:r>
            <w:r w:rsidR="00C4290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A28F2" w:rsidRPr="00252E82" w14:paraId="5A84E6D6" w14:textId="77777777" w:rsidTr="001F23B3">
        <w:trPr>
          <w:tblHeader/>
        </w:trPr>
        <w:tc>
          <w:tcPr>
            <w:tcW w:w="2862" w:type="dxa"/>
          </w:tcPr>
          <w:p w14:paraId="6E2CF757" w14:textId="77777777"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2" w:type="dxa"/>
          </w:tcPr>
          <w:p w14:paraId="4E19C9E7" w14:textId="77777777" w:rsidR="008A28F2" w:rsidRPr="00252E82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26" w:type="dxa"/>
            <w:gridSpan w:val="7"/>
          </w:tcPr>
          <w:p w14:paraId="4E638227" w14:textId="77777777" w:rsidR="008A28F2" w:rsidRPr="00252E82" w:rsidRDefault="001379C9" w:rsidP="001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</w:t>
            </w:r>
            <w:r w:rsidR="008A28F2" w:rsidRPr="00252E82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1379C9" w:rsidRPr="00252E82" w14:paraId="229BC064" w14:textId="77777777" w:rsidTr="001F23B3">
        <w:tc>
          <w:tcPr>
            <w:tcW w:w="2862" w:type="dxa"/>
          </w:tcPr>
          <w:p w14:paraId="37988353" w14:textId="77777777" w:rsidR="001379C9" w:rsidRPr="00252E82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E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892" w:type="dxa"/>
          </w:tcPr>
          <w:p w14:paraId="70F2C9FC" w14:textId="77777777" w:rsidR="001379C9" w:rsidRPr="00252E82" w:rsidRDefault="001379C9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2D3BC9A6" w14:textId="77777777" w:rsidR="001379C9" w:rsidRPr="00252E82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</w:tcPr>
          <w:p w14:paraId="69B3BDF1" w14:textId="77777777" w:rsidR="001379C9" w:rsidRPr="00252E82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F8AC22F" w14:textId="77777777" w:rsidR="001379C9" w:rsidRPr="00252E82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94853AC" w14:textId="77777777" w:rsidR="001379C9" w:rsidRPr="00252E82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6BEDC14" w14:textId="77777777" w:rsidR="001379C9" w:rsidRPr="00252E82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30DC900" w14:textId="77777777" w:rsidR="001379C9" w:rsidRPr="00252E82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2E4E7C2" w14:textId="77777777" w:rsidR="001379C9" w:rsidRPr="00252E82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2900" w:rsidRPr="00252E82" w14:paraId="12246E45" w14:textId="77777777" w:rsidTr="001F23B3">
        <w:tc>
          <w:tcPr>
            <w:tcW w:w="2862" w:type="dxa"/>
          </w:tcPr>
          <w:p w14:paraId="4C3077AC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52E82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dxa"/>
          </w:tcPr>
          <w:p w14:paraId="7A6BECEE" w14:textId="5F620B96" w:rsidR="00C42900" w:rsidRPr="00252E82" w:rsidRDefault="00745D05" w:rsidP="00C42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6" w:type="dxa"/>
            <w:vAlign w:val="bottom"/>
          </w:tcPr>
          <w:p w14:paraId="196D526F" w14:textId="77777777" w:rsidR="00C42900" w:rsidRPr="00252E82" w:rsidRDefault="00452E99" w:rsidP="00C4290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12003C6D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2E1ADBBE" w14:textId="77777777" w:rsidR="00C42900" w:rsidRPr="00252E82" w:rsidRDefault="00C42900" w:rsidP="00C4290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576CE010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6DCB011" w14:textId="77777777" w:rsidR="00C42900" w:rsidRPr="00252E82" w:rsidRDefault="00452E99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2,069</w:t>
            </w:r>
          </w:p>
        </w:tc>
        <w:tc>
          <w:tcPr>
            <w:tcW w:w="268" w:type="dxa"/>
          </w:tcPr>
          <w:p w14:paraId="5B5B1F04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1C1C80D" w14:textId="77777777" w:rsidR="00C42900" w:rsidRPr="00252E82" w:rsidRDefault="00C4290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</w:tr>
      <w:tr w:rsidR="00C42900" w:rsidRPr="00252E82" w14:paraId="22754F7B" w14:textId="77777777" w:rsidTr="001F23B3">
        <w:tc>
          <w:tcPr>
            <w:tcW w:w="2862" w:type="dxa"/>
          </w:tcPr>
          <w:p w14:paraId="1AA714DA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 ๆ</w:t>
            </w:r>
          </w:p>
        </w:tc>
        <w:tc>
          <w:tcPr>
            <w:tcW w:w="892" w:type="dxa"/>
          </w:tcPr>
          <w:p w14:paraId="16D7A320" w14:textId="77777777" w:rsidR="00C42900" w:rsidRPr="00252E82" w:rsidRDefault="00C42900" w:rsidP="00C42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6999B161" w14:textId="741B32DF" w:rsidR="00C42900" w:rsidRPr="00E234FF" w:rsidRDefault="002854B6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7326C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67326C">
              <w:rPr>
                <w:rFonts w:ascii="Angsana New" w:hAnsi="Angsana New"/>
                <w:sz w:val="28"/>
                <w:szCs w:val="28"/>
                <w:lang w:val="en-US" w:bidi="th-TH"/>
              </w:rPr>
              <w:t>544</w:t>
            </w:r>
          </w:p>
        </w:tc>
        <w:tc>
          <w:tcPr>
            <w:tcW w:w="273" w:type="dxa"/>
          </w:tcPr>
          <w:p w14:paraId="4836BD44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707AA2C" w14:textId="77777777" w:rsidR="00C42900" w:rsidRPr="00E234FF" w:rsidRDefault="00C42900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302,878</w:t>
            </w:r>
          </w:p>
        </w:tc>
        <w:tc>
          <w:tcPr>
            <w:tcW w:w="268" w:type="dxa"/>
          </w:tcPr>
          <w:p w14:paraId="7C185D55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DC16FC1" w14:textId="4B92A43C" w:rsidR="00C42900" w:rsidRPr="00F874C0" w:rsidRDefault="00A5629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F5FD2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FF5FD2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8" w:type="dxa"/>
          </w:tcPr>
          <w:p w14:paraId="10E90BEB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77AF0D0" w14:textId="77777777" w:rsidR="00C42900" w:rsidRPr="00F874C0" w:rsidRDefault="00C4290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282,200</w:t>
            </w:r>
          </w:p>
        </w:tc>
      </w:tr>
      <w:tr w:rsidR="00C42900" w:rsidRPr="00252E82" w14:paraId="6D9DA3F5" w14:textId="77777777" w:rsidTr="001F23B3">
        <w:tc>
          <w:tcPr>
            <w:tcW w:w="2862" w:type="dxa"/>
          </w:tcPr>
          <w:p w14:paraId="0976D517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</w:tcPr>
          <w:p w14:paraId="2ED977B2" w14:textId="77777777" w:rsidR="00C42900" w:rsidRPr="00252E82" w:rsidRDefault="00C42900" w:rsidP="00C42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1C52C" w14:textId="7ACC552A" w:rsidR="00C42900" w:rsidRPr="00252E82" w:rsidRDefault="00A56290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629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FF5FD2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 w:rsidRPr="00A562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F5FD2">
              <w:rPr>
                <w:rFonts w:ascii="Angsana New" w:hAnsi="Angsana New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273" w:type="dxa"/>
          </w:tcPr>
          <w:p w14:paraId="75861D32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AFCCD" w14:textId="77777777" w:rsidR="00C42900" w:rsidRPr="00252E82" w:rsidRDefault="00C42900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302,878</w:t>
            </w:r>
          </w:p>
        </w:tc>
        <w:tc>
          <w:tcPr>
            <w:tcW w:w="268" w:type="dxa"/>
          </w:tcPr>
          <w:p w14:paraId="67612534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D28D7" w14:textId="7136D557" w:rsidR="00C42900" w:rsidRPr="00252E82" w:rsidRDefault="00A5629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FF5FD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F5FD2">
              <w:rPr>
                <w:rFonts w:ascii="Angsana New" w:hAnsi="Angsana New"/>
                <w:b/>
                <w:bCs/>
                <w:sz w:val="28"/>
                <w:szCs w:val="28"/>
              </w:rPr>
              <w:t>189</w:t>
            </w:r>
          </w:p>
        </w:tc>
        <w:tc>
          <w:tcPr>
            <w:tcW w:w="268" w:type="dxa"/>
          </w:tcPr>
          <w:p w14:paraId="037477A2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E25D2" w14:textId="77777777" w:rsidR="00C42900" w:rsidRPr="00252E82" w:rsidRDefault="00C4290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284,610</w:t>
            </w:r>
          </w:p>
        </w:tc>
      </w:tr>
      <w:tr w:rsidR="00C42900" w:rsidRPr="00252E82" w14:paraId="0274AF4A" w14:textId="77777777" w:rsidTr="001F23B3">
        <w:tc>
          <w:tcPr>
            <w:tcW w:w="2862" w:type="dxa"/>
          </w:tcPr>
          <w:p w14:paraId="53A7D075" w14:textId="77777777" w:rsidR="00C42900" w:rsidRPr="00207AF3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</w:tcPr>
          <w:p w14:paraId="67F50C6A" w14:textId="77777777" w:rsidR="00C42900" w:rsidRPr="00252E82" w:rsidRDefault="00C42900" w:rsidP="00C42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EEA3EA3" w14:textId="77777777" w:rsidR="00C42900" w:rsidRPr="00252E82" w:rsidRDefault="00C42900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3" w:type="dxa"/>
          </w:tcPr>
          <w:p w14:paraId="3B71BDEB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158FBDE2" w14:textId="77777777" w:rsidR="00C42900" w:rsidRPr="00252E82" w:rsidRDefault="00C42900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8" w:type="dxa"/>
          </w:tcPr>
          <w:p w14:paraId="467454F4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7EBE3E9" w14:textId="77777777" w:rsidR="00C42900" w:rsidRPr="00252E82" w:rsidRDefault="00C4290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68" w:type="dxa"/>
          </w:tcPr>
          <w:p w14:paraId="2F936897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52047F1" w14:textId="77777777" w:rsidR="00C42900" w:rsidRPr="00252E82" w:rsidRDefault="00C4290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42900" w:rsidRPr="00252E82" w14:paraId="1215888D" w14:textId="77777777" w:rsidTr="001F23B3">
        <w:tc>
          <w:tcPr>
            <w:tcW w:w="2862" w:type="dxa"/>
          </w:tcPr>
          <w:p w14:paraId="517548FA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892" w:type="dxa"/>
          </w:tcPr>
          <w:p w14:paraId="1B7D8746" w14:textId="77777777" w:rsidR="00C42900" w:rsidRPr="00252E82" w:rsidRDefault="00C42900" w:rsidP="00C42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39BB5ADA" w14:textId="77777777" w:rsidR="00C42900" w:rsidRPr="00252E82" w:rsidRDefault="00C42900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</w:tcPr>
          <w:p w14:paraId="63992F8A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6C1B2E1" w14:textId="77777777" w:rsidR="00C42900" w:rsidRPr="00252E82" w:rsidRDefault="00C42900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FF80AE0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9C6027F" w14:textId="77777777" w:rsidR="00C42900" w:rsidRPr="00252E82" w:rsidRDefault="00C4290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3C5ABB25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FCA61C4" w14:textId="77777777" w:rsidR="00C42900" w:rsidRPr="00252E82" w:rsidRDefault="00C4290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2900" w:rsidRPr="00252E82" w14:paraId="34479FD1" w14:textId="77777777" w:rsidTr="001F23B3">
        <w:tc>
          <w:tcPr>
            <w:tcW w:w="2862" w:type="dxa"/>
          </w:tcPr>
          <w:p w14:paraId="5F2455DF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dxa"/>
          </w:tcPr>
          <w:p w14:paraId="0FFF4540" w14:textId="318929A7" w:rsidR="00C42900" w:rsidRPr="009E65AE" w:rsidRDefault="00745D05" w:rsidP="00C42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9E65AE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06" w:type="dxa"/>
            <w:vAlign w:val="bottom"/>
          </w:tcPr>
          <w:p w14:paraId="4F1057AE" w14:textId="77777777" w:rsidR="00C42900" w:rsidRPr="00252E82" w:rsidRDefault="00452E99" w:rsidP="00C4290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3" w:type="dxa"/>
          </w:tcPr>
          <w:p w14:paraId="4100873A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C508DD1" w14:textId="77777777" w:rsidR="00C42900" w:rsidRPr="00252E82" w:rsidRDefault="00C42900" w:rsidP="00C42900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8" w:type="dxa"/>
          </w:tcPr>
          <w:p w14:paraId="495D6B49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FE999A0" w14:textId="00EDA78B" w:rsidR="00C42900" w:rsidRPr="00252E82" w:rsidRDefault="00452E99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4C731B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268" w:type="dxa"/>
          </w:tcPr>
          <w:p w14:paraId="5FB75B40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8349512" w14:textId="77777777" w:rsidR="00C42900" w:rsidRPr="00252E82" w:rsidRDefault="00C4290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/>
                <w:sz w:val="28"/>
                <w:szCs w:val="28"/>
              </w:rPr>
              <w:t>26,31</w:t>
            </w:r>
            <w:r w:rsidR="00A56290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42900" w:rsidRPr="00252E82" w14:paraId="79B31252" w14:textId="77777777" w:rsidTr="007C2780">
        <w:tc>
          <w:tcPr>
            <w:tcW w:w="2862" w:type="dxa"/>
          </w:tcPr>
          <w:p w14:paraId="3ACAEB52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52E82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 ๆ</w:t>
            </w:r>
          </w:p>
        </w:tc>
        <w:tc>
          <w:tcPr>
            <w:tcW w:w="892" w:type="dxa"/>
          </w:tcPr>
          <w:p w14:paraId="15B26CD4" w14:textId="77777777" w:rsidR="00C42900" w:rsidRPr="00252E82" w:rsidRDefault="00C42900" w:rsidP="00C42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905B1CA" w14:textId="08CEB456" w:rsidR="00C42900" w:rsidRPr="00252E82" w:rsidRDefault="00A56290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D831E5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60E0F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273" w:type="dxa"/>
          </w:tcPr>
          <w:p w14:paraId="6A829C19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2FAB65E4" w14:textId="08679A51" w:rsidR="00C42900" w:rsidRPr="00252E82" w:rsidRDefault="00D831E5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</w:t>
            </w:r>
            <w:r w:rsidR="00C4290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268" w:type="dxa"/>
          </w:tcPr>
          <w:p w14:paraId="5D70AA80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649E610" w14:textId="59519261" w:rsidR="00C42900" w:rsidRPr="00252E82" w:rsidRDefault="00960E0F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59,994</w:t>
            </w:r>
          </w:p>
        </w:tc>
        <w:tc>
          <w:tcPr>
            <w:tcW w:w="268" w:type="dxa"/>
          </w:tcPr>
          <w:p w14:paraId="1C0BCD6E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BD4B1BB" w14:textId="77777777" w:rsidR="00C42900" w:rsidRPr="00252E82" w:rsidRDefault="00C4290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121,23</w:t>
            </w:r>
            <w:r w:rsidR="00A56290">
              <w:rPr>
                <w:rFonts w:ascii="Angsana New" w:hAnsi="Angsana New"/>
                <w:sz w:val="28"/>
                <w:szCs w:val="28"/>
              </w:rPr>
              <w:t>7</w:t>
            </w:r>
            <w:r w:rsidRPr="00252E8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42900" w:rsidRPr="00252E82" w14:paraId="76528A45" w14:textId="77777777" w:rsidTr="007C2780">
        <w:tc>
          <w:tcPr>
            <w:tcW w:w="2862" w:type="dxa"/>
          </w:tcPr>
          <w:p w14:paraId="65D2C740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2" w:type="dxa"/>
          </w:tcPr>
          <w:p w14:paraId="6232DF01" w14:textId="77777777" w:rsidR="00C42900" w:rsidRPr="00252E82" w:rsidRDefault="00C42900" w:rsidP="00C42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213C3" w14:textId="243CBAD1" w:rsidR="00C42900" w:rsidRPr="00252E82" w:rsidRDefault="00A56290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629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D831E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5629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60E0F">
              <w:rPr>
                <w:rFonts w:ascii="Angsana New" w:hAnsi="Angsana New"/>
                <w:b/>
                <w:bCs/>
                <w:sz w:val="28"/>
                <w:szCs w:val="28"/>
              </w:rPr>
              <w:t>983</w:t>
            </w:r>
          </w:p>
        </w:tc>
        <w:tc>
          <w:tcPr>
            <w:tcW w:w="273" w:type="dxa"/>
          </w:tcPr>
          <w:p w14:paraId="68DCF6FB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BDE89" w14:textId="070EDD47" w:rsidR="00C42900" w:rsidRPr="00252E82" w:rsidRDefault="00C42900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831E5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831E5"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</w:p>
        </w:tc>
        <w:tc>
          <w:tcPr>
            <w:tcW w:w="268" w:type="dxa"/>
          </w:tcPr>
          <w:p w14:paraId="7C95286C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CC4C7" w14:textId="4BE6C84B" w:rsidR="00C42900" w:rsidRPr="00252E82" w:rsidRDefault="00A5629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D831E5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5A2ED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60E0F">
              <w:rPr>
                <w:rFonts w:ascii="Angsana New" w:hAnsi="Angsana New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268" w:type="dxa"/>
          </w:tcPr>
          <w:p w14:paraId="1355BE6B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6C438" w14:textId="77777777" w:rsidR="00C42900" w:rsidRPr="00252E82" w:rsidRDefault="00C4290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147,547</w:t>
            </w:r>
          </w:p>
        </w:tc>
      </w:tr>
      <w:tr w:rsidR="00C42900" w:rsidRPr="00252E82" w14:paraId="11C8F955" w14:textId="77777777" w:rsidTr="007C2780">
        <w:tc>
          <w:tcPr>
            <w:tcW w:w="2862" w:type="dxa"/>
          </w:tcPr>
          <w:p w14:paraId="578F6D34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E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2" w:type="dxa"/>
          </w:tcPr>
          <w:p w14:paraId="345D52B6" w14:textId="77777777" w:rsidR="00C42900" w:rsidRPr="00252E82" w:rsidRDefault="00C42900" w:rsidP="00C429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ADC64" w14:textId="0A7336C0" w:rsidR="00C42900" w:rsidRPr="00252E82" w:rsidRDefault="00452E99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5629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831E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A2ED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60E0F">
              <w:rPr>
                <w:rFonts w:ascii="Angsana New" w:hAnsi="Angsana New"/>
                <w:b/>
                <w:bCs/>
                <w:sz w:val="28"/>
                <w:szCs w:val="28"/>
              </w:rPr>
              <w:t>527</w:t>
            </w:r>
          </w:p>
        </w:tc>
        <w:tc>
          <w:tcPr>
            <w:tcW w:w="273" w:type="dxa"/>
          </w:tcPr>
          <w:p w14:paraId="1C25E516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24119" w14:textId="5CD42959" w:rsidR="00C42900" w:rsidRPr="00252E82" w:rsidRDefault="00C42900" w:rsidP="00C42900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D831E5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831E5">
              <w:rPr>
                <w:rFonts w:ascii="Angsana New" w:hAnsi="Angsana New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268" w:type="dxa"/>
          </w:tcPr>
          <w:p w14:paraId="4118608E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D06D1" w14:textId="010E0792" w:rsidR="00C42900" w:rsidRPr="00252E82" w:rsidRDefault="00452E99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A2ED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960E0F">
              <w:rPr>
                <w:rFonts w:ascii="Angsana New" w:hAnsi="Angsana New"/>
                <w:b/>
                <w:bCs/>
                <w:sz w:val="28"/>
                <w:szCs w:val="28"/>
              </w:rPr>
              <w:t>5,655</w:t>
            </w:r>
          </w:p>
        </w:tc>
        <w:tc>
          <w:tcPr>
            <w:tcW w:w="268" w:type="dxa"/>
          </w:tcPr>
          <w:p w14:paraId="433B7AF5" w14:textId="77777777" w:rsidR="00C42900" w:rsidRPr="00252E82" w:rsidRDefault="00C42900" w:rsidP="00C4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8EC95" w14:textId="77777777" w:rsidR="00C42900" w:rsidRPr="00252E82" w:rsidRDefault="00C42900" w:rsidP="00C4290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432,157</w:t>
            </w:r>
          </w:p>
        </w:tc>
      </w:tr>
    </w:tbl>
    <w:p w14:paraId="6611E640" w14:textId="77777777" w:rsidR="00207AF3" w:rsidRDefault="00207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7BB242D" w14:textId="77777777" w:rsidR="00207AF3" w:rsidRDefault="00207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4167C703" w14:textId="77777777" w:rsidR="008A28F2" w:rsidRPr="003722D6" w:rsidRDefault="008A28F2" w:rsidP="008A28F2">
      <w:pPr>
        <w:pStyle w:val="Heading1"/>
        <w:keepLines/>
        <w:numPr>
          <w:ilvl w:val="0"/>
          <w:numId w:val="18"/>
        </w:numPr>
        <w:shd w:val="clear" w:color="auto" w:fill="auto"/>
        <w:ind w:left="540" w:hanging="540"/>
        <w:jc w:val="both"/>
        <w:rPr>
          <w:rFonts w:cs="Angsana New"/>
          <w:color w:val="0000FF"/>
          <w:sz w:val="30"/>
          <w:szCs w:val="30"/>
          <w:u w:val="none"/>
        </w:rPr>
      </w:pPr>
      <w:r w:rsidRPr="003722D6">
        <w:rPr>
          <w:rFonts w:cs="Angsana New" w:hint="cs"/>
          <w:sz w:val="30"/>
          <w:szCs w:val="30"/>
          <w:u w:val="none"/>
          <w:cs/>
        </w:rPr>
        <w:lastRenderedPageBreak/>
        <w:t>เจ้าหนี้หมุนเวียน</w:t>
      </w:r>
      <w:r w:rsidRPr="003722D6">
        <w:rPr>
          <w:rFonts w:cs="Angsana New"/>
          <w:sz w:val="30"/>
          <w:szCs w:val="30"/>
          <w:u w:val="none"/>
          <w:cs/>
        </w:rPr>
        <w:t>อื่น</w:t>
      </w:r>
    </w:p>
    <w:p w14:paraId="454A90D0" w14:textId="77777777" w:rsidR="008A28F2" w:rsidRPr="00AB5E1B" w:rsidRDefault="008A28F2" w:rsidP="008A28F2">
      <w:pPr>
        <w:rPr>
          <w:rFonts w:ascii="Angsana New" w:hAnsi="Angsana New"/>
          <w:sz w:val="30"/>
          <w:szCs w:val="30"/>
        </w:rPr>
      </w:pPr>
    </w:p>
    <w:tbl>
      <w:tblPr>
        <w:tblW w:w="9342" w:type="dxa"/>
        <w:tblInd w:w="450" w:type="dxa"/>
        <w:tblLook w:val="01E0" w:firstRow="1" w:lastRow="1" w:firstColumn="1" w:lastColumn="1" w:noHBand="0" w:noVBand="0"/>
      </w:tblPr>
      <w:tblGrid>
        <w:gridCol w:w="2811"/>
        <w:gridCol w:w="848"/>
        <w:gridCol w:w="1213"/>
        <w:gridCol w:w="290"/>
        <w:gridCol w:w="1213"/>
        <w:gridCol w:w="263"/>
        <w:gridCol w:w="1176"/>
        <w:gridCol w:w="267"/>
        <w:gridCol w:w="1261"/>
      </w:tblGrid>
      <w:tr w:rsidR="008A28F2" w:rsidRPr="009665EF" w14:paraId="757FEFD0" w14:textId="77777777" w:rsidTr="00C52DCA">
        <w:trPr>
          <w:tblHeader/>
        </w:trPr>
        <w:tc>
          <w:tcPr>
            <w:tcW w:w="2811" w:type="dxa"/>
            <w:vMerge w:val="restart"/>
            <w:shd w:val="clear" w:color="auto" w:fill="auto"/>
          </w:tcPr>
          <w:p w14:paraId="58A2436B" w14:textId="77777777" w:rsidR="008A28F2" w:rsidRPr="009665EF" w:rsidRDefault="008A28F2" w:rsidP="00A7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48" w:type="dxa"/>
            <w:shd w:val="clear" w:color="auto" w:fill="auto"/>
          </w:tcPr>
          <w:p w14:paraId="64014120" w14:textId="77777777" w:rsidR="008A28F2" w:rsidRPr="009665EF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16" w:type="dxa"/>
            <w:gridSpan w:val="3"/>
            <w:shd w:val="clear" w:color="auto" w:fill="auto"/>
          </w:tcPr>
          <w:p w14:paraId="1F2C5FFD" w14:textId="77777777" w:rsidR="008A28F2" w:rsidRPr="009665EF" w:rsidRDefault="008A28F2" w:rsidP="008A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5E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046B2DF4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4" w:type="dxa"/>
            <w:gridSpan w:val="3"/>
            <w:shd w:val="clear" w:color="auto" w:fill="auto"/>
          </w:tcPr>
          <w:p w14:paraId="1ECE903B" w14:textId="77777777" w:rsidR="008A28F2" w:rsidRPr="009665EF" w:rsidRDefault="008A28F2" w:rsidP="008A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665E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8F2" w:rsidRPr="009665EF" w14:paraId="0DF068D3" w14:textId="77777777" w:rsidTr="00C52DCA">
        <w:trPr>
          <w:tblHeader/>
        </w:trPr>
        <w:tc>
          <w:tcPr>
            <w:tcW w:w="2811" w:type="dxa"/>
            <w:vMerge/>
            <w:shd w:val="clear" w:color="auto" w:fill="auto"/>
          </w:tcPr>
          <w:p w14:paraId="481FEA3C" w14:textId="77777777" w:rsidR="008A28F2" w:rsidRPr="009665EF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8" w:type="dxa"/>
            <w:shd w:val="clear" w:color="auto" w:fill="auto"/>
          </w:tcPr>
          <w:p w14:paraId="0B69DA64" w14:textId="77777777" w:rsidR="008A28F2" w:rsidRPr="009665EF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665E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76EBD297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65EF">
              <w:rPr>
                <w:rFonts w:ascii="Angsana New" w:hAnsi="Angsana New"/>
                <w:sz w:val="30"/>
                <w:szCs w:val="30"/>
              </w:rPr>
              <w:t>256</w:t>
            </w:r>
            <w:r w:rsidR="00AB5E1B" w:rsidRPr="009665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4FFAE7C3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799F5E2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65EF">
              <w:rPr>
                <w:rFonts w:ascii="Angsana New" w:hAnsi="Angsana New"/>
                <w:sz w:val="30"/>
                <w:szCs w:val="30"/>
              </w:rPr>
              <w:t>256</w:t>
            </w:r>
            <w:r w:rsidR="00AB5E1B" w:rsidRPr="009665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187ADB56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C3D2BDD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65EF">
              <w:rPr>
                <w:rFonts w:ascii="Angsana New" w:hAnsi="Angsana New"/>
                <w:sz w:val="30"/>
                <w:szCs w:val="30"/>
              </w:rPr>
              <w:t>256</w:t>
            </w:r>
            <w:r w:rsidR="00AB5E1B" w:rsidRPr="009665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11C88AEA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585ED60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665EF">
              <w:rPr>
                <w:rFonts w:ascii="Angsana New" w:hAnsi="Angsana New"/>
                <w:sz w:val="30"/>
                <w:szCs w:val="30"/>
              </w:rPr>
              <w:t>256</w:t>
            </w:r>
            <w:r w:rsidR="00AB5E1B" w:rsidRPr="009665E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A28F2" w:rsidRPr="009665EF" w14:paraId="089D7133" w14:textId="77777777" w:rsidTr="00C52DCA">
        <w:trPr>
          <w:tblHeader/>
        </w:trPr>
        <w:tc>
          <w:tcPr>
            <w:tcW w:w="2811" w:type="dxa"/>
            <w:shd w:val="clear" w:color="auto" w:fill="auto"/>
          </w:tcPr>
          <w:p w14:paraId="5AF21E2C" w14:textId="77777777" w:rsidR="008A28F2" w:rsidRPr="009665EF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48" w:type="dxa"/>
            <w:shd w:val="clear" w:color="auto" w:fill="auto"/>
          </w:tcPr>
          <w:p w14:paraId="157C6EAE" w14:textId="77777777" w:rsidR="008A28F2" w:rsidRPr="009665EF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83" w:type="dxa"/>
            <w:gridSpan w:val="7"/>
            <w:shd w:val="clear" w:color="auto" w:fill="auto"/>
          </w:tcPr>
          <w:p w14:paraId="61AEC3E1" w14:textId="77777777" w:rsidR="008A28F2" w:rsidRPr="009665EF" w:rsidRDefault="00A76AA0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665E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="008A28F2" w:rsidRPr="009665E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A28F2" w:rsidRPr="009665EF" w14:paraId="3DAF1123" w14:textId="77777777" w:rsidTr="00C52DCA">
        <w:tc>
          <w:tcPr>
            <w:tcW w:w="2811" w:type="dxa"/>
            <w:shd w:val="clear" w:color="auto" w:fill="auto"/>
          </w:tcPr>
          <w:p w14:paraId="1B0C5891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665EF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48" w:type="dxa"/>
            <w:shd w:val="clear" w:color="auto" w:fill="auto"/>
          </w:tcPr>
          <w:p w14:paraId="43AE7E81" w14:textId="56B416EA" w:rsidR="008A28F2" w:rsidRPr="009665EF" w:rsidRDefault="00745D05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7EDD0" w14:textId="77777777" w:rsidR="008A28F2" w:rsidRPr="009665EF" w:rsidRDefault="004B6D1D" w:rsidP="00047DFA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5E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34AAFAF6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A8443" w14:textId="77777777" w:rsidR="008A28F2" w:rsidRPr="009665EF" w:rsidRDefault="004B6D1D" w:rsidP="00047DF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5E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760D075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A1BB4" w14:textId="161FED94" w:rsidR="008A28F2" w:rsidRPr="009665EF" w:rsidRDefault="00C52DCA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4E6CE4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267" w:type="dxa"/>
            <w:shd w:val="clear" w:color="auto" w:fill="auto"/>
          </w:tcPr>
          <w:p w14:paraId="6275A453" w14:textId="77777777" w:rsidR="008A28F2" w:rsidRPr="009665EF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DFF7C" w14:textId="05D0BE0F" w:rsidR="008A28F2" w:rsidRPr="009665EF" w:rsidRDefault="00AB5E1B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5EF">
              <w:rPr>
                <w:rFonts w:ascii="Angsana New" w:hAnsi="Angsana New"/>
                <w:b/>
                <w:bCs/>
                <w:sz w:val="30"/>
                <w:szCs w:val="30"/>
              </w:rPr>
              <w:t>26,31</w:t>
            </w:r>
            <w:r w:rsidR="00C52DCA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3722D6" w:rsidRPr="009665EF" w14:paraId="3369D8C8" w14:textId="77777777" w:rsidTr="00C52DCA">
        <w:tc>
          <w:tcPr>
            <w:tcW w:w="2811" w:type="dxa"/>
            <w:shd w:val="clear" w:color="auto" w:fill="auto"/>
          </w:tcPr>
          <w:p w14:paraId="0031446F" w14:textId="77777777" w:rsidR="003722D6" w:rsidRPr="009665EF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8" w:type="dxa"/>
            <w:shd w:val="clear" w:color="auto" w:fill="auto"/>
          </w:tcPr>
          <w:p w14:paraId="7D1B0C32" w14:textId="77777777" w:rsidR="003722D6" w:rsidRPr="009665EF" w:rsidRDefault="003722D6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1AFCB03" w14:textId="77777777" w:rsidR="003722D6" w:rsidRPr="009665EF" w:rsidRDefault="003722D6" w:rsidP="008A41F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14:paraId="200BE2B8" w14:textId="77777777" w:rsidR="003722D6" w:rsidRPr="009665EF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3058244" w14:textId="77777777" w:rsidR="003722D6" w:rsidRPr="009665EF" w:rsidRDefault="003722D6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56320E1" w14:textId="77777777" w:rsidR="003722D6" w:rsidRPr="009665EF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6F117BB" w14:textId="77777777" w:rsidR="003722D6" w:rsidRPr="009665EF" w:rsidRDefault="003722D6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A28300D" w14:textId="77777777" w:rsidR="003722D6" w:rsidRPr="009665EF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C82615" w14:textId="77777777" w:rsidR="003722D6" w:rsidRPr="009665EF" w:rsidRDefault="003722D6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ED9" w:rsidRPr="009665EF" w14:paraId="5BB7D8FB" w14:textId="77777777" w:rsidTr="00C52DCA">
        <w:tc>
          <w:tcPr>
            <w:tcW w:w="2811" w:type="dxa"/>
            <w:shd w:val="clear" w:color="auto" w:fill="auto"/>
          </w:tcPr>
          <w:p w14:paraId="7EAE52BC" w14:textId="77777777" w:rsidR="00C52ED9" w:rsidRPr="009665E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5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848" w:type="dxa"/>
            <w:shd w:val="clear" w:color="auto" w:fill="auto"/>
          </w:tcPr>
          <w:p w14:paraId="00A8ED96" w14:textId="77777777" w:rsidR="00C52ED9" w:rsidRPr="009665EF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BAF4D8F" w14:textId="77777777" w:rsidR="00C52ED9" w:rsidRPr="009665EF" w:rsidRDefault="00C52ED9" w:rsidP="008A41F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14:paraId="3F3F5E63" w14:textId="77777777" w:rsidR="00C52ED9" w:rsidRPr="009665E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D14CF82" w14:textId="77777777" w:rsidR="00C52ED9" w:rsidRPr="009665EF" w:rsidRDefault="00C52ED9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2699C60" w14:textId="77777777" w:rsidR="00C52ED9" w:rsidRPr="009665E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8A0C2F3" w14:textId="77777777" w:rsidR="00C52ED9" w:rsidRPr="009665EF" w:rsidRDefault="00C52ED9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5A63C755" w14:textId="77777777" w:rsidR="00C52ED9" w:rsidRPr="009665EF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0E2E6AA" w14:textId="77777777" w:rsidR="00C52ED9" w:rsidRPr="009665EF" w:rsidRDefault="00C52ED9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3E1B" w:rsidRPr="009665EF" w14:paraId="4529E0EC" w14:textId="77777777" w:rsidTr="009C7D0B">
        <w:tc>
          <w:tcPr>
            <w:tcW w:w="2811" w:type="dxa"/>
            <w:shd w:val="clear" w:color="auto" w:fill="auto"/>
          </w:tcPr>
          <w:p w14:paraId="23B9F71D" w14:textId="2E902DCE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3E1B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323E1B">
              <w:rPr>
                <w:rFonts w:ascii="Angsana New" w:hAnsi="Angsana New"/>
                <w:sz w:val="30"/>
                <w:szCs w:val="30"/>
                <w:cs/>
              </w:rPr>
              <w:t>จ้าหนี้กรมสรรพากร</w:t>
            </w:r>
          </w:p>
        </w:tc>
        <w:tc>
          <w:tcPr>
            <w:tcW w:w="848" w:type="dxa"/>
            <w:shd w:val="clear" w:color="auto" w:fill="auto"/>
          </w:tcPr>
          <w:p w14:paraId="3049CF67" w14:textId="77777777" w:rsidR="00323E1B" w:rsidRPr="00323E1B" w:rsidRDefault="00323E1B" w:rsidP="0032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1AA68148" w14:textId="2C80FD7A" w:rsidR="00323E1B" w:rsidRPr="00323E1B" w:rsidRDefault="00323E1B" w:rsidP="00323E1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21,987</w:t>
            </w:r>
          </w:p>
        </w:tc>
        <w:tc>
          <w:tcPr>
            <w:tcW w:w="290" w:type="dxa"/>
            <w:shd w:val="clear" w:color="auto" w:fill="auto"/>
          </w:tcPr>
          <w:p w14:paraId="00BA58FD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7F48D5F" w14:textId="07697231" w:rsidR="00323E1B" w:rsidRPr="00323E1B" w:rsidRDefault="00323E1B" w:rsidP="00323E1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13,341</w:t>
            </w:r>
          </w:p>
        </w:tc>
        <w:tc>
          <w:tcPr>
            <w:tcW w:w="263" w:type="dxa"/>
            <w:shd w:val="clear" w:color="auto" w:fill="auto"/>
          </w:tcPr>
          <w:p w14:paraId="4BE0367A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7396B7CD" w14:textId="3C2B3DA1" w:rsidR="00323E1B" w:rsidRPr="00323E1B" w:rsidRDefault="00323E1B" w:rsidP="00323E1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21,213</w:t>
            </w:r>
          </w:p>
        </w:tc>
        <w:tc>
          <w:tcPr>
            <w:tcW w:w="267" w:type="dxa"/>
            <w:shd w:val="clear" w:color="auto" w:fill="auto"/>
          </w:tcPr>
          <w:p w14:paraId="781634F2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6FA2353" w14:textId="2496EF39" w:rsidR="00323E1B" w:rsidRPr="00323E1B" w:rsidRDefault="00323E1B" w:rsidP="00323E1B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12,567</w:t>
            </w:r>
          </w:p>
        </w:tc>
      </w:tr>
      <w:tr w:rsidR="00323E1B" w:rsidRPr="009665EF" w14:paraId="317D1857" w14:textId="77777777" w:rsidTr="009C7D0B">
        <w:tc>
          <w:tcPr>
            <w:tcW w:w="2811" w:type="dxa"/>
            <w:shd w:val="clear" w:color="auto" w:fill="auto"/>
          </w:tcPr>
          <w:p w14:paraId="19341EEA" w14:textId="47FB4028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3E1B">
              <w:rPr>
                <w:rFonts w:ascii="AngsanaNew" w:hAnsi="AngsanaNew"/>
                <w:sz w:val="30"/>
                <w:szCs w:val="30"/>
                <w:cs/>
              </w:rPr>
              <w:t>เงินเดือนและโบนัสค้างจ่าย</w:t>
            </w:r>
          </w:p>
        </w:tc>
        <w:tc>
          <w:tcPr>
            <w:tcW w:w="848" w:type="dxa"/>
            <w:shd w:val="clear" w:color="auto" w:fill="auto"/>
          </w:tcPr>
          <w:p w14:paraId="7F92C022" w14:textId="77777777" w:rsidR="00323E1B" w:rsidRPr="00323E1B" w:rsidRDefault="00323E1B" w:rsidP="0032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3BE1E358" w14:textId="00FFD248" w:rsidR="00323E1B" w:rsidRPr="00323E1B" w:rsidRDefault="00323E1B" w:rsidP="00323E1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11,611</w:t>
            </w:r>
          </w:p>
        </w:tc>
        <w:tc>
          <w:tcPr>
            <w:tcW w:w="290" w:type="dxa"/>
            <w:shd w:val="clear" w:color="auto" w:fill="auto"/>
          </w:tcPr>
          <w:p w14:paraId="63DB7EB5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698DA7D" w14:textId="021828B4" w:rsidR="00323E1B" w:rsidRPr="00323E1B" w:rsidRDefault="00323E1B" w:rsidP="00323E1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13,115</w:t>
            </w:r>
          </w:p>
        </w:tc>
        <w:tc>
          <w:tcPr>
            <w:tcW w:w="263" w:type="dxa"/>
            <w:shd w:val="clear" w:color="auto" w:fill="auto"/>
          </w:tcPr>
          <w:p w14:paraId="6102ED76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85CB20A" w14:textId="216F4163" w:rsidR="00323E1B" w:rsidRPr="00323E1B" w:rsidRDefault="00323E1B" w:rsidP="00323E1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10,187</w:t>
            </w:r>
          </w:p>
        </w:tc>
        <w:tc>
          <w:tcPr>
            <w:tcW w:w="267" w:type="dxa"/>
            <w:shd w:val="clear" w:color="auto" w:fill="auto"/>
          </w:tcPr>
          <w:p w14:paraId="2727123C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F35127" w14:textId="2BB95BB1" w:rsidR="00323E1B" w:rsidRPr="00323E1B" w:rsidRDefault="00323E1B" w:rsidP="00323E1B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10,906</w:t>
            </w:r>
          </w:p>
        </w:tc>
      </w:tr>
      <w:tr w:rsidR="00323E1B" w:rsidRPr="009665EF" w14:paraId="6CB962F4" w14:textId="77777777" w:rsidTr="009C7D0B">
        <w:tc>
          <w:tcPr>
            <w:tcW w:w="2811" w:type="dxa"/>
            <w:shd w:val="clear" w:color="auto" w:fill="auto"/>
          </w:tcPr>
          <w:p w14:paraId="106B08CC" w14:textId="10048652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New" w:hAnsi="AngsanaNew"/>
                <w:sz w:val="30"/>
                <w:szCs w:val="30"/>
                <w:cs/>
              </w:rPr>
            </w:pPr>
            <w:r w:rsidRPr="00323E1B">
              <w:rPr>
                <w:rFonts w:ascii="AngsanaNew" w:hAnsi="AngsanaNew"/>
                <w:sz w:val="30"/>
                <w:szCs w:val="30"/>
                <w:cs/>
              </w:rPr>
              <w:t>ค่าธรรมเนียมวิชาชีพค้างจ่าย</w:t>
            </w:r>
          </w:p>
        </w:tc>
        <w:tc>
          <w:tcPr>
            <w:tcW w:w="848" w:type="dxa"/>
            <w:shd w:val="clear" w:color="auto" w:fill="auto"/>
          </w:tcPr>
          <w:p w14:paraId="753D3334" w14:textId="77777777" w:rsidR="00323E1B" w:rsidRPr="00323E1B" w:rsidRDefault="00323E1B" w:rsidP="0032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47E23B77" w14:textId="432FEE63" w:rsidR="00323E1B" w:rsidRPr="00323E1B" w:rsidRDefault="00323E1B" w:rsidP="00323E1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7,681</w:t>
            </w:r>
          </w:p>
        </w:tc>
        <w:tc>
          <w:tcPr>
            <w:tcW w:w="290" w:type="dxa"/>
            <w:shd w:val="clear" w:color="auto" w:fill="auto"/>
          </w:tcPr>
          <w:p w14:paraId="4D101B85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DFCAE9B" w14:textId="10012B38" w:rsidR="00323E1B" w:rsidRPr="00323E1B" w:rsidRDefault="00323E1B" w:rsidP="00323E1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3,610</w:t>
            </w:r>
          </w:p>
        </w:tc>
        <w:tc>
          <w:tcPr>
            <w:tcW w:w="263" w:type="dxa"/>
            <w:shd w:val="clear" w:color="auto" w:fill="auto"/>
          </w:tcPr>
          <w:p w14:paraId="61C362B9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FAF3B23" w14:textId="717A38CB" w:rsidR="00323E1B" w:rsidRPr="00323E1B" w:rsidRDefault="00323E1B" w:rsidP="00323E1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6,128</w:t>
            </w:r>
          </w:p>
        </w:tc>
        <w:tc>
          <w:tcPr>
            <w:tcW w:w="267" w:type="dxa"/>
            <w:shd w:val="clear" w:color="auto" w:fill="auto"/>
          </w:tcPr>
          <w:p w14:paraId="207C5EB8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E4A8ABD" w14:textId="07F36938" w:rsidR="00323E1B" w:rsidRPr="00323E1B" w:rsidRDefault="00323E1B" w:rsidP="00323E1B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2,225</w:t>
            </w:r>
          </w:p>
        </w:tc>
      </w:tr>
      <w:tr w:rsidR="00323E1B" w:rsidRPr="009665EF" w14:paraId="67AD5C10" w14:textId="77777777" w:rsidTr="009C7D0B">
        <w:tc>
          <w:tcPr>
            <w:tcW w:w="2811" w:type="dxa"/>
            <w:shd w:val="clear" w:color="auto" w:fill="auto"/>
          </w:tcPr>
          <w:p w14:paraId="0AD2DE78" w14:textId="1107612F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3E1B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48" w:type="dxa"/>
            <w:shd w:val="clear" w:color="auto" w:fill="auto"/>
          </w:tcPr>
          <w:p w14:paraId="56AD4FE6" w14:textId="77777777" w:rsidR="00323E1B" w:rsidRPr="00323E1B" w:rsidRDefault="00323E1B" w:rsidP="0032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51DF0E22" w14:textId="47580CD1" w:rsidR="00323E1B" w:rsidRPr="00323E1B" w:rsidRDefault="00323E1B" w:rsidP="00323E1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7,432</w:t>
            </w:r>
          </w:p>
        </w:tc>
        <w:tc>
          <w:tcPr>
            <w:tcW w:w="290" w:type="dxa"/>
            <w:shd w:val="clear" w:color="auto" w:fill="auto"/>
          </w:tcPr>
          <w:p w14:paraId="752E178C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44A56F7" w14:textId="478EA90B" w:rsidR="00323E1B" w:rsidRPr="00323E1B" w:rsidRDefault="00323E1B" w:rsidP="00323E1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14,371</w:t>
            </w:r>
          </w:p>
        </w:tc>
        <w:tc>
          <w:tcPr>
            <w:tcW w:w="263" w:type="dxa"/>
            <w:shd w:val="clear" w:color="auto" w:fill="auto"/>
          </w:tcPr>
          <w:p w14:paraId="32F6F402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46FBC5FF" w14:textId="0383E884" w:rsidR="00323E1B" w:rsidRPr="00323E1B" w:rsidRDefault="00323E1B" w:rsidP="00323E1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3,437</w:t>
            </w:r>
          </w:p>
        </w:tc>
        <w:tc>
          <w:tcPr>
            <w:tcW w:w="267" w:type="dxa"/>
            <w:shd w:val="clear" w:color="auto" w:fill="auto"/>
          </w:tcPr>
          <w:p w14:paraId="43E7963D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67B6A65" w14:textId="402DB9ED" w:rsidR="00323E1B" w:rsidRPr="00323E1B" w:rsidRDefault="00323E1B" w:rsidP="00323E1B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8,133</w:t>
            </w:r>
          </w:p>
        </w:tc>
      </w:tr>
      <w:tr w:rsidR="00323E1B" w:rsidRPr="009665EF" w14:paraId="3ED6C62A" w14:textId="77777777" w:rsidTr="009C7D0B">
        <w:tc>
          <w:tcPr>
            <w:tcW w:w="2811" w:type="dxa"/>
            <w:shd w:val="clear" w:color="auto" w:fill="auto"/>
          </w:tcPr>
          <w:p w14:paraId="221BBEE9" w14:textId="6A3107C6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23E1B">
              <w:rPr>
                <w:rFonts w:ascii="AngsanaNew" w:hAnsi="AngsanaNew"/>
                <w:sz w:val="30"/>
                <w:szCs w:val="30"/>
                <w:cs/>
              </w:rPr>
              <w:t>ค่าสาธารณูปโภคค้างจ่าย</w:t>
            </w:r>
          </w:p>
        </w:tc>
        <w:tc>
          <w:tcPr>
            <w:tcW w:w="848" w:type="dxa"/>
            <w:shd w:val="clear" w:color="auto" w:fill="auto"/>
          </w:tcPr>
          <w:p w14:paraId="1D77BC8D" w14:textId="77777777" w:rsidR="00323E1B" w:rsidRPr="00323E1B" w:rsidRDefault="00323E1B" w:rsidP="0032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158920C7" w14:textId="00700912" w:rsidR="00323E1B" w:rsidRPr="00323E1B" w:rsidRDefault="00323E1B" w:rsidP="00323E1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7,134</w:t>
            </w:r>
          </w:p>
        </w:tc>
        <w:tc>
          <w:tcPr>
            <w:tcW w:w="290" w:type="dxa"/>
            <w:shd w:val="clear" w:color="auto" w:fill="auto"/>
          </w:tcPr>
          <w:p w14:paraId="48BB2492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E76CA4F" w14:textId="1868402F" w:rsidR="00323E1B" w:rsidRPr="00323E1B" w:rsidRDefault="00323E1B" w:rsidP="00323E1B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6,642</w:t>
            </w:r>
          </w:p>
        </w:tc>
        <w:tc>
          <w:tcPr>
            <w:tcW w:w="263" w:type="dxa"/>
            <w:shd w:val="clear" w:color="auto" w:fill="auto"/>
          </w:tcPr>
          <w:p w14:paraId="3E3C074D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1FF0DD35" w14:textId="03673742" w:rsidR="00323E1B" w:rsidRPr="00323E1B" w:rsidRDefault="00323E1B" w:rsidP="00323E1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6,362</w:t>
            </w:r>
          </w:p>
        </w:tc>
        <w:tc>
          <w:tcPr>
            <w:tcW w:w="267" w:type="dxa"/>
            <w:shd w:val="clear" w:color="auto" w:fill="auto"/>
          </w:tcPr>
          <w:p w14:paraId="7662F19F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CDC69E1" w14:textId="43C114AF" w:rsidR="00323E1B" w:rsidRPr="00323E1B" w:rsidRDefault="00323E1B" w:rsidP="00323E1B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6,067</w:t>
            </w:r>
          </w:p>
        </w:tc>
      </w:tr>
      <w:tr w:rsidR="00323E1B" w:rsidRPr="009665EF" w14:paraId="4292B24A" w14:textId="77777777" w:rsidTr="009C7D0B">
        <w:tc>
          <w:tcPr>
            <w:tcW w:w="2811" w:type="dxa"/>
            <w:shd w:val="clear" w:color="auto" w:fill="auto"/>
          </w:tcPr>
          <w:p w14:paraId="370BEB21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23E1B">
              <w:rPr>
                <w:rFonts w:ascii="Angsana New" w:hAnsi="Angsana New" w:hint="cs"/>
                <w:sz w:val="30"/>
                <w:szCs w:val="30"/>
                <w:cs/>
              </w:rPr>
              <w:t>เงินค้ำประกันผลงาน</w:t>
            </w:r>
          </w:p>
        </w:tc>
        <w:tc>
          <w:tcPr>
            <w:tcW w:w="848" w:type="dxa"/>
            <w:shd w:val="clear" w:color="auto" w:fill="auto"/>
          </w:tcPr>
          <w:p w14:paraId="5F481193" w14:textId="77777777" w:rsidR="00323E1B" w:rsidRPr="00323E1B" w:rsidRDefault="00323E1B" w:rsidP="0032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AD72445" w14:textId="7E150DBE" w:rsidR="00323E1B" w:rsidRPr="00323E1B" w:rsidRDefault="00323E1B" w:rsidP="00323E1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5,424</w:t>
            </w:r>
          </w:p>
        </w:tc>
        <w:tc>
          <w:tcPr>
            <w:tcW w:w="290" w:type="dxa"/>
            <w:shd w:val="clear" w:color="auto" w:fill="auto"/>
          </w:tcPr>
          <w:p w14:paraId="5A974C2C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9521D68" w14:textId="77777777" w:rsidR="00323E1B" w:rsidRPr="00323E1B" w:rsidRDefault="00323E1B" w:rsidP="002126C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51,342</w:t>
            </w:r>
          </w:p>
        </w:tc>
        <w:tc>
          <w:tcPr>
            <w:tcW w:w="263" w:type="dxa"/>
            <w:shd w:val="clear" w:color="auto" w:fill="auto"/>
          </w:tcPr>
          <w:p w14:paraId="5E3F0E6C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14:paraId="341937F3" w14:textId="38089F4B" w:rsidR="00323E1B" w:rsidRPr="00323E1B" w:rsidRDefault="00323E1B" w:rsidP="00323E1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5,424</w:t>
            </w:r>
          </w:p>
        </w:tc>
        <w:tc>
          <w:tcPr>
            <w:tcW w:w="267" w:type="dxa"/>
            <w:shd w:val="clear" w:color="auto" w:fill="auto"/>
          </w:tcPr>
          <w:p w14:paraId="468442A3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AFD4D7E" w14:textId="77777777" w:rsidR="00323E1B" w:rsidRPr="00323E1B" w:rsidRDefault="00323E1B" w:rsidP="002126C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51,342</w:t>
            </w:r>
          </w:p>
        </w:tc>
      </w:tr>
      <w:tr w:rsidR="00323E1B" w:rsidRPr="009665EF" w14:paraId="0CEFA0B6" w14:textId="77777777" w:rsidTr="009C7D0B">
        <w:tc>
          <w:tcPr>
            <w:tcW w:w="2811" w:type="dxa"/>
            <w:shd w:val="clear" w:color="auto" w:fill="auto"/>
          </w:tcPr>
          <w:p w14:paraId="7F863051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23E1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323E1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23E1B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48" w:type="dxa"/>
            <w:shd w:val="clear" w:color="auto" w:fill="auto"/>
          </w:tcPr>
          <w:p w14:paraId="59F896EC" w14:textId="77777777" w:rsidR="00323E1B" w:rsidRPr="00323E1B" w:rsidRDefault="00323E1B" w:rsidP="0032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2D38C" w14:textId="5EEEB95D" w:rsidR="00323E1B" w:rsidRPr="00323E1B" w:rsidRDefault="00323E1B" w:rsidP="00323E1B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10,714</w:t>
            </w:r>
          </w:p>
        </w:tc>
        <w:tc>
          <w:tcPr>
            <w:tcW w:w="290" w:type="dxa"/>
            <w:shd w:val="clear" w:color="auto" w:fill="auto"/>
          </w:tcPr>
          <w:p w14:paraId="3D3A6658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51890" w14:textId="718A53B2" w:rsidR="00323E1B" w:rsidRPr="00323E1B" w:rsidRDefault="00323E1B" w:rsidP="002126C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32,062</w:t>
            </w:r>
          </w:p>
        </w:tc>
        <w:tc>
          <w:tcPr>
            <w:tcW w:w="263" w:type="dxa"/>
            <w:shd w:val="clear" w:color="auto" w:fill="auto"/>
          </w:tcPr>
          <w:p w14:paraId="1B3BF095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9344E" w14:textId="014BA7B9" w:rsidR="00323E1B" w:rsidRPr="00323E1B" w:rsidRDefault="00323E1B" w:rsidP="00323E1B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 w:hint="cs"/>
                <w:color w:val="000000"/>
                <w:sz w:val="30"/>
                <w:szCs w:val="30"/>
              </w:rPr>
              <w:t>7,243</w:t>
            </w:r>
          </w:p>
        </w:tc>
        <w:tc>
          <w:tcPr>
            <w:tcW w:w="267" w:type="dxa"/>
            <w:shd w:val="clear" w:color="auto" w:fill="auto"/>
          </w:tcPr>
          <w:p w14:paraId="5BA88CAB" w14:textId="77777777" w:rsidR="00323E1B" w:rsidRPr="00323E1B" w:rsidRDefault="00323E1B" w:rsidP="0032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97162" w14:textId="30CB35F8" w:rsidR="00323E1B" w:rsidRPr="00323E1B" w:rsidRDefault="00323E1B" w:rsidP="002126C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23E1B">
              <w:rPr>
                <w:rFonts w:ascii="Angsana New" w:hAnsi="Angsana New"/>
                <w:sz w:val="30"/>
                <w:szCs w:val="30"/>
              </w:rPr>
              <w:t>29,997</w:t>
            </w:r>
          </w:p>
        </w:tc>
      </w:tr>
      <w:tr w:rsidR="007039AE" w:rsidRPr="009665EF" w14:paraId="31E0846F" w14:textId="77777777" w:rsidTr="007039AE">
        <w:trPr>
          <w:trHeight w:val="235"/>
        </w:trPr>
        <w:tc>
          <w:tcPr>
            <w:tcW w:w="2811" w:type="dxa"/>
            <w:shd w:val="clear" w:color="auto" w:fill="auto"/>
            <w:vAlign w:val="bottom"/>
          </w:tcPr>
          <w:p w14:paraId="5FF50D01" w14:textId="4DB8A88E" w:rsidR="007039AE" w:rsidRPr="009665EF" w:rsidRDefault="007039AE" w:rsidP="0070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8" w:type="dxa"/>
            <w:shd w:val="clear" w:color="auto" w:fill="auto"/>
          </w:tcPr>
          <w:p w14:paraId="5700C39E" w14:textId="77777777" w:rsidR="007039AE" w:rsidRPr="009665EF" w:rsidRDefault="007039AE" w:rsidP="00703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D5F96" w14:textId="7ACA0273" w:rsidR="007039AE" w:rsidRPr="009665EF" w:rsidRDefault="007039AE" w:rsidP="007039AE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</w:t>
            </w:r>
            <w:r w:rsidR="00323E1B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90" w:type="dxa"/>
            <w:shd w:val="clear" w:color="auto" w:fill="auto"/>
          </w:tcPr>
          <w:p w14:paraId="4028D981" w14:textId="77777777" w:rsidR="007039AE" w:rsidRPr="009665EF" w:rsidRDefault="007039AE" w:rsidP="0070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05CC" w14:textId="3D17D191" w:rsidR="007039AE" w:rsidRPr="009665EF" w:rsidRDefault="007039AE" w:rsidP="002126C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5E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63" w:type="dxa"/>
            <w:shd w:val="clear" w:color="auto" w:fill="auto"/>
          </w:tcPr>
          <w:p w14:paraId="2C445E71" w14:textId="77777777" w:rsidR="007039AE" w:rsidRPr="009665EF" w:rsidRDefault="007039AE" w:rsidP="0070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7EE4A" w14:textId="708CDA91" w:rsidR="007039AE" w:rsidRPr="009665EF" w:rsidRDefault="00323E1B" w:rsidP="007039AE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59,994</w:t>
            </w:r>
          </w:p>
        </w:tc>
        <w:tc>
          <w:tcPr>
            <w:tcW w:w="267" w:type="dxa"/>
            <w:shd w:val="clear" w:color="auto" w:fill="auto"/>
          </w:tcPr>
          <w:p w14:paraId="3DAD7389" w14:textId="77777777" w:rsidR="007039AE" w:rsidRPr="009665EF" w:rsidRDefault="007039AE" w:rsidP="00703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622C4" w14:textId="38A6E044" w:rsidR="007039AE" w:rsidRPr="009665EF" w:rsidRDefault="006B7E84" w:rsidP="002126C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5E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630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P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6301E">
              <w:rPr>
                <w:rFonts w:ascii="Angsana New" w:hAnsi="Angsana New"/>
                <w:b/>
                <w:bCs/>
                <w:sz w:val="30"/>
                <w:szCs w:val="30"/>
              </w:rPr>
              <w:t>237</w:t>
            </w:r>
          </w:p>
        </w:tc>
      </w:tr>
      <w:tr w:rsidR="004E6CE4" w:rsidRPr="009665EF" w14:paraId="2BD6CF32" w14:textId="77777777" w:rsidTr="007039AE">
        <w:trPr>
          <w:trHeight w:val="235"/>
        </w:trPr>
        <w:tc>
          <w:tcPr>
            <w:tcW w:w="2811" w:type="dxa"/>
            <w:shd w:val="clear" w:color="auto" w:fill="auto"/>
            <w:vAlign w:val="bottom"/>
          </w:tcPr>
          <w:p w14:paraId="700FE50E" w14:textId="40271F3C" w:rsidR="004E6CE4" w:rsidRPr="009665EF" w:rsidRDefault="004E6CE4" w:rsidP="004E6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65E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8" w:type="dxa"/>
            <w:shd w:val="clear" w:color="auto" w:fill="auto"/>
          </w:tcPr>
          <w:p w14:paraId="2CD33622" w14:textId="77777777" w:rsidR="004E6CE4" w:rsidRPr="009665EF" w:rsidRDefault="004E6CE4" w:rsidP="004E6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08D7E" w14:textId="0D55BDA5" w:rsidR="004E6CE4" w:rsidRDefault="004E6CE4" w:rsidP="0004057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71,</w:t>
            </w:r>
            <w:r w:rsidR="00323E1B">
              <w:rPr>
                <w:rFonts w:ascii="Angsana New" w:hAnsi="Angsana New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290" w:type="dxa"/>
            <w:shd w:val="clear" w:color="auto" w:fill="auto"/>
          </w:tcPr>
          <w:p w14:paraId="04D0FE22" w14:textId="77777777" w:rsidR="004E6CE4" w:rsidRPr="009665EF" w:rsidRDefault="004E6CE4" w:rsidP="004E6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0C48" w14:textId="03A2FD4E" w:rsidR="004E6CE4" w:rsidRPr="009665EF" w:rsidRDefault="004E6CE4" w:rsidP="002126C7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5E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9665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63" w:type="dxa"/>
            <w:shd w:val="clear" w:color="auto" w:fill="auto"/>
          </w:tcPr>
          <w:p w14:paraId="298E0D42" w14:textId="77777777" w:rsidR="004E6CE4" w:rsidRPr="009665EF" w:rsidRDefault="004E6CE4" w:rsidP="004E6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F746B" w14:textId="69DB489C" w:rsidR="004E6CE4" w:rsidRDefault="00323E1B" w:rsidP="004E6CE4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63,466</w:t>
            </w:r>
          </w:p>
        </w:tc>
        <w:tc>
          <w:tcPr>
            <w:tcW w:w="267" w:type="dxa"/>
            <w:shd w:val="clear" w:color="auto" w:fill="auto"/>
          </w:tcPr>
          <w:p w14:paraId="054205BD" w14:textId="77777777" w:rsidR="004E6CE4" w:rsidRPr="009665EF" w:rsidRDefault="004E6CE4" w:rsidP="004E6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2E778" w14:textId="1D319EAA" w:rsidR="004E6CE4" w:rsidRPr="009665EF" w:rsidRDefault="004E6CE4" w:rsidP="002126C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65EF">
              <w:rPr>
                <w:rFonts w:ascii="Angsana New" w:hAnsi="Angsana New"/>
                <w:b/>
                <w:bCs/>
                <w:sz w:val="30"/>
                <w:szCs w:val="30"/>
              </w:rPr>
              <w:t>147,547</w:t>
            </w:r>
          </w:p>
        </w:tc>
      </w:tr>
    </w:tbl>
    <w:p w14:paraId="0D4557E4" w14:textId="77777777" w:rsidR="003722D6" w:rsidRDefault="003722D6" w:rsidP="001F2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84976D5" w14:textId="77777777" w:rsidR="008A28F2" w:rsidRPr="00C1582B" w:rsidRDefault="008A28F2" w:rsidP="00A76AA0">
      <w:pPr>
        <w:pStyle w:val="Heading1"/>
        <w:keepLines/>
        <w:numPr>
          <w:ilvl w:val="0"/>
          <w:numId w:val="18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</w:rPr>
      </w:pPr>
      <w:r w:rsidRPr="007D3A3A">
        <w:rPr>
          <w:rFonts w:cs="Angsana New"/>
          <w:szCs w:val="30"/>
          <w:u w:val="none"/>
          <w:cs/>
        </w:rPr>
        <w:t>ประมาณการหนี้สินไม่หมุนเวียนสำหรับ</w:t>
      </w:r>
      <w:r w:rsidRPr="00A11FAC">
        <w:rPr>
          <w:rFonts w:cs="Angsana New"/>
          <w:szCs w:val="30"/>
          <w:u w:val="none"/>
          <w:cs/>
          <w:lang w:val="th-TH"/>
        </w:rPr>
        <w:t xml:space="preserve">ผลประโยชน์พนักงาน </w:t>
      </w:r>
    </w:p>
    <w:p w14:paraId="75609B46" w14:textId="77777777" w:rsidR="008A28F2" w:rsidRPr="00252E82" w:rsidRDefault="008A28F2" w:rsidP="008A28F2">
      <w:pPr>
        <w:rPr>
          <w:rFonts w:ascii="Angsana New" w:hAnsi="Angsana New"/>
          <w:sz w:val="30"/>
          <w:szCs w:val="30"/>
          <w:highlight w:val="cyan"/>
        </w:rPr>
      </w:pPr>
    </w:p>
    <w:tbl>
      <w:tblPr>
        <w:tblW w:w="481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3"/>
        <w:gridCol w:w="1215"/>
        <w:gridCol w:w="315"/>
        <w:gridCol w:w="1179"/>
        <w:gridCol w:w="272"/>
        <w:gridCol w:w="1177"/>
        <w:gridCol w:w="261"/>
        <w:gridCol w:w="1243"/>
      </w:tblGrid>
      <w:tr w:rsidR="008A28F2" w:rsidRPr="00C1582B" w14:paraId="5A4BEA4D" w14:textId="77777777" w:rsidTr="00040576">
        <w:trPr>
          <w:trHeight w:val="435"/>
          <w:tblHeader/>
        </w:trPr>
        <w:tc>
          <w:tcPr>
            <w:tcW w:w="1961" w:type="pct"/>
            <w:vMerge w:val="restart"/>
            <w:tcBorders>
              <w:bottom w:val="nil"/>
            </w:tcBorders>
            <w:shd w:val="clear" w:color="auto" w:fill="auto"/>
          </w:tcPr>
          <w:p w14:paraId="1631BABA" w14:textId="77777777" w:rsidR="008A28F2" w:rsidRDefault="008A28F2" w:rsidP="003A17B0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00" w:type="pct"/>
            <w:gridSpan w:val="4"/>
          </w:tcPr>
          <w:p w14:paraId="0CD53370" w14:textId="77777777"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39" w:type="pct"/>
            <w:gridSpan w:val="3"/>
          </w:tcPr>
          <w:p w14:paraId="6A22F633" w14:textId="77777777" w:rsidR="008A28F2" w:rsidRDefault="008A28F2" w:rsidP="00F43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AEF" w:rsidRPr="00C1582B" w14:paraId="788698D5" w14:textId="77777777" w:rsidTr="00040576">
        <w:trPr>
          <w:trHeight w:val="420"/>
          <w:tblHeader/>
        </w:trPr>
        <w:tc>
          <w:tcPr>
            <w:tcW w:w="1961" w:type="pct"/>
            <w:vMerge/>
            <w:tcBorders>
              <w:bottom w:val="nil"/>
            </w:tcBorders>
            <w:shd w:val="clear" w:color="auto" w:fill="auto"/>
          </w:tcPr>
          <w:p w14:paraId="2D687BC4" w14:textId="77777777"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14:paraId="1C60E858" w14:textId="77777777"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48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9" w:type="pct"/>
            <w:vAlign w:val="center"/>
          </w:tcPr>
          <w:p w14:paraId="4CBE3F26" w14:textId="77777777"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vAlign w:val="center"/>
          </w:tcPr>
          <w:p w14:paraId="39898413" w14:textId="77777777"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486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6B9C9CA0" w14:textId="77777777"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72318A27" w14:textId="77777777"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486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  <w:vAlign w:val="center"/>
          </w:tcPr>
          <w:p w14:paraId="718DE6E3" w14:textId="77777777"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vAlign w:val="center"/>
          </w:tcPr>
          <w:p w14:paraId="6BDF81E2" w14:textId="77777777"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E486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A28F2" w:rsidRPr="00C1582B" w14:paraId="7D97009C" w14:textId="77777777" w:rsidTr="00040576">
        <w:trPr>
          <w:trHeight w:val="420"/>
          <w:tblHeader/>
        </w:trPr>
        <w:tc>
          <w:tcPr>
            <w:tcW w:w="1961" w:type="pct"/>
            <w:tcBorders>
              <w:bottom w:val="nil"/>
            </w:tcBorders>
          </w:tcPr>
          <w:p w14:paraId="5EA22C92" w14:textId="77777777" w:rsidR="008A28F2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039" w:type="pct"/>
            <w:gridSpan w:val="7"/>
          </w:tcPr>
          <w:p w14:paraId="0E94CD5C" w14:textId="77777777" w:rsidR="008A28F2" w:rsidRDefault="008A28F2" w:rsidP="00F43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="00F43AEF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A11FA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F43AEF" w:rsidRPr="00C1582B" w14:paraId="5B5ADF09" w14:textId="77777777" w:rsidTr="00040576">
        <w:trPr>
          <w:trHeight w:val="420"/>
        </w:trPr>
        <w:tc>
          <w:tcPr>
            <w:tcW w:w="1961" w:type="pct"/>
          </w:tcPr>
          <w:p w14:paraId="135ADFCF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23646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52" w:type="pct"/>
            <w:tcBorders>
              <w:bottom w:val="nil"/>
            </w:tcBorders>
            <w:vAlign w:val="bottom"/>
          </w:tcPr>
          <w:p w14:paraId="2048CEEF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9" w:type="pct"/>
            <w:tcBorders>
              <w:bottom w:val="nil"/>
            </w:tcBorders>
            <w:vAlign w:val="bottom"/>
          </w:tcPr>
          <w:p w14:paraId="24376C49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nil"/>
            </w:tcBorders>
            <w:vAlign w:val="bottom"/>
          </w:tcPr>
          <w:p w14:paraId="7D41EE9A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656B9217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nil"/>
            </w:tcBorders>
            <w:vAlign w:val="bottom"/>
          </w:tcPr>
          <w:p w14:paraId="6AD057D7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  <w:tcBorders>
              <w:bottom w:val="nil"/>
            </w:tcBorders>
            <w:vAlign w:val="bottom"/>
          </w:tcPr>
          <w:p w14:paraId="55C6CAFD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nil"/>
            </w:tcBorders>
            <w:vAlign w:val="bottom"/>
          </w:tcPr>
          <w:p w14:paraId="46663DBA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E4860" w:rsidRPr="00C1582B" w14:paraId="6192D4F0" w14:textId="77777777" w:rsidTr="00040576">
        <w:trPr>
          <w:cantSplit/>
          <w:trHeight w:val="420"/>
        </w:trPr>
        <w:tc>
          <w:tcPr>
            <w:tcW w:w="1961" w:type="pct"/>
            <w:tcBorders>
              <w:bottom w:val="nil"/>
            </w:tcBorders>
          </w:tcPr>
          <w:p w14:paraId="482B4DA3" w14:textId="75F98C23" w:rsidR="00FE4860" w:rsidRPr="00B23646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2364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652" w:type="pct"/>
            <w:tcBorders>
              <w:top w:val="nil"/>
              <w:bottom w:val="double" w:sz="4" w:space="0" w:color="auto"/>
            </w:tcBorders>
            <w:vAlign w:val="bottom"/>
          </w:tcPr>
          <w:p w14:paraId="404E393C" w14:textId="23C51C24" w:rsidR="00FE4860" w:rsidRPr="00E639EB" w:rsidRDefault="00040576" w:rsidP="00040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ind w:right="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16,220</w:t>
            </w:r>
          </w:p>
        </w:tc>
        <w:tc>
          <w:tcPr>
            <w:tcW w:w="169" w:type="pct"/>
            <w:tcBorders>
              <w:top w:val="nil"/>
              <w:bottom w:val="nil"/>
            </w:tcBorders>
            <w:vAlign w:val="bottom"/>
          </w:tcPr>
          <w:p w14:paraId="13F69688" w14:textId="77777777" w:rsidR="00FE4860" w:rsidRPr="00E639EB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double" w:sz="4" w:space="0" w:color="auto"/>
            </w:tcBorders>
            <w:vAlign w:val="bottom"/>
          </w:tcPr>
          <w:p w14:paraId="75F989D0" w14:textId="77777777" w:rsidR="00FE4860" w:rsidRPr="00E639EB" w:rsidRDefault="00FE4860" w:rsidP="00040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639E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24,122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128E96D" w14:textId="77777777" w:rsidR="00FE4860" w:rsidRPr="00E639EB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14:paraId="198FADA0" w14:textId="7FFFDACD" w:rsidR="00FE4860" w:rsidRPr="00E639EB" w:rsidRDefault="00040576" w:rsidP="00040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12,788</w:t>
            </w: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14:paraId="3804A15A" w14:textId="77777777" w:rsidR="00FE4860" w:rsidRPr="00E639EB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nil"/>
              <w:bottom w:val="double" w:sz="4" w:space="0" w:color="auto"/>
            </w:tcBorders>
            <w:vAlign w:val="bottom"/>
          </w:tcPr>
          <w:p w14:paraId="24AED0F4" w14:textId="77777777" w:rsidR="00FE4860" w:rsidRPr="00E639EB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639E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19,857</w:t>
            </w:r>
          </w:p>
        </w:tc>
      </w:tr>
      <w:tr w:rsidR="00C52ED9" w:rsidRPr="00252E82" w14:paraId="23AA2D5A" w14:textId="77777777" w:rsidTr="00040576">
        <w:trPr>
          <w:trHeight w:val="35"/>
        </w:trPr>
        <w:tc>
          <w:tcPr>
            <w:tcW w:w="1961" w:type="pct"/>
            <w:tcBorders>
              <w:bottom w:val="nil"/>
            </w:tcBorders>
            <w:noWrap/>
            <w:vAlign w:val="bottom"/>
          </w:tcPr>
          <w:p w14:paraId="58FFF326" w14:textId="77777777"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52" w:type="pct"/>
            <w:tcBorders>
              <w:top w:val="double" w:sz="4" w:space="0" w:color="auto"/>
              <w:bottom w:val="nil"/>
            </w:tcBorders>
            <w:vAlign w:val="bottom"/>
          </w:tcPr>
          <w:p w14:paraId="6E1FCB39" w14:textId="77777777" w:rsidR="00C52ED9" w:rsidRPr="00252E82" w:rsidRDefault="00C52ED9" w:rsidP="009A2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69" w:type="pct"/>
            <w:tcBorders>
              <w:top w:val="nil"/>
              <w:bottom w:val="nil"/>
            </w:tcBorders>
            <w:vAlign w:val="bottom"/>
          </w:tcPr>
          <w:p w14:paraId="54C4426A" w14:textId="77777777"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nil"/>
            </w:tcBorders>
            <w:vAlign w:val="bottom"/>
          </w:tcPr>
          <w:p w14:paraId="0834CE54" w14:textId="77777777"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CDC1C9E" w14:textId="77777777"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nil"/>
            </w:tcBorders>
            <w:vAlign w:val="bottom"/>
          </w:tcPr>
          <w:p w14:paraId="5342CAC4" w14:textId="77777777"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0" w:type="pct"/>
            <w:tcBorders>
              <w:top w:val="nil"/>
              <w:bottom w:val="nil"/>
            </w:tcBorders>
            <w:vAlign w:val="bottom"/>
          </w:tcPr>
          <w:p w14:paraId="4469944C" w14:textId="77777777"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double" w:sz="4" w:space="0" w:color="auto"/>
              <w:bottom w:val="nil"/>
            </w:tcBorders>
            <w:vAlign w:val="bottom"/>
          </w:tcPr>
          <w:p w14:paraId="216B124F" w14:textId="77777777" w:rsidR="00C52ED9" w:rsidRPr="00252E82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</w:tr>
    </w:tbl>
    <w:p w14:paraId="552B8390" w14:textId="17FF0653" w:rsidR="00E26B04" w:rsidRDefault="00E26B04">
      <w:pPr>
        <w:rPr>
          <w:cs/>
        </w:rPr>
      </w:pPr>
    </w:p>
    <w:p w14:paraId="2DA25DC5" w14:textId="77777777" w:rsidR="00E26B04" w:rsidRDefault="00E26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274FFF91" w14:textId="77777777" w:rsidR="008A28F2" w:rsidRPr="00B23646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236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430C1E90" w14:textId="77777777" w:rsidR="008A28F2" w:rsidRPr="00B23646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lightGray"/>
        </w:rPr>
      </w:pPr>
    </w:p>
    <w:p w14:paraId="577578DC" w14:textId="50AA62B8" w:rsidR="00F30F73" w:rsidRPr="00273410" w:rsidRDefault="00F30F73" w:rsidP="00273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73410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273410">
        <w:rPr>
          <w:rFonts w:ascii="Angsana New" w:hAnsi="Angsana New"/>
          <w:sz w:val="30"/>
          <w:szCs w:val="30"/>
        </w:rPr>
        <w:t xml:space="preserve">2541 </w:t>
      </w:r>
      <w:r w:rsidRPr="00273410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2B5C0B4" w14:textId="2BBA905C" w:rsidR="0027237A" w:rsidRDefault="00272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68"/>
        <w:gridCol w:w="1202"/>
        <w:gridCol w:w="236"/>
        <w:gridCol w:w="1205"/>
        <w:gridCol w:w="265"/>
        <w:gridCol w:w="1157"/>
        <w:gridCol w:w="265"/>
        <w:gridCol w:w="1103"/>
      </w:tblGrid>
      <w:tr w:rsidR="008A28F2" w:rsidRPr="0052404C" w14:paraId="7EC5269B" w14:textId="77777777" w:rsidTr="00F86CAC">
        <w:trPr>
          <w:tblHeader/>
        </w:trPr>
        <w:tc>
          <w:tcPr>
            <w:tcW w:w="3150" w:type="dxa"/>
            <w:shd w:val="clear" w:color="auto" w:fill="auto"/>
          </w:tcPr>
          <w:p w14:paraId="61AE87D7" w14:textId="1DC47571" w:rsidR="008A28F2" w:rsidRPr="00CE5E0B" w:rsidRDefault="00CE5E0B" w:rsidP="00CE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CE5E0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868" w:type="dxa"/>
          </w:tcPr>
          <w:p w14:paraId="7F9E23C2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43" w:type="dxa"/>
            <w:gridSpan w:val="3"/>
          </w:tcPr>
          <w:p w14:paraId="70CED5D1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364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9ED9502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3A7A3EBA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2364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8F2" w:rsidRPr="0052404C" w14:paraId="001B7598" w14:textId="77777777" w:rsidTr="00F86CAC">
        <w:trPr>
          <w:tblHeader/>
        </w:trPr>
        <w:tc>
          <w:tcPr>
            <w:tcW w:w="3150" w:type="dxa"/>
            <w:shd w:val="clear" w:color="auto" w:fill="auto"/>
          </w:tcPr>
          <w:p w14:paraId="6C66FB9F" w14:textId="7D4748DD" w:rsidR="008A28F2" w:rsidRPr="00CE5E0B" w:rsidRDefault="00CE5E0B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E5E0B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ตามโครงการผลประโยชน์</w:t>
            </w:r>
          </w:p>
        </w:tc>
        <w:tc>
          <w:tcPr>
            <w:tcW w:w="868" w:type="dxa"/>
          </w:tcPr>
          <w:p w14:paraId="45CFF195" w14:textId="77777777" w:rsidR="008A28F2" w:rsidRPr="00B23646" w:rsidRDefault="008A28F2" w:rsidP="00B2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B23646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202" w:type="dxa"/>
            <w:vAlign w:val="center"/>
          </w:tcPr>
          <w:p w14:paraId="5573AD7B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646">
              <w:rPr>
                <w:rFonts w:ascii="Angsana New" w:hAnsi="Angsana New"/>
                <w:sz w:val="30"/>
                <w:szCs w:val="30"/>
              </w:rPr>
              <w:t>256</w:t>
            </w:r>
            <w:r w:rsidR="0027237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51D3250B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2C40FD46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646">
              <w:rPr>
                <w:rFonts w:ascii="Angsana New" w:hAnsi="Angsana New"/>
                <w:sz w:val="30"/>
                <w:szCs w:val="30"/>
              </w:rPr>
              <w:t>256</w:t>
            </w:r>
            <w:r w:rsidR="0027237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54413DF2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center"/>
          </w:tcPr>
          <w:p w14:paraId="65F24CBF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646">
              <w:rPr>
                <w:rFonts w:ascii="Angsana New" w:hAnsi="Angsana New"/>
                <w:sz w:val="30"/>
                <w:szCs w:val="30"/>
              </w:rPr>
              <w:t>256</w:t>
            </w:r>
            <w:r w:rsidR="0027237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center"/>
          </w:tcPr>
          <w:p w14:paraId="1B772171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center"/>
          </w:tcPr>
          <w:p w14:paraId="444AAEA9" w14:textId="77777777" w:rsidR="008A28F2" w:rsidRPr="00B2364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3646">
              <w:rPr>
                <w:rFonts w:ascii="Angsana New" w:hAnsi="Angsana New"/>
                <w:sz w:val="30"/>
                <w:szCs w:val="30"/>
              </w:rPr>
              <w:t>256</w:t>
            </w:r>
            <w:r w:rsidR="0027237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A28F2" w:rsidRPr="001D2E3D" w14:paraId="3B337B42" w14:textId="77777777" w:rsidTr="00F86CAC">
        <w:trPr>
          <w:tblHeader/>
        </w:trPr>
        <w:tc>
          <w:tcPr>
            <w:tcW w:w="3150" w:type="dxa"/>
          </w:tcPr>
          <w:p w14:paraId="387B06C9" w14:textId="77777777" w:rsidR="008A28F2" w:rsidRPr="00B23646" w:rsidRDefault="008A28F2" w:rsidP="003A17B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8" w:type="dxa"/>
          </w:tcPr>
          <w:p w14:paraId="62C01A32" w14:textId="77777777" w:rsidR="008A28F2" w:rsidRPr="00B23646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33" w:type="dxa"/>
            <w:gridSpan w:val="7"/>
          </w:tcPr>
          <w:p w14:paraId="7EB9DBD5" w14:textId="77777777" w:rsidR="008A28F2" w:rsidRPr="00B23646" w:rsidRDefault="00B23646" w:rsidP="00B2364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="008A28F2" w:rsidRPr="00B2364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8D0113" w:rsidRPr="00EA6008" w14:paraId="3502F960" w14:textId="77777777" w:rsidTr="00F86CAC">
        <w:tc>
          <w:tcPr>
            <w:tcW w:w="3150" w:type="dxa"/>
          </w:tcPr>
          <w:p w14:paraId="410C56A3" w14:textId="77777777" w:rsidR="008D0113" w:rsidRPr="00B23646" w:rsidRDefault="008D0113" w:rsidP="008D0113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B2364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2364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364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68" w:type="dxa"/>
          </w:tcPr>
          <w:p w14:paraId="116485E2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5870DA56" w14:textId="7CF16347" w:rsidR="008D0113" w:rsidRPr="001834CF" w:rsidRDefault="00040576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24,122</w:t>
            </w:r>
          </w:p>
        </w:tc>
        <w:tc>
          <w:tcPr>
            <w:tcW w:w="236" w:type="dxa"/>
          </w:tcPr>
          <w:p w14:paraId="7C74E7A9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2BE8371B" w14:textId="77777777" w:rsidR="008D0113" w:rsidRPr="001834CF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834CF">
              <w:rPr>
                <w:rFonts w:ascii="Angsana New" w:hAnsi="Angsana New"/>
                <w:sz w:val="30"/>
                <w:szCs w:val="30"/>
                <w:lang w:bidi="th-TH"/>
              </w:rPr>
              <w:t>21,45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5" w:type="dxa"/>
          </w:tcPr>
          <w:p w14:paraId="0696D244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630D2ACE" w14:textId="24F153E6" w:rsidR="008D0113" w:rsidRPr="00B23646" w:rsidRDefault="00040576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19,857</w:t>
            </w:r>
          </w:p>
        </w:tc>
        <w:tc>
          <w:tcPr>
            <w:tcW w:w="265" w:type="dxa"/>
          </w:tcPr>
          <w:p w14:paraId="0B301235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E3727E9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17,714</w:t>
            </w:r>
          </w:p>
        </w:tc>
      </w:tr>
      <w:tr w:rsidR="008D0113" w:rsidRPr="00DA15EA" w14:paraId="70441D81" w14:textId="77777777" w:rsidTr="00F86CAC">
        <w:tc>
          <w:tcPr>
            <w:tcW w:w="3150" w:type="dxa"/>
          </w:tcPr>
          <w:p w14:paraId="4E25A8A6" w14:textId="77777777" w:rsidR="008D0113" w:rsidRPr="00B23646" w:rsidRDefault="008D0113" w:rsidP="008D011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8" w:type="dxa"/>
          </w:tcPr>
          <w:p w14:paraId="15C3BACE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</w:tcPr>
          <w:p w14:paraId="10E223CA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E83C3A4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2FF53A74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</w:tcPr>
          <w:p w14:paraId="6DD03FBE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692A406D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</w:tcPr>
          <w:p w14:paraId="14F67EBA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F6852FA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D0113" w:rsidRPr="00EA6008" w14:paraId="2EF4CCD3" w14:textId="77777777" w:rsidTr="00F86CAC">
        <w:tc>
          <w:tcPr>
            <w:tcW w:w="3150" w:type="dxa"/>
          </w:tcPr>
          <w:p w14:paraId="002CD228" w14:textId="77777777" w:rsidR="008D0113" w:rsidRPr="00B23646" w:rsidRDefault="008D0113" w:rsidP="008D0113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68" w:type="dxa"/>
          </w:tcPr>
          <w:p w14:paraId="5286F869" w14:textId="3697F103" w:rsidR="008D0113" w:rsidRPr="00B23646" w:rsidRDefault="00152710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656FD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02" w:type="dxa"/>
          </w:tcPr>
          <w:p w14:paraId="1EF4B09C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C281814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19309514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</w:tcPr>
          <w:p w14:paraId="77D3E3A0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16D05648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</w:tcPr>
          <w:p w14:paraId="518AC406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538EF90A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8D0113" w:rsidRPr="00EA6008" w14:paraId="789A0714" w14:textId="77777777" w:rsidTr="00F86CAC">
        <w:tc>
          <w:tcPr>
            <w:tcW w:w="3150" w:type="dxa"/>
          </w:tcPr>
          <w:p w14:paraId="00628C7A" w14:textId="77777777" w:rsidR="008D0113" w:rsidRPr="00B23646" w:rsidRDefault="008D0113" w:rsidP="008D011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68" w:type="dxa"/>
          </w:tcPr>
          <w:p w14:paraId="5FB3E548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</w:tcPr>
          <w:p w14:paraId="136FE782" w14:textId="085798B7" w:rsidR="008D0113" w:rsidRPr="00B23646" w:rsidRDefault="00040576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2,051</w:t>
            </w:r>
          </w:p>
        </w:tc>
        <w:tc>
          <w:tcPr>
            <w:tcW w:w="236" w:type="dxa"/>
          </w:tcPr>
          <w:p w14:paraId="47111AC0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763C1E40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2,836</w:t>
            </w:r>
          </w:p>
        </w:tc>
        <w:tc>
          <w:tcPr>
            <w:tcW w:w="265" w:type="dxa"/>
          </w:tcPr>
          <w:p w14:paraId="7B6169AB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631FBF07" w14:textId="680F074F" w:rsidR="008D0113" w:rsidRPr="00B23646" w:rsidRDefault="00040576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1,638</w:t>
            </w:r>
          </w:p>
        </w:tc>
        <w:tc>
          <w:tcPr>
            <w:tcW w:w="265" w:type="dxa"/>
          </w:tcPr>
          <w:p w14:paraId="53F05DC3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749E319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2,321</w:t>
            </w:r>
          </w:p>
        </w:tc>
      </w:tr>
      <w:tr w:rsidR="008D0113" w:rsidRPr="00EA6008" w14:paraId="1D923017" w14:textId="77777777" w:rsidTr="00F86CAC">
        <w:tc>
          <w:tcPr>
            <w:tcW w:w="3150" w:type="dxa"/>
          </w:tcPr>
          <w:p w14:paraId="480E71AB" w14:textId="77777777" w:rsidR="008D0113" w:rsidRPr="00B23646" w:rsidRDefault="008D0113" w:rsidP="008D011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68" w:type="dxa"/>
          </w:tcPr>
          <w:p w14:paraId="6D2B7A12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</w:tcPr>
          <w:p w14:paraId="37F6F349" w14:textId="3AE557EF" w:rsidR="008D0113" w:rsidRPr="00B23646" w:rsidRDefault="00040576" w:rsidP="0004057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163</w:t>
            </w:r>
          </w:p>
        </w:tc>
        <w:tc>
          <w:tcPr>
            <w:tcW w:w="236" w:type="dxa"/>
          </w:tcPr>
          <w:p w14:paraId="17DFFCFB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06F8EB46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166697DA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78DC3B3E" w14:textId="4BEED813" w:rsidR="008D0113" w:rsidRPr="00B23646" w:rsidRDefault="00040576" w:rsidP="0004057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144</w:t>
            </w:r>
          </w:p>
        </w:tc>
        <w:tc>
          <w:tcPr>
            <w:tcW w:w="265" w:type="dxa"/>
          </w:tcPr>
          <w:p w14:paraId="33D9AA71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06C80B3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8D0113" w:rsidRPr="00EA6008" w14:paraId="29A41EF9" w14:textId="77777777" w:rsidTr="00F86CAC">
        <w:tc>
          <w:tcPr>
            <w:tcW w:w="3150" w:type="dxa"/>
          </w:tcPr>
          <w:p w14:paraId="0C4BACC3" w14:textId="77777777" w:rsidR="008D0113" w:rsidRPr="00B23646" w:rsidRDefault="008D0113" w:rsidP="008D011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68" w:type="dxa"/>
          </w:tcPr>
          <w:p w14:paraId="4E2F767A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</w:tcPr>
          <w:p w14:paraId="0DE104A9" w14:textId="415706E5" w:rsidR="008D0113" w:rsidRPr="00B23646" w:rsidRDefault="00040576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4,125</w:t>
            </w:r>
          </w:p>
        </w:tc>
        <w:tc>
          <w:tcPr>
            <w:tcW w:w="236" w:type="dxa"/>
          </w:tcPr>
          <w:p w14:paraId="0C7C6ECF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1CB3C382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336</w:t>
            </w:r>
          </w:p>
        </w:tc>
        <w:tc>
          <w:tcPr>
            <w:tcW w:w="265" w:type="dxa"/>
          </w:tcPr>
          <w:p w14:paraId="37601091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7B68694F" w14:textId="1A10AD76" w:rsidR="008D0113" w:rsidRPr="00B23646" w:rsidRDefault="00040576" w:rsidP="00040576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3,881</w:t>
            </w:r>
          </w:p>
        </w:tc>
        <w:tc>
          <w:tcPr>
            <w:tcW w:w="265" w:type="dxa"/>
          </w:tcPr>
          <w:p w14:paraId="6F9CE558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711765AA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324</w:t>
            </w:r>
          </w:p>
        </w:tc>
      </w:tr>
      <w:tr w:rsidR="008D0113" w:rsidRPr="00EA6008" w14:paraId="01544E58" w14:textId="77777777" w:rsidTr="00F86CAC">
        <w:tc>
          <w:tcPr>
            <w:tcW w:w="3150" w:type="dxa"/>
          </w:tcPr>
          <w:p w14:paraId="2AFC9763" w14:textId="535E9668" w:rsidR="008D0113" w:rsidRPr="00B23646" w:rsidRDefault="007272ED" w:rsidP="007272ED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="008D011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8D0113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จากการประมาณตามหลัก</w:t>
            </w:r>
            <w:r w:rsidR="008D0113" w:rsidRPr="00B2364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68" w:type="dxa"/>
          </w:tcPr>
          <w:p w14:paraId="37488BDB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345CEB8" w14:textId="77777777" w:rsidR="008D0113" w:rsidRDefault="008D0113" w:rsidP="0004057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52A10B2" w14:textId="3FCF89CB" w:rsidR="00040576" w:rsidRPr="00780ABD" w:rsidRDefault="00040576" w:rsidP="0004057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36" w:type="dxa"/>
          </w:tcPr>
          <w:p w14:paraId="69CF6915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4FF4489" w14:textId="77777777" w:rsidR="008D0113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FF529EA" w14:textId="77777777" w:rsidR="008D0113" w:rsidRPr="00780ABD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(41)</w:t>
            </w:r>
          </w:p>
        </w:tc>
        <w:tc>
          <w:tcPr>
            <w:tcW w:w="265" w:type="dxa"/>
          </w:tcPr>
          <w:p w14:paraId="5B55D04C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09D5ADB" w14:textId="77777777" w:rsidR="008D0113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24C8BB" w14:textId="3FB36F9B" w:rsidR="00040576" w:rsidRDefault="00040576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4C356E99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8E0B40E" w14:textId="77777777" w:rsidR="008D0113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685A13" w14:textId="77777777" w:rsidR="008D0113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(41)</w:t>
            </w:r>
          </w:p>
        </w:tc>
      </w:tr>
      <w:tr w:rsidR="008D0113" w:rsidRPr="00EA6008" w14:paraId="5D2891C7" w14:textId="77777777" w:rsidTr="00F86CAC">
        <w:tc>
          <w:tcPr>
            <w:tcW w:w="3150" w:type="dxa"/>
          </w:tcPr>
          <w:p w14:paraId="1A4E255E" w14:textId="77777777" w:rsidR="008D0113" w:rsidRPr="00B23646" w:rsidRDefault="008D0113" w:rsidP="008D011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8" w:type="dxa"/>
          </w:tcPr>
          <w:p w14:paraId="42FC3EBF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200022F" w14:textId="07372FC2" w:rsidR="008D0113" w:rsidRPr="00853E9C" w:rsidRDefault="00040576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6,356</w:t>
            </w:r>
          </w:p>
        </w:tc>
        <w:tc>
          <w:tcPr>
            <w:tcW w:w="236" w:type="dxa"/>
          </w:tcPr>
          <w:p w14:paraId="3560B0AC" w14:textId="77777777" w:rsidR="008D0113" w:rsidRPr="00853E9C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9668A07" w14:textId="627FB960" w:rsidR="008D0113" w:rsidRPr="00853E9C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3,13</w:t>
            </w:r>
            <w:r w:rsidR="00656FD4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5" w:type="dxa"/>
          </w:tcPr>
          <w:p w14:paraId="4DCA1CB0" w14:textId="77777777" w:rsidR="008D0113" w:rsidRPr="00853E9C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DBB6639" w14:textId="2965D6B3" w:rsidR="008D0113" w:rsidRPr="00853E9C" w:rsidRDefault="00040576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5,663</w:t>
            </w:r>
          </w:p>
        </w:tc>
        <w:tc>
          <w:tcPr>
            <w:tcW w:w="265" w:type="dxa"/>
          </w:tcPr>
          <w:p w14:paraId="794D9430" w14:textId="77777777" w:rsidR="008D0113" w:rsidRPr="00853E9C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303ADC77" w14:textId="77777777" w:rsidR="008D0113" w:rsidRPr="00853E9C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2,604</w:t>
            </w:r>
          </w:p>
        </w:tc>
      </w:tr>
      <w:tr w:rsidR="008D0113" w:rsidRPr="00CC4D8F" w14:paraId="5C5D8B61" w14:textId="77777777" w:rsidTr="00F86CAC">
        <w:tc>
          <w:tcPr>
            <w:tcW w:w="3150" w:type="dxa"/>
          </w:tcPr>
          <w:p w14:paraId="786D633F" w14:textId="77777777" w:rsidR="008D0113" w:rsidRPr="00B23646" w:rsidRDefault="008D0113" w:rsidP="008D0113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68" w:type="dxa"/>
          </w:tcPr>
          <w:p w14:paraId="17854D91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</w:tcPr>
          <w:p w14:paraId="6FFD79E2" w14:textId="77777777" w:rsidR="008D0113" w:rsidRPr="00CC4D8F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A39B482" w14:textId="77777777" w:rsidR="008D0113" w:rsidRPr="00CC4D8F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</w:tcPr>
          <w:p w14:paraId="42CEBE29" w14:textId="77777777" w:rsidR="008D0113" w:rsidRPr="00CC4D8F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10620A0F" w14:textId="77777777" w:rsidR="008D0113" w:rsidRPr="00CC4D8F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</w:tcPr>
          <w:p w14:paraId="1C2888CA" w14:textId="77777777" w:rsidR="008D0113" w:rsidRPr="00CC4D8F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A146EB8" w14:textId="77777777" w:rsidR="008D0113" w:rsidRPr="00CC4D8F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</w:tcPr>
          <w:p w14:paraId="5CE871AB" w14:textId="77777777" w:rsidR="008D0113" w:rsidRPr="00CC4D8F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0113" w:rsidRPr="00EA6008" w14:paraId="23A6D081" w14:textId="77777777" w:rsidTr="00F86CAC">
        <w:tc>
          <w:tcPr>
            <w:tcW w:w="3150" w:type="dxa"/>
          </w:tcPr>
          <w:p w14:paraId="0BB8F56A" w14:textId="7A97CD4E" w:rsidR="008D0113" w:rsidRPr="00B23646" w:rsidRDefault="007272ED" w:rsidP="008D0113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 (กำไร) จากการประมาณตามหลัก</w:t>
            </w:r>
            <w:r w:rsidRPr="00B23646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68" w:type="dxa"/>
          </w:tcPr>
          <w:p w14:paraId="51AB8992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3CC98A5E" w14:textId="3E9C105E" w:rsidR="00040576" w:rsidRPr="00B23646" w:rsidRDefault="00040576" w:rsidP="008D011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CE1A4F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32335F62" w14:textId="4C0D8B0B" w:rsidR="008D0113" w:rsidRPr="00B23646" w:rsidRDefault="008D0113" w:rsidP="008D011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77DF040C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41AB2B35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EA56AFE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103D8869" w14:textId="36894AF6" w:rsidR="008D0113" w:rsidRPr="00B23646" w:rsidRDefault="008D0113" w:rsidP="008D011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0710" w:rsidRPr="00EA6008" w14:paraId="002D0162" w14:textId="77777777" w:rsidTr="00F86CAC">
        <w:tc>
          <w:tcPr>
            <w:tcW w:w="3150" w:type="dxa"/>
          </w:tcPr>
          <w:p w14:paraId="7CB3B4DB" w14:textId="0E7E4D44" w:rsidR="00AB0710" w:rsidRPr="00780B02" w:rsidRDefault="00040576" w:rsidP="0004057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B0710" w:rsidRPr="00780B02">
              <w:rPr>
                <w:rFonts w:ascii="Angsana New" w:hAnsi="Angsana New"/>
                <w:sz w:val="30"/>
                <w:szCs w:val="30"/>
                <w:cs/>
              </w:rPr>
              <w:t>ข้อสมมติด้า</w:t>
            </w:r>
            <w:r w:rsidR="00F86CAC" w:rsidRPr="00780B0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AB0710" w:rsidRPr="00780B02">
              <w:rPr>
                <w:rFonts w:ascii="Angsana New" w:hAnsi="Angsana New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868" w:type="dxa"/>
          </w:tcPr>
          <w:p w14:paraId="152E4114" w14:textId="77777777" w:rsidR="00AB0710" w:rsidRPr="00B23646" w:rsidRDefault="00AB0710" w:rsidP="00AB07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2A835823" w14:textId="59D597D3" w:rsidR="00AB0710" w:rsidRPr="00B23646" w:rsidRDefault="00040576" w:rsidP="00040576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(1,697)</w:t>
            </w:r>
          </w:p>
        </w:tc>
        <w:tc>
          <w:tcPr>
            <w:tcW w:w="236" w:type="dxa"/>
          </w:tcPr>
          <w:p w14:paraId="0BD8EF37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1C5DC2CF" w14:textId="3BECC207" w:rsidR="00AB0710" w:rsidRPr="00B23646" w:rsidRDefault="00941624" w:rsidP="0094162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54075105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37BC1425" w14:textId="79DBBC2B" w:rsidR="00AB0710" w:rsidRPr="00B23646" w:rsidRDefault="00040576" w:rsidP="00AB071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(1,833)</w:t>
            </w:r>
          </w:p>
        </w:tc>
        <w:tc>
          <w:tcPr>
            <w:tcW w:w="265" w:type="dxa"/>
          </w:tcPr>
          <w:p w14:paraId="455D956D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323A431A" w14:textId="1EDAD89F" w:rsidR="00AB0710" w:rsidRPr="00B23646" w:rsidRDefault="00B73484" w:rsidP="00B7348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0710" w:rsidRPr="00EA6008" w14:paraId="142ABA1D" w14:textId="77777777" w:rsidTr="008367D6">
        <w:tc>
          <w:tcPr>
            <w:tcW w:w="3150" w:type="dxa"/>
          </w:tcPr>
          <w:p w14:paraId="497E3B6F" w14:textId="61B069A0" w:rsidR="00AB0710" w:rsidRPr="00B23646" w:rsidRDefault="00F86CAC" w:rsidP="008367D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AB0710" w:rsidRPr="00A72937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68" w:type="dxa"/>
          </w:tcPr>
          <w:p w14:paraId="0ABAE001" w14:textId="77777777" w:rsidR="00AB0710" w:rsidRPr="00B23646" w:rsidRDefault="00AB0710" w:rsidP="00AB07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3E302F33" w14:textId="770951A6" w:rsidR="00AB0710" w:rsidRPr="00B23646" w:rsidRDefault="00040576" w:rsidP="00AB07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36" w:type="dxa"/>
          </w:tcPr>
          <w:p w14:paraId="598F9124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73BFF535" w14:textId="04DC5705" w:rsidR="00AB0710" w:rsidRPr="00B23646" w:rsidRDefault="00941624" w:rsidP="0094162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262ED802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6E2191FA" w14:textId="6F46E3C3" w:rsidR="00AB0710" w:rsidRPr="00B23646" w:rsidRDefault="00040576" w:rsidP="00AB071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255</w:t>
            </w:r>
          </w:p>
        </w:tc>
        <w:tc>
          <w:tcPr>
            <w:tcW w:w="265" w:type="dxa"/>
          </w:tcPr>
          <w:p w14:paraId="18EA0814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65449C3D" w14:textId="4CB516C4" w:rsidR="00AB0710" w:rsidRPr="00B23646" w:rsidRDefault="00B73484" w:rsidP="00B7348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0710" w:rsidRPr="00EA6008" w14:paraId="768F0990" w14:textId="77777777" w:rsidTr="00F86CAC">
        <w:tc>
          <w:tcPr>
            <w:tcW w:w="3150" w:type="dxa"/>
          </w:tcPr>
          <w:p w14:paraId="75551814" w14:textId="37702774" w:rsidR="00AB0710" w:rsidRPr="00B23646" w:rsidRDefault="00F86CAC" w:rsidP="008367D6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- </w:t>
            </w:r>
            <w:r w:rsidR="00AB0710" w:rsidRPr="00A7293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868" w:type="dxa"/>
          </w:tcPr>
          <w:p w14:paraId="5C89B25F" w14:textId="77777777" w:rsidR="00AB0710" w:rsidRPr="00B23646" w:rsidRDefault="00AB0710" w:rsidP="00AB07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98CD123" w14:textId="53AA6422" w:rsidR="00AB0710" w:rsidRPr="00B23646" w:rsidRDefault="00040576" w:rsidP="00AB07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(3,298)</w:t>
            </w:r>
          </w:p>
        </w:tc>
        <w:tc>
          <w:tcPr>
            <w:tcW w:w="236" w:type="dxa"/>
          </w:tcPr>
          <w:p w14:paraId="1A3FF167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21CAD0C" w14:textId="14031171" w:rsidR="00AB0710" w:rsidRPr="00B23646" w:rsidRDefault="00941624" w:rsidP="0094162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41277AC7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29E00D5" w14:textId="0DA06454" w:rsidR="00AB0710" w:rsidRPr="00B23646" w:rsidRDefault="00040576" w:rsidP="00AB071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(1,979)</w:t>
            </w:r>
          </w:p>
        </w:tc>
        <w:tc>
          <w:tcPr>
            <w:tcW w:w="265" w:type="dxa"/>
          </w:tcPr>
          <w:p w14:paraId="2292AB5F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FC513A1" w14:textId="5A373039" w:rsidR="00AB0710" w:rsidRPr="00B23646" w:rsidRDefault="00B73484" w:rsidP="00B7348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0710" w:rsidRPr="00EA6008" w14:paraId="36D75515" w14:textId="77777777" w:rsidTr="00962895">
        <w:tc>
          <w:tcPr>
            <w:tcW w:w="3150" w:type="dxa"/>
          </w:tcPr>
          <w:p w14:paraId="41E48FEF" w14:textId="0858A19C" w:rsidR="00AB0710" w:rsidRPr="00B23646" w:rsidRDefault="00AB0710" w:rsidP="00AB071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8" w:type="dxa"/>
          </w:tcPr>
          <w:p w14:paraId="78728EAD" w14:textId="77777777" w:rsidR="00AB0710" w:rsidRPr="00B23646" w:rsidRDefault="00AB0710" w:rsidP="00AB07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5DD86E4B" w14:textId="5592C62E" w:rsidR="00AB0710" w:rsidRPr="00962895" w:rsidRDefault="00040576" w:rsidP="00AB07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2895">
              <w:rPr>
                <w:rFonts w:ascii="Angsana New" w:hAnsi="Angsana New"/>
                <w:sz w:val="30"/>
                <w:szCs w:val="30"/>
                <w:lang w:val="en-US" w:bidi="th-TH"/>
              </w:rPr>
              <w:t>(4,947)</w:t>
            </w:r>
          </w:p>
        </w:tc>
        <w:tc>
          <w:tcPr>
            <w:tcW w:w="236" w:type="dxa"/>
          </w:tcPr>
          <w:p w14:paraId="530C1F5E" w14:textId="77777777" w:rsidR="00AB0710" w:rsidRPr="00962895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31C371D" w14:textId="54C0DF7C" w:rsidR="00AB0710" w:rsidRPr="00962895" w:rsidRDefault="00941624" w:rsidP="00941624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28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3C7AFE78" w14:textId="77777777" w:rsidR="00AB0710" w:rsidRPr="00962895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5811E81" w14:textId="61B5521E" w:rsidR="00AB0710" w:rsidRPr="00962895" w:rsidRDefault="00040576" w:rsidP="00AB071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2895">
              <w:rPr>
                <w:rFonts w:ascii="Angsana New" w:hAnsi="Angsana New"/>
                <w:sz w:val="30"/>
                <w:szCs w:val="30"/>
                <w:lang w:bidi="th-TH"/>
              </w:rPr>
              <w:t>(3,557)</w:t>
            </w:r>
          </w:p>
        </w:tc>
        <w:tc>
          <w:tcPr>
            <w:tcW w:w="265" w:type="dxa"/>
          </w:tcPr>
          <w:p w14:paraId="557C1DB1" w14:textId="77777777" w:rsidR="00AB0710" w:rsidRPr="00962895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158BFF8C" w14:textId="1241DE71" w:rsidR="00AB0710" w:rsidRPr="00962895" w:rsidRDefault="00B73484" w:rsidP="00B73484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62895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B0710" w:rsidRPr="00EA6008" w14:paraId="55A978B0" w14:textId="77777777" w:rsidTr="00962895">
        <w:tc>
          <w:tcPr>
            <w:tcW w:w="3150" w:type="dxa"/>
          </w:tcPr>
          <w:p w14:paraId="63457AFC" w14:textId="77777777" w:rsidR="00AB0710" w:rsidRPr="00A72937" w:rsidRDefault="00AB0710" w:rsidP="00AB071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8" w:type="dxa"/>
          </w:tcPr>
          <w:p w14:paraId="7B8C0DA7" w14:textId="77777777" w:rsidR="00AB0710" w:rsidRPr="00B23646" w:rsidRDefault="00AB0710" w:rsidP="00AB071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46F4C664" w14:textId="77777777" w:rsidR="00AB0710" w:rsidRPr="00B23646" w:rsidRDefault="00AB0710" w:rsidP="00AB07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76BB495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39FB9232" w14:textId="77777777" w:rsidR="00AB0710" w:rsidRPr="00B23646" w:rsidRDefault="00AB0710" w:rsidP="00AB07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03244862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21F97E44" w14:textId="77777777" w:rsidR="00AB0710" w:rsidRPr="00B23646" w:rsidRDefault="00AB0710" w:rsidP="00AB071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7B6DC60D" w14:textId="77777777" w:rsidR="00AB0710" w:rsidRPr="00B23646" w:rsidRDefault="00AB0710" w:rsidP="00AB0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3D53DF47" w14:textId="77777777" w:rsidR="00AB0710" w:rsidRPr="00B23646" w:rsidRDefault="00AB0710" w:rsidP="00AB071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0113" w:rsidRPr="00EA6008" w14:paraId="4181FBD4" w14:textId="77777777" w:rsidTr="00F86CAC">
        <w:tc>
          <w:tcPr>
            <w:tcW w:w="3150" w:type="dxa"/>
          </w:tcPr>
          <w:p w14:paraId="78B59BED" w14:textId="77777777" w:rsidR="008D0113" w:rsidRPr="00B23646" w:rsidRDefault="008D0113" w:rsidP="008D011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868" w:type="dxa"/>
          </w:tcPr>
          <w:p w14:paraId="6A2BC908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2CCC3483" w14:textId="280F9653" w:rsidR="008D0113" w:rsidRPr="00B23646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107620D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03496C1C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" w:type="dxa"/>
          </w:tcPr>
          <w:p w14:paraId="32C52A6A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50F8FFD9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7B7C026B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5F75B3DD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0113" w:rsidRPr="00EA6008" w14:paraId="3E4D02B1" w14:textId="77777777" w:rsidTr="00F86CAC">
        <w:tc>
          <w:tcPr>
            <w:tcW w:w="3150" w:type="dxa"/>
          </w:tcPr>
          <w:p w14:paraId="32A6C5FD" w14:textId="77777777" w:rsidR="008D0113" w:rsidRPr="00B23646" w:rsidRDefault="008D0113" w:rsidP="008D011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23646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68" w:type="dxa"/>
          </w:tcPr>
          <w:p w14:paraId="430649CF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34A6E4D" w14:textId="5F403113" w:rsidR="008D0113" w:rsidRPr="00B23646" w:rsidRDefault="00040576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(9,311)</w:t>
            </w:r>
          </w:p>
        </w:tc>
        <w:tc>
          <w:tcPr>
            <w:tcW w:w="236" w:type="dxa"/>
          </w:tcPr>
          <w:p w14:paraId="39767396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03D25C0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</w:tcPr>
          <w:p w14:paraId="14DDEB94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0A3426B" w14:textId="4191E787" w:rsidR="008D0113" w:rsidRPr="00B23646" w:rsidRDefault="00040576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(9,175)</w:t>
            </w:r>
          </w:p>
        </w:tc>
        <w:tc>
          <w:tcPr>
            <w:tcW w:w="265" w:type="dxa"/>
          </w:tcPr>
          <w:p w14:paraId="3237B872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EABC263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1)</w:t>
            </w:r>
          </w:p>
        </w:tc>
      </w:tr>
      <w:tr w:rsidR="008D0113" w:rsidRPr="00EA6008" w14:paraId="4E947D1F" w14:textId="77777777" w:rsidTr="00F86CAC">
        <w:tc>
          <w:tcPr>
            <w:tcW w:w="3150" w:type="dxa"/>
          </w:tcPr>
          <w:p w14:paraId="2B6D1904" w14:textId="77777777" w:rsidR="008D0113" w:rsidRPr="00B23646" w:rsidRDefault="008D0113" w:rsidP="008D0113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8" w:type="dxa"/>
          </w:tcPr>
          <w:p w14:paraId="13658AB1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398672C8" w14:textId="3289A438" w:rsidR="008D0113" w:rsidRPr="00B23646" w:rsidRDefault="00040576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(7,902)</w:t>
            </w:r>
          </w:p>
        </w:tc>
        <w:tc>
          <w:tcPr>
            <w:tcW w:w="236" w:type="dxa"/>
          </w:tcPr>
          <w:p w14:paraId="75EE2B42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4CFE838E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2,670</w:t>
            </w:r>
          </w:p>
        </w:tc>
        <w:tc>
          <w:tcPr>
            <w:tcW w:w="265" w:type="dxa"/>
          </w:tcPr>
          <w:p w14:paraId="5B09ACBC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D349372" w14:textId="723A128E" w:rsidR="008D0113" w:rsidRPr="00B23646" w:rsidRDefault="00040576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(7,069)</w:t>
            </w:r>
          </w:p>
        </w:tc>
        <w:tc>
          <w:tcPr>
            <w:tcW w:w="265" w:type="dxa"/>
          </w:tcPr>
          <w:p w14:paraId="05094C84" w14:textId="77777777" w:rsidR="008D0113" w:rsidRPr="00B23646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50C91E19" w14:textId="77777777" w:rsidR="008D0113" w:rsidRPr="00B23646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2,143</w:t>
            </w:r>
          </w:p>
        </w:tc>
      </w:tr>
      <w:tr w:rsidR="008D0113" w:rsidRPr="00EA6008" w14:paraId="6F55057C" w14:textId="77777777" w:rsidTr="00F86CAC">
        <w:tc>
          <w:tcPr>
            <w:tcW w:w="3150" w:type="dxa"/>
          </w:tcPr>
          <w:p w14:paraId="3190F883" w14:textId="77777777" w:rsidR="008D0113" w:rsidRPr="00B23646" w:rsidRDefault="008D0113" w:rsidP="008D0113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B23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364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23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8" w:type="dxa"/>
          </w:tcPr>
          <w:p w14:paraId="219A82CC" w14:textId="77777777" w:rsidR="008D0113" w:rsidRPr="00B23646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3F989158" w14:textId="06AAE391" w:rsidR="008D0113" w:rsidRPr="00CC4D8F" w:rsidRDefault="00040576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16,220</w:t>
            </w:r>
          </w:p>
        </w:tc>
        <w:tc>
          <w:tcPr>
            <w:tcW w:w="236" w:type="dxa"/>
          </w:tcPr>
          <w:p w14:paraId="5B0CB083" w14:textId="77777777" w:rsidR="008D0113" w:rsidRPr="00CC4D8F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10DC7FBD" w14:textId="77777777" w:rsidR="008D0113" w:rsidRPr="00CC4D8F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24,122</w:t>
            </w:r>
          </w:p>
        </w:tc>
        <w:tc>
          <w:tcPr>
            <w:tcW w:w="265" w:type="dxa"/>
          </w:tcPr>
          <w:p w14:paraId="761D2995" w14:textId="77777777" w:rsidR="008D0113" w:rsidRPr="00CC4D8F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57D1349C" w14:textId="5826F927" w:rsidR="008D0113" w:rsidRPr="00CC4D8F" w:rsidRDefault="00040576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12,788</w:t>
            </w:r>
          </w:p>
        </w:tc>
        <w:tc>
          <w:tcPr>
            <w:tcW w:w="265" w:type="dxa"/>
          </w:tcPr>
          <w:p w14:paraId="0FDC2BB4" w14:textId="77777777" w:rsidR="008D0113" w:rsidRPr="00CC4D8F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0C854281" w14:textId="77777777" w:rsidR="008D0113" w:rsidRPr="00CC4D8F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19,857</w:t>
            </w:r>
          </w:p>
        </w:tc>
      </w:tr>
    </w:tbl>
    <w:p w14:paraId="102BF7D2" w14:textId="77777777" w:rsidR="00A300B7" w:rsidRPr="00AE71A8" w:rsidRDefault="00A300B7" w:rsidP="00B7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693A09" w14:textId="1B4A65B1" w:rsidR="00467187" w:rsidRDefault="00467187" w:rsidP="00B71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B715D4">
        <w:rPr>
          <w:rFonts w:asciiTheme="majorBidi" w:hAnsiTheme="majorBidi" w:cstheme="majorBidi"/>
          <w:sz w:val="30"/>
          <w:szCs w:val="30"/>
          <w:cs/>
        </w:rPr>
        <w:lastRenderedPageBreak/>
        <w:t>เมื่อวันที่</w:t>
      </w:r>
      <w:r w:rsidRPr="00B715D4">
        <w:rPr>
          <w:rFonts w:asciiTheme="majorBidi" w:hAnsiTheme="majorBidi" w:cstheme="majorBidi"/>
          <w:sz w:val="30"/>
          <w:szCs w:val="30"/>
        </w:rPr>
        <w:t xml:space="preserve"> 5 </w:t>
      </w:r>
      <w:r w:rsidRPr="00B715D4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B715D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B715D4">
        <w:rPr>
          <w:rFonts w:asciiTheme="majorBidi" w:hAnsiTheme="majorBidi" w:cstheme="majorBidi"/>
          <w:sz w:val="30"/>
          <w:szCs w:val="30"/>
        </w:rPr>
        <w:t xml:space="preserve">2562 </w:t>
      </w:r>
      <w:r w:rsidRPr="00B715D4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B715D4">
        <w:rPr>
          <w:rFonts w:asciiTheme="majorBidi" w:hAnsiTheme="majorBidi" w:cstheme="majorBidi"/>
          <w:sz w:val="30"/>
          <w:szCs w:val="30"/>
        </w:rPr>
        <w:t>20</w:t>
      </w:r>
      <w:r w:rsidRPr="00B715D4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B715D4">
        <w:rPr>
          <w:rFonts w:asciiTheme="majorBidi" w:hAnsiTheme="majorBidi" w:cstheme="majorBidi"/>
          <w:sz w:val="30"/>
          <w:szCs w:val="30"/>
        </w:rPr>
        <w:t>400</w:t>
      </w:r>
      <w:r w:rsidRPr="00B715D4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B715D4">
        <w:rPr>
          <w:rFonts w:asciiTheme="majorBidi" w:hAnsiTheme="majorBidi" w:cstheme="majorBidi"/>
          <w:sz w:val="30"/>
          <w:szCs w:val="30"/>
        </w:rPr>
        <w:t xml:space="preserve"> </w:t>
      </w:r>
      <w:r w:rsidRPr="00B715D4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กลุ่มบริษัทและบริษัทจึงแก้ไขโครงการผลประโยชน์เมื่อเกษียณแก่พนักงานใน</w:t>
      </w:r>
      <w:r w:rsidRPr="00B715D4">
        <w:rPr>
          <w:rFonts w:asciiTheme="majorBidi" w:hAnsiTheme="majorBidi" w:cstheme="majorBidi"/>
          <w:sz w:val="30"/>
          <w:szCs w:val="30"/>
          <w:rtl/>
          <w:cs/>
        </w:rPr>
        <w:t>ปี</w:t>
      </w:r>
      <w:r w:rsidRPr="00B715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715D4">
        <w:rPr>
          <w:rFonts w:asciiTheme="majorBidi" w:hAnsiTheme="majorBidi" w:cstheme="majorBidi"/>
          <w:sz w:val="30"/>
          <w:szCs w:val="30"/>
        </w:rPr>
        <w:t>2562</w:t>
      </w:r>
      <w:r w:rsidRPr="00B715D4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และบริษัทรับรู้ประมาณการหนี้สินผลประโยชน์เมื่อเกษียณอ</w:t>
      </w:r>
      <w:r w:rsidR="00B715D4" w:rsidRPr="00B715D4">
        <w:rPr>
          <w:rFonts w:asciiTheme="majorBidi" w:hAnsiTheme="majorBidi" w:cstheme="majorBidi" w:hint="cs"/>
          <w:sz w:val="30"/>
          <w:szCs w:val="30"/>
          <w:cs/>
        </w:rPr>
        <w:t>ายุ</w:t>
      </w:r>
      <w:r w:rsidRPr="00B715D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B715D4">
        <w:rPr>
          <w:rFonts w:asciiTheme="majorBidi" w:hAnsiTheme="majorBidi" w:cstheme="majorBidi"/>
          <w:sz w:val="30"/>
          <w:szCs w:val="30"/>
          <w:cs/>
        </w:rPr>
        <w:t>และต้นทุนบริการในอดีตเพิ่มขึ้น</w:t>
      </w:r>
    </w:p>
    <w:p w14:paraId="1DE451A0" w14:textId="77777777" w:rsidR="00467187" w:rsidRPr="00E948B8" w:rsidRDefault="00467187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418"/>
        <w:gridCol w:w="1408"/>
        <w:gridCol w:w="236"/>
        <w:gridCol w:w="1238"/>
        <w:gridCol w:w="236"/>
        <w:gridCol w:w="34"/>
        <w:gridCol w:w="1260"/>
        <w:gridCol w:w="236"/>
        <w:gridCol w:w="1294"/>
      </w:tblGrid>
      <w:tr w:rsidR="008A28F2" w:rsidRPr="00E948B8" w14:paraId="3D3316BE" w14:textId="77777777" w:rsidTr="00317878">
        <w:trPr>
          <w:tblHeader/>
        </w:trPr>
        <w:tc>
          <w:tcPr>
            <w:tcW w:w="3418" w:type="dxa"/>
          </w:tcPr>
          <w:p w14:paraId="7C2E254C" w14:textId="4DD74BB6" w:rsidR="008A28F2" w:rsidRPr="00E948B8" w:rsidRDefault="00EE0C23" w:rsidP="00C96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jc w:val="both"/>
              <w:rPr>
                <w:rFonts w:ascii="Times New Roman" w:hAnsi="Times New Roman"/>
                <w:b/>
                <w:bCs/>
                <w:i/>
                <w:iCs/>
                <w:color w:val="0000FF"/>
                <w:sz w:val="29"/>
                <w:szCs w:val="29"/>
              </w:rPr>
            </w:pPr>
            <w:r w:rsidRPr="00E948B8">
              <w:rPr>
                <w:rFonts w:asciiTheme="majorBidi" w:eastAsia="Calibr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ข้อสมมติในการประมาณการตามหลักคณิตศาสตร์ประกันภัย</w:t>
            </w:r>
          </w:p>
        </w:tc>
        <w:tc>
          <w:tcPr>
            <w:tcW w:w="2882" w:type="dxa"/>
            <w:gridSpan w:val="3"/>
          </w:tcPr>
          <w:p w14:paraId="1159E1C7" w14:textId="77777777" w:rsidR="008A28F2" w:rsidRPr="00E948B8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E948B8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374ADC" w14:textId="77777777" w:rsidR="008A28F2" w:rsidRPr="00E948B8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24" w:type="dxa"/>
            <w:gridSpan w:val="4"/>
          </w:tcPr>
          <w:p w14:paraId="243FC346" w14:textId="77777777" w:rsidR="008A28F2" w:rsidRPr="00E948B8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E948B8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A28F2" w:rsidRPr="00E948B8" w14:paraId="04142773" w14:textId="77777777" w:rsidTr="00317878">
        <w:trPr>
          <w:tblHeader/>
        </w:trPr>
        <w:tc>
          <w:tcPr>
            <w:tcW w:w="3418" w:type="dxa"/>
          </w:tcPr>
          <w:p w14:paraId="6BFC4758" w14:textId="77777777" w:rsidR="008A28F2" w:rsidRPr="00E948B8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408" w:type="dxa"/>
            <w:vAlign w:val="center"/>
          </w:tcPr>
          <w:p w14:paraId="4849F062" w14:textId="77777777" w:rsidR="008A28F2" w:rsidRPr="00E948B8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948B8">
              <w:rPr>
                <w:rFonts w:ascii="Angsana New" w:hAnsi="Angsana New"/>
                <w:sz w:val="29"/>
                <w:szCs w:val="29"/>
              </w:rPr>
              <w:t>256</w:t>
            </w:r>
            <w:r w:rsidR="003A752E" w:rsidRPr="00E948B8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vAlign w:val="center"/>
          </w:tcPr>
          <w:p w14:paraId="5797AB5A" w14:textId="77777777" w:rsidR="008A28F2" w:rsidRPr="00E948B8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38" w:type="dxa"/>
            <w:vAlign w:val="center"/>
          </w:tcPr>
          <w:p w14:paraId="70958E09" w14:textId="77777777" w:rsidR="008A28F2" w:rsidRPr="00E948B8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948B8">
              <w:rPr>
                <w:rFonts w:ascii="Angsana New" w:hAnsi="Angsana New"/>
                <w:sz w:val="29"/>
                <w:szCs w:val="29"/>
              </w:rPr>
              <w:t>256</w:t>
            </w:r>
            <w:r w:rsidR="003A752E" w:rsidRPr="00E948B8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36" w:type="dxa"/>
          </w:tcPr>
          <w:p w14:paraId="3476D027" w14:textId="77777777" w:rsidR="008A28F2" w:rsidRPr="00E948B8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4D1C3CC3" w14:textId="77777777" w:rsidR="008A28F2" w:rsidRPr="00E948B8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948B8">
              <w:rPr>
                <w:rFonts w:ascii="Angsana New" w:hAnsi="Angsana New"/>
                <w:sz w:val="29"/>
                <w:szCs w:val="29"/>
              </w:rPr>
              <w:t>256</w:t>
            </w:r>
            <w:r w:rsidR="003A752E" w:rsidRPr="00E948B8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vAlign w:val="center"/>
          </w:tcPr>
          <w:p w14:paraId="4F53E173" w14:textId="77777777" w:rsidR="008A28F2" w:rsidRPr="00E948B8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94" w:type="dxa"/>
            <w:vAlign w:val="center"/>
          </w:tcPr>
          <w:p w14:paraId="5FFCE619" w14:textId="77777777" w:rsidR="008A28F2" w:rsidRPr="00E948B8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948B8">
              <w:rPr>
                <w:rFonts w:ascii="Angsana New" w:hAnsi="Angsana New"/>
                <w:sz w:val="29"/>
                <w:szCs w:val="29"/>
              </w:rPr>
              <w:t>256</w:t>
            </w:r>
            <w:r w:rsidR="003A752E" w:rsidRPr="00E948B8">
              <w:rPr>
                <w:rFonts w:ascii="Angsana New" w:hAnsi="Angsana New"/>
                <w:sz w:val="29"/>
                <w:szCs w:val="29"/>
              </w:rPr>
              <w:t>1</w:t>
            </w:r>
          </w:p>
        </w:tc>
      </w:tr>
      <w:tr w:rsidR="008A28F2" w:rsidRPr="00E948B8" w14:paraId="64948FA1" w14:textId="77777777" w:rsidTr="00317878">
        <w:trPr>
          <w:tblHeader/>
        </w:trPr>
        <w:tc>
          <w:tcPr>
            <w:tcW w:w="3418" w:type="dxa"/>
          </w:tcPr>
          <w:p w14:paraId="143A1C81" w14:textId="77777777" w:rsidR="008A28F2" w:rsidRPr="00E948B8" w:rsidRDefault="008A28F2" w:rsidP="003A17B0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942" w:type="dxa"/>
            <w:gridSpan w:val="8"/>
          </w:tcPr>
          <w:p w14:paraId="14643D69" w14:textId="77777777" w:rsidR="008A28F2" w:rsidRPr="00E948B8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E948B8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  <w:lang w:val="en-US" w:bidi="th-TH"/>
              </w:rPr>
              <w:t>(ร้อยละ)</w:t>
            </w:r>
          </w:p>
        </w:tc>
      </w:tr>
      <w:tr w:rsidR="003A752E" w:rsidRPr="00E948B8" w14:paraId="23586944" w14:textId="77777777" w:rsidTr="00317878">
        <w:tc>
          <w:tcPr>
            <w:tcW w:w="3418" w:type="dxa"/>
          </w:tcPr>
          <w:p w14:paraId="3256ECF4" w14:textId="77777777" w:rsidR="003A752E" w:rsidRPr="00E948B8" w:rsidRDefault="003A752E" w:rsidP="003A752E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E948B8">
              <w:rPr>
                <w:rFonts w:ascii="Angsana New" w:hAnsi="Angsana New"/>
                <w:sz w:val="29"/>
                <w:szCs w:val="29"/>
                <w:cs/>
              </w:rPr>
              <w:t xml:space="preserve">อัตราคิดลด </w:t>
            </w:r>
          </w:p>
        </w:tc>
        <w:tc>
          <w:tcPr>
            <w:tcW w:w="1408" w:type="dxa"/>
          </w:tcPr>
          <w:p w14:paraId="4BCD21D5" w14:textId="66659577" w:rsidR="003A752E" w:rsidRPr="00E948B8" w:rsidRDefault="00475281" w:rsidP="00475281">
            <w:pPr>
              <w:pStyle w:val="acctfourfigures"/>
              <w:tabs>
                <w:tab w:val="clear" w:pos="765"/>
              </w:tabs>
              <w:spacing w:line="240" w:lineRule="atLeast"/>
              <w:ind w:left="-79" w:right="132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1.31 - 1.84</w:t>
            </w:r>
          </w:p>
        </w:tc>
        <w:tc>
          <w:tcPr>
            <w:tcW w:w="236" w:type="dxa"/>
          </w:tcPr>
          <w:p w14:paraId="1797D660" w14:textId="77777777" w:rsidR="003A752E" w:rsidRPr="00E948B8" w:rsidRDefault="003A752E" w:rsidP="003A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8" w:type="dxa"/>
          </w:tcPr>
          <w:p w14:paraId="3707ED3A" w14:textId="77777777" w:rsidR="003A752E" w:rsidRPr="00E948B8" w:rsidRDefault="003A752E" w:rsidP="003A75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E948B8">
              <w:rPr>
                <w:rFonts w:ascii="Angsana New" w:hAnsi="Angsana New"/>
                <w:sz w:val="29"/>
                <w:szCs w:val="29"/>
                <w:lang w:val="en-US" w:bidi="th-TH"/>
              </w:rPr>
              <w:t>1.51</w:t>
            </w:r>
            <w:r w:rsidRPr="00E948B8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 xml:space="preserve"> </w:t>
            </w:r>
            <w:r w:rsidRPr="00E948B8">
              <w:rPr>
                <w:rFonts w:ascii="Angsana New" w:hAnsi="Angsana New"/>
                <w:sz w:val="29"/>
                <w:szCs w:val="29"/>
                <w:lang w:val="en-US" w:bidi="th-TH"/>
              </w:rPr>
              <w:t>-</w:t>
            </w:r>
            <w:r w:rsidRPr="00E948B8"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 xml:space="preserve"> </w:t>
            </w:r>
            <w:r w:rsidRPr="00E948B8">
              <w:rPr>
                <w:rFonts w:ascii="Angsana New" w:hAnsi="Angsana New"/>
                <w:sz w:val="29"/>
                <w:szCs w:val="29"/>
                <w:lang w:val="en-US" w:bidi="th-TH"/>
              </w:rPr>
              <w:t>1.83</w:t>
            </w:r>
          </w:p>
        </w:tc>
        <w:tc>
          <w:tcPr>
            <w:tcW w:w="270" w:type="dxa"/>
            <w:gridSpan w:val="2"/>
          </w:tcPr>
          <w:p w14:paraId="4624A76E" w14:textId="77777777" w:rsidR="003A752E" w:rsidRPr="00E948B8" w:rsidRDefault="003A752E" w:rsidP="003A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60" w:type="dxa"/>
          </w:tcPr>
          <w:p w14:paraId="07380D3E" w14:textId="1F99B3D5" w:rsidR="003A752E" w:rsidRPr="00E948B8" w:rsidRDefault="00475281" w:rsidP="00475281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1.31</w:t>
            </w:r>
          </w:p>
        </w:tc>
        <w:tc>
          <w:tcPr>
            <w:tcW w:w="236" w:type="dxa"/>
          </w:tcPr>
          <w:p w14:paraId="0C60B4AE" w14:textId="77777777" w:rsidR="003A752E" w:rsidRPr="00E948B8" w:rsidRDefault="003A752E" w:rsidP="003A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94" w:type="dxa"/>
          </w:tcPr>
          <w:p w14:paraId="750030AE" w14:textId="77777777" w:rsidR="003A752E" w:rsidRPr="00E948B8" w:rsidRDefault="003A752E" w:rsidP="003A75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948B8">
              <w:rPr>
                <w:rFonts w:ascii="Angsana New" w:hAnsi="Angsana New"/>
                <w:sz w:val="29"/>
                <w:szCs w:val="29"/>
              </w:rPr>
              <w:t>1.83</w:t>
            </w:r>
          </w:p>
        </w:tc>
      </w:tr>
      <w:tr w:rsidR="003A752E" w:rsidRPr="00E948B8" w14:paraId="1B7F791D" w14:textId="77777777" w:rsidTr="00317878">
        <w:tc>
          <w:tcPr>
            <w:tcW w:w="3418" w:type="dxa"/>
          </w:tcPr>
          <w:p w14:paraId="11CB1878" w14:textId="77777777" w:rsidR="003A752E" w:rsidRPr="00E948B8" w:rsidRDefault="003A752E" w:rsidP="003A752E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E948B8">
              <w:rPr>
                <w:rFonts w:ascii="Angsana New" w:hAnsi="Angsana New"/>
                <w:sz w:val="29"/>
                <w:szCs w:val="29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08" w:type="dxa"/>
          </w:tcPr>
          <w:p w14:paraId="37766100" w14:textId="165ECCC5" w:rsidR="003A752E" w:rsidRPr="00E948B8" w:rsidRDefault="00475281" w:rsidP="00475281">
            <w:pPr>
              <w:pStyle w:val="acctfourfigures"/>
              <w:tabs>
                <w:tab w:val="clear" w:pos="765"/>
              </w:tabs>
              <w:spacing w:line="240" w:lineRule="atLeast"/>
              <w:ind w:left="-79" w:right="132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2.00 - 5.00</w:t>
            </w:r>
          </w:p>
        </w:tc>
        <w:tc>
          <w:tcPr>
            <w:tcW w:w="236" w:type="dxa"/>
          </w:tcPr>
          <w:p w14:paraId="537419AF" w14:textId="77777777" w:rsidR="003A752E" w:rsidRPr="00E948B8" w:rsidRDefault="003A752E" w:rsidP="003A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8" w:type="dxa"/>
          </w:tcPr>
          <w:p w14:paraId="280A42DD" w14:textId="77777777" w:rsidR="003A752E" w:rsidRPr="00E948B8" w:rsidRDefault="003A752E" w:rsidP="003A75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E948B8">
              <w:rPr>
                <w:rFonts w:ascii="Angsana New" w:hAnsi="Angsana New"/>
                <w:sz w:val="29"/>
                <w:szCs w:val="29"/>
                <w:lang w:bidi="th-TH"/>
              </w:rPr>
              <w:t>3.00</w:t>
            </w:r>
          </w:p>
        </w:tc>
        <w:tc>
          <w:tcPr>
            <w:tcW w:w="270" w:type="dxa"/>
            <w:gridSpan w:val="2"/>
          </w:tcPr>
          <w:p w14:paraId="2CB3EE87" w14:textId="77777777" w:rsidR="003A752E" w:rsidRPr="00E948B8" w:rsidRDefault="003A752E" w:rsidP="003A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60" w:type="dxa"/>
          </w:tcPr>
          <w:p w14:paraId="0DD28D82" w14:textId="3D18FCB2" w:rsidR="003A752E" w:rsidRPr="00E948B8" w:rsidRDefault="00475281" w:rsidP="00475281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3.00</w:t>
            </w:r>
          </w:p>
        </w:tc>
        <w:tc>
          <w:tcPr>
            <w:tcW w:w="236" w:type="dxa"/>
          </w:tcPr>
          <w:p w14:paraId="618B6D3F" w14:textId="77777777" w:rsidR="003A752E" w:rsidRPr="00E948B8" w:rsidRDefault="003A752E" w:rsidP="003A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94" w:type="dxa"/>
          </w:tcPr>
          <w:p w14:paraId="3CEAEC7E" w14:textId="77777777" w:rsidR="003A752E" w:rsidRPr="00E948B8" w:rsidRDefault="003A752E" w:rsidP="003A75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9"/>
                <w:szCs w:val="29"/>
                <w:lang w:bidi="th-TH"/>
              </w:rPr>
            </w:pPr>
            <w:r w:rsidRPr="00E948B8">
              <w:rPr>
                <w:rFonts w:ascii="Angsana New" w:hAnsi="Angsana New"/>
                <w:sz w:val="29"/>
                <w:szCs w:val="29"/>
                <w:lang w:bidi="th-TH"/>
              </w:rPr>
              <w:t>3.00</w:t>
            </w:r>
          </w:p>
        </w:tc>
      </w:tr>
    </w:tbl>
    <w:p w14:paraId="45F86A1E" w14:textId="77777777" w:rsidR="007B7C9B" w:rsidRPr="00E948B8" w:rsidRDefault="007B7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</w:rPr>
      </w:pPr>
    </w:p>
    <w:p w14:paraId="660BEDD8" w14:textId="77777777" w:rsidR="00C62C21" w:rsidRDefault="00BF63E9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ข้อสมมติเกี่ยวกับอัตรามรณะในอนาคตถือตามข้อมูลที่เผยแพร่ทั่วไปและตารางมรณะ </w:t>
      </w:r>
    </w:p>
    <w:p w14:paraId="72B0555A" w14:textId="77777777" w:rsidR="00C62C21" w:rsidRPr="00E948B8" w:rsidRDefault="00C62C21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1C74E62" w14:textId="645BB15C" w:rsidR="00BF63E9" w:rsidRPr="00BF63E9" w:rsidRDefault="00BF63E9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eastAsia="Calibri" w:hAnsiTheme="majorBidi" w:cstheme="majorBidi"/>
          <w:sz w:val="30"/>
          <w:szCs w:val="30"/>
        </w:rPr>
        <w:t>31</w:t>
      </w:r>
      <w:r w:rsidR="001D111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eastAsia="Calibri" w:hAnsiTheme="majorBidi" w:cstheme="majorBidi"/>
          <w:sz w:val="30"/>
          <w:szCs w:val="30"/>
        </w:rPr>
        <w:t>256</w:t>
      </w:r>
      <w:r w:rsidR="003A752E">
        <w:rPr>
          <w:rFonts w:asciiTheme="majorBidi" w:eastAsia="Calibri" w:hAnsiTheme="majorBidi" w:cstheme="majorBidi"/>
          <w:sz w:val="30"/>
          <w:szCs w:val="30"/>
        </w:rPr>
        <w:t>2</w:t>
      </w:r>
      <w:r w:rsidR="001D111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ระยะเวลาถัวเฉลี่ยถ่วงน้ำหนัก ขยายภาระผูกพันผลประโยชน์</w:t>
      </w:r>
      <w:r w:rsidR="00BD330B">
        <w:rPr>
          <w:rFonts w:asciiTheme="majorBidi" w:eastAsia="Calibri" w:hAnsiTheme="majorBidi" w:cstheme="majorBidi" w:hint="cs"/>
          <w:sz w:val="30"/>
          <w:szCs w:val="30"/>
          <w:cs/>
        </w:rPr>
        <w:t>ที่กำหนดไว้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เป็น </w:t>
      </w:r>
      <w:r w:rsidR="00475281">
        <w:rPr>
          <w:rFonts w:asciiTheme="majorBidi" w:eastAsia="Calibri" w:hAnsiTheme="majorBidi" w:cstheme="majorBidi"/>
          <w:sz w:val="30"/>
          <w:szCs w:val="30"/>
        </w:rPr>
        <w:t>0.45 - 8.69</w:t>
      </w:r>
      <w:r w:rsidR="003A752E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ปี</w:t>
      </w:r>
      <w:r w:rsidRPr="00036DD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Pr="00036DD0">
        <w:rPr>
          <w:rFonts w:asciiTheme="majorBidi" w:eastAsia="Calibri" w:hAnsiTheme="majorBidi" w:cstheme="majorBidi"/>
          <w:i/>
          <w:iCs/>
          <w:sz w:val="30"/>
          <w:szCs w:val="30"/>
        </w:rPr>
        <w:t>(256</w:t>
      </w:r>
      <w:r w:rsidR="007140D6">
        <w:rPr>
          <w:rFonts w:asciiTheme="majorBidi" w:eastAsia="Calibri" w:hAnsiTheme="majorBidi" w:cstheme="majorBidi"/>
          <w:i/>
          <w:iCs/>
          <w:sz w:val="30"/>
          <w:szCs w:val="30"/>
        </w:rPr>
        <w:t>1</w:t>
      </w:r>
      <w:r w:rsidRPr="00036DD0">
        <w:rPr>
          <w:rFonts w:asciiTheme="majorBidi" w:eastAsia="Calibri" w:hAnsiTheme="majorBidi" w:cstheme="majorBidi"/>
          <w:i/>
          <w:iCs/>
          <w:sz w:val="30"/>
          <w:szCs w:val="30"/>
        </w:rPr>
        <w:t>:</w:t>
      </w:r>
      <w:r w:rsidR="001D1116" w:rsidRPr="00036DD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  <w:r w:rsidR="003A752E" w:rsidRPr="003A752E">
        <w:rPr>
          <w:rFonts w:asciiTheme="majorBidi" w:eastAsia="Calibri" w:hAnsiTheme="majorBidi" w:cstheme="majorBidi"/>
          <w:i/>
          <w:iCs/>
          <w:sz w:val="30"/>
          <w:szCs w:val="30"/>
        </w:rPr>
        <w:t>0.30 - 8.73</w:t>
      </w:r>
      <w:r w:rsidR="003A752E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Pr="00036DD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ปี</w:t>
      </w:r>
      <w:r w:rsidRPr="00036DD0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</w:p>
    <w:p w14:paraId="06170D00" w14:textId="77777777" w:rsidR="00252E82" w:rsidRPr="00E948B8" w:rsidRDefault="00252E82" w:rsidP="008A28F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3D5A752B" w14:textId="77777777" w:rsidR="008A28F2" w:rsidRPr="00A72937" w:rsidRDefault="008A28F2" w:rsidP="008A28F2">
      <w:pPr>
        <w:spacing w:line="240" w:lineRule="auto"/>
        <w:ind w:firstLine="547"/>
        <w:jc w:val="thaiDistribute"/>
        <w:rPr>
          <w:rFonts w:ascii="Times New Roman" w:hAnsi="Times New Roman"/>
          <w:b/>
          <w:bCs/>
          <w:i/>
          <w:iCs/>
          <w:color w:val="0000FF"/>
          <w:sz w:val="30"/>
          <w:szCs w:val="30"/>
        </w:rPr>
      </w:pPr>
      <w:r w:rsidRPr="00A7293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24DC6FD" w14:textId="77777777" w:rsidR="008A28F2" w:rsidRPr="00E948B8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0CD7C5FC" w14:textId="3AB9C4C7" w:rsidR="00D17219" w:rsidRDefault="008A28F2" w:rsidP="00AE4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72937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A72937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72937">
        <w:rPr>
          <w:rFonts w:ascii="Angsana New" w:hAnsi="Angsana New"/>
          <w:sz w:val="30"/>
          <w:szCs w:val="30"/>
          <w:cs/>
        </w:rPr>
        <w:t xml:space="preserve"> โดยถือว่าข้อสมมติอื่น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Pr="00A72937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03BED68C" w14:textId="755B816D" w:rsidR="00B652C4" w:rsidRDefault="00B6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114"/>
        <w:gridCol w:w="269"/>
        <w:gridCol w:w="1171"/>
        <w:gridCol w:w="269"/>
        <w:gridCol w:w="1174"/>
      </w:tblGrid>
      <w:tr w:rsidR="008A28F2" w:rsidRPr="0085013B" w14:paraId="55F20DB3" w14:textId="77777777" w:rsidTr="007A30AC">
        <w:trPr>
          <w:tblHeader/>
        </w:trPr>
        <w:tc>
          <w:tcPr>
            <w:tcW w:w="4140" w:type="dxa"/>
          </w:tcPr>
          <w:p w14:paraId="55ED8B1A" w14:textId="76B71411" w:rsidR="008A28F2" w:rsidRPr="0085013B" w:rsidRDefault="007A30AC" w:rsidP="007A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85013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3"/>
          </w:tcPr>
          <w:p w14:paraId="14FE4B1A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5013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A93D213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4" w:type="dxa"/>
            <w:gridSpan w:val="3"/>
          </w:tcPr>
          <w:p w14:paraId="13EF147F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5013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8F2" w:rsidRPr="0085013B" w14:paraId="159B82A4" w14:textId="77777777" w:rsidTr="007A30AC">
        <w:trPr>
          <w:tblHeader/>
        </w:trPr>
        <w:tc>
          <w:tcPr>
            <w:tcW w:w="4140" w:type="dxa"/>
          </w:tcPr>
          <w:p w14:paraId="42046365" w14:textId="146621F9" w:rsidR="008A28F2" w:rsidRPr="0085013B" w:rsidRDefault="008A28F2" w:rsidP="003A17B0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70" w:type="dxa"/>
          </w:tcPr>
          <w:p w14:paraId="3D65EB97" w14:textId="77777777" w:rsidR="008A28F2" w:rsidRPr="0085013B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A0BC7CA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FC5240" w14:textId="77777777" w:rsidR="008A28F2" w:rsidRPr="0085013B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6AEC07C3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7BF2AB9D" w14:textId="77777777" w:rsidR="008A28F2" w:rsidRPr="0085013B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27AEA172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14:paraId="71744C2E" w14:textId="77777777" w:rsidR="008A28F2" w:rsidRPr="0085013B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8A28F2" w:rsidRPr="0085013B" w14:paraId="2033989E" w14:textId="77777777" w:rsidTr="007A30AC">
        <w:trPr>
          <w:tblHeader/>
        </w:trPr>
        <w:tc>
          <w:tcPr>
            <w:tcW w:w="4140" w:type="dxa"/>
          </w:tcPr>
          <w:p w14:paraId="09EF7FDC" w14:textId="77777777" w:rsidR="008A28F2" w:rsidRPr="0085013B" w:rsidRDefault="008A28F2" w:rsidP="003A17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3" w:type="dxa"/>
            <w:gridSpan w:val="7"/>
          </w:tcPr>
          <w:p w14:paraId="4408C9D4" w14:textId="77777777" w:rsidR="008A28F2" w:rsidRPr="0085013B" w:rsidRDefault="008A28F2" w:rsidP="006A4A2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5013B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6A4A2C" w:rsidRPr="0085013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พั</w:t>
            </w:r>
            <w:r w:rsidRPr="0085013B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D114E4" w:rsidRPr="0085013B" w14:paraId="2B32CDAC" w14:textId="77777777" w:rsidTr="007A30AC">
        <w:tc>
          <w:tcPr>
            <w:tcW w:w="4140" w:type="dxa"/>
          </w:tcPr>
          <w:p w14:paraId="4061A667" w14:textId="2FB380EF" w:rsidR="00D114E4" w:rsidRPr="0085013B" w:rsidRDefault="00D114E4" w:rsidP="00D114E4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501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501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8501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85013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center"/>
          </w:tcPr>
          <w:p w14:paraId="7D39A6FD" w14:textId="77777777" w:rsidR="00D114E4" w:rsidRPr="0085013B" w:rsidRDefault="00D114E4" w:rsidP="00D114E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7C8357E" w14:textId="77777777" w:rsidR="00D114E4" w:rsidRPr="0085013B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46B8E6BC" w14:textId="77777777" w:rsidR="00D114E4" w:rsidRPr="0085013B" w:rsidRDefault="00D114E4" w:rsidP="00D114E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3E788A78" w14:textId="77777777" w:rsidR="00D114E4" w:rsidRPr="0085013B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31650512" w14:textId="77777777" w:rsidR="00D114E4" w:rsidRPr="0085013B" w:rsidRDefault="00D114E4" w:rsidP="00D114E4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0B805776" w14:textId="77777777" w:rsidR="00D114E4" w:rsidRPr="0085013B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55A80E20" w14:textId="77777777" w:rsidR="00D114E4" w:rsidRPr="0085013B" w:rsidRDefault="00D114E4" w:rsidP="00D114E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4E4" w:rsidRPr="0085013B" w14:paraId="770F7BF4" w14:textId="77777777" w:rsidTr="007A30AC">
        <w:tc>
          <w:tcPr>
            <w:tcW w:w="4140" w:type="dxa"/>
          </w:tcPr>
          <w:p w14:paraId="2B5E12B6" w14:textId="28083729" w:rsidR="00D114E4" w:rsidRPr="0085013B" w:rsidRDefault="00D114E4" w:rsidP="00D114E4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85013B">
              <w:rPr>
                <w:rFonts w:ascii="Angsana New" w:hAnsi="Angsana New"/>
                <w:sz w:val="28"/>
                <w:szCs w:val="28"/>
              </w:rPr>
              <w:t>1</w:t>
            </w:r>
            <w:r w:rsidRPr="0085013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53009414" w14:textId="732E017B" w:rsidR="00D114E4" w:rsidRPr="0085013B" w:rsidRDefault="00475281" w:rsidP="00D114E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(449)</w:t>
            </w:r>
          </w:p>
        </w:tc>
        <w:tc>
          <w:tcPr>
            <w:tcW w:w="236" w:type="dxa"/>
            <w:vAlign w:val="center"/>
          </w:tcPr>
          <w:p w14:paraId="583D9370" w14:textId="77777777" w:rsidR="00D114E4" w:rsidRPr="0085013B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4D4E172A" w14:textId="6AED2241" w:rsidR="00D114E4" w:rsidRPr="0085013B" w:rsidRDefault="00475281" w:rsidP="00D114E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269" w:type="dxa"/>
            <w:vAlign w:val="center"/>
          </w:tcPr>
          <w:p w14:paraId="47DB7A2D" w14:textId="77777777" w:rsidR="00D114E4" w:rsidRPr="0085013B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49EAFAF8" w14:textId="46A8AA43" w:rsidR="00D114E4" w:rsidRPr="0085013B" w:rsidRDefault="00475281" w:rsidP="00D114E4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(356)</w:t>
            </w:r>
          </w:p>
        </w:tc>
        <w:tc>
          <w:tcPr>
            <w:tcW w:w="269" w:type="dxa"/>
            <w:vAlign w:val="center"/>
          </w:tcPr>
          <w:p w14:paraId="56AAE824" w14:textId="77777777" w:rsidR="00D114E4" w:rsidRPr="0085013B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75988411" w14:textId="539B0421" w:rsidR="00D114E4" w:rsidRPr="0085013B" w:rsidRDefault="00475281" w:rsidP="00D114E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8A28F2" w:rsidRPr="0085013B" w14:paraId="06C55767" w14:textId="77777777" w:rsidTr="007A30AC">
        <w:tc>
          <w:tcPr>
            <w:tcW w:w="4140" w:type="dxa"/>
          </w:tcPr>
          <w:p w14:paraId="5709167A" w14:textId="77777777" w:rsidR="008A28F2" w:rsidRPr="0085013B" w:rsidRDefault="008A28F2" w:rsidP="003A17B0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6A4A2C" w:rsidRPr="0085013B">
              <w:rPr>
                <w:rFonts w:ascii="Angsana New" w:hAnsi="Angsana New"/>
                <w:sz w:val="28"/>
                <w:szCs w:val="28"/>
                <w:cs/>
              </w:rPr>
              <w:t>ารเพิ่มขึ้นของเงินเดือนในอนาคต</w:t>
            </w:r>
            <w:r w:rsidR="006A4A2C" w:rsidRPr="0085013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5013B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85013B">
              <w:rPr>
                <w:rFonts w:ascii="Angsana New" w:hAnsi="Angsana New"/>
                <w:sz w:val="28"/>
                <w:szCs w:val="28"/>
              </w:rPr>
              <w:t>1</w:t>
            </w:r>
            <w:r w:rsidRPr="0085013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223C952B" w14:textId="77777777" w:rsidR="00475281" w:rsidRDefault="00475281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B01BBE" w14:textId="6894743F" w:rsidR="008A28F2" w:rsidRPr="0085013B" w:rsidRDefault="00475281" w:rsidP="0047528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489</w:t>
            </w:r>
          </w:p>
        </w:tc>
        <w:tc>
          <w:tcPr>
            <w:tcW w:w="236" w:type="dxa"/>
          </w:tcPr>
          <w:p w14:paraId="0924FE33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2BF3B3" w14:textId="77777777" w:rsidR="008A28F2" w:rsidRDefault="008A28F2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B38AA84" w14:textId="10FC6EFB" w:rsidR="00475281" w:rsidRPr="0085013B" w:rsidRDefault="00475281" w:rsidP="0047528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(446)</w:t>
            </w:r>
          </w:p>
        </w:tc>
        <w:tc>
          <w:tcPr>
            <w:tcW w:w="269" w:type="dxa"/>
          </w:tcPr>
          <w:p w14:paraId="77F2686F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3070AA43" w14:textId="77777777" w:rsidR="008A28F2" w:rsidRDefault="008A28F2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99D6C7A" w14:textId="6E7A6CF0" w:rsidR="00475281" w:rsidRPr="0085013B" w:rsidRDefault="00475281" w:rsidP="0047528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387</w:t>
            </w:r>
          </w:p>
        </w:tc>
        <w:tc>
          <w:tcPr>
            <w:tcW w:w="269" w:type="dxa"/>
          </w:tcPr>
          <w:p w14:paraId="17574B6E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14:paraId="28864D25" w14:textId="77777777" w:rsidR="008A28F2" w:rsidRDefault="008A28F2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F57CE7" w14:textId="76C12A4C" w:rsidR="00475281" w:rsidRPr="0085013B" w:rsidRDefault="00475281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(354)</w:t>
            </w:r>
          </w:p>
        </w:tc>
      </w:tr>
      <w:tr w:rsidR="008A28F2" w:rsidRPr="0085013B" w14:paraId="035800F7" w14:textId="77777777" w:rsidTr="007A30AC">
        <w:tc>
          <w:tcPr>
            <w:tcW w:w="4140" w:type="dxa"/>
          </w:tcPr>
          <w:p w14:paraId="5BB6C7B5" w14:textId="77777777" w:rsidR="008A28F2" w:rsidRPr="0085013B" w:rsidRDefault="008A28F2" w:rsidP="003A17B0">
            <w:pPr>
              <w:ind w:left="234" w:right="198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5013B">
              <w:rPr>
                <w:rFonts w:ascii="Angsana New" w:hAnsi="Angsana New" w:hint="cs"/>
                <w:sz w:val="28"/>
                <w:szCs w:val="28"/>
                <w:cs/>
              </w:rPr>
              <w:t>อัตราการหมุนเวียนของพนักงาน</w:t>
            </w:r>
            <w:r w:rsidR="006A4A2C" w:rsidRPr="0085013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5013B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85013B">
              <w:rPr>
                <w:rFonts w:ascii="Angsana New" w:hAnsi="Angsana New"/>
                <w:sz w:val="28"/>
                <w:szCs w:val="28"/>
              </w:rPr>
              <w:t>1</w:t>
            </w:r>
            <w:r w:rsidRPr="0085013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185AED" w14:textId="6864221A" w:rsidR="008A28F2" w:rsidRPr="00475281" w:rsidRDefault="00475281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7528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(505)</w:t>
            </w:r>
          </w:p>
        </w:tc>
        <w:tc>
          <w:tcPr>
            <w:tcW w:w="236" w:type="dxa"/>
            <w:vAlign w:val="bottom"/>
          </w:tcPr>
          <w:p w14:paraId="5764E65A" w14:textId="77777777" w:rsidR="008A28F2" w:rsidRPr="00475281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E5E3A2" w14:textId="50CA2758" w:rsidR="008A28F2" w:rsidRPr="0085013B" w:rsidRDefault="00475281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269" w:type="dxa"/>
            <w:vAlign w:val="bottom"/>
          </w:tcPr>
          <w:p w14:paraId="125AAEFF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BF82AC1" w14:textId="15A70722" w:rsidR="008A28F2" w:rsidRPr="0085013B" w:rsidRDefault="00475281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(405)</w:t>
            </w:r>
          </w:p>
        </w:tc>
        <w:tc>
          <w:tcPr>
            <w:tcW w:w="269" w:type="dxa"/>
            <w:vAlign w:val="bottom"/>
          </w:tcPr>
          <w:p w14:paraId="3A8CF7D8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4D0CE91E" w14:textId="7EBA6E81" w:rsidR="008A28F2" w:rsidRPr="0085013B" w:rsidRDefault="00475281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</w:tr>
      <w:tr w:rsidR="008A28F2" w:rsidRPr="0085013B" w14:paraId="26EE0D50" w14:textId="77777777" w:rsidTr="007A30AC">
        <w:tc>
          <w:tcPr>
            <w:tcW w:w="4140" w:type="dxa"/>
          </w:tcPr>
          <w:p w14:paraId="6229A7C5" w14:textId="299D3B85" w:rsidR="008A28F2" w:rsidRPr="0085013B" w:rsidRDefault="006A4A2C" w:rsidP="003A17B0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</w:rPr>
              <w:t>อัตรามรณะในอนาคต</w:t>
            </w:r>
            <w:r w:rsidR="0027519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A28F2" w:rsidRPr="0085013B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8A28F2" w:rsidRPr="0085013B">
              <w:rPr>
                <w:rFonts w:ascii="Angsana New" w:hAnsi="Angsana New"/>
                <w:sz w:val="28"/>
                <w:szCs w:val="28"/>
              </w:rPr>
              <w:t>1</w:t>
            </w:r>
            <w:r w:rsidR="008A28F2" w:rsidRPr="0085013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73161890" w14:textId="301A21DB" w:rsidR="008A28F2" w:rsidRPr="0085013B" w:rsidRDefault="00475281" w:rsidP="0047528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36" w:type="dxa"/>
          </w:tcPr>
          <w:p w14:paraId="31B95103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65ADF1" w14:textId="44B6950B" w:rsidR="008A28F2" w:rsidRPr="0085013B" w:rsidRDefault="00475281" w:rsidP="008B0C7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269" w:type="dxa"/>
          </w:tcPr>
          <w:p w14:paraId="30CEC5D3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788103D" w14:textId="1ED28C28" w:rsidR="008A28F2" w:rsidRPr="0085013B" w:rsidRDefault="00475281" w:rsidP="0047528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69" w:type="dxa"/>
          </w:tcPr>
          <w:p w14:paraId="09E3ACCF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E6940F6" w14:textId="181D5844" w:rsidR="008A28F2" w:rsidRPr="0085013B" w:rsidRDefault="00475281" w:rsidP="00475281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</w:tbl>
    <w:p w14:paraId="4031ACD7" w14:textId="3DE91DDD" w:rsidR="00486B3B" w:rsidRPr="00B652C4" w:rsidRDefault="00486B3B">
      <w:pPr>
        <w:rPr>
          <w:sz w:val="32"/>
          <w:szCs w:val="32"/>
        </w:rPr>
      </w:pPr>
    </w:p>
    <w:tbl>
      <w:tblPr>
        <w:tblW w:w="9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114"/>
        <w:gridCol w:w="269"/>
        <w:gridCol w:w="1171"/>
        <w:gridCol w:w="269"/>
        <w:gridCol w:w="1174"/>
      </w:tblGrid>
      <w:tr w:rsidR="00486B3B" w:rsidRPr="0085013B" w14:paraId="2EC23908" w14:textId="77777777" w:rsidTr="001837CD">
        <w:trPr>
          <w:tblHeader/>
        </w:trPr>
        <w:tc>
          <w:tcPr>
            <w:tcW w:w="4140" w:type="dxa"/>
          </w:tcPr>
          <w:p w14:paraId="4CC07CA3" w14:textId="77777777" w:rsidR="00486B3B" w:rsidRPr="0085013B" w:rsidRDefault="00486B3B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85013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3"/>
          </w:tcPr>
          <w:p w14:paraId="0F7A4C77" w14:textId="77777777" w:rsidR="00486B3B" w:rsidRPr="0085013B" w:rsidRDefault="00486B3B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5013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1D41D23" w14:textId="77777777" w:rsidR="00486B3B" w:rsidRPr="0085013B" w:rsidRDefault="00486B3B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4" w:type="dxa"/>
            <w:gridSpan w:val="3"/>
          </w:tcPr>
          <w:p w14:paraId="216EB27D" w14:textId="77777777" w:rsidR="00486B3B" w:rsidRPr="0085013B" w:rsidRDefault="00486B3B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5013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6B3B" w:rsidRPr="0085013B" w14:paraId="162B6BC7" w14:textId="77777777" w:rsidTr="001837CD">
        <w:trPr>
          <w:tblHeader/>
        </w:trPr>
        <w:tc>
          <w:tcPr>
            <w:tcW w:w="4140" w:type="dxa"/>
          </w:tcPr>
          <w:p w14:paraId="6C12B6A7" w14:textId="77777777" w:rsidR="00486B3B" w:rsidRPr="0085013B" w:rsidRDefault="00486B3B" w:rsidP="001837CD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1170" w:type="dxa"/>
          </w:tcPr>
          <w:p w14:paraId="24F62133" w14:textId="77777777" w:rsidR="00486B3B" w:rsidRPr="0085013B" w:rsidRDefault="00486B3B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1164772C" w14:textId="77777777" w:rsidR="00486B3B" w:rsidRPr="0085013B" w:rsidRDefault="00486B3B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563C9E10" w14:textId="77777777" w:rsidR="00486B3B" w:rsidRPr="0085013B" w:rsidRDefault="00486B3B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6E88A5CD" w14:textId="77777777" w:rsidR="00486B3B" w:rsidRPr="0085013B" w:rsidRDefault="00486B3B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0B4D8916" w14:textId="77777777" w:rsidR="00486B3B" w:rsidRPr="0085013B" w:rsidRDefault="00486B3B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3890BBC7" w14:textId="77777777" w:rsidR="00486B3B" w:rsidRPr="0085013B" w:rsidRDefault="00486B3B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14:paraId="23809045" w14:textId="77777777" w:rsidR="00486B3B" w:rsidRPr="0085013B" w:rsidRDefault="00486B3B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486B3B" w:rsidRPr="0085013B" w14:paraId="3EE3A6F4" w14:textId="77777777" w:rsidTr="001837CD">
        <w:trPr>
          <w:tblHeader/>
        </w:trPr>
        <w:tc>
          <w:tcPr>
            <w:tcW w:w="4140" w:type="dxa"/>
          </w:tcPr>
          <w:p w14:paraId="1AD27A6D" w14:textId="77777777" w:rsidR="00486B3B" w:rsidRPr="0085013B" w:rsidRDefault="00486B3B" w:rsidP="001837C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3" w:type="dxa"/>
            <w:gridSpan w:val="7"/>
          </w:tcPr>
          <w:p w14:paraId="17AF65DE" w14:textId="77777777" w:rsidR="00486B3B" w:rsidRPr="0085013B" w:rsidRDefault="00486B3B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5013B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85013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พั</w:t>
            </w:r>
            <w:r w:rsidRPr="0085013B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8A28F2" w:rsidRPr="0085013B" w14:paraId="53E05E36" w14:textId="77777777" w:rsidTr="007A30AC">
        <w:tc>
          <w:tcPr>
            <w:tcW w:w="4140" w:type="dxa"/>
          </w:tcPr>
          <w:p w14:paraId="54402856" w14:textId="5E38E3C7" w:rsidR="008A28F2" w:rsidRPr="0085013B" w:rsidRDefault="008A28F2" w:rsidP="003A17B0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501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5013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D1116" w:rsidRPr="008501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85013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5013B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67187" w:rsidRPr="0085013B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center"/>
          </w:tcPr>
          <w:p w14:paraId="3C58539E" w14:textId="77777777" w:rsidR="008A28F2" w:rsidRPr="0085013B" w:rsidRDefault="008A28F2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38CAF37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672A8A26" w14:textId="77777777" w:rsidR="008A28F2" w:rsidRPr="0085013B" w:rsidRDefault="008A28F2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6602C458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13335D6E" w14:textId="77777777" w:rsidR="008A28F2" w:rsidRPr="0085013B" w:rsidRDefault="008A28F2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3494094C" w14:textId="77777777" w:rsidR="008A28F2" w:rsidRPr="0085013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2E357543" w14:textId="77777777" w:rsidR="008A28F2" w:rsidRPr="0085013B" w:rsidRDefault="008A28F2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7187" w:rsidRPr="0085013B" w14:paraId="5163C3EC" w14:textId="77777777" w:rsidTr="007A30AC">
        <w:tc>
          <w:tcPr>
            <w:tcW w:w="4140" w:type="dxa"/>
          </w:tcPr>
          <w:p w14:paraId="618B1369" w14:textId="3E88A60C" w:rsidR="00467187" w:rsidRPr="0085013B" w:rsidRDefault="00467187" w:rsidP="00467187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85013B">
              <w:rPr>
                <w:rFonts w:ascii="Angsana New" w:hAnsi="Angsana New"/>
                <w:sz w:val="28"/>
                <w:szCs w:val="28"/>
              </w:rPr>
              <w:t>1</w:t>
            </w:r>
            <w:r w:rsidRPr="0085013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2F747C29" w14:textId="77777777" w:rsidR="00467187" w:rsidRPr="0085013B" w:rsidRDefault="00467187" w:rsidP="0047528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(708)</w:t>
            </w:r>
          </w:p>
        </w:tc>
        <w:tc>
          <w:tcPr>
            <w:tcW w:w="236" w:type="dxa"/>
            <w:vAlign w:val="center"/>
          </w:tcPr>
          <w:p w14:paraId="22CC02A5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078E2DF1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269" w:type="dxa"/>
            <w:vAlign w:val="center"/>
          </w:tcPr>
          <w:p w14:paraId="74851A4A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314E7B60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</w:rPr>
              <w:t>(655)</w:t>
            </w:r>
          </w:p>
        </w:tc>
        <w:tc>
          <w:tcPr>
            <w:tcW w:w="269" w:type="dxa"/>
            <w:vAlign w:val="center"/>
          </w:tcPr>
          <w:p w14:paraId="2ADFDA55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68C7BB27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</w:rPr>
              <w:t>746</w:t>
            </w:r>
          </w:p>
        </w:tc>
      </w:tr>
      <w:tr w:rsidR="00467187" w:rsidRPr="0085013B" w14:paraId="0A14DFE4" w14:textId="77777777" w:rsidTr="007A30AC">
        <w:tc>
          <w:tcPr>
            <w:tcW w:w="4140" w:type="dxa"/>
          </w:tcPr>
          <w:p w14:paraId="0A985E55" w14:textId="28C10C99" w:rsidR="00534271" w:rsidRDefault="00467187" w:rsidP="00467187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  <w:p w14:paraId="7B601F21" w14:textId="2ADA0FAE" w:rsidR="00467187" w:rsidRPr="0085013B" w:rsidRDefault="00467187" w:rsidP="00534271">
            <w:pPr>
              <w:ind w:left="46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85013B">
              <w:rPr>
                <w:rFonts w:ascii="Angsana New" w:hAnsi="Angsana New"/>
                <w:sz w:val="28"/>
                <w:szCs w:val="28"/>
              </w:rPr>
              <w:t>1</w:t>
            </w:r>
            <w:r w:rsidRPr="0085013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3197327F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078EF35" w14:textId="77777777" w:rsidR="00467187" w:rsidRPr="0085013B" w:rsidRDefault="00467187" w:rsidP="0047528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1,007</w:t>
            </w:r>
          </w:p>
        </w:tc>
        <w:tc>
          <w:tcPr>
            <w:tcW w:w="236" w:type="dxa"/>
          </w:tcPr>
          <w:p w14:paraId="0A7D7928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0A9DB027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E7B799E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(911)</w:t>
            </w:r>
          </w:p>
        </w:tc>
        <w:tc>
          <w:tcPr>
            <w:tcW w:w="269" w:type="dxa"/>
          </w:tcPr>
          <w:p w14:paraId="41F59E1B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06BF4761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3221858" w14:textId="77777777" w:rsidR="00467187" w:rsidRPr="0085013B" w:rsidRDefault="00467187" w:rsidP="0047528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929</w:t>
            </w:r>
          </w:p>
        </w:tc>
        <w:tc>
          <w:tcPr>
            <w:tcW w:w="269" w:type="dxa"/>
          </w:tcPr>
          <w:p w14:paraId="7E0CEC70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14:paraId="50D78A49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7E0E743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(840)</w:t>
            </w:r>
          </w:p>
        </w:tc>
      </w:tr>
      <w:tr w:rsidR="00467187" w:rsidRPr="0085013B" w14:paraId="69F5B7BF" w14:textId="77777777" w:rsidTr="007A30AC">
        <w:tc>
          <w:tcPr>
            <w:tcW w:w="4140" w:type="dxa"/>
          </w:tcPr>
          <w:p w14:paraId="4EC6A291" w14:textId="77777777" w:rsidR="00534271" w:rsidRDefault="00467187" w:rsidP="00467187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85013B">
              <w:rPr>
                <w:rFonts w:ascii="Angsana New" w:hAnsi="Angsana New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  <w:p w14:paraId="5DDDECB1" w14:textId="670BE7C0" w:rsidR="00467187" w:rsidRPr="0085013B" w:rsidRDefault="00467187" w:rsidP="00534271">
            <w:pPr>
              <w:ind w:left="46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 ร้อยละ </w:t>
            </w:r>
            <w:r w:rsidRPr="0085013B">
              <w:rPr>
                <w:rFonts w:ascii="Angsana New" w:hAnsi="Angsana New"/>
                <w:sz w:val="28"/>
                <w:szCs w:val="28"/>
              </w:rPr>
              <w:t>1</w:t>
            </w:r>
            <w:r w:rsidRPr="0085013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5CE2B5A" w14:textId="77777777" w:rsidR="00467187" w:rsidRPr="0085013B" w:rsidRDefault="00467187" w:rsidP="0047528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</w:rPr>
              <w:t>(793)</w:t>
            </w:r>
          </w:p>
        </w:tc>
        <w:tc>
          <w:tcPr>
            <w:tcW w:w="236" w:type="dxa"/>
            <w:vAlign w:val="bottom"/>
          </w:tcPr>
          <w:p w14:paraId="7161E87E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2130F1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</w:rPr>
              <w:t>502</w:t>
            </w:r>
          </w:p>
        </w:tc>
        <w:tc>
          <w:tcPr>
            <w:tcW w:w="269" w:type="dxa"/>
            <w:vAlign w:val="bottom"/>
          </w:tcPr>
          <w:p w14:paraId="185F8178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2F68BFF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</w:rPr>
              <w:t>(733)</w:t>
            </w:r>
          </w:p>
        </w:tc>
        <w:tc>
          <w:tcPr>
            <w:tcW w:w="269" w:type="dxa"/>
            <w:vAlign w:val="bottom"/>
          </w:tcPr>
          <w:p w14:paraId="67658057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BF9671E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467187" w:rsidRPr="0085013B" w14:paraId="241C4C9E" w14:textId="77777777" w:rsidTr="007A30AC">
        <w:tc>
          <w:tcPr>
            <w:tcW w:w="4140" w:type="dxa"/>
          </w:tcPr>
          <w:p w14:paraId="12971007" w14:textId="75B63571" w:rsidR="00467187" w:rsidRPr="0085013B" w:rsidRDefault="00467187" w:rsidP="00467187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85013B">
              <w:rPr>
                <w:rFonts w:ascii="Angsana New" w:hAnsi="Angsana New"/>
                <w:sz w:val="28"/>
                <w:szCs w:val="28"/>
                <w:cs/>
              </w:rPr>
              <w:t>อัตรามรณะในอนาคต</w:t>
            </w:r>
            <w:r w:rsidR="005342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013B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85013B">
              <w:rPr>
                <w:rFonts w:ascii="Angsana New" w:hAnsi="Angsana New"/>
                <w:sz w:val="28"/>
                <w:szCs w:val="28"/>
              </w:rPr>
              <w:t>1</w:t>
            </w:r>
            <w:r w:rsidRPr="0085013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9FA95DA" w14:textId="77777777" w:rsidR="00467187" w:rsidRPr="0085013B" w:rsidRDefault="00467187" w:rsidP="0047528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14:paraId="6D538BF5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4159D24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269" w:type="dxa"/>
          </w:tcPr>
          <w:p w14:paraId="1C3A3AF5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06EF44D" w14:textId="77777777" w:rsidR="00467187" w:rsidRPr="0085013B" w:rsidRDefault="00467187" w:rsidP="0047528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69" w:type="dxa"/>
          </w:tcPr>
          <w:p w14:paraId="7B9F081C" w14:textId="77777777" w:rsidR="00467187" w:rsidRPr="0085013B" w:rsidRDefault="00467187" w:rsidP="004671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D77B309" w14:textId="77777777" w:rsidR="00467187" w:rsidRPr="0085013B" w:rsidRDefault="00467187" w:rsidP="0046718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85013B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</w:tr>
    </w:tbl>
    <w:p w14:paraId="6CB4160C" w14:textId="77777777" w:rsidR="008A28F2" w:rsidRPr="00DA77FC" w:rsidRDefault="008A28F2" w:rsidP="00AE4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0595FAF" w14:textId="0F1249AF" w:rsidR="00E0303C" w:rsidRDefault="00E0303C" w:rsidP="00E0303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0303C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2AA742FB" w14:textId="77777777" w:rsidR="00405185" w:rsidRDefault="00405185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71BD5EE" w14:textId="4A93FEEA" w:rsidR="008A5A8B" w:rsidRPr="00FD7AE5" w:rsidRDefault="008A5A8B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D7AE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D7AE5">
        <w:rPr>
          <w:rFonts w:ascii="Angsana New" w:hAnsi="Angsana New"/>
          <w:sz w:val="30"/>
          <w:szCs w:val="30"/>
        </w:rPr>
        <w:t>2535</w:t>
      </w:r>
      <w:r w:rsidRPr="00FD7AE5">
        <w:rPr>
          <w:rFonts w:ascii="Angsana New" w:hAnsi="Angsana New"/>
          <w:sz w:val="30"/>
          <w:szCs w:val="30"/>
          <w:cs/>
        </w:rPr>
        <w:t xml:space="preserve"> มาตรา </w:t>
      </w:r>
      <w:r w:rsidRPr="00FD7AE5">
        <w:rPr>
          <w:rFonts w:ascii="Angsana New" w:hAnsi="Angsana New"/>
          <w:sz w:val="30"/>
          <w:szCs w:val="30"/>
        </w:rPr>
        <w:t>116</w:t>
      </w:r>
      <w:r w:rsidRPr="00FD7AE5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FD7AE5">
        <w:rPr>
          <w:rFonts w:ascii="Angsana New" w:hAnsi="Angsana New"/>
          <w:sz w:val="30"/>
          <w:szCs w:val="30"/>
        </w:rPr>
        <w:t>“</w:t>
      </w:r>
      <w:r w:rsidRPr="00CA2F28">
        <w:rPr>
          <w:rFonts w:ascii="Angsana New" w:hAnsi="Angsana New"/>
          <w:i/>
          <w:iCs/>
          <w:sz w:val="30"/>
          <w:szCs w:val="30"/>
          <w:cs/>
        </w:rPr>
        <w:t>สำรองตามกฎหมาย</w:t>
      </w:r>
      <w:r w:rsidRPr="00FD7AE5">
        <w:rPr>
          <w:rFonts w:ascii="Angsana New" w:hAnsi="Angsana New"/>
          <w:sz w:val="30"/>
          <w:szCs w:val="30"/>
        </w:rPr>
        <w:t>”</w:t>
      </w:r>
      <w:r w:rsidRPr="00FD7AE5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FD7AE5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FD7AE5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D7AE5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FD7AE5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FD7AE5">
        <w:rPr>
          <w:rFonts w:ascii="Angsana New" w:hAnsi="Angsana New" w:hint="cs"/>
          <w:sz w:val="30"/>
          <w:szCs w:val="30"/>
          <w:cs/>
        </w:rPr>
        <w:t xml:space="preserve"> </w:t>
      </w:r>
      <w:r w:rsidRPr="00FD7AE5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11EAE946" w14:textId="332B77E9" w:rsidR="00B652C4" w:rsidRDefault="00B65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  <w:r>
        <w:rPr>
          <w:rFonts w:ascii="Angsana New" w:hAnsi="Angsana New"/>
          <w:b/>
          <w:bCs/>
          <w:i/>
          <w:iCs/>
          <w:sz w:val="22"/>
          <w:szCs w:val="22"/>
        </w:rPr>
        <w:br w:type="page"/>
      </w:r>
    </w:p>
    <w:p w14:paraId="3E850F2B" w14:textId="77777777" w:rsidR="003629DE" w:rsidRPr="003629DE" w:rsidRDefault="003629DE" w:rsidP="003629D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ส่วนงานดำเนินงาน</w:t>
      </w:r>
    </w:p>
    <w:p w14:paraId="11A3AB5B" w14:textId="77777777" w:rsidR="00C70F92" w:rsidRPr="00C9655E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22E8BB68" w14:textId="279D269E" w:rsidR="00E234FF" w:rsidRPr="004D3B49" w:rsidRDefault="004D3B49" w:rsidP="004D3B49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ผู้บริหารพิจารณาว่า</w:t>
      </w:r>
      <w:r w:rsidR="0062212A" w:rsidRPr="0062212A">
        <w:rPr>
          <w:rFonts w:ascii="Angsana New" w:hAnsi="Angsana New"/>
          <w:spacing w:val="-2"/>
          <w:sz w:val="30"/>
          <w:szCs w:val="30"/>
          <w:cs/>
        </w:rPr>
        <w:t>กลุ่มบริษัทมี 4 ส่วนงานที่รายงาน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2212A" w:rsidRPr="0062212A">
        <w:rPr>
          <w:rFonts w:ascii="Angsana New" w:hAnsi="Angsana New"/>
          <w:spacing w:val="-2"/>
          <w:sz w:val="30"/>
          <w:szCs w:val="30"/>
          <w:cs/>
        </w:rPr>
        <w:t>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</w:t>
      </w:r>
      <w:r w:rsidR="005E2332">
        <w:rPr>
          <w:rFonts w:ascii="Angsana New" w:hAnsi="Angsana New"/>
          <w:spacing w:val="-2"/>
          <w:sz w:val="30"/>
          <w:szCs w:val="30"/>
        </w:rPr>
        <w:t xml:space="preserve">            </w:t>
      </w:r>
      <w:r w:rsidR="0062212A" w:rsidRPr="0062212A">
        <w:rPr>
          <w:rFonts w:ascii="Angsana New" w:hAnsi="Angsana New"/>
          <w:spacing w:val="-2"/>
          <w:sz w:val="30"/>
          <w:szCs w:val="30"/>
          <w:cs/>
        </w:rPr>
        <w:t>ผู้มีอำนาจตัดสินใจสูงสุดด้านการดำเนินงาน ซึ่งพิจารณาว่าคือกรรมการผู้จัดการใหญ่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56A4033" w14:textId="08C4F25D" w:rsidR="00B94919" w:rsidRPr="00C9655E" w:rsidRDefault="00B94919" w:rsidP="00525AE3">
      <w:pPr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682DBFF0" w14:textId="77777777" w:rsidR="0062212A" w:rsidRDefault="0062212A" w:rsidP="0062212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3E294B1B" w14:textId="77777777" w:rsidR="0062212A" w:rsidRPr="00C9655E" w:rsidRDefault="0062212A" w:rsidP="0062212A">
      <w:pPr>
        <w:tabs>
          <w:tab w:val="clear" w:pos="454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7740"/>
      </w:tblGrid>
      <w:tr w:rsidR="0062212A" w:rsidRPr="00656FD4" w14:paraId="6B363630" w14:textId="77777777" w:rsidTr="00C6653D">
        <w:trPr>
          <w:cantSplit/>
          <w:trHeight w:val="1352"/>
        </w:trPr>
        <w:tc>
          <w:tcPr>
            <w:tcW w:w="1530" w:type="dxa"/>
          </w:tcPr>
          <w:p w14:paraId="51331A62" w14:textId="2613911B" w:rsidR="0062212A" w:rsidRPr="00656FD4" w:rsidRDefault="0062212A" w:rsidP="00C6653D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656FD4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656FD4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740" w:type="dxa"/>
          </w:tcPr>
          <w:p w14:paraId="3087F7B2" w14:textId="77777777" w:rsidR="0062212A" w:rsidRPr="00656FD4" w:rsidRDefault="0062212A" w:rsidP="003F526D">
            <w:pPr>
              <w:pStyle w:val="BodyText"/>
              <w:ind w:right="-80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56FD4">
              <w:rPr>
                <w:rFonts w:ascii="Angsana New" w:hAnsi="Angsana New"/>
                <w:b/>
                <w:sz w:val="30"/>
                <w:szCs w:val="30"/>
                <w:cs/>
              </w:rPr>
              <w:t>ธุรกิจที่เกี่ยวเนื่องก</w:t>
            </w:r>
            <w:r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>ับผลิตภั</w:t>
            </w:r>
            <w:r w:rsidRPr="00656FD4">
              <w:rPr>
                <w:rFonts w:ascii="Angsana New" w:hAnsi="Angsana New"/>
                <w:b/>
                <w:sz w:val="30"/>
                <w:szCs w:val="30"/>
                <w:cs/>
              </w:rPr>
              <w:t>ณฑ์</w:t>
            </w:r>
            <w:r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>ก๊าซธรรมชาติ</w:t>
            </w:r>
            <w:r w:rsidRPr="00656FD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656FD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ธุรกิจการค้าก๊าซทางสถานีบริการก๊าซธรรมชาติสำหรับยานยนต์ </w:t>
            </w:r>
            <w:r w:rsidRPr="00656FD4">
              <w:rPr>
                <w:rFonts w:ascii="Angsana New" w:hAnsi="Angsana New"/>
                <w:sz w:val="30"/>
                <w:szCs w:val="30"/>
              </w:rPr>
              <w:t>(NGV)</w:t>
            </w:r>
            <w:r w:rsidRPr="00656F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ธุรกิจก๊าซธรรมชาติอัดสำหรับอุตสาหกรรม </w:t>
            </w:r>
            <w:r w:rsidRPr="00656FD4">
              <w:rPr>
                <w:rFonts w:ascii="Angsana New" w:hAnsi="Angsana New"/>
                <w:sz w:val="30"/>
                <w:szCs w:val="30"/>
              </w:rPr>
              <w:t>(iCNG)</w:t>
            </w:r>
            <w:r w:rsidRPr="00656F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ธุรกิจบริการปรับปรุงคุณภาพก๊าซธรรมชาติ </w:t>
            </w:r>
            <w:r w:rsidRPr="00656FD4">
              <w:rPr>
                <w:rFonts w:ascii="Angsana New" w:hAnsi="Angsana New"/>
                <w:sz w:val="30"/>
                <w:szCs w:val="30"/>
              </w:rPr>
              <w:t>(PMS)</w:t>
            </w:r>
            <w:r w:rsidRPr="00656F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ธุรกิจขนส่งก๊าซธรรมชาติ </w:t>
            </w:r>
            <w:r w:rsidRPr="00656FD4">
              <w:rPr>
                <w:rFonts w:ascii="Angsana New" w:hAnsi="Angsana New"/>
                <w:sz w:val="30"/>
                <w:szCs w:val="30"/>
              </w:rPr>
              <w:t>(TPL)</w:t>
            </w:r>
            <w:r w:rsidRPr="00656FD4">
              <w:rPr>
                <w:rFonts w:ascii="Angsana New" w:hAnsi="Angsana New" w:hint="cs"/>
                <w:sz w:val="30"/>
                <w:szCs w:val="30"/>
                <w:cs/>
              </w:rPr>
              <w:t xml:space="preserve"> ธุรกิจออกแบบ ผลิต ติดตั้ง รับเหมาและซ่อมบำรุงอุปกรณ์สถานีก๊าซธรรมชาติ </w:t>
            </w:r>
            <w:r w:rsidRPr="00656FD4">
              <w:rPr>
                <w:rFonts w:ascii="Angsana New" w:hAnsi="Angsana New"/>
                <w:sz w:val="30"/>
                <w:szCs w:val="30"/>
              </w:rPr>
              <w:t>(EPC)</w:t>
            </w:r>
            <w:r w:rsidRPr="00656FD4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62212A" w:rsidRPr="00656FD4" w14:paraId="68BBDC5F" w14:textId="77777777" w:rsidTr="009B0288">
        <w:trPr>
          <w:cantSplit/>
          <w:trHeight w:val="812"/>
        </w:trPr>
        <w:tc>
          <w:tcPr>
            <w:tcW w:w="1530" w:type="dxa"/>
          </w:tcPr>
          <w:p w14:paraId="19C9B711" w14:textId="0B96E530" w:rsidR="0062212A" w:rsidRPr="00656FD4" w:rsidRDefault="001428E1" w:rsidP="00C6653D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656FD4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ส่</w:t>
            </w:r>
            <w:r w:rsidR="0062212A" w:rsidRPr="00656FD4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วนงานที่ </w:t>
            </w:r>
            <w:r w:rsidR="0062212A" w:rsidRPr="00656FD4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740" w:type="dxa"/>
          </w:tcPr>
          <w:p w14:paraId="6A80C2BE" w14:textId="64CC815E" w:rsidR="0062212A" w:rsidRPr="00656FD4" w:rsidRDefault="0062212A" w:rsidP="003F526D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 w:rsidRPr="00656FD4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 w:rsidRPr="00656FD4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การจำหน่ายรถยนต์</w:t>
            </w:r>
            <w:r w:rsidRPr="00656FD4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656FD4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อะไหล่รถยนต์ และรถโดยสารปรับอากาศใช้เชื้อเพลิงก๊าซธรรมชาติ</w:t>
            </w:r>
            <w:r w:rsidRPr="00656FD4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  <w:r w:rsidRPr="00656FD4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รวมถึงการให้บริการซ่อมแซมและบำรุงรักษารถยนต์และรถโดยสาร</w:t>
            </w:r>
          </w:p>
        </w:tc>
      </w:tr>
      <w:tr w:rsidR="0062212A" w:rsidRPr="00656FD4" w14:paraId="7AC0BDE3" w14:textId="77777777" w:rsidTr="00C6653D">
        <w:trPr>
          <w:cantSplit/>
          <w:trHeight w:val="371"/>
        </w:trPr>
        <w:tc>
          <w:tcPr>
            <w:tcW w:w="1530" w:type="dxa"/>
          </w:tcPr>
          <w:p w14:paraId="0A021131" w14:textId="77777777" w:rsidR="0062212A" w:rsidRPr="00656FD4" w:rsidRDefault="0062212A" w:rsidP="00C6653D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656FD4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656FD4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740" w:type="dxa"/>
          </w:tcPr>
          <w:p w14:paraId="0C5A2EC4" w14:textId="77777777" w:rsidR="0062212A" w:rsidRPr="00656FD4" w:rsidRDefault="0062212A" w:rsidP="00097A33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656FD4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>พลังงานหมุนเวียน</w:t>
            </w:r>
            <w:r w:rsidRPr="00656FD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 w:rsidRPr="00656FD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ธุรกิจโรงไฟฟ้าพลังงานแสงอาทิตย์</w:t>
            </w:r>
          </w:p>
        </w:tc>
      </w:tr>
      <w:tr w:rsidR="0062212A" w:rsidRPr="00656FD4" w14:paraId="0D3BB98C" w14:textId="77777777" w:rsidTr="00C6653D">
        <w:trPr>
          <w:cantSplit/>
          <w:trHeight w:val="340"/>
        </w:trPr>
        <w:tc>
          <w:tcPr>
            <w:tcW w:w="1530" w:type="dxa"/>
          </w:tcPr>
          <w:p w14:paraId="4F419F81" w14:textId="77777777" w:rsidR="0062212A" w:rsidRPr="00656FD4" w:rsidRDefault="0062212A" w:rsidP="00C6653D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656FD4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Pr="00656FD4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740" w:type="dxa"/>
          </w:tcPr>
          <w:p w14:paraId="23910363" w14:textId="5579182E" w:rsidR="0062212A" w:rsidRPr="00656FD4" w:rsidRDefault="0062212A" w:rsidP="003F526D">
            <w:pPr>
              <w:pStyle w:val="BodyText"/>
              <w:spacing w:after="100" w:afterAutospacing="1" w:line="240" w:lineRule="auto"/>
              <w:ind w:right="-8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ธุรกิจอื่น ๆ ได้แก่ ธุรกิจค้าก๊าซคาร์บอนไดออกไซด์ น้ำมันเครื่องและน้ำมันหล่อลื่น ธุรกิจร้านสะดวกซื้อ ธุรกิจให้บริการขนส่ง รับฝากและกระจายสินค้าทางบก และธุรกิจส่งออกกระจก</w:t>
            </w:r>
            <w:r w:rsidR="00364C22"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656FD4"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="00364C22"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ไม่มีส่วนงานใดที่เข้าเกณฑ์เชิงปริมาณ เพื่อกำหนดส่วนงานที่รายงานในปี </w:t>
            </w:r>
            <w:r w:rsidR="00364C22" w:rsidRPr="00656FD4">
              <w:rPr>
                <w:rFonts w:ascii="Angsana New" w:hAnsi="Angsana New"/>
                <w:bCs/>
                <w:sz w:val="30"/>
                <w:szCs w:val="30"/>
              </w:rPr>
              <w:t>2562</w:t>
            </w:r>
            <w:r w:rsidR="00364C22" w:rsidRPr="00656FD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364C22" w:rsidRPr="00656FD4">
              <w:rPr>
                <w:rFonts w:ascii="Angsana New" w:hAnsi="Angsana New" w:hint="cs"/>
                <w:b/>
                <w:sz w:val="30"/>
                <w:szCs w:val="30"/>
                <w:cs/>
              </w:rPr>
              <w:t>หรือ</w:t>
            </w:r>
            <w:r w:rsidR="00364C22" w:rsidRPr="00656FD4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364C22" w:rsidRPr="00656FD4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</w:tbl>
    <w:p w14:paraId="4749D566" w14:textId="77777777" w:rsidR="0062212A" w:rsidRPr="00C9655E" w:rsidRDefault="0062212A" w:rsidP="0062212A">
      <w:pPr>
        <w:tabs>
          <w:tab w:val="clear" w:pos="454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768C83F7" w14:textId="034FE663" w:rsidR="0062212A" w:rsidRPr="00BA3B87" w:rsidRDefault="0062212A" w:rsidP="0062212A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cs/>
          <w:lang w:val="en-US" w:bidi="th-TH"/>
        </w:rPr>
      </w:pPr>
      <w:r w:rsidRPr="00B430C3">
        <w:rPr>
          <w:rFonts w:ascii="Angsana New" w:hAnsi="Angsana New"/>
          <w:bCs w:val="0"/>
          <w:i w:val="0"/>
          <w:iCs w:val="0"/>
          <w:spacing w:val="-2"/>
          <w:sz w:val="30"/>
          <w:szCs w:val="30"/>
          <w:cs/>
          <w:lang w:val="en-US" w:bidi="th-TH"/>
        </w:rPr>
        <w:t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>ความสามารถในการดำเนินงาน</w:t>
      </w:r>
      <w:r w:rsidR="004B3309"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ของแต่ละส่วนงาน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จากกำไรก่อนดอกเบี้ย ภาษีเงินได้ ค่าเสื่อมราคาและค่าตัดจำหน่าย 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>(EBITDA)</w:t>
      </w:r>
      <w:r w:rsidR="004B3309"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 xml:space="preserve"> ซึ่งสอดคล้องกับกิจการอื่นที่ดำเนินธุรกิจในอุตสาหกรรมเดียวกัน ทั้งนี้การกำหนดราคาระหว่างส่วนงาน</w:t>
      </w:r>
      <w:r w:rsidR="00714F99"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เป็นไปตามการซื้อขายตามปกติของธุรกิจ</w:t>
      </w:r>
    </w:p>
    <w:p w14:paraId="07AF99BD" w14:textId="77777777" w:rsidR="00BA3B87" w:rsidRPr="00C9655E" w:rsidRDefault="00BA3B87" w:rsidP="00D03D3B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Cs w:val="22"/>
          <w:lang w:val="en-US" w:bidi="th-TH"/>
        </w:rPr>
      </w:pPr>
    </w:p>
    <w:p w14:paraId="6304E725" w14:textId="77777777" w:rsidR="00113F3C" w:rsidRPr="00097A33" w:rsidRDefault="00113F3C" w:rsidP="00113F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64AC8EDB" w14:textId="77777777" w:rsidR="00113F3C" w:rsidRPr="00D03D3B" w:rsidRDefault="00113F3C" w:rsidP="00D03D3B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lang w:val="en-US" w:bidi="th-TH"/>
        </w:rPr>
        <w:sectPr w:rsidR="00113F3C" w:rsidRPr="00D03D3B" w:rsidSect="00DC2AC8">
          <w:headerReference w:type="default" r:id="rId17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</w:p>
    <w:p w14:paraId="0DB85915" w14:textId="6F2BE56B" w:rsidR="00C9655E" w:rsidRDefault="00C9655E" w:rsidP="00C9655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ลูกค้ารายใหญ่</w:t>
      </w:r>
    </w:p>
    <w:p w14:paraId="020D2E50" w14:textId="77777777" w:rsidR="00C9655E" w:rsidRPr="00C9655E" w:rsidRDefault="00C9655E" w:rsidP="00C9655E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215ACF40" w14:textId="0BD97198" w:rsidR="00C9655E" w:rsidRPr="00A42E55" w:rsidRDefault="00C9655E" w:rsidP="00C965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F74A44">
        <w:rPr>
          <w:rFonts w:ascii="Angsana New" w:hAnsi="Angsana New" w:hint="cs"/>
          <w:sz w:val="30"/>
          <w:szCs w:val="30"/>
          <w:cs/>
        </w:rPr>
        <w:t>รายได้จากลูกค้ารายใหญ่จากส่วนงาน</w:t>
      </w:r>
      <w:r w:rsidRPr="00F74A44">
        <w:rPr>
          <w:rFonts w:ascii="Angsana New" w:hAnsi="Angsana New"/>
          <w:sz w:val="30"/>
          <w:szCs w:val="30"/>
          <w:cs/>
        </w:rPr>
        <w:t xml:space="preserve">ที่ </w:t>
      </w:r>
      <w:r w:rsidRPr="00F74A44">
        <w:rPr>
          <w:rFonts w:ascii="Angsana New" w:hAnsi="Angsana New"/>
          <w:sz w:val="30"/>
          <w:szCs w:val="30"/>
        </w:rPr>
        <w:t>1</w:t>
      </w:r>
      <w:r w:rsidRPr="00F74A44">
        <w:rPr>
          <w:rFonts w:ascii="Angsana New" w:hAnsi="Angsana New"/>
          <w:sz w:val="30"/>
          <w:szCs w:val="30"/>
          <w:cs/>
        </w:rPr>
        <w:t xml:space="preserve"> </w:t>
      </w:r>
      <w:r w:rsidRPr="00F74A44">
        <w:rPr>
          <w:rFonts w:ascii="Angsana New" w:hAnsi="Angsana New" w:hint="cs"/>
          <w:sz w:val="30"/>
          <w:szCs w:val="30"/>
          <w:cs/>
        </w:rPr>
        <w:t>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Pr="00F74A44">
        <w:rPr>
          <w:rFonts w:ascii="Angsana New" w:hAnsi="Angsana New"/>
          <w:sz w:val="30"/>
          <w:szCs w:val="30"/>
          <w:cs/>
        </w:rPr>
        <w:t>วันที่ 3</w:t>
      </w:r>
      <w:r>
        <w:rPr>
          <w:rFonts w:ascii="Angsana New" w:hAnsi="Angsana New"/>
          <w:sz w:val="30"/>
          <w:szCs w:val="30"/>
        </w:rPr>
        <w:t>1</w:t>
      </w:r>
      <w:r w:rsidRPr="00F74A4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 w:rsidRPr="00F74A44">
        <w:rPr>
          <w:rFonts w:ascii="Angsana New" w:hAnsi="Angsana New" w:hint="cs"/>
          <w:sz w:val="30"/>
          <w:szCs w:val="30"/>
          <w:cs/>
        </w:rPr>
        <w:t xml:space="preserve">เป็นจำนวนประมาณ </w:t>
      </w:r>
      <w:r w:rsidR="00614BF9">
        <w:rPr>
          <w:rFonts w:ascii="Angsana New" w:hAnsi="Angsana New"/>
          <w:sz w:val="30"/>
          <w:szCs w:val="30"/>
        </w:rPr>
        <w:t>570.35</w:t>
      </w:r>
      <w:r>
        <w:rPr>
          <w:rFonts w:ascii="Angsana New" w:hAnsi="Angsana New"/>
          <w:sz w:val="30"/>
          <w:szCs w:val="30"/>
        </w:rPr>
        <w:t xml:space="preserve"> </w:t>
      </w:r>
      <w:r w:rsidRPr="00F74A44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>6</w:t>
      </w:r>
      <w:r w:rsidRPr="003D4C30">
        <w:rPr>
          <w:rFonts w:ascii="Angsana New" w:hAnsi="Angsana New" w:hint="cs"/>
          <w:i/>
          <w:iCs/>
          <w:spacing w:val="4"/>
          <w:sz w:val="30"/>
          <w:szCs w:val="30"/>
        </w:rPr>
        <w:t>1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>:</w:t>
      </w:r>
      <w:r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pacing w:val="4"/>
          <w:sz w:val="30"/>
          <w:szCs w:val="30"/>
        </w:rPr>
        <w:t xml:space="preserve">789.24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ล้านบาท)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จากรายได้รวมของกลุ่มบริษัท</w:t>
      </w:r>
    </w:p>
    <w:p w14:paraId="541AC094" w14:textId="77777777" w:rsidR="00C9655E" w:rsidRPr="00C9655E" w:rsidRDefault="00C9655E" w:rsidP="00D0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4AF164EA" w14:textId="52AFD8A4" w:rsidR="002836FB" w:rsidRDefault="00D03D3B" w:rsidP="00D0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ข้อมูลทางการเงินจำแนกตามกลุ่มธุรกิจสำหรับ</w:t>
      </w:r>
      <w:r w:rsidR="008F5A46">
        <w:rPr>
          <w:rFonts w:ascii="Angsana New" w:hAnsi="Angsana New"/>
          <w:sz w:val="30"/>
          <w:szCs w:val="30"/>
          <w:cs/>
        </w:rPr>
        <w:t>ปี</w:t>
      </w:r>
      <w:r w:rsidRPr="00BA3B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060F2">
        <w:rPr>
          <w:rFonts w:ascii="Angsana New" w:hAnsi="Angsana New"/>
          <w:sz w:val="30"/>
          <w:szCs w:val="30"/>
        </w:rPr>
        <w:t>31</w:t>
      </w:r>
      <w:r w:rsidR="001D1116">
        <w:rPr>
          <w:rFonts w:ascii="Angsana New" w:hAnsi="Angsana New"/>
          <w:sz w:val="30"/>
          <w:szCs w:val="30"/>
          <w:cs/>
        </w:rPr>
        <w:t xml:space="preserve"> </w:t>
      </w:r>
      <w:r w:rsidR="00B060F2">
        <w:rPr>
          <w:rFonts w:ascii="Angsana New" w:hAnsi="Angsana New" w:hint="cs"/>
          <w:sz w:val="30"/>
          <w:szCs w:val="30"/>
          <w:cs/>
        </w:rPr>
        <w:t>ธันวาคม</w:t>
      </w:r>
      <w:r w:rsidRPr="00BA3B8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9B93A6E" w14:textId="77777777" w:rsidR="00FE2355" w:rsidRPr="00C9655E" w:rsidRDefault="00FE2355" w:rsidP="00D0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  <w:cs/>
        </w:rPr>
      </w:pPr>
    </w:p>
    <w:tbl>
      <w:tblPr>
        <w:tblW w:w="143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330"/>
        <w:gridCol w:w="1350"/>
        <w:gridCol w:w="270"/>
        <w:gridCol w:w="1350"/>
        <w:gridCol w:w="270"/>
        <w:gridCol w:w="1350"/>
        <w:gridCol w:w="270"/>
        <w:gridCol w:w="1350"/>
        <w:gridCol w:w="272"/>
        <w:gridCol w:w="1258"/>
        <w:gridCol w:w="268"/>
        <w:gridCol w:w="1352"/>
        <w:gridCol w:w="268"/>
        <w:gridCol w:w="1352"/>
      </w:tblGrid>
      <w:tr w:rsidR="00FE2355" w:rsidRPr="006C22C7" w14:paraId="162981E1" w14:textId="77777777" w:rsidTr="009B16C5">
        <w:trPr>
          <w:trHeight w:val="225"/>
        </w:trPr>
        <w:tc>
          <w:tcPr>
            <w:tcW w:w="3330" w:type="dxa"/>
            <w:noWrap/>
          </w:tcPr>
          <w:p w14:paraId="42034422" w14:textId="77777777" w:rsidR="00FE2355" w:rsidRPr="006C22C7" w:rsidRDefault="00FE2355" w:rsidP="009B16C5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1259B2B5" w14:textId="77777777" w:rsidR="00FE2355" w:rsidRPr="006C22C7" w:rsidRDefault="00997970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Pr="006C22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31</w:t>
            </w:r>
            <w:r w:rsidRPr="006C22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C22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FE2355" w:rsidRPr="006C22C7" w14:paraId="7EEE1548" w14:textId="77777777" w:rsidTr="009B16C5">
        <w:trPr>
          <w:trHeight w:val="225"/>
        </w:trPr>
        <w:tc>
          <w:tcPr>
            <w:tcW w:w="3330" w:type="dxa"/>
            <w:noWrap/>
          </w:tcPr>
          <w:p w14:paraId="51684A16" w14:textId="77777777" w:rsidR="00FE2355" w:rsidRPr="006C22C7" w:rsidRDefault="00FE2355" w:rsidP="009B16C5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28EF146C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76EF3252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516A71BE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7B9A6CE6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E509C74" w14:textId="77777777" w:rsidR="00FE2355" w:rsidRPr="006C22C7" w:rsidRDefault="00FE2355" w:rsidP="009B16C5">
            <w:pPr>
              <w:tabs>
                <w:tab w:val="clear" w:pos="4451"/>
                <w:tab w:val="left" w:pos="10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258EF35F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1B4645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4963BF33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14:paraId="12AAE45E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41079FA6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5C84714E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C22C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5FFB9A8C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5264C533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C22C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FE2355" w:rsidRPr="006C22C7" w14:paraId="63DE9853" w14:textId="77777777" w:rsidTr="009B16C5">
        <w:trPr>
          <w:trHeight w:val="225"/>
        </w:trPr>
        <w:tc>
          <w:tcPr>
            <w:tcW w:w="3330" w:type="dxa"/>
            <w:noWrap/>
          </w:tcPr>
          <w:p w14:paraId="0EB3709B" w14:textId="77777777" w:rsidR="00FE2355" w:rsidRPr="006C22C7" w:rsidRDefault="00FE2355" w:rsidP="009B16C5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14F3B11E" w14:textId="77777777" w:rsidR="00FE2355" w:rsidRPr="006C22C7" w:rsidRDefault="00FE2355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C22C7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FE2355" w:rsidRPr="006C22C7" w14:paraId="35248307" w14:textId="77777777" w:rsidTr="009B16C5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14:paraId="6D868C7B" w14:textId="77777777" w:rsidR="00FE2355" w:rsidRPr="006C22C7" w:rsidRDefault="00FE2355" w:rsidP="009B16C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5DC82CD7" w14:textId="77777777" w:rsidR="00FE2355" w:rsidRPr="006C22C7" w:rsidRDefault="006B3C5C" w:rsidP="004C0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1,</w:t>
            </w:r>
            <w:r w:rsidR="00B35FA7"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690,761</w:t>
            </w:r>
          </w:p>
        </w:tc>
        <w:tc>
          <w:tcPr>
            <w:tcW w:w="270" w:type="dxa"/>
          </w:tcPr>
          <w:p w14:paraId="636D0C25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977D1B0" w14:textId="7DF098C3" w:rsidR="00FE2355" w:rsidRPr="006C22C7" w:rsidRDefault="006B3C5C" w:rsidP="009B16C5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1,063,</w:t>
            </w:r>
            <w:r w:rsidR="00D03DE2">
              <w:rPr>
                <w:rFonts w:asciiTheme="majorBidi" w:hAnsiTheme="majorBidi" w:cstheme="majorBidi"/>
                <w:bCs/>
                <w:sz w:val="24"/>
                <w:szCs w:val="24"/>
              </w:rPr>
              <w:t>518</w:t>
            </w:r>
          </w:p>
        </w:tc>
        <w:tc>
          <w:tcPr>
            <w:tcW w:w="270" w:type="dxa"/>
          </w:tcPr>
          <w:p w14:paraId="34B43C82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1820C77" w14:textId="77777777" w:rsidR="00FE2355" w:rsidRPr="006C22C7" w:rsidRDefault="006B3C5C" w:rsidP="009B16C5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59,462</w:t>
            </w:r>
          </w:p>
        </w:tc>
        <w:tc>
          <w:tcPr>
            <w:tcW w:w="270" w:type="dxa"/>
          </w:tcPr>
          <w:p w14:paraId="7524DE69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75504B" w14:textId="12553C29" w:rsidR="00FE2355" w:rsidRPr="006C22C7" w:rsidRDefault="00D03DE2" w:rsidP="009B16C5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03DE2">
              <w:rPr>
                <w:rFonts w:asciiTheme="majorBidi" w:hAnsiTheme="majorBidi" w:cstheme="majorBidi"/>
                <w:bCs/>
                <w:sz w:val="24"/>
                <w:szCs w:val="24"/>
              </w:rPr>
              <w:t>158,535</w:t>
            </w:r>
          </w:p>
        </w:tc>
        <w:tc>
          <w:tcPr>
            <w:tcW w:w="272" w:type="dxa"/>
          </w:tcPr>
          <w:p w14:paraId="09960CB7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5C72762F" w14:textId="1B64AA70" w:rsidR="00FE2355" w:rsidRPr="006C22C7" w:rsidRDefault="00D03DE2" w:rsidP="009B16C5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03DE2">
              <w:rPr>
                <w:rFonts w:asciiTheme="majorBidi" w:hAnsiTheme="majorBidi" w:cstheme="majorBidi"/>
                <w:bCs/>
                <w:sz w:val="24"/>
                <w:szCs w:val="24"/>
              </w:rPr>
              <w:t>2,972,276</w:t>
            </w:r>
          </w:p>
        </w:tc>
        <w:tc>
          <w:tcPr>
            <w:tcW w:w="268" w:type="dxa"/>
          </w:tcPr>
          <w:p w14:paraId="2E2CE1A3" w14:textId="77777777" w:rsidR="00FE2355" w:rsidRPr="006C22C7" w:rsidRDefault="00FE2355" w:rsidP="009B16C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0AD8E7A9" w14:textId="77777777" w:rsidR="00FE2355" w:rsidRPr="006C22C7" w:rsidRDefault="006B3C5C" w:rsidP="009B16C5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E3BEFC6" w14:textId="77777777" w:rsidR="00FE2355" w:rsidRPr="006C22C7" w:rsidRDefault="00FE2355" w:rsidP="009B16C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1C6A4D4F" w14:textId="3C4F418F" w:rsidR="00FE2355" w:rsidRPr="006C22C7" w:rsidRDefault="009C35BC" w:rsidP="009B16C5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5BC">
              <w:rPr>
                <w:rFonts w:asciiTheme="majorBidi" w:hAnsiTheme="majorBidi" w:cstheme="majorBidi"/>
                <w:sz w:val="24"/>
                <w:szCs w:val="24"/>
              </w:rPr>
              <w:t>2,972,276</w:t>
            </w:r>
          </w:p>
        </w:tc>
      </w:tr>
      <w:tr w:rsidR="00FE2355" w:rsidRPr="006C22C7" w14:paraId="79D029FC" w14:textId="77777777" w:rsidTr="009B16C5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14:paraId="54C36747" w14:textId="77777777" w:rsidR="00FE2355" w:rsidRPr="006C22C7" w:rsidRDefault="00FE2355" w:rsidP="009B16C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5DF06C" w14:textId="77777777" w:rsidR="00FE2355" w:rsidRPr="006C22C7" w:rsidRDefault="00B35FA7" w:rsidP="00E8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57,910</w:t>
            </w:r>
          </w:p>
        </w:tc>
        <w:tc>
          <w:tcPr>
            <w:tcW w:w="270" w:type="dxa"/>
          </w:tcPr>
          <w:p w14:paraId="19DD5313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C8D2B2" w14:textId="77777777" w:rsidR="00FE2355" w:rsidRPr="006C22C7" w:rsidRDefault="006B3C5C" w:rsidP="009B16C5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270" w:type="dxa"/>
          </w:tcPr>
          <w:p w14:paraId="6547EBDA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2FE756" w14:textId="77777777" w:rsidR="00FE2355" w:rsidRPr="006C22C7" w:rsidRDefault="006B3C5C" w:rsidP="009B16C5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CA7941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9A7022" w14:textId="00F2B94F" w:rsidR="00FE2355" w:rsidRPr="006C22C7" w:rsidRDefault="00D03DE2" w:rsidP="009B16C5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3DE2">
              <w:rPr>
                <w:rFonts w:asciiTheme="majorBidi" w:hAnsiTheme="majorBidi" w:cstheme="majorBidi"/>
                <w:sz w:val="24"/>
                <w:szCs w:val="24"/>
              </w:rPr>
              <w:t>40,938</w:t>
            </w:r>
          </w:p>
        </w:tc>
        <w:tc>
          <w:tcPr>
            <w:tcW w:w="272" w:type="dxa"/>
          </w:tcPr>
          <w:p w14:paraId="10CC80B3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0721D49" w14:textId="3FB8BAAE" w:rsidR="00FE2355" w:rsidRPr="006C22C7" w:rsidRDefault="00D03DE2" w:rsidP="009B16C5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03DE2">
              <w:rPr>
                <w:rFonts w:asciiTheme="majorBidi" w:hAnsiTheme="majorBidi" w:cstheme="majorBidi"/>
                <w:bCs/>
                <w:sz w:val="24"/>
                <w:szCs w:val="24"/>
              </w:rPr>
              <w:t>99,537</w:t>
            </w:r>
          </w:p>
        </w:tc>
        <w:tc>
          <w:tcPr>
            <w:tcW w:w="268" w:type="dxa"/>
          </w:tcPr>
          <w:p w14:paraId="04DA2D39" w14:textId="77777777" w:rsidR="00FE2355" w:rsidRPr="006C22C7" w:rsidRDefault="00FE2355" w:rsidP="009B16C5">
            <w:pPr>
              <w:tabs>
                <w:tab w:val="decimal" w:pos="1487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105A3EC" w14:textId="355549FA" w:rsidR="00FE2355" w:rsidRPr="006C22C7" w:rsidRDefault="009C35BC" w:rsidP="009B16C5">
            <w:pPr>
              <w:tabs>
                <w:tab w:val="left" w:pos="116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5BC">
              <w:rPr>
                <w:rFonts w:asciiTheme="majorBidi" w:hAnsiTheme="majorBidi" w:cstheme="majorBidi"/>
                <w:sz w:val="24"/>
                <w:szCs w:val="24"/>
              </w:rPr>
              <w:t>(99,537)</w:t>
            </w:r>
          </w:p>
        </w:tc>
        <w:tc>
          <w:tcPr>
            <w:tcW w:w="268" w:type="dxa"/>
          </w:tcPr>
          <w:p w14:paraId="106E61C4" w14:textId="77777777" w:rsidR="00FE2355" w:rsidRPr="006C22C7" w:rsidRDefault="00FE2355" w:rsidP="009B16C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5A94530" w14:textId="77777777" w:rsidR="00FE2355" w:rsidRPr="006C22C7" w:rsidRDefault="006B3C5C" w:rsidP="009B16C5">
            <w:pPr>
              <w:tabs>
                <w:tab w:val="decimal" w:pos="1487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E2355" w:rsidRPr="006C22C7" w14:paraId="5A748D29" w14:textId="77777777" w:rsidTr="009B16C5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14:paraId="41E7A9F3" w14:textId="77777777" w:rsidR="00FE2355" w:rsidRPr="006C22C7" w:rsidRDefault="00FE2355" w:rsidP="009B16C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6F9D6D" w14:textId="42BEEAAF" w:rsidR="00FE2355" w:rsidRPr="006C22C7" w:rsidRDefault="006B3C5C" w:rsidP="00E87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1,748,6</w:t>
            </w:r>
            <w:r w:rsidR="00D03DE2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70" w:type="dxa"/>
          </w:tcPr>
          <w:p w14:paraId="27F749BF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D4F4A2" w14:textId="6AFDC89E" w:rsidR="00FE2355" w:rsidRPr="006C22C7" w:rsidRDefault="00665662" w:rsidP="009B16C5">
            <w:pPr>
              <w:tabs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5662">
              <w:rPr>
                <w:rFonts w:asciiTheme="majorBidi" w:hAnsiTheme="majorBidi" w:cstheme="majorBidi"/>
                <w:sz w:val="24"/>
                <w:szCs w:val="24"/>
              </w:rPr>
              <w:t>1,064,207</w:t>
            </w:r>
          </w:p>
        </w:tc>
        <w:tc>
          <w:tcPr>
            <w:tcW w:w="270" w:type="dxa"/>
          </w:tcPr>
          <w:p w14:paraId="08B9D94D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D20868" w14:textId="77777777" w:rsidR="00FE2355" w:rsidRPr="006C22C7" w:rsidRDefault="006B3C5C" w:rsidP="009B16C5">
            <w:pPr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59,462</w:t>
            </w:r>
          </w:p>
        </w:tc>
        <w:tc>
          <w:tcPr>
            <w:tcW w:w="270" w:type="dxa"/>
          </w:tcPr>
          <w:p w14:paraId="009968C8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5582D2" w14:textId="02AB3F55" w:rsidR="00FE2355" w:rsidRPr="006C22C7" w:rsidRDefault="00D03DE2" w:rsidP="009B16C5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03DE2">
              <w:rPr>
                <w:rFonts w:asciiTheme="majorBidi" w:hAnsiTheme="majorBidi" w:cstheme="majorBidi"/>
                <w:sz w:val="24"/>
                <w:szCs w:val="24"/>
              </w:rPr>
              <w:t>199,473</w:t>
            </w:r>
          </w:p>
        </w:tc>
        <w:tc>
          <w:tcPr>
            <w:tcW w:w="272" w:type="dxa"/>
          </w:tcPr>
          <w:p w14:paraId="238874AE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4F0F3A4" w14:textId="43453C2A" w:rsidR="00FE2355" w:rsidRPr="006C22C7" w:rsidRDefault="00D03DE2" w:rsidP="009B16C5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03DE2">
              <w:rPr>
                <w:rFonts w:asciiTheme="majorBidi" w:hAnsiTheme="majorBidi" w:cstheme="majorBidi"/>
                <w:bCs/>
                <w:sz w:val="24"/>
                <w:szCs w:val="24"/>
              </w:rPr>
              <w:t>3,071,813</w:t>
            </w:r>
          </w:p>
        </w:tc>
        <w:tc>
          <w:tcPr>
            <w:tcW w:w="268" w:type="dxa"/>
          </w:tcPr>
          <w:p w14:paraId="6ABFB427" w14:textId="77777777" w:rsidR="00FE2355" w:rsidRPr="006C22C7" w:rsidRDefault="00FE2355" w:rsidP="009B16C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76F2EF5" w14:textId="5A8A02A3" w:rsidR="00FE2355" w:rsidRPr="006C22C7" w:rsidRDefault="009C35BC" w:rsidP="009B16C5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5BC">
              <w:rPr>
                <w:rFonts w:asciiTheme="majorBidi" w:hAnsiTheme="majorBidi" w:cstheme="majorBidi"/>
                <w:sz w:val="24"/>
                <w:szCs w:val="24"/>
              </w:rPr>
              <w:t>(99,537)</w:t>
            </w:r>
          </w:p>
        </w:tc>
        <w:tc>
          <w:tcPr>
            <w:tcW w:w="268" w:type="dxa"/>
          </w:tcPr>
          <w:p w14:paraId="5F695155" w14:textId="77777777" w:rsidR="00FE2355" w:rsidRPr="006C22C7" w:rsidRDefault="00FE2355" w:rsidP="009B16C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66620C08" w14:textId="24839466" w:rsidR="00FE2355" w:rsidRPr="006C22C7" w:rsidRDefault="009C35BC" w:rsidP="009B16C5">
            <w:pPr>
              <w:tabs>
                <w:tab w:val="clear" w:pos="907"/>
                <w:tab w:val="left" w:pos="884"/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5BC">
              <w:rPr>
                <w:rFonts w:asciiTheme="majorBidi" w:hAnsiTheme="majorBidi" w:cstheme="majorBidi"/>
                <w:sz w:val="24"/>
                <w:szCs w:val="24"/>
              </w:rPr>
              <w:t>2,972,276</w:t>
            </w:r>
          </w:p>
        </w:tc>
      </w:tr>
      <w:tr w:rsidR="00FE2355" w:rsidRPr="006C22C7" w14:paraId="4F93D579" w14:textId="77777777" w:rsidTr="009B16C5">
        <w:trPr>
          <w:trHeight w:val="332"/>
        </w:trPr>
        <w:tc>
          <w:tcPr>
            <w:tcW w:w="3330" w:type="dxa"/>
            <w:vAlign w:val="bottom"/>
            <w:hideMark/>
          </w:tcPr>
          <w:p w14:paraId="44583A35" w14:textId="77777777" w:rsidR="00FE2355" w:rsidRPr="006C22C7" w:rsidRDefault="00FE2355" w:rsidP="009B16C5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7BDD4B4" w14:textId="6EBA6AB1" w:rsidR="00FE2355" w:rsidRPr="006C22C7" w:rsidRDefault="00447686" w:rsidP="00A81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47686">
              <w:rPr>
                <w:rFonts w:asciiTheme="majorBidi" w:hAnsiTheme="majorBidi" w:cstheme="majorBidi"/>
                <w:bCs/>
                <w:sz w:val="24"/>
                <w:szCs w:val="24"/>
              </w:rPr>
              <w:t>(1,47</w:t>
            </w:r>
            <w:r w:rsidR="00F75AED">
              <w:rPr>
                <w:rFonts w:asciiTheme="majorBidi" w:hAnsiTheme="majorBidi" w:cstheme="majorBidi"/>
                <w:bCs/>
                <w:sz w:val="24"/>
                <w:szCs w:val="24"/>
              </w:rPr>
              <w:t>4</w:t>
            </w:r>
            <w:r w:rsidRPr="00447686">
              <w:rPr>
                <w:rFonts w:asciiTheme="majorBidi" w:hAnsiTheme="majorBidi" w:cstheme="majorBidi"/>
                <w:bCs/>
                <w:sz w:val="24"/>
                <w:szCs w:val="24"/>
              </w:rPr>
              <w:t>,607)</w:t>
            </w:r>
          </w:p>
        </w:tc>
        <w:tc>
          <w:tcPr>
            <w:tcW w:w="270" w:type="dxa"/>
          </w:tcPr>
          <w:p w14:paraId="1895C1E1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43B88F7" w14:textId="6E25F74A" w:rsidR="00FE2355" w:rsidRPr="006C22C7" w:rsidRDefault="00D03DE2" w:rsidP="009B16C5">
            <w:pPr>
              <w:tabs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03DE2">
              <w:rPr>
                <w:rFonts w:asciiTheme="majorBidi" w:hAnsiTheme="majorBidi" w:cstheme="majorBidi"/>
                <w:bCs/>
                <w:sz w:val="24"/>
                <w:szCs w:val="24"/>
              </w:rPr>
              <w:t>(997,906)</w:t>
            </w:r>
          </w:p>
        </w:tc>
        <w:tc>
          <w:tcPr>
            <w:tcW w:w="270" w:type="dxa"/>
          </w:tcPr>
          <w:p w14:paraId="3B02365C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EEC3DF6" w14:textId="77777777" w:rsidR="00FE2355" w:rsidRPr="006C22C7" w:rsidRDefault="006B3C5C" w:rsidP="009B16C5">
            <w:pPr>
              <w:tabs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(21,742)</w:t>
            </w:r>
          </w:p>
        </w:tc>
        <w:tc>
          <w:tcPr>
            <w:tcW w:w="270" w:type="dxa"/>
          </w:tcPr>
          <w:p w14:paraId="2811FEB4" w14:textId="77777777" w:rsidR="00FE2355" w:rsidRPr="006C22C7" w:rsidRDefault="00FE2355" w:rsidP="009B16C5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650E4A" w14:textId="0C0C0C34" w:rsidR="00FE2355" w:rsidRPr="006C22C7" w:rsidRDefault="001B5B97" w:rsidP="009B16C5">
            <w:pPr>
              <w:tabs>
                <w:tab w:val="clear" w:pos="907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97">
              <w:rPr>
                <w:rFonts w:asciiTheme="majorBidi" w:hAnsiTheme="majorBidi" w:cstheme="majorBidi"/>
                <w:sz w:val="24"/>
                <w:szCs w:val="24"/>
              </w:rPr>
              <w:t>(181,52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B5B9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20E210FD" w14:textId="77777777" w:rsidR="00FE2355" w:rsidRPr="006C22C7" w:rsidRDefault="00FE2355" w:rsidP="009B16C5">
            <w:pPr>
              <w:tabs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1BB2872A" w14:textId="7D9A4569" w:rsidR="00FE2355" w:rsidRPr="006C22C7" w:rsidRDefault="00B23F07" w:rsidP="009B16C5">
            <w:pPr>
              <w:tabs>
                <w:tab w:val="clear" w:pos="680"/>
                <w:tab w:val="clear" w:pos="907"/>
                <w:tab w:val="left" w:pos="702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F07">
              <w:rPr>
                <w:rFonts w:asciiTheme="majorBidi" w:hAnsiTheme="majorBidi" w:cstheme="majorBidi"/>
                <w:sz w:val="24"/>
                <w:szCs w:val="24"/>
              </w:rPr>
              <w:t>(2,675,778)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AF81426" w14:textId="77777777" w:rsidR="00FE2355" w:rsidRPr="006C22C7" w:rsidRDefault="00FE2355" w:rsidP="009B16C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0A29D0FF" w14:textId="1197CDBD" w:rsidR="00FE2355" w:rsidRPr="006C22C7" w:rsidRDefault="009C35BC" w:rsidP="009B16C5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5BC">
              <w:rPr>
                <w:rFonts w:asciiTheme="majorBidi" w:hAnsiTheme="majorBidi" w:cstheme="majorBidi"/>
                <w:sz w:val="24"/>
                <w:szCs w:val="24"/>
              </w:rPr>
              <w:t>90,</w:t>
            </w:r>
            <w:r w:rsidR="005662D4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1437C4A" w14:textId="77777777" w:rsidR="00FE2355" w:rsidRPr="006C22C7" w:rsidRDefault="00FE2355" w:rsidP="009B16C5">
            <w:pPr>
              <w:tabs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1503D876" w14:textId="548D3E47" w:rsidR="00FE2355" w:rsidRPr="006C22C7" w:rsidRDefault="00B23F07" w:rsidP="00B35FA7">
            <w:pPr>
              <w:tabs>
                <w:tab w:val="clear" w:pos="907"/>
                <w:tab w:val="left" w:pos="884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F07">
              <w:rPr>
                <w:rFonts w:asciiTheme="majorBidi" w:hAnsiTheme="majorBidi" w:cstheme="majorBidi"/>
                <w:sz w:val="24"/>
                <w:szCs w:val="24"/>
              </w:rPr>
              <w:t>(2,585,493)</w:t>
            </w:r>
          </w:p>
        </w:tc>
      </w:tr>
      <w:tr w:rsidR="00FE2355" w:rsidRPr="006C22C7" w14:paraId="5682D88D" w14:textId="77777777" w:rsidTr="009B16C5">
        <w:trPr>
          <w:trHeight w:val="360"/>
        </w:trPr>
        <w:tc>
          <w:tcPr>
            <w:tcW w:w="3330" w:type="dxa"/>
            <w:noWrap/>
            <w:vAlign w:val="bottom"/>
          </w:tcPr>
          <w:p w14:paraId="7571678C" w14:textId="77777777" w:rsidR="00FE2355" w:rsidRPr="006C22C7" w:rsidRDefault="00FE2355" w:rsidP="009B16C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9E4D43" w14:textId="2B00F6C9" w:rsidR="00FE2355" w:rsidRPr="006C22C7" w:rsidRDefault="00447686" w:rsidP="004C0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7686">
              <w:rPr>
                <w:rFonts w:asciiTheme="majorBidi" w:hAnsiTheme="majorBidi" w:cstheme="majorBidi"/>
                <w:sz w:val="24"/>
                <w:szCs w:val="24"/>
              </w:rPr>
              <w:t>274,064</w:t>
            </w:r>
          </w:p>
        </w:tc>
        <w:tc>
          <w:tcPr>
            <w:tcW w:w="270" w:type="dxa"/>
            <w:vAlign w:val="bottom"/>
          </w:tcPr>
          <w:p w14:paraId="4606D04B" w14:textId="77777777" w:rsidR="00FE2355" w:rsidRPr="006C22C7" w:rsidRDefault="00FE2355" w:rsidP="009B16C5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7195A1" w14:textId="7B4B18E6" w:rsidR="00FE2355" w:rsidRPr="006C22C7" w:rsidRDefault="00D03DE2" w:rsidP="009B16C5">
            <w:pPr>
              <w:tabs>
                <w:tab w:val="clear" w:pos="2807"/>
                <w:tab w:val="clear" w:pos="4451"/>
                <w:tab w:val="left" w:pos="1147"/>
                <w:tab w:val="decimal" w:pos="1366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03DE2">
              <w:rPr>
                <w:rFonts w:asciiTheme="majorBidi" w:hAnsiTheme="majorBidi" w:cstheme="majorBidi"/>
                <w:sz w:val="24"/>
                <w:szCs w:val="24"/>
              </w:rPr>
              <w:t>66,301</w:t>
            </w:r>
          </w:p>
        </w:tc>
        <w:tc>
          <w:tcPr>
            <w:tcW w:w="270" w:type="dxa"/>
            <w:vAlign w:val="bottom"/>
          </w:tcPr>
          <w:p w14:paraId="368606CC" w14:textId="77777777" w:rsidR="00FE2355" w:rsidRPr="006C22C7" w:rsidRDefault="00FE2355" w:rsidP="009B16C5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9A9F" w14:textId="77777777" w:rsidR="00FE2355" w:rsidRPr="006C22C7" w:rsidRDefault="006B3C5C" w:rsidP="009B16C5">
            <w:pPr>
              <w:tabs>
                <w:tab w:val="clear" w:pos="907"/>
                <w:tab w:val="clear" w:pos="2807"/>
                <w:tab w:val="clear" w:pos="4451"/>
                <w:tab w:val="decimal" w:pos="1154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37,720</w:t>
            </w:r>
          </w:p>
        </w:tc>
        <w:tc>
          <w:tcPr>
            <w:tcW w:w="270" w:type="dxa"/>
            <w:vAlign w:val="bottom"/>
          </w:tcPr>
          <w:p w14:paraId="279BAFC9" w14:textId="77777777" w:rsidR="00FE2355" w:rsidRPr="006C22C7" w:rsidRDefault="00FE2355" w:rsidP="009B16C5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38CAF" w14:textId="48E8ACF6" w:rsidR="00FE2355" w:rsidRPr="006C22C7" w:rsidRDefault="001B5B97" w:rsidP="009B16C5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5B97">
              <w:rPr>
                <w:rFonts w:asciiTheme="majorBidi" w:hAnsiTheme="majorBidi" w:cstheme="majorBidi"/>
                <w:sz w:val="24"/>
                <w:szCs w:val="24"/>
              </w:rPr>
              <w:t>17,95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72" w:type="dxa"/>
            <w:vAlign w:val="bottom"/>
          </w:tcPr>
          <w:p w14:paraId="7528E72B" w14:textId="77777777" w:rsidR="00FE2355" w:rsidRPr="006C22C7" w:rsidRDefault="00FE2355" w:rsidP="009B16C5">
            <w:pPr>
              <w:tabs>
                <w:tab w:val="clear" w:pos="2807"/>
                <w:tab w:val="clear" w:pos="4451"/>
                <w:tab w:val="left" w:pos="114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395568" w14:textId="3502F27C" w:rsidR="00FE2355" w:rsidRPr="006C22C7" w:rsidRDefault="00B23F07" w:rsidP="009B16C5">
            <w:pPr>
              <w:tabs>
                <w:tab w:val="clear" w:pos="907"/>
                <w:tab w:val="decimal" w:pos="884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B23F07">
              <w:rPr>
                <w:rFonts w:asciiTheme="majorBidi" w:hAnsiTheme="majorBidi" w:cstheme="majorBidi"/>
                <w:bCs/>
                <w:sz w:val="24"/>
                <w:szCs w:val="24"/>
              </w:rPr>
              <w:t>396,035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B8E4920" w14:textId="77777777" w:rsidR="00FE2355" w:rsidRPr="006C22C7" w:rsidRDefault="00FE2355" w:rsidP="009B16C5">
            <w:pPr>
              <w:tabs>
                <w:tab w:val="clear" w:pos="2807"/>
                <w:tab w:val="clear" w:pos="4451"/>
                <w:tab w:val="left" w:pos="1147"/>
                <w:tab w:val="decimal" w:pos="148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8425D" w14:textId="4E41D9AD" w:rsidR="00FE2355" w:rsidRPr="006C22C7" w:rsidRDefault="009C35BC" w:rsidP="009B16C5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5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662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9C35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662D4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Pr="009C35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836DFA5" w14:textId="77777777" w:rsidR="00FE2355" w:rsidRPr="006C22C7" w:rsidRDefault="00FE2355" w:rsidP="009B16C5">
            <w:pPr>
              <w:tabs>
                <w:tab w:val="clear" w:pos="2807"/>
                <w:tab w:val="clear" w:pos="4451"/>
                <w:tab w:val="left" w:pos="1147"/>
                <w:tab w:val="decimal" w:pos="1487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EB280" w14:textId="2D590EA8" w:rsidR="00FE2355" w:rsidRPr="006C22C7" w:rsidRDefault="00B23F07" w:rsidP="009B16C5">
            <w:pPr>
              <w:tabs>
                <w:tab w:val="clear" w:pos="907"/>
                <w:tab w:val="left" w:pos="884"/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F07">
              <w:rPr>
                <w:rFonts w:asciiTheme="majorBidi" w:hAnsiTheme="majorBidi" w:cstheme="majorBidi"/>
                <w:sz w:val="24"/>
                <w:szCs w:val="24"/>
              </w:rPr>
              <w:t>386,783</w:t>
            </w:r>
          </w:p>
        </w:tc>
      </w:tr>
      <w:tr w:rsidR="00FE2355" w:rsidRPr="006C22C7" w14:paraId="4E3FE9E3" w14:textId="77777777" w:rsidTr="009B16C5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74BA8365" w14:textId="77777777" w:rsidR="00FE2355" w:rsidRPr="006C22C7" w:rsidRDefault="00FE2355" w:rsidP="009B16C5">
            <w:pPr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  <w:r w:rsidRPr="00CA2F2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24FA24B" w14:textId="77777777" w:rsidR="00FE2355" w:rsidRPr="006C22C7" w:rsidRDefault="00FE2355" w:rsidP="009B16C5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11E09A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CE2471E" w14:textId="77777777" w:rsidR="00FE2355" w:rsidRPr="006C22C7" w:rsidRDefault="00FE2355" w:rsidP="009B16C5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CF1533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6D346C" w14:textId="77777777" w:rsidR="00FE2355" w:rsidRPr="006C22C7" w:rsidRDefault="00FE2355" w:rsidP="009B16C5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680E67A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A16CEF4" w14:textId="77777777" w:rsidR="00FE2355" w:rsidRPr="006C22C7" w:rsidRDefault="00FE2355" w:rsidP="009B16C5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580E516A" w14:textId="77777777" w:rsidR="00FE2355" w:rsidRPr="006C22C7" w:rsidRDefault="00FE2355" w:rsidP="009B16C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38562334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5B91579B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71DACDB7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212E1B5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5969E340" w14:textId="09AA8089" w:rsidR="00FE2355" w:rsidRPr="006C22C7" w:rsidRDefault="009C35BC" w:rsidP="009B16C5">
            <w:pPr>
              <w:tabs>
                <w:tab w:val="clear" w:pos="907"/>
                <w:tab w:val="left" w:pos="884"/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35BC">
              <w:rPr>
                <w:rFonts w:asciiTheme="majorBidi" w:hAnsiTheme="majorBidi" w:cstheme="majorBidi"/>
                <w:sz w:val="24"/>
                <w:szCs w:val="24"/>
              </w:rPr>
              <w:t>147,507</w:t>
            </w:r>
          </w:p>
        </w:tc>
      </w:tr>
      <w:tr w:rsidR="00FE2355" w:rsidRPr="006C22C7" w14:paraId="4AEDCA85" w14:textId="77777777" w:rsidTr="009B16C5">
        <w:trPr>
          <w:trHeight w:val="270"/>
        </w:trPr>
        <w:tc>
          <w:tcPr>
            <w:tcW w:w="3330" w:type="dxa"/>
            <w:noWrap/>
            <w:vAlign w:val="bottom"/>
            <w:hideMark/>
          </w:tcPr>
          <w:p w14:paraId="04FC88ED" w14:textId="77777777" w:rsidR="00FE2355" w:rsidRPr="006C22C7" w:rsidRDefault="00FE2355" w:rsidP="009B16C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14:paraId="671DAF4E" w14:textId="77777777" w:rsidR="00FE2355" w:rsidRPr="006C22C7" w:rsidRDefault="00FE2355" w:rsidP="009B16C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8DB40EA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E563B56" w14:textId="77777777" w:rsidR="00FE2355" w:rsidRPr="006C22C7" w:rsidRDefault="00FE2355" w:rsidP="009B16C5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2EFC21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8B4612" w14:textId="77777777" w:rsidR="00FE2355" w:rsidRPr="006C22C7" w:rsidRDefault="00FE2355" w:rsidP="009B16C5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0BF057" w14:textId="77777777" w:rsidR="00FE2355" w:rsidRPr="006C22C7" w:rsidRDefault="00FE2355" w:rsidP="009B16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550FFE3D" w14:textId="77777777" w:rsidR="00FE2355" w:rsidRPr="006C22C7" w:rsidRDefault="00FE2355" w:rsidP="009B16C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19952AF" w14:textId="77777777" w:rsidR="00FE2355" w:rsidRPr="006C22C7" w:rsidRDefault="00FE2355" w:rsidP="009B16C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205EC53" w14:textId="77777777" w:rsidR="00FE2355" w:rsidRPr="006C22C7" w:rsidRDefault="00FE2355" w:rsidP="009B16C5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48480372" w14:textId="77777777" w:rsidR="00FE2355" w:rsidRPr="006C22C7" w:rsidRDefault="00FE2355" w:rsidP="009B16C5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0DB8F759" w14:textId="77777777" w:rsidR="00FE2355" w:rsidRPr="006C22C7" w:rsidRDefault="00FE2355" w:rsidP="009B16C5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BF5B706" w14:textId="77777777" w:rsidR="00FE2355" w:rsidRPr="006C22C7" w:rsidRDefault="00FE2355" w:rsidP="009B16C5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6C7B22AA" w14:textId="3A72C870" w:rsidR="00FE2355" w:rsidRPr="006C22C7" w:rsidRDefault="00403552" w:rsidP="000D44EA">
            <w:pPr>
              <w:tabs>
                <w:tab w:val="clear" w:pos="907"/>
                <w:tab w:val="left" w:pos="884"/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534,290</w:t>
            </w:r>
          </w:p>
        </w:tc>
      </w:tr>
      <w:tr w:rsidR="00FE2355" w:rsidRPr="006C22C7" w14:paraId="0FEAA734" w14:textId="77777777" w:rsidTr="009B16C5">
        <w:trPr>
          <w:trHeight w:val="207"/>
        </w:trPr>
        <w:tc>
          <w:tcPr>
            <w:tcW w:w="3330" w:type="dxa"/>
            <w:noWrap/>
            <w:vAlign w:val="bottom"/>
          </w:tcPr>
          <w:p w14:paraId="1F7F2669" w14:textId="77777777" w:rsidR="00FE2355" w:rsidRPr="006C22C7" w:rsidRDefault="00FE2355" w:rsidP="009B16C5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 w:rsidRPr="006C22C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14:paraId="6BF158AB" w14:textId="77777777" w:rsidR="00FE2355" w:rsidRPr="006C22C7" w:rsidRDefault="00FE2355" w:rsidP="009B16C5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E37FC0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6A8A451" w14:textId="77777777" w:rsidR="00FE2355" w:rsidRPr="006C22C7" w:rsidRDefault="00FE2355" w:rsidP="009B16C5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B4A0C6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288B49C" w14:textId="77777777" w:rsidR="00FE2355" w:rsidRPr="006C22C7" w:rsidRDefault="00FE2355" w:rsidP="009B16C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856EA2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06F20BE8" w14:textId="77777777" w:rsidR="00FE2355" w:rsidRPr="006C22C7" w:rsidRDefault="00FE2355" w:rsidP="009B16C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EBF7F9A" w14:textId="77777777" w:rsidR="00FE2355" w:rsidRPr="006C22C7" w:rsidRDefault="00FE2355" w:rsidP="009B16C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38EF2E3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E08D44A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33C51551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2ACF96C6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78D7F54E" w14:textId="4A301634" w:rsidR="00FE2355" w:rsidRPr="006C22C7" w:rsidRDefault="00B23F07" w:rsidP="009B16C5">
            <w:pPr>
              <w:tabs>
                <w:tab w:val="clear" w:pos="907"/>
                <w:tab w:val="left" w:pos="884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F07">
              <w:rPr>
                <w:rFonts w:asciiTheme="majorBidi" w:hAnsiTheme="majorBidi" w:cstheme="majorBidi"/>
                <w:sz w:val="24"/>
                <w:szCs w:val="24"/>
              </w:rPr>
              <w:t>(228,40</w:t>
            </w:r>
            <w:r w:rsidR="00535E1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23F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E2355" w:rsidRPr="006C22C7" w14:paraId="0A25E7FD" w14:textId="77777777" w:rsidTr="009B16C5">
        <w:trPr>
          <w:trHeight w:val="207"/>
        </w:trPr>
        <w:tc>
          <w:tcPr>
            <w:tcW w:w="3330" w:type="dxa"/>
            <w:noWrap/>
            <w:vAlign w:val="bottom"/>
          </w:tcPr>
          <w:p w14:paraId="381D1EBA" w14:textId="77777777" w:rsidR="00FE2355" w:rsidRPr="006C22C7" w:rsidRDefault="00FE2355" w:rsidP="009B16C5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ขาดทุนจากอัตราแลกเปลี่ยนสุทธิ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50309F2F" w14:textId="77777777" w:rsidR="00FE2355" w:rsidRPr="006C22C7" w:rsidRDefault="00FE2355" w:rsidP="009B16C5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57B134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35FDA4" w14:textId="77777777" w:rsidR="00FE2355" w:rsidRPr="006C22C7" w:rsidRDefault="00FE2355" w:rsidP="009B16C5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507032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DECEC0F" w14:textId="77777777" w:rsidR="00FE2355" w:rsidRPr="006C22C7" w:rsidRDefault="00FE2355" w:rsidP="009B16C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28B046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FF4972" w14:textId="77777777" w:rsidR="00FE2355" w:rsidRPr="006C22C7" w:rsidRDefault="00FE2355" w:rsidP="009B16C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20B14FFD" w14:textId="77777777" w:rsidR="00FE2355" w:rsidRPr="006C22C7" w:rsidRDefault="00FE2355" w:rsidP="009B16C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D5671E1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85B9DD5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3DC2A6BB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6F83302B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16DBD277" w14:textId="29C6A237" w:rsidR="00FE2355" w:rsidRPr="006C22C7" w:rsidRDefault="00B23F07" w:rsidP="009B16C5">
            <w:pPr>
              <w:tabs>
                <w:tab w:val="clear" w:pos="907"/>
                <w:tab w:val="left" w:pos="884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F07">
              <w:rPr>
                <w:rFonts w:asciiTheme="majorBidi" w:hAnsiTheme="majorBidi" w:cstheme="majorBidi"/>
                <w:sz w:val="24"/>
                <w:szCs w:val="24"/>
              </w:rPr>
              <w:t>(2,67</w:t>
            </w:r>
            <w:r w:rsidR="00535E1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23F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E2355" w:rsidRPr="006C22C7" w14:paraId="78724FF6" w14:textId="77777777" w:rsidTr="009B16C5">
        <w:trPr>
          <w:trHeight w:val="207"/>
        </w:trPr>
        <w:tc>
          <w:tcPr>
            <w:tcW w:w="3330" w:type="dxa"/>
            <w:noWrap/>
            <w:vAlign w:val="bottom"/>
          </w:tcPr>
          <w:p w14:paraId="6B4196B2" w14:textId="77777777" w:rsidR="00FE2355" w:rsidRPr="006C22C7" w:rsidRDefault="00FE2355" w:rsidP="009B16C5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E3F16EF" w14:textId="77777777" w:rsidR="00FE2355" w:rsidRPr="006C22C7" w:rsidRDefault="00FE2355" w:rsidP="009B16C5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5FBACB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8DF423" w14:textId="77777777" w:rsidR="00FE2355" w:rsidRPr="006C22C7" w:rsidRDefault="00FE2355" w:rsidP="009B16C5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DB95E3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1227FE" w14:textId="77777777" w:rsidR="00FE2355" w:rsidRPr="006C22C7" w:rsidRDefault="00FE2355" w:rsidP="009B16C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94FEEE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504F17D" w14:textId="77777777" w:rsidR="00FE2355" w:rsidRPr="006C22C7" w:rsidRDefault="00FE2355" w:rsidP="009B16C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19B11A29" w14:textId="77777777" w:rsidR="00FE2355" w:rsidRPr="006C22C7" w:rsidRDefault="00FE2355" w:rsidP="009B16C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A4550E4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103D04EF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0FF310F4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ADE2918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37DB705C" w14:textId="7121E59A" w:rsidR="00FE2355" w:rsidRPr="006C22C7" w:rsidRDefault="00B23F07" w:rsidP="009B16C5">
            <w:pPr>
              <w:tabs>
                <w:tab w:val="clear" w:pos="907"/>
                <w:tab w:val="left" w:pos="884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F07">
              <w:rPr>
                <w:rFonts w:asciiTheme="majorBidi" w:hAnsiTheme="majorBidi" w:cstheme="majorBidi"/>
                <w:sz w:val="24"/>
                <w:szCs w:val="24"/>
              </w:rPr>
              <w:t>(88,786)</w:t>
            </w:r>
          </w:p>
        </w:tc>
      </w:tr>
      <w:tr w:rsidR="00FE2355" w:rsidRPr="006C22C7" w14:paraId="5AEF38C4" w14:textId="77777777" w:rsidTr="009B16C5">
        <w:trPr>
          <w:trHeight w:val="207"/>
        </w:trPr>
        <w:tc>
          <w:tcPr>
            <w:tcW w:w="3330" w:type="dxa"/>
            <w:noWrap/>
            <w:vAlign w:val="bottom"/>
          </w:tcPr>
          <w:p w14:paraId="547288B3" w14:textId="7CA93699" w:rsidR="00FE2355" w:rsidRPr="006C22C7" w:rsidRDefault="00FE2355" w:rsidP="009B16C5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ส่วนแบ่ง</w:t>
            </w:r>
            <w:r w:rsidRPr="006C22C7"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กำไรสุทธิ</w:t>
            </w:r>
            <w:r w:rsidRPr="006C22C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</w:t>
            </w:r>
            <w:r w:rsidR="00DE5AC1" w:rsidRPr="006C22C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48F33071" w14:textId="77777777" w:rsidR="00FE2355" w:rsidRPr="006C22C7" w:rsidRDefault="00FE2355" w:rsidP="009B16C5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962ABB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FF20CF0" w14:textId="77777777" w:rsidR="00FE2355" w:rsidRPr="006C22C7" w:rsidRDefault="00FE2355" w:rsidP="009B16C5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E75E8F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2341BB" w14:textId="77777777" w:rsidR="00FE2355" w:rsidRPr="006C22C7" w:rsidRDefault="00FE2355" w:rsidP="009B16C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99D7C1A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79AEAAC3" w14:textId="77777777" w:rsidR="00FE2355" w:rsidRPr="006C22C7" w:rsidRDefault="00FE2355" w:rsidP="009B16C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CD9F952" w14:textId="77777777" w:rsidR="00FE2355" w:rsidRPr="006C22C7" w:rsidRDefault="00FE2355" w:rsidP="009B16C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13E89A5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27334407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74C58626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58B85631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51AF6DD7" w14:textId="77777777" w:rsidR="001521A5" w:rsidRDefault="001521A5" w:rsidP="009B16C5">
            <w:pPr>
              <w:tabs>
                <w:tab w:val="clear" w:pos="907"/>
                <w:tab w:val="left" w:pos="884"/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F6F57" w14:textId="63EE7589" w:rsidR="00FE2355" w:rsidRPr="006C22C7" w:rsidRDefault="00B23F07" w:rsidP="009B16C5">
            <w:pPr>
              <w:tabs>
                <w:tab w:val="clear" w:pos="907"/>
                <w:tab w:val="left" w:pos="884"/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F07">
              <w:rPr>
                <w:rFonts w:asciiTheme="majorBidi" w:hAnsiTheme="majorBidi" w:cstheme="majorBidi"/>
                <w:sz w:val="24"/>
                <w:szCs w:val="24"/>
              </w:rPr>
              <w:t>16,07</w:t>
            </w:r>
            <w:r w:rsidR="00535E1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FE2355" w:rsidRPr="006C22C7" w14:paraId="5FB9FC98" w14:textId="77777777" w:rsidTr="009B16C5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2661A114" w14:textId="77777777" w:rsidR="00FE2355" w:rsidRPr="006C22C7" w:rsidRDefault="00FE2355" w:rsidP="009B16C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0A6D48FF" w14:textId="77777777" w:rsidR="00FE2355" w:rsidRPr="006C22C7" w:rsidRDefault="00FE2355" w:rsidP="009B16C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96121D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141B436" w14:textId="77777777" w:rsidR="00FE2355" w:rsidRPr="006C22C7" w:rsidRDefault="00FE2355" w:rsidP="009B16C5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AB2EA4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293E2A" w14:textId="77777777" w:rsidR="00FE2355" w:rsidRPr="006C22C7" w:rsidRDefault="00FE2355" w:rsidP="009B16C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42C360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4E05EE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03463CF4" w14:textId="77777777" w:rsidR="00FE2355" w:rsidRPr="006C22C7" w:rsidRDefault="00FE2355" w:rsidP="009B16C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89D06AD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B15F0DD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13C65336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3A72FB16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681744DF" w14:textId="39FED882" w:rsidR="00FE2355" w:rsidRPr="006C22C7" w:rsidRDefault="00403552" w:rsidP="009B16C5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230,507</w:t>
            </w:r>
          </w:p>
        </w:tc>
      </w:tr>
      <w:tr w:rsidR="00FE2355" w:rsidRPr="006C22C7" w14:paraId="2E8B2BDF" w14:textId="77777777" w:rsidTr="009B16C5">
        <w:trPr>
          <w:trHeight w:val="315"/>
        </w:trPr>
        <w:tc>
          <w:tcPr>
            <w:tcW w:w="3330" w:type="dxa"/>
            <w:noWrap/>
            <w:vAlign w:val="bottom"/>
            <w:hideMark/>
          </w:tcPr>
          <w:p w14:paraId="7D1C4E66" w14:textId="77777777" w:rsidR="00FE2355" w:rsidRPr="006C22C7" w:rsidRDefault="00FE2355" w:rsidP="009B16C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1F89092" w14:textId="77777777" w:rsidR="00FE2355" w:rsidRPr="006C22C7" w:rsidRDefault="00FE2355" w:rsidP="009B16C5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CF1211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DF51EFE" w14:textId="77777777" w:rsidR="00FE2355" w:rsidRPr="006C22C7" w:rsidRDefault="00FE2355" w:rsidP="009B16C5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B2EA31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DCF0D34" w14:textId="77777777" w:rsidR="00FE2355" w:rsidRPr="006C22C7" w:rsidRDefault="00FE2355" w:rsidP="009B16C5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3A4E97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06E5FABC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3FD0A5C9" w14:textId="77777777" w:rsidR="00FE2355" w:rsidRPr="006C22C7" w:rsidRDefault="00FE2355" w:rsidP="009B16C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4274DF4B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A720D5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5EA34406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75804F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0EC82048" w14:textId="28A921FA" w:rsidR="00FE2355" w:rsidRPr="006C22C7" w:rsidRDefault="00B23F07" w:rsidP="009B16C5">
            <w:pPr>
              <w:tabs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3F07">
              <w:rPr>
                <w:rFonts w:asciiTheme="majorBidi" w:hAnsiTheme="majorBidi" w:cstheme="majorBidi"/>
                <w:sz w:val="24"/>
                <w:szCs w:val="24"/>
              </w:rPr>
              <w:t>(34,</w:t>
            </w:r>
            <w:r w:rsidR="00403552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Pr="00B23F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E2355" w:rsidRPr="006C22C7" w14:paraId="7BFAFA79" w14:textId="77777777" w:rsidTr="009B16C5">
        <w:trPr>
          <w:trHeight w:val="314"/>
        </w:trPr>
        <w:tc>
          <w:tcPr>
            <w:tcW w:w="3330" w:type="dxa"/>
            <w:noWrap/>
            <w:vAlign w:val="bottom"/>
            <w:hideMark/>
          </w:tcPr>
          <w:p w14:paraId="2C1EC8F4" w14:textId="0BE3A97D" w:rsidR="00FE2355" w:rsidRPr="006C22C7" w:rsidRDefault="00FE2355" w:rsidP="009B16C5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 w:rsidR="00614BF9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410024C" w14:textId="77777777" w:rsidR="00FE2355" w:rsidRPr="006C22C7" w:rsidRDefault="00FE2355" w:rsidP="009B16C5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34E64A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9738611" w14:textId="77777777" w:rsidR="00FE2355" w:rsidRPr="006C22C7" w:rsidRDefault="00FE2355" w:rsidP="009B16C5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EB0435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60D2A6A" w14:textId="77777777" w:rsidR="00FE2355" w:rsidRPr="006C22C7" w:rsidRDefault="00FE2355" w:rsidP="009B16C5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220F116" w14:textId="77777777" w:rsidR="00FE2355" w:rsidRPr="006C22C7" w:rsidRDefault="00FE2355" w:rsidP="009B16C5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CDA4E6" w14:textId="77777777" w:rsidR="00FE2355" w:rsidRPr="006C22C7" w:rsidRDefault="00FE2355" w:rsidP="009B16C5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03BBF1B" w14:textId="77777777" w:rsidR="00FE2355" w:rsidRPr="006C22C7" w:rsidRDefault="00FE2355" w:rsidP="009B16C5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F1F4772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04DC0B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4B7A871C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69E136A" w14:textId="77777777" w:rsidR="00FE2355" w:rsidRPr="006C22C7" w:rsidRDefault="00FE2355" w:rsidP="009B16C5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5BA5F8" w14:textId="1FCD62D3" w:rsidR="00FE2355" w:rsidRPr="00CA2F28" w:rsidRDefault="00B23F07" w:rsidP="009B16C5">
            <w:pPr>
              <w:tabs>
                <w:tab w:val="decimal" w:pos="972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3F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195,</w:t>
            </w:r>
            <w:r w:rsidR="004035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899</w:t>
            </w:r>
          </w:p>
        </w:tc>
      </w:tr>
      <w:tr w:rsidR="00DB5F8C" w:rsidRPr="006C22C7" w14:paraId="7681AF03" w14:textId="77777777" w:rsidTr="009B16C5">
        <w:trPr>
          <w:trHeight w:val="225"/>
        </w:trPr>
        <w:tc>
          <w:tcPr>
            <w:tcW w:w="3330" w:type="dxa"/>
            <w:noWrap/>
          </w:tcPr>
          <w:p w14:paraId="38A0B020" w14:textId="77777777" w:rsidR="00DB5F8C" w:rsidRPr="006C22C7" w:rsidRDefault="00DB5F8C" w:rsidP="009B16C5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12B857BE" w14:textId="77777777" w:rsidR="00B572E5" w:rsidRDefault="00B572E5" w:rsidP="009B16C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</w:pPr>
          </w:p>
          <w:p w14:paraId="07919159" w14:textId="096C16EE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lastRenderedPageBreak/>
              <w:t xml:space="preserve">สำหรับปีสิ้นสุดวันที่ </w:t>
            </w:r>
            <w:r w:rsidRPr="006C22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31</w:t>
            </w:r>
            <w:r w:rsidRPr="006C22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C22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256</w:t>
            </w:r>
            <w:r w:rsidRPr="006C22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DB5F8C" w:rsidRPr="006C22C7" w14:paraId="21DC8643" w14:textId="77777777" w:rsidTr="009B16C5">
        <w:trPr>
          <w:trHeight w:val="225"/>
        </w:trPr>
        <w:tc>
          <w:tcPr>
            <w:tcW w:w="3330" w:type="dxa"/>
            <w:noWrap/>
          </w:tcPr>
          <w:p w14:paraId="68240252" w14:textId="77777777" w:rsidR="00DB5F8C" w:rsidRPr="006C22C7" w:rsidRDefault="00DB5F8C" w:rsidP="009B16C5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4879E3EC" w14:textId="77777777" w:rsidR="00DB5F8C" w:rsidRPr="006C22C7" w:rsidRDefault="00DB5F8C" w:rsidP="009B16C5">
            <w:pPr>
              <w:tabs>
                <w:tab w:val="clear" w:pos="6322"/>
                <w:tab w:val="left" w:pos="113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0729B04D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655D2C19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4271A8C7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1D64B123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vAlign w:val="bottom"/>
          </w:tcPr>
          <w:p w14:paraId="3AEC5332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74089F2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21F8C828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58" w:type="dxa"/>
            <w:vAlign w:val="bottom"/>
            <w:hideMark/>
          </w:tcPr>
          <w:p w14:paraId="602365B2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49013C39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4F703963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C22C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1F566D46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52" w:type="dxa"/>
          </w:tcPr>
          <w:p w14:paraId="51AAD5E5" w14:textId="77777777" w:rsidR="00DB5F8C" w:rsidRPr="006C22C7" w:rsidRDefault="00DB5F8C" w:rsidP="009B16C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C22C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DB5F8C" w:rsidRPr="006C22C7" w14:paraId="19861825" w14:textId="77777777" w:rsidTr="009B16C5">
        <w:trPr>
          <w:trHeight w:val="225"/>
        </w:trPr>
        <w:tc>
          <w:tcPr>
            <w:tcW w:w="3330" w:type="dxa"/>
            <w:noWrap/>
          </w:tcPr>
          <w:p w14:paraId="24178A8A" w14:textId="77777777" w:rsidR="00DB5F8C" w:rsidRPr="006C22C7" w:rsidRDefault="00DB5F8C" w:rsidP="009B16C5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980" w:type="dxa"/>
            <w:gridSpan w:val="13"/>
            <w:vAlign w:val="bottom"/>
          </w:tcPr>
          <w:p w14:paraId="362A8D93" w14:textId="77777777" w:rsidR="00DB5F8C" w:rsidRPr="006C22C7" w:rsidRDefault="00DB5F8C" w:rsidP="0029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6C22C7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DB5F8C" w:rsidRPr="006C22C7" w14:paraId="16FCA0CD" w14:textId="77777777" w:rsidTr="009B16C5">
        <w:trPr>
          <w:trHeight w:val="189"/>
        </w:trPr>
        <w:tc>
          <w:tcPr>
            <w:tcW w:w="3330" w:type="dxa"/>
            <w:shd w:val="clear" w:color="auto" w:fill="auto"/>
            <w:vAlign w:val="bottom"/>
            <w:hideMark/>
          </w:tcPr>
          <w:p w14:paraId="485911D1" w14:textId="77777777" w:rsidR="00DB5F8C" w:rsidRPr="006C22C7" w:rsidRDefault="00DB5F8C" w:rsidP="009B16C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1C0D589E" w14:textId="31BB32AF" w:rsidR="00DB5F8C" w:rsidRPr="006C22C7" w:rsidRDefault="003C3D30" w:rsidP="0029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C3D30">
              <w:rPr>
                <w:rFonts w:asciiTheme="majorBidi" w:hAnsiTheme="majorBidi" w:cstheme="majorBidi"/>
                <w:bCs/>
                <w:sz w:val="24"/>
                <w:szCs w:val="24"/>
              </w:rPr>
              <w:t>1,718,622</w:t>
            </w:r>
          </w:p>
        </w:tc>
        <w:tc>
          <w:tcPr>
            <w:tcW w:w="270" w:type="dxa"/>
          </w:tcPr>
          <w:p w14:paraId="470D6922" w14:textId="77777777" w:rsidR="00DB5F8C" w:rsidRPr="006C22C7" w:rsidRDefault="00DB5F8C" w:rsidP="0029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8871EFB" w14:textId="39FEC0DF" w:rsidR="00DB5F8C" w:rsidRPr="006C22C7" w:rsidRDefault="00D11927" w:rsidP="0029364B">
            <w:pPr>
              <w:tabs>
                <w:tab w:val="clear" w:pos="3515"/>
                <w:tab w:val="left" w:pos="1130"/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11927">
              <w:rPr>
                <w:rFonts w:asciiTheme="majorBidi" w:hAnsiTheme="majorBidi" w:cstheme="majorBidi"/>
                <w:bCs/>
                <w:sz w:val="24"/>
                <w:szCs w:val="24"/>
              </w:rPr>
              <w:t>1,186,508</w:t>
            </w:r>
          </w:p>
        </w:tc>
        <w:tc>
          <w:tcPr>
            <w:tcW w:w="270" w:type="dxa"/>
          </w:tcPr>
          <w:p w14:paraId="22BC7706" w14:textId="77777777" w:rsidR="00DB5F8C" w:rsidRPr="006C22C7" w:rsidRDefault="00DB5F8C" w:rsidP="0029364B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2EF3FA" w14:textId="2695683B" w:rsidR="00DB5F8C" w:rsidRPr="006C22C7" w:rsidRDefault="008F0583" w:rsidP="0029364B">
            <w:pPr>
              <w:tabs>
                <w:tab w:val="clear" w:pos="3515"/>
                <w:tab w:val="left" w:pos="1130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57,494</w:t>
            </w:r>
          </w:p>
        </w:tc>
        <w:tc>
          <w:tcPr>
            <w:tcW w:w="270" w:type="dxa"/>
          </w:tcPr>
          <w:p w14:paraId="2B528CA5" w14:textId="77777777" w:rsidR="00DB5F8C" w:rsidRPr="006C22C7" w:rsidRDefault="00DB5F8C" w:rsidP="0029364B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8EA7314" w14:textId="5DD4E4F5" w:rsidR="00DB5F8C" w:rsidRPr="006C22C7" w:rsidRDefault="008F0583" w:rsidP="0029364B">
            <w:pPr>
              <w:tabs>
                <w:tab w:val="clear" w:pos="907"/>
                <w:tab w:val="clear" w:pos="3515"/>
                <w:tab w:val="decimal" w:pos="884"/>
                <w:tab w:val="left" w:pos="113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158,655</w:t>
            </w:r>
          </w:p>
        </w:tc>
        <w:tc>
          <w:tcPr>
            <w:tcW w:w="272" w:type="dxa"/>
          </w:tcPr>
          <w:p w14:paraId="754D97A3" w14:textId="77777777" w:rsidR="00DB5F8C" w:rsidRPr="006C22C7" w:rsidRDefault="00DB5F8C" w:rsidP="0029364B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3CBF2C18" w14:textId="094BC3F1" w:rsidR="00DB5F8C" w:rsidRPr="006C22C7" w:rsidRDefault="008F0583" w:rsidP="0029364B">
            <w:pPr>
              <w:tabs>
                <w:tab w:val="clear" w:pos="907"/>
                <w:tab w:val="clear" w:pos="3515"/>
                <w:tab w:val="left" w:pos="792"/>
                <w:tab w:val="left" w:pos="1062"/>
                <w:tab w:val="left" w:pos="1130"/>
                <w:tab w:val="decimal" w:pos="1487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3,121,279</w:t>
            </w:r>
          </w:p>
        </w:tc>
        <w:tc>
          <w:tcPr>
            <w:tcW w:w="268" w:type="dxa"/>
          </w:tcPr>
          <w:p w14:paraId="0D0B7382" w14:textId="77777777" w:rsidR="00DB5F8C" w:rsidRPr="006C22C7" w:rsidRDefault="00DB5F8C" w:rsidP="0029364B">
            <w:pPr>
              <w:tabs>
                <w:tab w:val="clear" w:pos="3515"/>
                <w:tab w:val="left" w:pos="1130"/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0B5AED17" w14:textId="77777777" w:rsidR="00DB5F8C" w:rsidRPr="006C22C7" w:rsidRDefault="009E3B5E" w:rsidP="0029364B">
            <w:pPr>
              <w:tabs>
                <w:tab w:val="clear" w:pos="680"/>
                <w:tab w:val="clear" w:pos="907"/>
                <w:tab w:val="clear" w:pos="3515"/>
                <w:tab w:val="left" w:pos="888"/>
                <w:tab w:val="left" w:pos="1130"/>
              </w:tabs>
              <w:spacing w:line="240" w:lineRule="auto"/>
              <w:ind w:right="-6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A463AF0" w14:textId="77777777" w:rsidR="00DB5F8C" w:rsidRPr="006C22C7" w:rsidRDefault="00DB5F8C" w:rsidP="0029364B">
            <w:pPr>
              <w:tabs>
                <w:tab w:val="clear" w:pos="3515"/>
                <w:tab w:val="left" w:pos="1130"/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</w:tcPr>
          <w:p w14:paraId="334FC9C7" w14:textId="77777777" w:rsidR="00DB5F8C" w:rsidRPr="006C22C7" w:rsidRDefault="009E3B5E" w:rsidP="0029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3,121,279</w:t>
            </w:r>
          </w:p>
        </w:tc>
      </w:tr>
      <w:tr w:rsidR="008F0583" w:rsidRPr="006C22C7" w14:paraId="71CCBE1D" w14:textId="77777777" w:rsidTr="009B16C5">
        <w:trPr>
          <w:trHeight w:val="315"/>
        </w:trPr>
        <w:tc>
          <w:tcPr>
            <w:tcW w:w="3330" w:type="dxa"/>
            <w:shd w:val="clear" w:color="auto" w:fill="auto"/>
            <w:vAlign w:val="bottom"/>
            <w:hideMark/>
          </w:tcPr>
          <w:p w14:paraId="74B19337" w14:textId="77777777" w:rsidR="008F0583" w:rsidRPr="006C22C7" w:rsidRDefault="008F0583" w:rsidP="008F058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698E67" w14:textId="0931C20D" w:rsidR="008F0583" w:rsidRPr="006C22C7" w:rsidRDefault="003C3D30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D30">
              <w:rPr>
                <w:rFonts w:asciiTheme="majorBidi" w:hAnsiTheme="majorBidi" w:cstheme="majorBidi"/>
                <w:sz w:val="24"/>
                <w:szCs w:val="24"/>
              </w:rPr>
              <w:t>362,084</w:t>
            </w:r>
          </w:p>
        </w:tc>
        <w:tc>
          <w:tcPr>
            <w:tcW w:w="270" w:type="dxa"/>
          </w:tcPr>
          <w:p w14:paraId="7B88F522" w14:textId="77777777" w:rsidR="008F0583" w:rsidRPr="006C22C7" w:rsidRDefault="008F0583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3112E2" w14:textId="3468BBDB" w:rsidR="008F0583" w:rsidRPr="006C22C7" w:rsidRDefault="00D11927" w:rsidP="008F0583">
            <w:pPr>
              <w:tabs>
                <w:tab w:val="clear" w:pos="3515"/>
                <w:tab w:val="left" w:pos="1130"/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1927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270" w:type="dxa"/>
          </w:tcPr>
          <w:p w14:paraId="05AE59EC" w14:textId="77777777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BC62D8" w14:textId="4B6EDE58" w:rsidR="008F0583" w:rsidRPr="006C22C7" w:rsidRDefault="008F0583" w:rsidP="008F0583">
            <w:pPr>
              <w:tabs>
                <w:tab w:val="clear" w:pos="680"/>
                <w:tab w:val="clear" w:pos="907"/>
                <w:tab w:val="clear" w:pos="3515"/>
                <w:tab w:val="left" w:pos="888"/>
                <w:tab w:val="left" w:pos="1130"/>
              </w:tabs>
              <w:spacing w:line="240" w:lineRule="auto"/>
              <w:ind w:right="-6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289D1C" w14:textId="77777777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200E31" w14:textId="38CF2E5A" w:rsidR="008F0583" w:rsidRPr="006C22C7" w:rsidRDefault="008F0583" w:rsidP="008F0583">
            <w:pPr>
              <w:tabs>
                <w:tab w:val="clear" w:pos="907"/>
                <w:tab w:val="clear" w:pos="3515"/>
                <w:tab w:val="decimal" w:pos="884"/>
                <w:tab w:val="left" w:pos="113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44,420</w:t>
            </w:r>
          </w:p>
        </w:tc>
        <w:tc>
          <w:tcPr>
            <w:tcW w:w="272" w:type="dxa"/>
          </w:tcPr>
          <w:p w14:paraId="77CD5187" w14:textId="77777777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ABD9F2E" w14:textId="5FB1F0DC" w:rsidR="008F0583" w:rsidRPr="006C22C7" w:rsidRDefault="008F0583" w:rsidP="008F0583">
            <w:pPr>
              <w:tabs>
                <w:tab w:val="clear" w:pos="907"/>
                <w:tab w:val="clear" w:pos="3515"/>
                <w:tab w:val="left" w:pos="792"/>
                <w:tab w:val="left" w:pos="1130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406,633</w:t>
            </w:r>
          </w:p>
        </w:tc>
        <w:tc>
          <w:tcPr>
            <w:tcW w:w="268" w:type="dxa"/>
          </w:tcPr>
          <w:p w14:paraId="77907A5B" w14:textId="77777777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CB2DC4E" w14:textId="77777777" w:rsidR="008F0583" w:rsidRPr="006C22C7" w:rsidRDefault="008F0583" w:rsidP="00D11927">
            <w:pPr>
              <w:tabs>
                <w:tab w:val="clear" w:pos="3515"/>
                <w:tab w:val="left" w:pos="113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(406,633)</w:t>
            </w:r>
          </w:p>
        </w:tc>
        <w:tc>
          <w:tcPr>
            <w:tcW w:w="268" w:type="dxa"/>
          </w:tcPr>
          <w:p w14:paraId="74BAA839" w14:textId="77777777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7D497B5" w14:textId="77777777" w:rsidR="008F0583" w:rsidRPr="006C22C7" w:rsidRDefault="008F0583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F0583" w:rsidRPr="006C22C7" w14:paraId="50BD8699" w14:textId="77777777" w:rsidTr="009B16C5">
        <w:trPr>
          <w:trHeight w:val="315"/>
        </w:trPr>
        <w:tc>
          <w:tcPr>
            <w:tcW w:w="3330" w:type="dxa"/>
            <w:shd w:val="clear" w:color="auto" w:fill="auto"/>
            <w:vAlign w:val="bottom"/>
          </w:tcPr>
          <w:p w14:paraId="56A643B0" w14:textId="77777777" w:rsidR="008F0583" w:rsidRPr="006C22C7" w:rsidRDefault="008F0583" w:rsidP="008F058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7F992B" w14:textId="7BD4C4BE" w:rsidR="008F0583" w:rsidRPr="006C22C7" w:rsidRDefault="003C3D30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3D30">
              <w:rPr>
                <w:rFonts w:asciiTheme="majorBidi" w:hAnsiTheme="majorBidi" w:cstheme="majorBidi"/>
                <w:sz w:val="24"/>
                <w:szCs w:val="24"/>
              </w:rPr>
              <w:t>2,080,706</w:t>
            </w:r>
          </w:p>
        </w:tc>
        <w:tc>
          <w:tcPr>
            <w:tcW w:w="270" w:type="dxa"/>
          </w:tcPr>
          <w:p w14:paraId="1123E57C" w14:textId="77777777" w:rsidR="008F0583" w:rsidRPr="006C22C7" w:rsidRDefault="008F0583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2777E0" w14:textId="61C1B97E" w:rsidR="008F0583" w:rsidRPr="006C22C7" w:rsidRDefault="00D11927" w:rsidP="008F0583">
            <w:pPr>
              <w:tabs>
                <w:tab w:val="clear" w:pos="3515"/>
                <w:tab w:val="left" w:pos="1130"/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1927">
              <w:rPr>
                <w:rFonts w:asciiTheme="majorBidi" w:hAnsiTheme="majorBidi" w:cstheme="majorBidi"/>
                <w:sz w:val="24"/>
                <w:szCs w:val="24"/>
              </w:rPr>
              <w:t>1,186,637</w:t>
            </w:r>
          </w:p>
        </w:tc>
        <w:tc>
          <w:tcPr>
            <w:tcW w:w="270" w:type="dxa"/>
          </w:tcPr>
          <w:p w14:paraId="6A2E9E32" w14:textId="77777777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77CB7E" w14:textId="5CB19BB0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57,494</w:t>
            </w:r>
          </w:p>
        </w:tc>
        <w:tc>
          <w:tcPr>
            <w:tcW w:w="270" w:type="dxa"/>
          </w:tcPr>
          <w:p w14:paraId="23C666C2" w14:textId="77777777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60ECFB" w14:textId="21C1BFE9" w:rsidR="008F0583" w:rsidRPr="006C22C7" w:rsidRDefault="008F0583" w:rsidP="008F0583">
            <w:pPr>
              <w:tabs>
                <w:tab w:val="clear" w:pos="907"/>
                <w:tab w:val="clear" w:pos="3515"/>
                <w:tab w:val="decimal" w:pos="884"/>
                <w:tab w:val="left" w:pos="113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203,075</w:t>
            </w:r>
          </w:p>
        </w:tc>
        <w:tc>
          <w:tcPr>
            <w:tcW w:w="272" w:type="dxa"/>
          </w:tcPr>
          <w:p w14:paraId="5A701E1E" w14:textId="77777777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A4042F0" w14:textId="57C65563" w:rsidR="008F0583" w:rsidRPr="006C22C7" w:rsidRDefault="008F0583" w:rsidP="008F0583">
            <w:pPr>
              <w:tabs>
                <w:tab w:val="clear" w:pos="907"/>
                <w:tab w:val="clear" w:pos="3515"/>
                <w:tab w:val="left" w:pos="792"/>
                <w:tab w:val="decimal" w:pos="1096"/>
                <w:tab w:val="left" w:pos="11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3,527,912</w:t>
            </w:r>
          </w:p>
        </w:tc>
        <w:tc>
          <w:tcPr>
            <w:tcW w:w="268" w:type="dxa"/>
          </w:tcPr>
          <w:p w14:paraId="2E54A317" w14:textId="77777777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0018226" w14:textId="77777777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(406,633)</w:t>
            </w:r>
          </w:p>
        </w:tc>
        <w:tc>
          <w:tcPr>
            <w:tcW w:w="268" w:type="dxa"/>
          </w:tcPr>
          <w:p w14:paraId="54EAA8A5" w14:textId="77777777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954AEAA" w14:textId="77777777" w:rsidR="008F0583" w:rsidRPr="006C22C7" w:rsidRDefault="008F0583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3,121,279</w:t>
            </w:r>
          </w:p>
        </w:tc>
      </w:tr>
      <w:tr w:rsidR="008F0583" w:rsidRPr="006C22C7" w14:paraId="0D25FF12" w14:textId="77777777" w:rsidTr="009B16C5">
        <w:trPr>
          <w:trHeight w:val="332"/>
        </w:trPr>
        <w:tc>
          <w:tcPr>
            <w:tcW w:w="3330" w:type="dxa"/>
            <w:vAlign w:val="bottom"/>
            <w:hideMark/>
          </w:tcPr>
          <w:p w14:paraId="11E1896E" w14:textId="77777777" w:rsidR="008F0583" w:rsidRPr="006C22C7" w:rsidRDefault="008F0583" w:rsidP="008F058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461FF61" w14:textId="36782EC8" w:rsidR="008F0583" w:rsidRPr="006C22C7" w:rsidRDefault="00D11927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11927">
              <w:rPr>
                <w:rFonts w:asciiTheme="majorBidi" w:hAnsiTheme="majorBidi" w:cstheme="majorBidi"/>
                <w:bCs/>
                <w:sz w:val="24"/>
                <w:szCs w:val="24"/>
              </w:rPr>
              <w:t>(1,744,983)</w:t>
            </w:r>
          </w:p>
        </w:tc>
        <w:tc>
          <w:tcPr>
            <w:tcW w:w="270" w:type="dxa"/>
          </w:tcPr>
          <w:p w14:paraId="0E8EEB7B" w14:textId="77777777" w:rsidR="008F0583" w:rsidRPr="006C22C7" w:rsidRDefault="008F0583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BEC8CDA" w14:textId="1F6561A0" w:rsidR="008F0583" w:rsidRPr="006C22C7" w:rsidRDefault="00D11927" w:rsidP="008F0583">
            <w:pPr>
              <w:tabs>
                <w:tab w:val="clear" w:pos="3515"/>
                <w:tab w:val="left" w:pos="113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11927">
              <w:rPr>
                <w:rFonts w:asciiTheme="majorBidi" w:hAnsiTheme="majorBidi" w:cstheme="majorBidi"/>
                <w:bCs/>
                <w:sz w:val="24"/>
                <w:szCs w:val="24"/>
              </w:rPr>
              <w:t>(1,092,720)</w:t>
            </w:r>
          </w:p>
        </w:tc>
        <w:tc>
          <w:tcPr>
            <w:tcW w:w="270" w:type="dxa"/>
          </w:tcPr>
          <w:p w14:paraId="5CE43F64" w14:textId="77777777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B60C202" w14:textId="04F9492F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366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Cs/>
                <w:sz w:val="24"/>
                <w:szCs w:val="24"/>
              </w:rPr>
              <w:t>(21,391)</w:t>
            </w:r>
          </w:p>
        </w:tc>
        <w:tc>
          <w:tcPr>
            <w:tcW w:w="270" w:type="dxa"/>
          </w:tcPr>
          <w:p w14:paraId="09FFA909" w14:textId="77777777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047DBC" w14:textId="163A68DF" w:rsidR="008F0583" w:rsidRPr="006C22C7" w:rsidRDefault="008F0583" w:rsidP="008F0583">
            <w:pPr>
              <w:tabs>
                <w:tab w:val="clear" w:pos="907"/>
                <w:tab w:val="clear" w:pos="3515"/>
                <w:tab w:val="left" w:pos="1130"/>
                <w:tab w:val="decimal" w:pos="1366"/>
              </w:tabs>
              <w:spacing w:line="240" w:lineRule="auto"/>
              <w:ind w:right="-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(181,280)</w:t>
            </w:r>
          </w:p>
        </w:tc>
        <w:tc>
          <w:tcPr>
            <w:tcW w:w="272" w:type="dxa"/>
          </w:tcPr>
          <w:p w14:paraId="3758695E" w14:textId="77777777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36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55CF0D58" w14:textId="4A81C2D1" w:rsidR="008F0583" w:rsidRPr="006C22C7" w:rsidRDefault="008F0583" w:rsidP="008F0583">
            <w:pPr>
              <w:tabs>
                <w:tab w:val="clear" w:pos="680"/>
                <w:tab w:val="clear" w:pos="907"/>
                <w:tab w:val="clear" w:pos="3515"/>
                <w:tab w:val="left" w:pos="702"/>
                <w:tab w:val="left" w:pos="842"/>
                <w:tab w:val="left" w:pos="1130"/>
                <w:tab w:val="decimal" w:pos="1366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(3,040,374)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3FCCC7" w14:textId="77777777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419F9FAC" w14:textId="4342C97E" w:rsidR="008F0583" w:rsidRPr="006C22C7" w:rsidRDefault="008F0583" w:rsidP="008F0583">
            <w:pPr>
              <w:tabs>
                <w:tab w:val="clear" w:pos="3515"/>
                <w:tab w:val="decimal" w:pos="972"/>
                <w:tab w:val="left" w:pos="1130"/>
              </w:tabs>
              <w:spacing w:line="240" w:lineRule="auto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379,889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BD57DD" w14:textId="77777777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31E0839D" w14:textId="0034B9F6" w:rsidR="008F0583" w:rsidRPr="006C22C7" w:rsidRDefault="008F0583" w:rsidP="00D1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(2,660,485)</w:t>
            </w:r>
          </w:p>
        </w:tc>
      </w:tr>
      <w:tr w:rsidR="008F0583" w:rsidRPr="006C22C7" w14:paraId="4B96A9A7" w14:textId="77777777" w:rsidTr="009B16C5">
        <w:trPr>
          <w:trHeight w:val="360"/>
        </w:trPr>
        <w:tc>
          <w:tcPr>
            <w:tcW w:w="3330" w:type="dxa"/>
            <w:noWrap/>
            <w:vAlign w:val="bottom"/>
          </w:tcPr>
          <w:p w14:paraId="05B711A3" w14:textId="77777777" w:rsidR="008F0583" w:rsidRPr="006C22C7" w:rsidRDefault="008F0583" w:rsidP="008F058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C4140" w14:textId="49D69958" w:rsidR="008F0583" w:rsidRPr="006C22C7" w:rsidRDefault="00D11927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1927">
              <w:rPr>
                <w:rFonts w:asciiTheme="majorBidi" w:hAnsiTheme="majorBidi" w:cstheme="majorBidi"/>
                <w:sz w:val="24"/>
                <w:szCs w:val="24"/>
              </w:rPr>
              <w:t>335,723</w:t>
            </w:r>
          </w:p>
        </w:tc>
        <w:tc>
          <w:tcPr>
            <w:tcW w:w="270" w:type="dxa"/>
            <w:vAlign w:val="bottom"/>
          </w:tcPr>
          <w:p w14:paraId="4BD02671" w14:textId="77777777" w:rsidR="008F0583" w:rsidRPr="006C22C7" w:rsidRDefault="008F0583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5F9000" w14:textId="46614B41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366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93,917</w:t>
            </w:r>
          </w:p>
        </w:tc>
        <w:tc>
          <w:tcPr>
            <w:tcW w:w="270" w:type="dxa"/>
            <w:vAlign w:val="bottom"/>
          </w:tcPr>
          <w:p w14:paraId="6C240665" w14:textId="77777777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164BF3" w14:textId="2C424A78" w:rsidR="008F0583" w:rsidRPr="006C22C7" w:rsidRDefault="008F0583" w:rsidP="008F0583">
            <w:pPr>
              <w:tabs>
                <w:tab w:val="clear" w:pos="907"/>
                <w:tab w:val="clear" w:pos="3515"/>
                <w:tab w:val="decimal" w:pos="974"/>
                <w:tab w:val="left" w:pos="1130"/>
              </w:tabs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36,103</w:t>
            </w:r>
          </w:p>
        </w:tc>
        <w:tc>
          <w:tcPr>
            <w:tcW w:w="270" w:type="dxa"/>
            <w:vAlign w:val="bottom"/>
          </w:tcPr>
          <w:p w14:paraId="1B6C7B7A" w14:textId="77777777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9B4C3" w14:textId="16503D71" w:rsidR="008F0583" w:rsidRPr="006C22C7" w:rsidRDefault="008F0583" w:rsidP="008F0583">
            <w:pPr>
              <w:tabs>
                <w:tab w:val="clear" w:pos="907"/>
                <w:tab w:val="clear" w:pos="3515"/>
                <w:tab w:val="left" w:pos="1130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21,795</w:t>
            </w:r>
          </w:p>
        </w:tc>
        <w:tc>
          <w:tcPr>
            <w:tcW w:w="272" w:type="dxa"/>
            <w:vAlign w:val="bottom"/>
          </w:tcPr>
          <w:p w14:paraId="74287494" w14:textId="77777777" w:rsidR="008F0583" w:rsidRPr="006C22C7" w:rsidRDefault="008F0583" w:rsidP="008F0583">
            <w:pPr>
              <w:tabs>
                <w:tab w:val="clear" w:pos="3515"/>
                <w:tab w:val="left" w:pos="113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0D4681" w14:textId="77777777" w:rsidR="008F0583" w:rsidRPr="006C22C7" w:rsidRDefault="008F0583" w:rsidP="008F0583">
            <w:pPr>
              <w:tabs>
                <w:tab w:val="clear" w:pos="907"/>
                <w:tab w:val="clear" w:pos="3515"/>
                <w:tab w:val="left" w:pos="792"/>
                <w:tab w:val="left" w:pos="1130"/>
                <w:tab w:val="decimal" w:pos="14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487,538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B569CB4" w14:textId="77777777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C67710" w14:textId="62A70810" w:rsidR="008F0583" w:rsidRPr="006C22C7" w:rsidRDefault="00511FE2" w:rsidP="008F0583">
            <w:pPr>
              <w:tabs>
                <w:tab w:val="clear" w:pos="3515"/>
                <w:tab w:val="left" w:pos="1130"/>
                <w:tab w:val="decimal" w:pos="136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(26,744)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CD27A33" w14:textId="77777777" w:rsidR="008F0583" w:rsidRPr="006C22C7" w:rsidRDefault="008F0583" w:rsidP="008F0583">
            <w:pPr>
              <w:tabs>
                <w:tab w:val="clear" w:pos="3515"/>
                <w:tab w:val="left" w:pos="1130"/>
                <w:tab w:val="decimal" w:pos="1487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A6EB1E" w14:textId="7F457B56" w:rsidR="008F0583" w:rsidRPr="006C22C7" w:rsidRDefault="00511FE2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460,794</w:t>
            </w:r>
          </w:p>
        </w:tc>
      </w:tr>
      <w:tr w:rsidR="008F0583" w:rsidRPr="006C22C7" w14:paraId="132389E8" w14:textId="77777777" w:rsidTr="00083DC0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6DF737A5" w14:textId="77777777" w:rsidR="008F0583" w:rsidRPr="006C22C7" w:rsidRDefault="008F0583" w:rsidP="008F0583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01E95D3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66943E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521180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762275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414BCDE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9E6CBD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ABE4B34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0157DABE" w14:textId="77777777" w:rsidR="008F0583" w:rsidRPr="006C22C7" w:rsidRDefault="008F0583" w:rsidP="008F0583">
            <w:pPr>
              <w:pStyle w:val="acctmergecolhdg"/>
              <w:tabs>
                <w:tab w:val="decimal" w:pos="1032"/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26F5E20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257AC6D2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722A396B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58E9BF3C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1A5A3EAF" w14:textId="2A8AD7FE" w:rsidR="008F0583" w:rsidRPr="006C22C7" w:rsidRDefault="00903892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3892">
              <w:rPr>
                <w:rFonts w:asciiTheme="majorBidi" w:hAnsiTheme="majorBidi" w:cstheme="majorBidi"/>
                <w:sz w:val="24"/>
                <w:szCs w:val="24"/>
              </w:rPr>
              <w:t>62,337</w:t>
            </w:r>
          </w:p>
        </w:tc>
      </w:tr>
      <w:tr w:rsidR="00083DC0" w:rsidRPr="006C22C7" w14:paraId="6019E8AC" w14:textId="77777777" w:rsidTr="002479E0">
        <w:trPr>
          <w:trHeight w:val="207"/>
        </w:trPr>
        <w:tc>
          <w:tcPr>
            <w:tcW w:w="3330" w:type="dxa"/>
            <w:noWrap/>
            <w:vAlign w:val="bottom"/>
          </w:tcPr>
          <w:p w14:paraId="3E6F6E41" w14:textId="77777777" w:rsidR="00083DC0" w:rsidRPr="006C22C7" w:rsidRDefault="00083DC0" w:rsidP="002479E0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กำไร</w:t>
            </w:r>
            <w:r w:rsidRPr="006C22C7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จากอัตราแลกเปลี่ยนสุทธิ</w:t>
            </w:r>
          </w:p>
        </w:tc>
        <w:tc>
          <w:tcPr>
            <w:tcW w:w="1350" w:type="dxa"/>
            <w:vAlign w:val="bottom"/>
          </w:tcPr>
          <w:p w14:paraId="53E59AB7" w14:textId="77777777" w:rsidR="00083DC0" w:rsidRPr="006C22C7" w:rsidRDefault="00083DC0" w:rsidP="002479E0">
            <w:pPr>
              <w:pStyle w:val="acctmergecolhdg"/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6D35EC" w14:textId="77777777" w:rsidR="00083DC0" w:rsidRPr="006C22C7" w:rsidRDefault="00083DC0" w:rsidP="002479E0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ABA779A" w14:textId="77777777" w:rsidR="00083DC0" w:rsidRPr="006C22C7" w:rsidRDefault="00083DC0" w:rsidP="002479E0">
            <w:pPr>
              <w:pStyle w:val="acctmergecolhdg"/>
              <w:tabs>
                <w:tab w:val="left" w:pos="1130"/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8B12C2" w14:textId="77777777" w:rsidR="00083DC0" w:rsidRPr="006C22C7" w:rsidRDefault="00083DC0" w:rsidP="002479E0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5B5EB6" w14:textId="77777777" w:rsidR="00083DC0" w:rsidRPr="006C22C7" w:rsidRDefault="00083DC0" w:rsidP="002479E0">
            <w:pPr>
              <w:pStyle w:val="acctmergecolhdg"/>
              <w:tabs>
                <w:tab w:val="decimal" w:pos="942"/>
                <w:tab w:val="left" w:pos="113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4D5BD6" w14:textId="77777777" w:rsidR="00083DC0" w:rsidRPr="006C22C7" w:rsidRDefault="00083DC0" w:rsidP="002479E0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66C8F3E9" w14:textId="77777777" w:rsidR="00083DC0" w:rsidRPr="006C22C7" w:rsidRDefault="00083DC0" w:rsidP="002479E0">
            <w:pPr>
              <w:pStyle w:val="acctfourfigures"/>
              <w:tabs>
                <w:tab w:val="clear" w:pos="765"/>
                <w:tab w:val="left" w:pos="113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6422350" w14:textId="77777777" w:rsidR="00083DC0" w:rsidRPr="006C22C7" w:rsidRDefault="00083DC0" w:rsidP="002479E0">
            <w:pPr>
              <w:pStyle w:val="acctmergecolhdg"/>
              <w:tabs>
                <w:tab w:val="decimal" w:pos="1032"/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2517C97" w14:textId="77777777" w:rsidR="00083DC0" w:rsidRPr="006C22C7" w:rsidRDefault="00083DC0" w:rsidP="002479E0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3B25A677" w14:textId="77777777" w:rsidR="00083DC0" w:rsidRPr="006C22C7" w:rsidRDefault="00083DC0" w:rsidP="002479E0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2E6FF594" w14:textId="77777777" w:rsidR="00083DC0" w:rsidRPr="006C22C7" w:rsidRDefault="00083DC0" w:rsidP="002479E0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182CFA25" w14:textId="77777777" w:rsidR="00083DC0" w:rsidRPr="006C22C7" w:rsidRDefault="00083DC0" w:rsidP="002479E0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10852CF2" w14:textId="77777777" w:rsidR="00083DC0" w:rsidRPr="006C22C7" w:rsidRDefault="00083DC0" w:rsidP="00247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 w:hint="cs"/>
                <w:sz w:val="24"/>
                <w:szCs w:val="24"/>
                <w:cs/>
              </w:rPr>
              <w:t>66</w:t>
            </w:r>
          </w:p>
        </w:tc>
      </w:tr>
      <w:tr w:rsidR="008F0583" w:rsidRPr="006C22C7" w14:paraId="12E15637" w14:textId="77777777" w:rsidTr="009B16C5">
        <w:trPr>
          <w:trHeight w:val="270"/>
        </w:trPr>
        <w:tc>
          <w:tcPr>
            <w:tcW w:w="3330" w:type="dxa"/>
            <w:noWrap/>
            <w:vAlign w:val="bottom"/>
            <w:hideMark/>
          </w:tcPr>
          <w:p w14:paraId="556E43F3" w14:textId="77777777" w:rsidR="008F0583" w:rsidRPr="006C22C7" w:rsidRDefault="008F0583" w:rsidP="008F0583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350" w:type="dxa"/>
            <w:vAlign w:val="bottom"/>
          </w:tcPr>
          <w:p w14:paraId="0231A3BD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6330B3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500EDC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56D181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0B03BEC" w14:textId="77777777" w:rsidR="008F0583" w:rsidRPr="006C22C7" w:rsidRDefault="008F0583" w:rsidP="008F0583">
            <w:pPr>
              <w:pStyle w:val="acctmergecolhdg"/>
              <w:tabs>
                <w:tab w:val="decimal" w:pos="942"/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F7A274" w14:textId="77777777" w:rsidR="008F0583" w:rsidRPr="006C22C7" w:rsidRDefault="008F0583" w:rsidP="008F0583">
            <w:pPr>
              <w:pStyle w:val="acctfourfigures"/>
              <w:tabs>
                <w:tab w:val="clear" w:pos="765"/>
                <w:tab w:val="decimal" w:pos="792"/>
                <w:tab w:val="left" w:pos="1130"/>
              </w:tabs>
              <w:spacing w:line="240" w:lineRule="auto"/>
              <w:ind w:right="-43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6E200E2F" w14:textId="77777777" w:rsidR="008F0583" w:rsidRPr="006C22C7" w:rsidRDefault="008F0583" w:rsidP="008F0583">
            <w:pPr>
              <w:pStyle w:val="acctfourfigures"/>
              <w:tabs>
                <w:tab w:val="clear" w:pos="765"/>
                <w:tab w:val="left" w:pos="113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5ECD1D4E" w14:textId="77777777" w:rsidR="008F0583" w:rsidRPr="006C22C7" w:rsidRDefault="008F0583" w:rsidP="008F0583">
            <w:pPr>
              <w:pStyle w:val="acctmergecolhdg"/>
              <w:tabs>
                <w:tab w:val="decimal" w:pos="1032"/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DEA1977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18DFEC29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6173932B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29E1D441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4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7989036" w14:textId="031530D7" w:rsidR="008F0583" w:rsidRPr="006C22C7" w:rsidRDefault="00F60E0F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0E0F">
              <w:rPr>
                <w:rFonts w:asciiTheme="majorBidi" w:hAnsiTheme="majorBidi"/>
                <w:sz w:val="24"/>
                <w:szCs w:val="24"/>
                <w:cs/>
              </w:rPr>
              <w:t>523</w:t>
            </w:r>
            <w:r w:rsidRPr="00F60E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60E0F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="00083DC0">
              <w:rPr>
                <w:rFonts w:asciiTheme="majorBidi" w:hAnsiTheme="majorBidi"/>
                <w:sz w:val="24"/>
                <w:szCs w:val="24"/>
              </w:rPr>
              <w:t>97</w:t>
            </w:r>
          </w:p>
        </w:tc>
      </w:tr>
      <w:tr w:rsidR="008F0583" w:rsidRPr="006C22C7" w14:paraId="2A27C84B" w14:textId="77777777" w:rsidTr="009B16C5">
        <w:trPr>
          <w:trHeight w:val="207"/>
        </w:trPr>
        <w:tc>
          <w:tcPr>
            <w:tcW w:w="3330" w:type="dxa"/>
            <w:noWrap/>
            <w:vAlign w:val="bottom"/>
          </w:tcPr>
          <w:p w14:paraId="69B5335A" w14:textId="77777777" w:rsidR="008F0583" w:rsidRPr="006C22C7" w:rsidRDefault="008F0583" w:rsidP="008F0583">
            <w:pPr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ต้นทุนการจัดจำหน่ายและค่าใช้จ่าย</w:t>
            </w:r>
            <w:r w:rsidRPr="006C22C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ในการ</w:t>
            </w: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บริหาร</w:t>
            </w:r>
          </w:p>
        </w:tc>
        <w:tc>
          <w:tcPr>
            <w:tcW w:w="1350" w:type="dxa"/>
            <w:vAlign w:val="bottom"/>
          </w:tcPr>
          <w:p w14:paraId="677FE673" w14:textId="77777777" w:rsidR="008F0583" w:rsidRPr="006C22C7" w:rsidRDefault="008F0583" w:rsidP="008F0583">
            <w:pPr>
              <w:pStyle w:val="acctmergecolhdg"/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B8B30E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8B9DB6E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D23DF68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43E6774" w14:textId="77777777" w:rsidR="008F0583" w:rsidRPr="006C22C7" w:rsidRDefault="008F0583" w:rsidP="008F0583">
            <w:pPr>
              <w:pStyle w:val="acctmergecolhdg"/>
              <w:tabs>
                <w:tab w:val="decimal" w:pos="942"/>
                <w:tab w:val="left" w:pos="113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13C2B5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6214D15" w14:textId="77777777" w:rsidR="008F0583" w:rsidRPr="006C22C7" w:rsidRDefault="008F0583" w:rsidP="008F0583">
            <w:pPr>
              <w:pStyle w:val="acctfourfigures"/>
              <w:tabs>
                <w:tab w:val="clear" w:pos="765"/>
                <w:tab w:val="left" w:pos="113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6696E25D" w14:textId="77777777" w:rsidR="008F0583" w:rsidRPr="006C22C7" w:rsidRDefault="008F0583" w:rsidP="008F0583">
            <w:pPr>
              <w:pStyle w:val="acctmergecolhdg"/>
              <w:tabs>
                <w:tab w:val="decimal" w:pos="1032"/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576EB6B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E323558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67356A20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73542E4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2153E292" w14:textId="77777777" w:rsidR="008F0583" w:rsidRPr="006C22C7" w:rsidRDefault="008F0583" w:rsidP="00D1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(220,594)</w:t>
            </w:r>
          </w:p>
        </w:tc>
      </w:tr>
      <w:tr w:rsidR="008F0583" w:rsidRPr="006C22C7" w14:paraId="71746761" w14:textId="77777777" w:rsidTr="009B16C5">
        <w:trPr>
          <w:trHeight w:val="207"/>
        </w:trPr>
        <w:tc>
          <w:tcPr>
            <w:tcW w:w="3330" w:type="dxa"/>
            <w:noWrap/>
            <w:vAlign w:val="bottom"/>
          </w:tcPr>
          <w:p w14:paraId="3C7266AC" w14:textId="63D79313" w:rsidR="008F0583" w:rsidRPr="006C22C7" w:rsidRDefault="008F0583" w:rsidP="008F0583">
            <w:pPr>
              <w:ind w:left="162" w:hanging="162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 w:hint="cs"/>
                <w:color w:val="000000"/>
                <w:spacing w:val="-6"/>
                <w:sz w:val="24"/>
                <w:szCs w:val="24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0BD99ED1" w14:textId="77777777" w:rsidR="008F0583" w:rsidRPr="006C22C7" w:rsidRDefault="008F0583" w:rsidP="008F0583">
            <w:pPr>
              <w:pStyle w:val="acctmergecolhdg"/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AE7E0F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F26DFE3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1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67EA84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A9CCF1A" w14:textId="77777777" w:rsidR="008F0583" w:rsidRPr="006C22C7" w:rsidRDefault="008F0583" w:rsidP="008F0583">
            <w:pPr>
              <w:pStyle w:val="acctmergecolhdg"/>
              <w:tabs>
                <w:tab w:val="decimal" w:pos="942"/>
                <w:tab w:val="left" w:pos="113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C1E9BE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630FAF0" w14:textId="77777777" w:rsidR="008F0583" w:rsidRPr="006C22C7" w:rsidRDefault="008F0583" w:rsidP="008F0583">
            <w:pPr>
              <w:pStyle w:val="acctfourfigures"/>
              <w:tabs>
                <w:tab w:val="clear" w:pos="765"/>
                <w:tab w:val="left" w:pos="113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01785A8" w14:textId="77777777" w:rsidR="008F0583" w:rsidRPr="006C22C7" w:rsidRDefault="008F0583" w:rsidP="008F0583">
            <w:pPr>
              <w:pStyle w:val="acctmergecolhdg"/>
              <w:tabs>
                <w:tab w:val="decimal" w:pos="1032"/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16F47E9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0526933C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33EB1341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5C4E6FC4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48229329" w14:textId="77777777" w:rsidR="008F0583" w:rsidRPr="006C22C7" w:rsidRDefault="008F0583" w:rsidP="00D1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(7,837)</w:t>
            </w:r>
          </w:p>
        </w:tc>
      </w:tr>
      <w:tr w:rsidR="008F0583" w:rsidRPr="006C22C7" w14:paraId="1026D00F" w14:textId="77777777" w:rsidTr="009B16C5">
        <w:trPr>
          <w:trHeight w:val="288"/>
        </w:trPr>
        <w:tc>
          <w:tcPr>
            <w:tcW w:w="3330" w:type="dxa"/>
            <w:noWrap/>
            <w:vAlign w:val="bottom"/>
          </w:tcPr>
          <w:p w14:paraId="19AEEC20" w14:textId="77777777" w:rsidR="008F0583" w:rsidRPr="006C22C7" w:rsidRDefault="008F0583" w:rsidP="008F058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6A55313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70FCBB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C9C834C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65F411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511AE0" w14:textId="77777777" w:rsidR="008F0583" w:rsidRPr="006C22C7" w:rsidRDefault="008F0583" w:rsidP="008F0583">
            <w:pPr>
              <w:pStyle w:val="acctmergecolhdg"/>
              <w:tabs>
                <w:tab w:val="decimal" w:pos="942"/>
                <w:tab w:val="left" w:pos="113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80D006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BB96F6A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53F40B73" w14:textId="77777777" w:rsidR="008F0583" w:rsidRPr="006C22C7" w:rsidRDefault="008F0583" w:rsidP="008F0583">
            <w:pPr>
              <w:pStyle w:val="acctmergecolhdg"/>
              <w:tabs>
                <w:tab w:val="decimal" w:pos="1032"/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46821BA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39E2CC70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4CC9C5CB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3B5E62B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44BEF44" w14:textId="77777777" w:rsidR="008F0583" w:rsidRPr="006C22C7" w:rsidRDefault="008F0583" w:rsidP="00D1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(89,364)</w:t>
            </w:r>
          </w:p>
        </w:tc>
      </w:tr>
      <w:tr w:rsidR="008F0583" w:rsidRPr="006C22C7" w14:paraId="56403E5D" w14:textId="77777777" w:rsidTr="009B16C5">
        <w:trPr>
          <w:trHeight w:val="288"/>
        </w:trPr>
        <w:tc>
          <w:tcPr>
            <w:tcW w:w="3330" w:type="dxa"/>
            <w:noWrap/>
            <w:vAlign w:val="bottom"/>
            <w:hideMark/>
          </w:tcPr>
          <w:p w14:paraId="3C088672" w14:textId="77777777" w:rsidR="008F0583" w:rsidRPr="006C22C7" w:rsidRDefault="008F0583" w:rsidP="008F0583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vAlign w:val="bottom"/>
          </w:tcPr>
          <w:p w14:paraId="2E1AA9B1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ECC2D1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8FAABC2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9C1787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63F7F05" w14:textId="77777777" w:rsidR="008F0583" w:rsidRPr="006C22C7" w:rsidRDefault="008F0583" w:rsidP="008F0583">
            <w:pPr>
              <w:pStyle w:val="acctmergecolhdg"/>
              <w:tabs>
                <w:tab w:val="decimal" w:pos="942"/>
                <w:tab w:val="left" w:pos="113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F8A8A6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A6ACD3C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0E50440D" w14:textId="77777777" w:rsidR="008F0583" w:rsidRPr="006C22C7" w:rsidRDefault="008F0583" w:rsidP="008F0583">
            <w:pPr>
              <w:pStyle w:val="acctmergecolhdg"/>
              <w:tabs>
                <w:tab w:val="decimal" w:pos="1032"/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84F649D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58D3B639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</w:tcPr>
          <w:p w14:paraId="4D0284B8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</w:tcPr>
          <w:p w14:paraId="74AA62C7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79C67A0" w14:textId="77777777" w:rsidR="008F0583" w:rsidRPr="006C22C7" w:rsidRDefault="008F0583" w:rsidP="003A5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5C35">
              <w:rPr>
                <w:rFonts w:asciiTheme="majorBidi" w:hAnsiTheme="majorBidi" w:cstheme="majorBidi"/>
                <w:bCs/>
                <w:sz w:val="24"/>
                <w:szCs w:val="24"/>
              </w:rPr>
              <w:t>205</w:t>
            </w:r>
            <w:r w:rsidRPr="006C22C7">
              <w:rPr>
                <w:rFonts w:asciiTheme="majorBidi" w:hAnsiTheme="majorBidi" w:cstheme="majorBidi"/>
                <w:sz w:val="24"/>
                <w:szCs w:val="24"/>
              </w:rPr>
              <w:t>,402</w:t>
            </w:r>
          </w:p>
        </w:tc>
      </w:tr>
      <w:tr w:rsidR="008F0583" w:rsidRPr="006C22C7" w14:paraId="7E75C341" w14:textId="77777777" w:rsidTr="009B16C5">
        <w:trPr>
          <w:trHeight w:val="315"/>
        </w:trPr>
        <w:tc>
          <w:tcPr>
            <w:tcW w:w="3330" w:type="dxa"/>
            <w:noWrap/>
            <w:vAlign w:val="bottom"/>
            <w:hideMark/>
          </w:tcPr>
          <w:p w14:paraId="79A55C6F" w14:textId="77777777" w:rsidR="008F0583" w:rsidRPr="006C22C7" w:rsidRDefault="008F0583" w:rsidP="008F0583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7D808AE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D1ECE1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1793C45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213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09F651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03B2D57" w14:textId="77777777" w:rsidR="008F0583" w:rsidRPr="006C22C7" w:rsidRDefault="008F0583" w:rsidP="008F0583">
            <w:pPr>
              <w:pStyle w:val="acctmergecolhdg"/>
              <w:tabs>
                <w:tab w:val="decimal" w:pos="942"/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4700A6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3F0DA4A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2" w:type="dxa"/>
          </w:tcPr>
          <w:p w14:paraId="39F32605" w14:textId="77777777" w:rsidR="008F0583" w:rsidRPr="006C22C7" w:rsidRDefault="008F0583" w:rsidP="008F0583">
            <w:pPr>
              <w:pStyle w:val="acctmergecolhdg"/>
              <w:tabs>
                <w:tab w:val="decimal" w:pos="1032"/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40065F30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7E9851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46A63A23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111AF7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15447629" w14:textId="77777777" w:rsidR="008F0583" w:rsidRPr="006C22C7" w:rsidRDefault="008F0583" w:rsidP="00D11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sz w:val="24"/>
                <w:szCs w:val="24"/>
              </w:rPr>
              <w:t>(26,242)</w:t>
            </w:r>
          </w:p>
        </w:tc>
      </w:tr>
      <w:tr w:rsidR="008F0583" w:rsidRPr="006C22C7" w14:paraId="2DBAEE8F" w14:textId="77777777" w:rsidTr="009B16C5">
        <w:trPr>
          <w:trHeight w:val="314"/>
        </w:trPr>
        <w:tc>
          <w:tcPr>
            <w:tcW w:w="3330" w:type="dxa"/>
            <w:noWrap/>
            <w:vAlign w:val="bottom"/>
            <w:hideMark/>
          </w:tcPr>
          <w:p w14:paraId="06D095F1" w14:textId="4E0CF631" w:rsidR="008F0583" w:rsidRPr="006C22C7" w:rsidRDefault="008F0583" w:rsidP="008F0583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C22C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กำไรสำหรับ</w:t>
            </w:r>
            <w:r w:rsidR="000911E1" w:rsidRPr="006C22C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B1505D0" w14:textId="77777777" w:rsidR="008F0583" w:rsidRPr="006C22C7" w:rsidRDefault="008F0583" w:rsidP="008F0583">
            <w:pPr>
              <w:pStyle w:val="acctmergecolhdg"/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8CA613" w14:textId="77777777" w:rsidR="008F0583" w:rsidRPr="006C22C7" w:rsidRDefault="008F0583" w:rsidP="008F0583">
            <w:pPr>
              <w:pStyle w:val="acctmergecolhdg"/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ECBF281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21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232345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C0CD0D3" w14:textId="77777777" w:rsidR="008F0583" w:rsidRPr="006C22C7" w:rsidRDefault="008F0583" w:rsidP="008F0583">
            <w:pPr>
              <w:pStyle w:val="acctmergecolhdg"/>
              <w:tabs>
                <w:tab w:val="decimal" w:pos="942"/>
                <w:tab w:val="left" w:pos="1130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B428C8" w14:textId="77777777" w:rsidR="008F0583" w:rsidRPr="006C22C7" w:rsidRDefault="008F0583" w:rsidP="008F0583">
            <w:pPr>
              <w:pStyle w:val="acctmergecolhdg"/>
              <w:tabs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8D83B6" w14:textId="77777777" w:rsidR="008F0583" w:rsidRPr="006C22C7" w:rsidRDefault="008F0583" w:rsidP="008F0583">
            <w:pPr>
              <w:pStyle w:val="acctfourfigures"/>
              <w:tabs>
                <w:tab w:val="clear" w:pos="765"/>
                <w:tab w:val="left" w:pos="113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40284C1" w14:textId="77777777" w:rsidR="008F0583" w:rsidRPr="006C22C7" w:rsidRDefault="008F0583" w:rsidP="008F0583">
            <w:pPr>
              <w:pStyle w:val="acctmergecolhdg"/>
              <w:tabs>
                <w:tab w:val="decimal" w:pos="1032"/>
                <w:tab w:val="left" w:pos="1130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2FABBD53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8AF17E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6F5F4E87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654967E" w14:textId="77777777" w:rsidR="008F0583" w:rsidRPr="006C22C7" w:rsidRDefault="008F0583" w:rsidP="008F0583">
            <w:pPr>
              <w:pStyle w:val="acctmergecolhdg"/>
              <w:tabs>
                <w:tab w:val="left" w:pos="1130"/>
                <w:tab w:val="decimal" w:pos="1316"/>
              </w:tabs>
              <w:spacing w:line="240" w:lineRule="auto"/>
              <w:ind w:right="-43"/>
              <w:jc w:val="lef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1E2694" w14:textId="77777777" w:rsidR="008F0583" w:rsidRPr="006C22C7" w:rsidRDefault="008F0583" w:rsidP="008F0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22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179,160</w:t>
            </w:r>
          </w:p>
        </w:tc>
      </w:tr>
    </w:tbl>
    <w:p w14:paraId="775EA1E9" w14:textId="77777777" w:rsidR="00A0764C" w:rsidRDefault="00A0764C" w:rsidP="00B0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476702B" w14:textId="77777777" w:rsidR="00216582" w:rsidRDefault="00B908E3" w:rsidP="00B0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4EB9D34C" w14:textId="77777777" w:rsidR="00DC6ABD" w:rsidRDefault="00DC6ABD" w:rsidP="00DC6AB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การจำแนกรายได้</w:t>
      </w:r>
    </w:p>
    <w:p w14:paraId="49EBF4DB" w14:textId="77777777" w:rsidR="00DC6ABD" w:rsidRDefault="00DC6ABD" w:rsidP="00DC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7C1D6520" w14:textId="3BB75126" w:rsidR="00DC6ABD" w:rsidRPr="00B47F8D" w:rsidRDefault="00DC6ABD" w:rsidP="00DC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47F8D">
        <w:rPr>
          <w:rFonts w:ascii="Angsana New" w:hAnsi="Angsana New"/>
          <w:b/>
          <w:sz w:val="30"/>
          <w:szCs w:val="30"/>
          <w:cs/>
        </w:rPr>
        <w:t>การดำเนินงานและรายได้หลักของกลุ่มบริษัทและบริษัทได้เปิดเผยไว้ในงบการเงินประจำปีล่าสุด รายได้หลักของกลุ่มบริษัทและบริษัทได้มาจากสัญญาที่ทำกับลูกค้า</w:t>
      </w:r>
    </w:p>
    <w:p w14:paraId="0EBD683A" w14:textId="77777777" w:rsidR="00DC6ABD" w:rsidRPr="00B47F8D" w:rsidRDefault="00DC6ABD" w:rsidP="00DC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p w14:paraId="13542641" w14:textId="77777777" w:rsidR="00DC6ABD" w:rsidRPr="00B47F8D" w:rsidRDefault="00DC6ABD" w:rsidP="00DC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  <w:r w:rsidRPr="00B47F8D">
        <w:rPr>
          <w:rFonts w:ascii="Angsana New" w:hAnsi="Angsana New"/>
          <w:b/>
          <w:sz w:val="30"/>
          <w:szCs w:val="30"/>
          <w:cs/>
        </w:rPr>
        <w:t xml:space="preserve">การจำแนกรายได้ </w:t>
      </w:r>
    </w:p>
    <w:p w14:paraId="1E4C5366" w14:textId="77777777" w:rsidR="00DC6ABD" w:rsidRPr="00B47F8D" w:rsidRDefault="00DC6ABD" w:rsidP="00DC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p w14:paraId="712823FA" w14:textId="77777777" w:rsidR="00DC6ABD" w:rsidRPr="00B47F8D" w:rsidRDefault="00DC6ABD" w:rsidP="00DC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47F8D">
        <w:rPr>
          <w:rFonts w:ascii="Angsana New" w:hAnsi="Angsana New"/>
          <w:b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 และจังหวะเวลาในการรับรู้รายได้</w:t>
      </w:r>
    </w:p>
    <w:p w14:paraId="2BF9294E" w14:textId="77777777" w:rsidR="00DC6ABD" w:rsidRPr="00DC6ABD" w:rsidRDefault="00DC6ABD" w:rsidP="00DC6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1451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80"/>
        <w:gridCol w:w="809"/>
        <w:gridCol w:w="247"/>
        <w:gridCol w:w="834"/>
        <w:gridCol w:w="267"/>
        <w:gridCol w:w="813"/>
        <w:gridCol w:w="273"/>
        <w:gridCol w:w="807"/>
        <w:gridCol w:w="270"/>
        <w:gridCol w:w="810"/>
        <w:gridCol w:w="242"/>
        <w:gridCol w:w="748"/>
        <w:gridCol w:w="236"/>
        <w:gridCol w:w="838"/>
        <w:gridCol w:w="242"/>
        <w:gridCol w:w="934"/>
        <w:gridCol w:w="236"/>
        <w:gridCol w:w="754"/>
        <w:gridCol w:w="276"/>
        <w:gridCol w:w="714"/>
        <w:gridCol w:w="236"/>
        <w:gridCol w:w="844"/>
        <w:gridCol w:w="236"/>
        <w:gridCol w:w="852"/>
        <w:gridCol w:w="16"/>
      </w:tblGrid>
      <w:tr w:rsidR="00DC6ABD" w:rsidRPr="002A4445" w14:paraId="452A14F1" w14:textId="77777777" w:rsidTr="00133837">
        <w:trPr>
          <w:trHeight w:val="87"/>
          <w:tblHeader/>
        </w:trPr>
        <w:tc>
          <w:tcPr>
            <w:tcW w:w="1980" w:type="dxa"/>
            <w:vAlign w:val="bottom"/>
          </w:tcPr>
          <w:p w14:paraId="10B25601" w14:textId="77777777" w:rsidR="00DC6ABD" w:rsidRPr="002A4445" w:rsidRDefault="00DC6ABD" w:rsidP="0034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534" w:type="dxa"/>
            <w:gridSpan w:val="24"/>
          </w:tcPr>
          <w:p w14:paraId="249A0E7A" w14:textId="77777777" w:rsidR="00DC6ABD" w:rsidRPr="002A4445" w:rsidRDefault="00DC6ABD" w:rsidP="003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DC6ABD" w:rsidRPr="002A4445" w14:paraId="53901D2D" w14:textId="77777777" w:rsidTr="00133837">
        <w:trPr>
          <w:trHeight w:val="87"/>
          <w:tblHeader/>
        </w:trPr>
        <w:tc>
          <w:tcPr>
            <w:tcW w:w="1980" w:type="dxa"/>
            <w:vAlign w:val="bottom"/>
          </w:tcPr>
          <w:p w14:paraId="7A724B59" w14:textId="77777777" w:rsidR="00DC6ABD" w:rsidRPr="002A4445" w:rsidRDefault="00DC6ABD" w:rsidP="0034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534" w:type="dxa"/>
            <w:gridSpan w:val="24"/>
          </w:tcPr>
          <w:p w14:paraId="0DC18175" w14:textId="77777777" w:rsidR="00DC6ABD" w:rsidRPr="002A4445" w:rsidRDefault="00DC6ABD" w:rsidP="003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ส่วนงานที่รายงาน</w:t>
            </w:r>
          </w:p>
        </w:tc>
      </w:tr>
      <w:tr w:rsidR="00DC6ABD" w:rsidRPr="002A4445" w14:paraId="2D488A22" w14:textId="77777777" w:rsidTr="00133837">
        <w:trPr>
          <w:gridAfter w:val="1"/>
          <w:wAfter w:w="16" w:type="dxa"/>
          <w:trHeight w:val="87"/>
          <w:tblHeader/>
        </w:trPr>
        <w:tc>
          <w:tcPr>
            <w:tcW w:w="1980" w:type="dxa"/>
            <w:vAlign w:val="bottom"/>
          </w:tcPr>
          <w:p w14:paraId="5ABC1F9D" w14:textId="77777777" w:rsidR="00DC6ABD" w:rsidRPr="002A4445" w:rsidRDefault="00DC6ABD" w:rsidP="0034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7E15A2D2" w14:textId="77777777" w:rsidR="00DC6ABD" w:rsidRPr="002A4445" w:rsidRDefault="00DC6ABD" w:rsidP="003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 xml:space="preserve">ส่วนงานที่ </w:t>
            </w: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267" w:type="dxa"/>
          </w:tcPr>
          <w:p w14:paraId="1F145BDC" w14:textId="77777777" w:rsidR="00DC6ABD" w:rsidRPr="002A4445" w:rsidRDefault="00DC6ABD" w:rsidP="00346BBC">
            <w:pPr>
              <w:pStyle w:val="BodyText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6B14CD47" w14:textId="77777777" w:rsidR="00DC6ABD" w:rsidRPr="002A4445" w:rsidRDefault="00DC6ABD" w:rsidP="00346BBC">
            <w:pPr>
              <w:pStyle w:val="BodyText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ส่วนงานที่</w:t>
            </w: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18140C24" w14:textId="77777777" w:rsidR="00DC6ABD" w:rsidRPr="002A4445" w:rsidRDefault="00DC6ABD" w:rsidP="00346BBC">
            <w:pPr>
              <w:pStyle w:val="BodyText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00" w:type="dxa"/>
            <w:gridSpan w:val="3"/>
          </w:tcPr>
          <w:p w14:paraId="5422718E" w14:textId="02B0EE3C" w:rsidR="00DC6ABD" w:rsidRPr="002A4445" w:rsidRDefault="00DC6ABD" w:rsidP="00346BBC">
            <w:pPr>
              <w:pStyle w:val="BodyText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ส่วนงานที่</w:t>
            </w: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3</w:t>
            </w:r>
          </w:p>
        </w:tc>
        <w:tc>
          <w:tcPr>
            <w:tcW w:w="236" w:type="dxa"/>
          </w:tcPr>
          <w:p w14:paraId="486B426E" w14:textId="77777777" w:rsidR="00DC6ABD" w:rsidRPr="002A4445" w:rsidRDefault="00DC6ABD" w:rsidP="00346BBC">
            <w:pPr>
              <w:pStyle w:val="BodyText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014" w:type="dxa"/>
            <w:gridSpan w:val="3"/>
          </w:tcPr>
          <w:p w14:paraId="55E05ABD" w14:textId="77777777" w:rsidR="00DC6ABD" w:rsidRPr="002A4445" w:rsidRDefault="00DC6ABD" w:rsidP="00346BBC">
            <w:pPr>
              <w:pStyle w:val="BodyText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1B05EA44" w14:textId="77777777" w:rsidR="00DC6ABD" w:rsidRPr="002A4445" w:rsidRDefault="00DC6ABD" w:rsidP="00346BBC">
            <w:pPr>
              <w:pStyle w:val="BodyText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744" w:type="dxa"/>
            <w:gridSpan w:val="3"/>
          </w:tcPr>
          <w:p w14:paraId="4CF8F1DE" w14:textId="7639189F" w:rsidR="00DC6ABD" w:rsidRPr="002A4445" w:rsidRDefault="00DC6ABD" w:rsidP="00346BBC">
            <w:pPr>
              <w:pStyle w:val="BodyText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ส่วนงานอื่น</w:t>
            </w:r>
          </w:p>
        </w:tc>
        <w:tc>
          <w:tcPr>
            <w:tcW w:w="236" w:type="dxa"/>
          </w:tcPr>
          <w:p w14:paraId="0563B036" w14:textId="77777777" w:rsidR="00DC6ABD" w:rsidRPr="002A4445" w:rsidRDefault="00DC6ABD" w:rsidP="00346BBC">
            <w:pPr>
              <w:pStyle w:val="BodyText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5C6BC3EF" w14:textId="77777777" w:rsidR="00DC6ABD" w:rsidRPr="002A4445" w:rsidRDefault="00DC6ABD" w:rsidP="00346BBC">
            <w:pPr>
              <w:pStyle w:val="BodyText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DC6ABD" w:rsidRPr="002A4445" w14:paraId="1B3756D8" w14:textId="77777777" w:rsidTr="00133837">
        <w:trPr>
          <w:gridAfter w:val="1"/>
          <w:wAfter w:w="16" w:type="dxa"/>
          <w:trHeight w:val="87"/>
          <w:tblHeader/>
        </w:trPr>
        <w:tc>
          <w:tcPr>
            <w:tcW w:w="1980" w:type="dxa"/>
            <w:vAlign w:val="bottom"/>
            <w:hideMark/>
          </w:tcPr>
          <w:p w14:paraId="52E7F9D1" w14:textId="77777777" w:rsidR="00DC6ABD" w:rsidRPr="002A4445" w:rsidRDefault="00640828" w:rsidP="0034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สำหรับปีสิ้นสุดวันที่ 31 ธันวาคม</w:t>
            </w:r>
          </w:p>
        </w:tc>
        <w:tc>
          <w:tcPr>
            <w:tcW w:w="809" w:type="dxa"/>
          </w:tcPr>
          <w:p w14:paraId="28679AFF" w14:textId="77777777" w:rsidR="00DC6ABD" w:rsidRPr="002A4445" w:rsidRDefault="00DC6ABD" w:rsidP="003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47" w:type="dxa"/>
          </w:tcPr>
          <w:p w14:paraId="29B1FAD6" w14:textId="77777777" w:rsidR="00DC6ABD" w:rsidRPr="002A4445" w:rsidRDefault="00DC6ABD" w:rsidP="003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</w:tcPr>
          <w:p w14:paraId="2BF0A12F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267" w:type="dxa"/>
          </w:tcPr>
          <w:p w14:paraId="49645FD1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</w:tcPr>
          <w:p w14:paraId="2ABCA34D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73" w:type="dxa"/>
          </w:tcPr>
          <w:p w14:paraId="21D19AAA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</w:tcPr>
          <w:p w14:paraId="01272F7F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270" w:type="dxa"/>
          </w:tcPr>
          <w:p w14:paraId="5755D667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</w:tcPr>
          <w:p w14:paraId="130F2143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42" w:type="dxa"/>
          </w:tcPr>
          <w:p w14:paraId="467BBF3C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8" w:type="dxa"/>
          </w:tcPr>
          <w:p w14:paraId="14644DF8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236" w:type="dxa"/>
          </w:tcPr>
          <w:p w14:paraId="670FEF85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</w:tcPr>
          <w:p w14:paraId="6964A5A5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42" w:type="dxa"/>
          </w:tcPr>
          <w:p w14:paraId="55338D19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34" w:type="dxa"/>
          </w:tcPr>
          <w:p w14:paraId="35B8CFF9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236" w:type="dxa"/>
          </w:tcPr>
          <w:p w14:paraId="0E0F5FC6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</w:tcPr>
          <w:p w14:paraId="7ED9DA03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76" w:type="dxa"/>
          </w:tcPr>
          <w:p w14:paraId="068D8FF1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14" w:type="dxa"/>
          </w:tcPr>
          <w:p w14:paraId="7FD7C4EC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236" w:type="dxa"/>
          </w:tcPr>
          <w:p w14:paraId="13AA90AA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117C9836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36" w:type="dxa"/>
          </w:tcPr>
          <w:p w14:paraId="73E809E9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</w:tcPr>
          <w:p w14:paraId="27D115A0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1644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</w:tr>
      <w:tr w:rsidR="00DC6ABD" w:rsidRPr="002A4445" w14:paraId="7F628AE9" w14:textId="77777777" w:rsidTr="00133837">
        <w:trPr>
          <w:trHeight w:val="87"/>
          <w:tblHeader/>
        </w:trPr>
        <w:tc>
          <w:tcPr>
            <w:tcW w:w="1980" w:type="dxa"/>
            <w:vAlign w:val="bottom"/>
          </w:tcPr>
          <w:p w14:paraId="350B6D64" w14:textId="77777777" w:rsidR="00DC6ABD" w:rsidRPr="002A4445" w:rsidRDefault="00DC6ABD" w:rsidP="0034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534" w:type="dxa"/>
            <w:gridSpan w:val="24"/>
          </w:tcPr>
          <w:p w14:paraId="127075C4" w14:textId="77777777" w:rsidR="00DC6ABD" w:rsidRPr="002A4445" w:rsidRDefault="00DC6ABD" w:rsidP="003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GB"/>
              </w:rPr>
              <w:t>(</w:t>
            </w:r>
            <w:r w:rsidRPr="002A4445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  <w:lang w:eastAsia="en-GB"/>
              </w:rPr>
              <w:t>พันบาท</w:t>
            </w:r>
            <w:r w:rsidRPr="002A4445"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GB"/>
              </w:rPr>
              <w:t>)</w:t>
            </w:r>
          </w:p>
        </w:tc>
      </w:tr>
      <w:tr w:rsidR="00DC6ABD" w:rsidRPr="002A4445" w14:paraId="0F75E42B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0277FB05" w14:textId="77777777" w:rsidR="00DC6ABD" w:rsidRPr="002A4445" w:rsidRDefault="00DC6ABD" w:rsidP="0034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ส่วนงานภูมิศาสตร์หลัก</w:t>
            </w: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14:paraId="4FE5915C" w14:textId="77777777" w:rsidR="00DC6ABD" w:rsidRPr="002A4445" w:rsidRDefault="00DC6ABD" w:rsidP="003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7" w:type="dxa"/>
          </w:tcPr>
          <w:p w14:paraId="35064626" w14:textId="77777777" w:rsidR="00DC6ABD" w:rsidRPr="002A4445" w:rsidRDefault="00DC6ABD" w:rsidP="003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</w:tcPr>
          <w:p w14:paraId="4CBDF479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7" w:type="dxa"/>
          </w:tcPr>
          <w:p w14:paraId="2E58A98A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</w:tcPr>
          <w:p w14:paraId="1A6CD5F9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3" w:type="dxa"/>
          </w:tcPr>
          <w:p w14:paraId="5C5965D5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</w:tcPr>
          <w:p w14:paraId="6CA474F1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7C273636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</w:tcPr>
          <w:p w14:paraId="0757AEC8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2" w:type="dxa"/>
          </w:tcPr>
          <w:p w14:paraId="49D8D731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1EC456E8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6D46CF88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</w:tcPr>
          <w:p w14:paraId="509478A9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2" w:type="dxa"/>
          </w:tcPr>
          <w:p w14:paraId="6AE5C6BB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34" w:type="dxa"/>
          </w:tcPr>
          <w:p w14:paraId="0C05DDE3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581DFAF2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</w:tcPr>
          <w:p w14:paraId="1130F992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6" w:type="dxa"/>
          </w:tcPr>
          <w:p w14:paraId="1EE31FD9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14" w:type="dxa"/>
          </w:tcPr>
          <w:p w14:paraId="0A497817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3F90BCEF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2EACE79B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3A3DE36D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</w:tcPr>
          <w:p w14:paraId="734A9653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DC6ABD" w:rsidRPr="002A4445" w14:paraId="05BE0219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38BEFC65" w14:textId="77777777" w:rsidR="00DC6ABD" w:rsidRPr="002A4445" w:rsidRDefault="00DC6ABD" w:rsidP="0034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ไทย</w:t>
            </w:r>
          </w:p>
        </w:tc>
        <w:tc>
          <w:tcPr>
            <w:tcW w:w="809" w:type="dxa"/>
          </w:tcPr>
          <w:p w14:paraId="11E58011" w14:textId="77777777" w:rsidR="00DC6ABD" w:rsidRPr="002A4445" w:rsidRDefault="00FB263A" w:rsidP="003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1,690,761</w:t>
            </w:r>
          </w:p>
        </w:tc>
        <w:tc>
          <w:tcPr>
            <w:tcW w:w="247" w:type="dxa"/>
          </w:tcPr>
          <w:p w14:paraId="2C6EC9B2" w14:textId="77777777" w:rsidR="00DC6ABD" w:rsidRPr="002A4445" w:rsidRDefault="00DC6ABD" w:rsidP="003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</w:tcPr>
          <w:p w14:paraId="313C6A03" w14:textId="77777777" w:rsidR="00DC6ABD" w:rsidRPr="002A4445" w:rsidRDefault="00853740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1,718,622</w:t>
            </w:r>
          </w:p>
        </w:tc>
        <w:tc>
          <w:tcPr>
            <w:tcW w:w="267" w:type="dxa"/>
          </w:tcPr>
          <w:p w14:paraId="75BBBF57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</w:tcPr>
          <w:p w14:paraId="3EA86D08" w14:textId="77777777" w:rsidR="00DC6ABD" w:rsidRPr="002A4445" w:rsidRDefault="00A20664" w:rsidP="005A5F0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1,063</w:t>
            </w:r>
            <w:r w:rsidR="00853740" w:rsidRPr="002A4445">
              <w:rPr>
                <w:rFonts w:asciiTheme="majorBidi" w:hAnsiTheme="majorBidi" w:cstheme="majorBidi"/>
                <w:sz w:val="22"/>
                <w:lang w:eastAsia="en-GB"/>
              </w:rPr>
              <w:t>,518</w:t>
            </w:r>
          </w:p>
        </w:tc>
        <w:tc>
          <w:tcPr>
            <w:tcW w:w="273" w:type="dxa"/>
          </w:tcPr>
          <w:p w14:paraId="5E6BB2A2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</w:tcPr>
          <w:p w14:paraId="64B0CBD0" w14:textId="77777777" w:rsidR="00DC6ABD" w:rsidRPr="002A4445" w:rsidRDefault="00853740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1,186,50</w:t>
            </w:r>
            <w:r w:rsidR="00B93E53" w:rsidRPr="002A4445">
              <w:rPr>
                <w:rFonts w:asciiTheme="majorBidi" w:hAnsiTheme="majorBidi" w:cstheme="majorBidi"/>
                <w:sz w:val="22"/>
                <w:lang w:eastAsia="en-GB"/>
              </w:rPr>
              <w:t>7</w:t>
            </w:r>
          </w:p>
        </w:tc>
        <w:tc>
          <w:tcPr>
            <w:tcW w:w="270" w:type="dxa"/>
          </w:tcPr>
          <w:p w14:paraId="6D87D808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</w:tcPr>
          <w:p w14:paraId="0F779336" w14:textId="77777777" w:rsidR="00DC6ABD" w:rsidRPr="002A4445" w:rsidRDefault="00A20664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59,462</w:t>
            </w:r>
          </w:p>
        </w:tc>
        <w:tc>
          <w:tcPr>
            <w:tcW w:w="242" w:type="dxa"/>
          </w:tcPr>
          <w:p w14:paraId="79572C18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20439EBD" w14:textId="77777777" w:rsidR="00DC6ABD" w:rsidRPr="002A4445" w:rsidRDefault="00A20664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200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57,494</w:t>
            </w:r>
          </w:p>
        </w:tc>
        <w:tc>
          <w:tcPr>
            <w:tcW w:w="236" w:type="dxa"/>
          </w:tcPr>
          <w:p w14:paraId="5D2D829D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</w:tcPr>
          <w:p w14:paraId="35F8A597" w14:textId="77777777" w:rsidR="00DC6ABD" w:rsidRPr="002A4445" w:rsidRDefault="00FB263A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2,813,741</w:t>
            </w:r>
          </w:p>
        </w:tc>
        <w:tc>
          <w:tcPr>
            <w:tcW w:w="242" w:type="dxa"/>
          </w:tcPr>
          <w:p w14:paraId="1EF5628E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34" w:type="dxa"/>
          </w:tcPr>
          <w:p w14:paraId="46D2AD1D" w14:textId="77777777" w:rsidR="00DC6ABD" w:rsidRPr="002A4445" w:rsidRDefault="00A20664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2,962,62</w:t>
            </w:r>
            <w:r w:rsidR="00B93E53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236" w:type="dxa"/>
          </w:tcPr>
          <w:p w14:paraId="1B480EF9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</w:tcPr>
          <w:p w14:paraId="36732D57" w14:textId="77777777" w:rsidR="00DC6ABD" w:rsidRPr="002A4445" w:rsidRDefault="00FB263A" w:rsidP="00C12027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  <w:tab w:val="left" w:pos="679"/>
                <w:tab w:val="left" w:pos="176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u w:val="double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144,433</w:t>
            </w:r>
          </w:p>
        </w:tc>
        <w:tc>
          <w:tcPr>
            <w:tcW w:w="276" w:type="dxa"/>
          </w:tcPr>
          <w:p w14:paraId="7B9F35FF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14" w:type="dxa"/>
          </w:tcPr>
          <w:p w14:paraId="25E77E36" w14:textId="77777777" w:rsidR="00DC6ABD" w:rsidRPr="002A4445" w:rsidRDefault="00A20664" w:rsidP="00C12027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141,548</w:t>
            </w:r>
          </w:p>
        </w:tc>
        <w:tc>
          <w:tcPr>
            <w:tcW w:w="236" w:type="dxa"/>
          </w:tcPr>
          <w:p w14:paraId="3CE199C9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35D58864" w14:textId="77777777" w:rsidR="00DC6ABD" w:rsidRPr="002A4445" w:rsidRDefault="00FB263A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2,958,174</w:t>
            </w:r>
          </w:p>
        </w:tc>
        <w:tc>
          <w:tcPr>
            <w:tcW w:w="236" w:type="dxa"/>
          </w:tcPr>
          <w:p w14:paraId="5BDE2C08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</w:tcPr>
          <w:p w14:paraId="754C2896" w14:textId="77777777" w:rsidR="00DC6ABD" w:rsidRPr="002A4445" w:rsidRDefault="00A20664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3,104,17</w:t>
            </w:r>
            <w:r w:rsidR="00B93E53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</w:t>
            </w:r>
          </w:p>
        </w:tc>
      </w:tr>
      <w:tr w:rsidR="00DC6ABD" w:rsidRPr="002A4445" w14:paraId="0915C205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65633972" w14:textId="77777777" w:rsidR="00DC6ABD" w:rsidRPr="002A4445" w:rsidRDefault="00DC6ABD" w:rsidP="0034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A9FA561" w14:textId="77777777" w:rsidR="00DC6ABD" w:rsidRPr="002A4445" w:rsidRDefault="00A20664" w:rsidP="00C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47" w:type="dxa"/>
          </w:tcPr>
          <w:p w14:paraId="49984158" w14:textId="77777777" w:rsidR="00DC6ABD" w:rsidRPr="002A4445" w:rsidRDefault="00DC6ABD" w:rsidP="003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710FB544" w14:textId="77777777" w:rsidR="00DC6ABD" w:rsidRPr="002A4445" w:rsidRDefault="00A20664" w:rsidP="00C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67" w:type="dxa"/>
          </w:tcPr>
          <w:p w14:paraId="02A9EBEA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BCC2D60" w14:textId="77777777" w:rsidR="00DC6ABD" w:rsidRPr="002A4445" w:rsidRDefault="00A20664" w:rsidP="00C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72F58CA6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5121A5CE" w14:textId="77777777" w:rsidR="00DC6ABD" w:rsidRPr="002A4445" w:rsidRDefault="00A20664" w:rsidP="00C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12E2A016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243413" w14:textId="77777777" w:rsidR="00DC6ABD" w:rsidRPr="002A4445" w:rsidRDefault="00A20664" w:rsidP="00C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56EE8CB3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18989A07" w14:textId="77777777" w:rsidR="00DC6ABD" w:rsidRPr="002A4445" w:rsidRDefault="00A20664" w:rsidP="0070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01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3159C0B5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5B42A224" w14:textId="77777777" w:rsidR="00DC6ABD" w:rsidRPr="002A4445" w:rsidRDefault="00A20664" w:rsidP="00CF7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2653165F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C8E0570" w14:textId="77777777" w:rsidR="00DC6ABD" w:rsidRPr="002A4445" w:rsidRDefault="00A20664" w:rsidP="0070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4F738C1A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ED2A94C" w14:textId="77777777" w:rsidR="00DC6ABD" w:rsidRPr="002A4445" w:rsidRDefault="00A20664" w:rsidP="00C12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287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14,10</w:t>
            </w:r>
            <w:r w:rsidR="00FB263A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276" w:type="dxa"/>
          </w:tcPr>
          <w:p w14:paraId="12B59903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5BBBB7BE" w14:textId="77777777" w:rsidR="00DC6ABD" w:rsidRPr="002A4445" w:rsidRDefault="00A20664" w:rsidP="00C12027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  <w:tab w:val="decimal" w:pos="560"/>
                <w:tab w:val="left" w:pos="1760"/>
              </w:tabs>
              <w:spacing w:after="0"/>
              <w:ind w:left="-86" w:right="-283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17,108</w:t>
            </w:r>
          </w:p>
        </w:tc>
        <w:tc>
          <w:tcPr>
            <w:tcW w:w="236" w:type="dxa"/>
          </w:tcPr>
          <w:p w14:paraId="4B84E1F1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3DCC64C" w14:textId="77777777" w:rsidR="00DC6ABD" w:rsidRPr="002A4445" w:rsidRDefault="00FB263A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  </w:t>
            </w:r>
            <w:r w:rsidR="00A20664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14,10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236" w:type="dxa"/>
          </w:tcPr>
          <w:p w14:paraId="07B03318" w14:textId="77777777" w:rsidR="00DC6ABD" w:rsidRPr="002A4445" w:rsidRDefault="00DC6ABD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DA4DF43" w14:textId="77777777" w:rsidR="00DC6ABD" w:rsidRPr="002A4445" w:rsidRDefault="00FB263A" w:rsidP="00346BBC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left" w:pos="679"/>
                <w:tab w:val="left" w:pos="1760"/>
              </w:tabs>
              <w:spacing w:after="0"/>
              <w:ind w:left="-86" w:right="-19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</w:t>
            </w:r>
            <w:r w:rsidR="00A20664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17,108</w:t>
            </w:r>
          </w:p>
        </w:tc>
      </w:tr>
      <w:tr w:rsidR="00DC6ABD" w:rsidRPr="002A4445" w14:paraId="64379CD2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22C0E188" w14:textId="25170764" w:rsidR="00DC6ABD" w:rsidRPr="002A4445" w:rsidRDefault="00DC6ABD" w:rsidP="0034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  <w:r w:rsidR="003A24BE"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8DC38" w14:textId="77777777" w:rsidR="00DC6ABD" w:rsidRPr="002A4445" w:rsidRDefault="00A20664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1,6</w:t>
            </w:r>
            <w:r w:rsidR="00853740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90,761</w:t>
            </w:r>
          </w:p>
        </w:tc>
        <w:tc>
          <w:tcPr>
            <w:tcW w:w="247" w:type="dxa"/>
            <w:vAlign w:val="bottom"/>
          </w:tcPr>
          <w:p w14:paraId="6F454AED" w14:textId="77777777" w:rsidR="00DC6ABD" w:rsidRPr="002A4445" w:rsidRDefault="00DC6ABD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8463B" w14:textId="77777777" w:rsidR="00DC6ABD" w:rsidRPr="002A4445" w:rsidRDefault="00853740" w:rsidP="005613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1,718,622</w:t>
            </w:r>
          </w:p>
        </w:tc>
        <w:tc>
          <w:tcPr>
            <w:tcW w:w="267" w:type="dxa"/>
            <w:vAlign w:val="bottom"/>
          </w:tcPr>
          <w:p w14:paraId="658B2112" w14:textId="77777777" w:rsidR="00DC6ABD" w:rsidRPr="002A4445" w:rsidRDefault="00DC6ABD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08F00" w14:textId="77777777" w:rsidR="00DC6ABD" w:rsidRPr="002A4445" w:rsidRDefault="00A20664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1,063,</w:t>
            </w:r>
            <w:r w:rsidR="00853740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518</w:t>
            </w:r>
          </w:p>
        </w:tc>
        <w:tc>
          <w:tcPr>
            <w:tcW w:w="273" w:type="dxa"/>
            <w:vAlign w:val="bottom"/>
          </w:tcPr>
          <w:p w14:paraId="4FFAB636" w14:textId="77777777" w:rsidR="00DC6ABD" w:rsidRPr="002A4445" w:rsidRDefault="00DC6ABD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0CD5" w14:textId="77777777" w:rsidR="00DC6ABD" w:rsidRPr="002A4445" w:rsidRDefault="00853740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1,186,50</w:t>
            </w:r>
            <w:r w:rsidR="00B93E53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7</w:t>
            </w:r>
          </w:p>
        </w:tc>
        <w:tc>
          <w:tcPr>
            <w:tcW w:w="270" w:type="dxa"/>
            <w:vAlign w:val="bottom"/>
          </w:tcPr>
          <w:p w14:paraId="3B5231B4" w14:textId="77777777" w:rsidR="00DC6ABD" w:rsidRPr="002A4445" w:rsidRDefault="00DC6ABD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99690" w14:textId="77777777" w:rsidR="00DC6ABD" w:rsidRPr="002A4445" w:rsidRDefault="00A20664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59,462</w:t>
            </w:r>
          </w:p>
        </w:tc>
        <w:tc>
          <w:tcPr>
            <w:tcW w:w="242" w:type="dxa"/>
            <w:vAlign w:val="bottom"/>
          </w:tcPr>
          <w:p w14:paraId="3121F9CA" w14:textId="77777777" w:rsidR="00DC6ABD" w:rsidRPr="002A4445" w:rsidRDefault="00DC6ABD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88E4D" w14:textId="77777777" w:rsidR="00DC6ABD" w:rsidRPr="002A4445" w:rsidRDefault="00A20664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57,494</w:t>
            </w:r>
          </w:p>
        </w:tc>
        <w:tc>
          <w:tcPr>
            <w:tcW w:w="236" w:type="dxa"/>
            <w:vAlign w:val="bottom"/>
          </w:tcPr>
          <w:p w14:paraId="4EF80A98" w14:textId="77777777" w:rsidR="00DC6ABD" w:rsidRPr="002A4445" w:rsidRDefault="00DC6ABD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B5558" w14:textId="77777777" w:rsidR="00DC6ABD" w:rsidRPr="002A4445" w:rsidRDefault="00FB263A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2,813,741</w:t>
            </w:r>
          </w:p>
        </w:tc>
        <w:tc>
          <w:tcPr>
            <w:tcW w:w="242" w:type="dxa"/>
            <w:vAlign w:val="bottom"/>
          </w:tcPr>
          <w:p w14:paraId="59C5C890" w14:textId="77777777" w:rsidR="00DC6ABD" w:rsidRPr="002A4445" w:rsidRDefault="00DC6ABD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C33FA" w14:textId="77777777" w:rsidR="00DC6ABD" w:rsidRPr="002A4445" w:rsidRDefault="00A20664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2,962,62</w:t>
            </w:r>
            <w:r w:rsidR="00B93E53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5052B45E" w14:textId="77777777" w:rsidR="00DC6ABD" w:rsidRPr="002A4445" w:rsidRDefault="00DC6ABD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0FDE5CFB" w14:textId="77777777" w:rsidR="00DC6ABD" w:rsidRPr="002A4445" w:rsidRDefault="00FB263A" w:rsidP="00C120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158,535</w:t>
            </w:r>
          </w:p>
        </w:tc>
        <w:tc>
          <w:tcPr>
            <w:tcW w:w="276" w:type="dxa"/>
            <w:vAlign w:val="bottom"/>
          </w:tcPr>
          <w:p w14:paraId="60A1D310" w14:textId="77777777" w:rsidR="00DC6ABD" w:rsidRPr="002A4445" w:rsidRDefault="00DC6ABD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B2AEA66" w14:textId="456E58CC" w:rsidR="00DC6ABD" w:rsidRPr="002A4445" w:rsidRDefault="00C12027" w:rsidP="00C1202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right="-288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 xml:space="preserve">  </w:t>
            </w:r>
            <w:r w:rsidR="00A20664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158,656</w:t>
            </w:r>
          </w:p>
        </w:tc>
        <w:tc>
          <w:tcPr>
            <w:tcW w:w="236" w:type="dxa"/>
            <w:vAlign w:val="bottom"/>
          </w:tcPr>
          <w:p w14:paraId="786F1FDF" w14:textId="77777777" w:rsidR="00DC6ABD" w:rsidRPr="002A4445" w:rsidRDefault="00DC6ABD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A269F87" w14:textId="77777777" w:rsidR="00DC6ABD" w:rsidRPr="002A4445" w:rsidRDefault="00AE1347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250" w:right="-200" w:firstLine="9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 xml:space="preserve">      </w:t>
            </w:r>
            <w:r w:rsidR="005A77CD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2,972,276</w:t>
            </w:r>
          </w:p>
        </w:tc>
        <w:tc>
          <w:tcPr>
            <w:tcW w:w="236" w:type="dxa"/>
            <w:vAlign w:val="bottom"/>
          </w:tcPr>
          <w:p w14:paraId="16C2DF14" w14:textId="77777777" w:rsidR="00DC6ABD" w:rsidRPr="002A4445" w:rsidRDefault="00DC6ABD" w:rsidP="00AE13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CF4BE5C" w14:textId="77777777" w:rsidR="00DC6ABD" w:rsidRPr="002A4445" w:rsidRDefault="005A77CD" w:rsidP="00AE134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560"/>
                <w:tab w:val="left" w:pos="64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3,121,2</w:t>
            </w:r>
            <w:r w:rsidR="00B93E53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79</w:t>
            </w:r>
          </w:p>
        </w:tc>
      </w:tr>
      <w:tr w:rsidR="00DC6ABD" w:rsidRPr="002A4445" w14:paraId="555E1EC0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  <w:vAlign w:val="bottom"/>
          </w:tcPr>
          <w:p w14:paraId="4488167B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33D33FA1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247" w:type="dxa"/>
          </w:tcPr>
          <w:p w14:paraId="4A3CE040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1C73CC25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67" w:type="dxa"/>
          </w:tcPr>
          <w:p w14:paraId="216B7991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33236626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3" w:type="dxa"/>
          </w:tcPr>
          <w:p w14:paraId="70129BA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14EABD20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0" w:type="dxa"/>
          </w:tcPr>
          <w:p w14:paraId="0C662B8D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6A1792B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3BB24242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</w:tcPr>
          <w:p w14:paraId="40A4BD6F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0B0434E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3B6E32C6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0D9E99E5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8829001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63DB3779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6BEC173D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6" w:type="dxa"/>
          </w:tcPr>
          <w:p w14:paraId="5B4469C8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6A9B09C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58D2F540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0178FE9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12F8BA8F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6B19BC6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</w:tr>
      <w:tr w:rsidR="00DC6ABD" w:rsidRPr="002A4445" w14:paraId="43F30547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  <w:vAlign w:val="bottom"/>
          </w:tcPr>
          <w:p w14:paraId="16CE897D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cs/>
                <w:lang w:eastAsia="en-GB"/>
              </w:rPr>
            </w:pPr>
          </w:p>
        </w:tc>
        <w:tc>
          <w:tcPr>
            <w:tcW w:w="809" w:type="dxa"/>
          </w:tcPr>
          <w:p w14:paraId="0C7D3CCE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247" w:type="dxa"/>
          </w:tcPr>
          <w:p w14:paraId="3B926DBF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7B891A1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67" w:type="dxa"/>
          </w:tcPr>
          <w:p w14:paraId="55BADF29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7D101D01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3" w:type="dxa"/>
          </w:tcPr>
          <w:p w14:paraId="6E35ABE4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1C1045D6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0" w:type="dxa"/>
          </w:tcPr>
          <w:p w14:paraId="3753EDE5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29DA4B26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3681CC4B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2C872AC5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58809305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5794FD48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09C5A48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7E457BB2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4AA765C2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12F79454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6" w:type="dxa"/>
          </w:tcPr>
          <w:p w14:paraId="3F020D9E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4CD13B9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11E7FDD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0C02608D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523EB838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4B2E229F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</w:tr>
      <w:tr w:rsidR="00DC6ABD" w:rsidRPr="002A4445" w14:paraId="5F8748A3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  <w:vAlign w:val="bottom"/>
          </w:tcPr>
          <w:p w14:paraId="5D1E54A0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cs/>
                <w:lang w:eastAsia="en-GB"/>
              </w:rPr>
            </w:pPr>
          </w:p>
        </w:tc>
        <w:tc>
          <w:tcPr>
            <w:tcW w:w="809" w:type="dxa"/>
          </w:tcPr>
          <w:p w14:paraId="6FA1642D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247" w:type="dxa"/>
          </w:tcPr>
          <w:p w14:paraId="1D8CFB53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4492650F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67" w:type="dxa"/>
          </w:tcPr>
          <w:p w14:paraId="3F3BDC59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76810B62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3" w:type="dxa"/>
          </w:tcPr>
          <w:p w14:paraId="4F9EB2A0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16378011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0" w:type="dxa"/>
          </w:tcPr>
          <w:p w14:paraId="6A38BAC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1D6263C0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62996F1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334814AF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6F4E480D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292F09B1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0C93A598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174466F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362F457C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4E897685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6" w:type="dxa"/>
          </w:tcPr>
          <w:p w14:paraId="0A94A94E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042FD8C6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3A9BE9B0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0A60E2E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41ED62D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4AF6221B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</w:tr>
      <w:tr w:rsidR="00DC6ABD" w:rsidRPr="002A4445" w14:paraId="14760492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  <w:vAlign w:val="bottom"/>
          </w:tcPr>
          <w:p w14:paraId="63FA8575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cs/>
                <w:lang w:eastAsia="en-GB"/>
              </w:rPr>
            </w:pPr>
          </w:p>
        </w:tc>
        <w:tc>
          <w:tcPr>
            <w:tcW w:w="809" w:type="dxa"/>
          </w:tcPr>
          <w:p w14:paraId="1CDEB718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247" w:type="dxa"/>
          </w:tcPr>
          <w:p w14:paraId="2722C22D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7B80037F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67" w:type="dxa"/>
          </w:tcPr>
          <w:p w14:paraId="79132674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6EB73224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3" w:type="dxa"/>
          </w:tcPr>
          <w:p w14:paraId="050B6E9E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229F474B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0" w:type="dxa"/>
          </w:tcPr>
          <w:p w14:paraId="537EBBF2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3FFD197E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6BC7C3CC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69AF5ED2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07D585EB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257F43DE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1E5B57AB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313F018E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592B7489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73227E56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6" w:type="dxa"/>
          </w:tcPr>
          <w:p w14:paraId="0D55AFE4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2B49810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3DE833D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1019F629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4F052CB4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1490DCDF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</w:tr>
      <w:tr w:rsidR="00DC6ABD" w:rsidRPr="002A4445" w14:paraId="30870963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  <w:vAlign w:val="bottom"/>
          </w:tcPr>
          <w:p w14:paraId="0E9A194D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cs/>
                <w:lang w:eastAsia="en-GB"/>
              </w:rPr>
            </w:pPr>
          </w:p>
        </w:tc>
        <w:tc>
          <w:tcPr>
            <w:tcW w:w="809" w:type="dxa"/>
          </w:tcPr>
          <w:p w14:paraId="48C964A8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247" w:type="dxa"/>
          </w:tcPr>
          <w:p w14:paraId="71275805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0D68B39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67" w:type="dxa"/>
          </w:tcPr>
          <w:p w14:paraId="04BED11F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27695241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3" w:type="dxa"/>
          </w:tcPr>
          <w:p w14:paraId="0E853FBD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28EAEB03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0" w:type="dxa"/>
          </w:tcPr>
          <w:p w14:paraId="5746922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4961C79F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4733F65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2F7EC180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2CD20712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1066008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342EFD5B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09BA5C63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4D76EAA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6614D458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6" w:type="dxa"/>
          </w:tcPr>
          <w:p w14:paraId="48231F5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0676319D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7F5A01D0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3B048817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37E5BA31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0324A97E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</w:tr>
      <w:tr w:rsidR="00DC6ABD" w:rsidRPr="002A4445" w14:paraId="2AA529FC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  <w:vAlign w:val="bottom"/>
          </w:tcPr>
          <w:p w14:paraId="477FE0CD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cs/>
                <w:lang w:eastAsia="en-GB"/>
              </w:rPr>
            </w:pPr>
          </w:p>
        </w:tc>
        <w:tc>
          <w:tcPr>
            <w:tcW w:w="809" w:type="dxa"/>
          </w:tcPr>
          <w:p w14:paraId="0FDFEE0B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247" w:type="dxa"/>
          </w:tcPr>
          <w:p w14:paraId="1CBBE01C" w14:textId="77777777" w:rsidR="00DC6ABD" w:rsidRPr="002A4445" w:rsidRDefault="00DC6ABD" w:rsidP="00346BB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6E9149E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67" w:type="dxa"/>
          </w:tcPr>
          <w:p w14:paraId="56CD9B9B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28D75E0E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3" w:type="dxa"/>
          </w:tcPr>
          <w:p w14:paraId="69400345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57CA5325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0" w:type="dxa"/>
          </w:tcPr>
          <w:p w14:paraId="07E48D8F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661755A1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283CE18C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42A58C74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640A1AC0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72B12511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10E7FDE8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2F046328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565CC002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3F3EFBB2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6" w:type="dxa"/>
          </w:tcPr>
          <w:p w14:paraId="6E4AB5E0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433046E3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2E1C5DB0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11430002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526402C0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61CA582A" w14:textId="77777777" w:rsidR="00DC6ABD" w:rsidRPr="002A4445" w:rsidRDefault="00DC6ABD" w:rsidP="00346BBC">
            <w:pPr>
              <w:pStyle w:val="NoSpacing"/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0"/>
              </w:tabs>
              <w:rPr>
                <w:sz w:val="22"/>
                <w:lang w:eastAsia="en-GB"/>
              </w:rPr>
            </w:pPr>
          </w:p>
        </w:tc>
      </w:tr>
      <w:tr w:rsidR="00DC6ABD" w:rsidRPr="002A4445" w14:paraId="22CECD49" w14:textId="77777777" w:rsidTr="00133837">
        <w:trPr>
          <w:gridAfter w:val="1"/>
          <w:wAfter w:w="16" w:type="dxa"/>
          <w:trHeight w:val="87"/>
        </w:trPr>
        <w:tc>
          <w:tcPr>
            <w:tcW w:w="2789" w:type="dxa"/>
            <w:gridSpan w:val="2"/>
            <w:vAlign w:val="bottom"/>
          </w:tcPr>
          <w:p w14:paraId="0FE45568" w14:textId="79AEBE1B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cs/>
                <w:lang w:eastAsia="en-GB"/>
              </w:rPr>
              <w:lastRenderedPageBreak/>
              <w:t>ประเภทของสินค้า</w:t>
            </w:r>
            <w:r w:rsidR="005A7AFF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 xml:space="preserve"> </w:t>
            </w:r>
            <w:r w:rsidR="002E12BF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/</w:t>
            </w:r>
            <w:r w:rsidR="005A7AFF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 xml:space="preserve"> </w:t>
            </w:r>
            <w:r w:rsidRPr="002A4445">
              <w:rPr>
                <w:rFonts w:asciiTheme="majorBidi" w:hAnsiTheme="majorBidi" w:cstheme="majorBidi" w:hint="cs"/>
                <w:b/>
                <w:bCs/>
                <w:sz w:val="22"/>
                <w:cs/>
                <w:lang w:eastAsia="en-GB"/>
              </w:rPr>
              <w:t>บริการหลัก</w:t>
            </w:r>
          </w:p>
        </w:tc>
        <w:tc>
          <w:tcPr>
            <w:tcW w:w="247" w:type="dxa"/>
          </w:tcPr>
          <w:p w14:paraId="45AD241D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1E4F4241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67" w:type="dxa"/>
          </w:tcPr>
          <w:p w14:paraId="61AD89A8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5986EE43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3" w:type="dxa"/>
          </w:tcPr>
          <w:p w14:paraId="286F6053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53CF1DC7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0" w:type="dxa"/>
          </w:tcPr>
          <w:p w14:paraId="4BB63C06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29299F21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3CCA6C83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3CB1A7EB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0683C368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07EC28E1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09E8E6C8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46EA2C1F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20AB7436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6C95F203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6" w:type="dxa"/>
          </w:tcPr>
          <w:p w14:paraId="4F725859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70B42087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4950BED9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39B66293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24F06FC8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36FCFEFC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sz w:val="22"/>
                <w:lang w:eastAsia="en-GB"/>
              </w:rPr>
            </w:pPr>
          </w:p>
        </w:tc>
      </w:tr>
      <w:tr w:rsidR="00E87B20" w:rsidRPr="002A4445" w14:paraId="31A55D34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72A624C9" w14:textId="77777777" w:rsidR="00E87B20" w:rsidRPr="002A4445" w:rsidRDefault="00E87B20" w:rsidP="00346BB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ก๊าซธรรมชาติอัดสำหรับอุตสาหกรรม (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iCNG)</w:t>
            </w:r>
          </w:p>
        </w:tc>
        <w:tc>
          <w:tcPr>
            <w:tcW w:w="809" w:type="dxa"/>
          </w:tcPr>
          <w:p w14:paraId="6ADE26DB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678598DE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491,642 </w:t>
            </w:r>
          </w:p>
        </w:tc>
        <w:tc>
          <w:tcPr>
            <w:tcW w:w="247" w:type="dxa"/>
            <w:vAlign w:val="bottom"/>
          </w:tcPr>
          <w:p w14:paraId="0B46597D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24E3C5E9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512C49A5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494,409 </w:t>
            </w:r>
          </w:p>
        </w:tc>
        <w:tc>
          <w:tcPr>
            <w:tcW w:w="267" w:type="dxa"/>
            <w:vAlign w:val="bottom"/>
          </w:tcPr>
          <w:p w14:paraId="2B121C27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70CEDC81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4AEE46FC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322610C8" w14:textId="77777777" w:rsidR="00E87B20" w:rsidRPr="002A4445" w:rsidRDefault="00E87B20" w:rsidP="00477A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95E9D52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DC65CBC" w14:textId="77777777" w:rsidR="00E87B20" w:rsidRPr="002A4445" w:rsidRDefault="00E87B20" w:rsidP="008173EF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7DE05B3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2317E1F6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left" w:pos="46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6446ECF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6A5BF03C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641C235C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491,642</w:t>
            </w:r>
          </w:p>
        </w:tc>
        <w:tc>
          <w:tcPr>
            <w:tcW w:w="242" w:type="dxa"/>
            <w:vAlign w:val="bottom"/>
          </w:tcPr>
          <w:p w14:paraId="26855A0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64DBEE66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6455A4CE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494,409</w:t>
            </w:r>
          </w:p>
        </w:tc>
        <w:tc>
          <w:tcPr>
            <w:tcW w:w="236" w:type="dxa"/>
            <w:vAlign w:val="bottom"/>
          </w:tcPr>
          <w:p w14:paraId="44A0664D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58816E4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7870F04F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1FC0085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50C3B49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614B1EE8" w14:textId="77777777" w:rsidR="00E87B20" w:rsidRPr="002A4445" w:rsidRDefault="00E87B20" w:rsidP="0035126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19ED9DC0" w14:textId="77777777" w:rsidR="00E87B20" w:rsidRPr="002A4445" w:rsidRDefault="00E87B20" w:rsidP="0035126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491,642</w:t>
            </w:r>
          </w:p>
        </w:tc>
        <w:tc>
          <w:tcPr>
            <w:tcW w:w="236" w:type="dxa"/>
            <w:vAlign w:val="bottom"/>
          </w:tcPr>
          <w:p w14:paraId="4BC97EB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0C0EA2D3" w14:textId="77777777" w:rsidR="00E87B20" w:rsidRPr="002A4445" w:rsidRDefault="00E87B20" w:rsidP="00C3247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</w:t>
            </w:r>
          </w:p>
          <w:p w14:paraId="28892D8E" w14:textId="77777777" w:rsidR="00E87B20" w:rsidRPr="002A4445" w:rsidRDefault="00E87B20" w:rsidP="00C3247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ind w:right="-1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494,409</w:t>
            </w:r>
          </w:p>
        </w:tc>
      </w:tr>
      <w:tr w:rsidR="00E87B20" w:rsidRPr="002A4445" w14:paraId="05CD0FE4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2FF56BB5" w14:textId="77777777" w:rsidR="00E87B20" w:rsidRPr="002A4445" w:rsidRDefault="00E87B20" w:rsidP="00346BB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14:paraId="7531D418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378,249 </w:t>
            </w:r>
          </w:p>
        </w:tc>
        <w:tc>
          <w:tcPr>
            <w:tcW w:w="247" w:type="dxa"/>
          </w:tcPr>
          <w:p w14:paraId="13A298A7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5FC702ED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373,913 </w:t>
            </w:r>
          </w:p>
        </w:tc>
        <w:tc>
          <w:tcPr>
            <w:tcW w:w="267" w:type="dxa"/>
          </w:tcPr>
          <w:p w14:paraId="70C82A2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4A05A46F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55820BD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790C346D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6444423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29AC30BD" w14:textId="77777777" w:rsidR="00E87B20" w:rsidRPr="002A4445" w:rsidRDefault="00E87B20" w:rsidP="008173EF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4DD67B75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384B0535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left" w:pos="46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31138398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54AC20AE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378,249</w:t>
            </w:r>
          </w:p>
        </w:tc>
        <w:tc>
          <w:tcPr>
            <w:tcW w:w="242" w:type="dxa"/>
          </w:tcPr>
          <w:p w14:paraId="6A6E9178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2ECF95C4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373,913</w:t>
            </w:r>
          </w:p>
        </w:tc>
        <w:tc>
          <w:tcPr>
            <w:tcW w:w="236" w:type="dxa"/>
          </w:tcPr>
          <w:p w14:paraId="6CB14CA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68D5A0D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66875428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70B46163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53091185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1DF1ED37" w14:textId="77777777" w:rsidR="00E87B20" w:rsidRPr="002A4445" w:rsidRDefault="00E87B20" w:rsidP="0035126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378,249</w:t>
            </w:r>
          </w:p>
        </w:tc>
        <w:tc>
          <w:tcPr>
            <w:tcW w:w="236" w:type="dxa"/>
          </w:tcPr>
          <w:p w14:paraId="65261EE9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027CB8E0" w14:textId="77777777" w:rsidR="00E87B20" w:rsidRPr="002A4445" w:rsidRDefault="00E87B20" w:rsidP="00C3247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ind w:right="-1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373,913</w:t>
            </w:r>
          </w:p>
        </w:tc>
      </w:tr>
      <w:tr w:rsidR="00E87B20" w:rsidRPr="002A4445" w14:paraId="3AB1AD03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26E75F3F" w14:textId="77777777" w:rsidR="00E87B20" w:rsidRPr="002A4445" w:rsidRDefault="00E87B20" w:rsidP="00346BB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บริการอัดก๊าซธรรมชาติ (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PMS)</w:t>
            </w:r>
          </w:p>
        </w:tc>
        <w:tc>
          <w:tcPr>
            <w:tcW w:w="809" w:type="dxa"/>
          </w:tcPr>
          <w:p w14:paraId="153DADF3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244,410 </w:t>
            </w:r>
          </w:p>
        </w:tc>
        <w:tc>
          <w:tcPr>
            <w:tcW w:w="247" w:type="dxa"/>
          </w:tcPr>
          <w:p w14:paraId="7A470519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119B9306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286,465 </w:t>
            </w:r>
          </w:p>
        </w:tc>
        <w:tc>
          <w:tcPr>
            <w:tcW w:w="267" w:type="dxa"/>
          </w:tcPr>
          <w:p w14:paraId="1863FD83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4F014422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7E9FB95E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5097565D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58D91A8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1BDAB636" w14:textId="77777777" w:rsidR="00E87B20" w:rsidRPr="002A4445" w:rsidRDefault="00E87B20" w:rsidP="008173EF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308CE5F2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285E54D3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left" w:pos="46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45E8E94F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134B608E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244,410</w:t>
            </w:r>
          </w:p>
        </w:tc>
        <w:tc>
          <w:tcPr>
            <w:tcW w:w="242" w:type="dxa"/>
          </w:tcPr>
          <w:p w14:paraId="4DC3EDCB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70866626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286,465</w:t>
            </w:r>
          </w:p>
        </w:tc>
        <w:tc>
          <w:tcPr>
            <w:tcW w:w="236" w:type="dxa"/>
          </w:tcPr>
          <w:p w14:paraId="6F09C519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64DB55AD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4D72C8F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47942330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1916CD85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1AD71C12" w14:textId="77777777" w:rsidR="00E87B20" w:rsidRPr="002A4445" w:rsidRDefault="00E87B20" w:rsidP="0035126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244,410</w:t>
            </w:r>
          </w:p>
        </w:tc>
        <w:tc>
          <w:tcPr>
            <w:tcW w:w="236" w:type="dxa"/>
          </w:tcPr>
          <w:p w14:paraId="495C8D38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7EA27D66" w14:textId="77777777" w:rsidR="00E87B20" w:rsidRPr="002A4445" w:rsidRDefault="00E87B20" w:rsidP="00C3247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ind w:right="-1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286,465</w:t>
            </w:r>
          </w:p>
        </w:tc>
      </w:tr>
      <w:tr w:rsidR="00E87B20" w:rsidRPr="002A4445" w14:paraId="1559F8BB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4D4728C7" w14:textId="77777777" w:rsidR="00E87B20" w:rsidRPr="002A4445" w:rsidRDefault="00E87B20" w:rsidP="00346BB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14:paraId="3DF42838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136,601 </w:t>
            </w:r>
          </w:p>
        </w:tc>
        <w:tc>
          <w:tcPr>
            <w:tcW w:w="247" w:type="dxa"/>
          </w:tcPr>
          <w:p w14:paraId="5AB7C296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56B0D0F4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151,305 </w:t>
            </w:r>
          </w:p>
        </w:tc>
        <w:tc>
          <w:tcPr>
            <w:tcW w:w="267" w:type="dxa"/>
          </w:tcPr>
          <w:p w14:paraId="584D0006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1D06C8CA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2851A25C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5ECE6701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2F528B6C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0CBB83F5" w14:textId="77777777" w:rsidR="00E87B20" w:rsidRPr="002A4445" w:rsidRDefault="00E87B20" w:rsidP="008173EF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10C1F9B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7C94AACD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left" w:pos="46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6E6980D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607FC5FD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136,601</w:t>
            </w:r>
          </w:p>
        </w:tc>
        <w:tc>
          <w:tcPr>
            <w:tcW w:w="242" w:type="dxa"/>
          </w:tcPr>
          <w:p w14:paraId="20DB62B0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1B65C35F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151,305</w:t>
            </w:r>
          </w:p>
        </w:tc>
        <w:tc>
          <w:tcPr>
            <w:tcW w:w="236" w:type="dxa"/>
          </w:tcPr>
          <w:p w14:paraId="2A04C74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145E291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7B5A3A1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4F73075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0AEDEBB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647904DA" w14:textId="77777777" w:rsidR="00E87B20" w:rsidRPr="002A4445" w:rsidRDefault="00E87B20" w:rsidP="00BF37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5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136,601</w:t>
            </w:r>
          </w:p>
        </w:tc>
        <w:tc>
          <w:tcPr>
            <w:tcW w:w="236" w:type="dxa"/>
          </w:tcPr>
          <w:p w14:paraId="11BC0793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757B46D9" w14:textId="77777777" w:rsidR="00E87B20" w:rsidRPr="002A4445" w:rsidRDefault="00E87B20" w:rsidP="00C3247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ind w:right="-1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151,305</w:t>
            </w:r>
          </w:p>
        </w:tc>
      </w:tr>
      <w:tr w:rsidR="00E87B20" w:rsidRPr="002A4445" w14:paraId="43B74B38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37A7E830" w14:textId="77777777" w:rsidR="00E87B20" w:rsidRPr="002A4445" w:rsidRDefault="00E87B20" w:rsidP="00346BB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น้ำมัน</w:t>
            </w:r>
          </w:p>
        </w:tc>
        <w:tc>
          <w:tcPr>
            <w:tcW w:w="809" w:type="dxa"/>
          </w:tcPr>
          <w:p w14:paraId="3F835380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134,037 </w:t>
            </w:r>
          </w:p>
        </w:tc>
        <w:tc>
          <w:tcPr>
            <w:tcW w:w="247" w:type="dxa"/>
          </w:tcPr>
          <w:p w14:paraId="2C273C1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7838984A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54,743 </w:t>
            </w:r>
          </w:p>
        </w:tc>
        <w:tc>
          <w:tcPr>
            <w:tcW w:w="267" w:type="dxa"/>
          </w:tcPr>
          <w:p w14:paraId="2E374499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194F62D9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158FDA5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4AB78488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7D644233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0A4C94D8" w14:textId="77777777" w:rsidR="00E87B20" w:rsidRPr="002A4445" w:rsidRDefault="00E87B20" w:rsidP="008173EF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36F6CEC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35668301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left" w:pos="46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38BC7C6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31FC65DD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134,037</w:t>
            </w:r>
          </w:p>
        </w:tc>
        <w:tc>
          <w:tcPr>
            <w:tcW w:w="242" w:type="dxa"/>
          </w:tcPr>
          <w:p w14:paraId="3ADC93D8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3B20A707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54,743</w:t>
            </w:r>
          </w:p>
        </w:tc>
        <w:tc>
          <w:tcPr>
            <w:tcW w:w="236" w:type="dxa"/>
          </w:tcPr>
          <w:p w14:paraId="6EB47E0C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1D548FA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50175507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2A25CE3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07646082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30D716DF" w14:textId="77777777" w:rsidR="00E87B20" w:rsidRPr="002A4445" w:rsidRDefault="00E87B20" w:rsidP="0035126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134,037</w:t>
            </w:r>
          </w:p>
        </w:tc>
        <w:tc>
          <w:tcPr>
            <w:tcW w:w="236" w:type="dxa"/>
          </w:tcPr>
          <w:p w14:paraId="469532F7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64D11248" w14:textId="77777777" w:rsidR="00E87B20" w:rsidRPr="002A4445" w:rsidRDefault="00E87B20" w:rsidP="00C3247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ind w:right="-1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  54,743</w:t>
            </w:r>
          </w:p>
        </w:tc>
      </w:tr>
      <w:tr w:rsidR="00E87B20" w:rsidRPr="002A4445" w14:paraId="555D9F95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69CD6EDF" w14:textId="77777777" w:rsidR="00E87B20" w:rsidRPr="002A4445" w:rsidRDefault="00E87B20" w:rsidP="00346BB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ซ่อมบำรุงสถานีก๊ซธรรมชาติ </w:t>
            </w:r>
          </w:p>
        </w:tc>
        <w:tc>
          <w:tcPr>
            <w:tcW w:w="809" w:type="dxa"/>
          </w:tcPr>
          <w:p w14:paraId="09233E73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116,709 </w:t>
            </w:r>
          </w:p>
        </w:tc>
        <w:tc>
          <w:tcPr>
            <w:tcW w:w="247" w:type="dxa"/>
          </w:tcPr>
          <w:p w14:paraId="281F88A9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5CCA8ECA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118,158 </w:t>
            </w:r>
          </w:p>
        </w:tc>
        <w:tc>
          <w:tcPr>
            <w:tcW w:w="267" w:type="dxa"/>
          </w:tcPr>
          <w:p w14:paraId="61D4BB97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392D7263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1F8A1456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0F3AEEF4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62EDB399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540FCDD2" w14:textId="77777777" w:rsidR="00E87B20" w:rsidRPr="002A4445" w:rsidRDefault="00E87B20" w:rsidP="008173EF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7D57D7F0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2E040C8C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left" w:pos="46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6C622229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0BC56DCB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116,709</w:t>
            </w:r>
          </w:p>
        </w:tc>
        <w:tc>
          <w:tcPr>
            <w:tcW w:w="242" w:type="dxa"/>
          </w:tcPr>
          <w:p w14:paraId="3011B1A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31D83FC3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118,158</w:t>
            </w:r>
          </w:p>
        </w:tc>
        <w:tc>
          <w:tcPr>
            <w:tcW w:w="236" w:type="dxa"/>
          </w:tcPr>
          <w:p w14:paraId="5012E040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7F31CADE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34409BC3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2DA45E15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15BA2818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21A0D9BE" w14:textId="77777777" w:rsidR="00E87B20" w:rsidRPr="002A4445" w:rsidRDefault="00E87B20" w:rsidP="0035126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116,709</w:t>
            </w:r>
          </w:p>
        </w:tc>
        <w:tc>
          <w:tcPr>
            <w:tcW w:w="236" w:type="dxa"/>
          </w:tcPr>
          <w:p w14:paraId="32CE0A4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256CAE0B" w14:textId="77777777" w:rsidR="00E87B20" w:rsidRPr="002A4445" w:rsidRDefault="00E87B20" w:rsidP="00C3247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ind w:right="-1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118,158</w:t>
            </w:r>
          </w:p>
        </w:tc>
      </w:tr>
      <w:tr w:rsidR="00E87B20" w:rsidRPr="002A4445" w14:paraId="7275AF79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03BFEAD4" w14:textId="77777777" w:rsidR="00E87B20" w:rsidRPr="002A4445" w:rsidRDefault="00E87B20" w:rsidP="00346BB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14:paraId="74A0765E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96,548 </w:t>
            </w:r>
          </w:p>
        </w:tc>
        <w:tc>
          <w:tcPr>
            <w:tcW w:w="247" w:type="dxa"/>
          </w:tcPr>
          <w:p w14:paraId="4AE9EC8F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0B24FFE5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143,556 </w:t>
            </w:r>
          </w:p>
        </w:tc>
        <w:tc>
          <w:tcPr>
            <w:tcW w:w="267" w:type="dxa"/>
          </w:tcPr>
          <w:p w14:paraId="2579B4C8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49192629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64D9D400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13A6ED6D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05EF37E2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453F7EF1" w14:textId="77777777" w:rsidR="00E87B20" w:rsidRPr="002A4445" w:rsidRDefault="00E87B20" w:rsidP="008173EF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2FF5B2F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7FDFE8F9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left" w:pos="46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4BF99596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40EC8285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96,548</w:t>
            </w:r>
          </w:p>
        </w:tc>
        <w:tc>
          <w:tcPr>
            <w:tcW w:w="242" w:type="dxa"/>
          </w:tcPr>
          <w:p w14:paraId="4C57F8C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65F03A5E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143,556</w:t>
            </w:r>
          </w:p>
        </w:tc>
        <w:tc>
          <w:tcPr>
            <w:tcW w:w="236" w:type="dxa"/>
          </w:tcPr>
          <w:p w14:paraId="4BFC11F2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20495D0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3983003B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71ACA8B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07D1EAD9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1B2B434D" w14:textId="77777777" w:rsidR="00E87B20" w:rsidRPr="002A4445" w:rsidRDefault="00E87B20" w:rsidP="0035126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96,548</w:t>
            </w:r>
          </w:p>
        </w:tc>
        <w:tc>
          <w:tcPr>
            <w:tcW w:w="236" w:type="dxa"/>
          </w:tcPr>
          <w:p w14:paraId="65C1AAD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51C44AC8" w14:textId="77777777" w:rsidR="00E87B20" w:rsidRPr="002A4445" w:rsidRDefault="00E87B20" w:rsidP="00C3247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ind w:right="-1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143,556</w:t>
            </w:r>
          </w:p>
        </w:tc>
      </w:tr>
      <w:tr w:rsidR="00E87B20" w:rsidRPr="002A4445" w14:paraId="41ADE313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27D9A67A" w14:textId="77777777" w:rsidR="00E87B20" w:rsidRPr="002A4445" w:rsidRDefault="00E87B20" w:rsidP="00346BB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รถเมล์ 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NGV</w:t>
            </w:r>
          </w:p>
        </w:tc>
        <w:tc>
          <w:tcPr>
            <w:tcW w:w="809" w:type="dxa"/>
          </w:tcPr>
          <w:p w14:paraId="63D450FD" w14:textId="77777777" w:rsidR="00E87B20" w:rsidRPr="002A4445" w:rsidRDefault="00E87B20" w:rsidP="00477AEC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-   </w:t>
            </w:r>
          </w:p>
        </w:tc>
        <w:tc>
          <w:tcPr>
            <w:tcW w:w="247" w:type="dxa"/>
          </w:tcPr>
          <w:p w14:paraId="6333DC5D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5799CF8C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-   </w:t>
            </w:r>
          </w:p>
        </w:tc>
        <w:tc>
          <w:tcPr>
            <w:tcW w:w="267" w:type="dxa"/>
          </w:tcPr>
          <w:p w14:paraId="42BC200D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462665AB" w14:textId="77777777" w:rsidR="00E87B20" w:rsidRPr="002A4445" w:rsidRDefault="00E87B20" w:rsidP="00477A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341,613 </w:t>
            </w:r>
          </w:p>
        </w:tc>
        <w:tc>
          <w:tcPr>
            <w:tcW w:w="273" w:type="dxa"/>
          </w:tcPr>
          <w:p w14:paraId="4A172DE2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76480BFE" w14:textId="77777777" w:rsidR="00E87B20" w:rsidRPr="002A4445" w:rsidRDefault="00E87B20" w:rsidP="00477A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542,242 </w:t>
            </w:r>
          </w:p>
        </w:tc>
        <w:tc>
          <w:tcPr>
            <w:tcW w:w="270" w:type="dxa"/>
          </w:tcPr>
          <w:p w14:paraId="450107C2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53937A50" w14:textId="77777777" w:rsidR="00E87B20" w:rsidRPr="002A4445" w:rsidRDefault="00E87B20" w:rsidP="008173EF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5BC82AEC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2923941A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left" w:pos="46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54F5604B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647BF596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341,613</w:t>
            </w:r>
          </w:p>
        </w:tc>
        <w:tc>
          <w:tcPr>
            <w:tcW w:w="242" w:type="dxa"/>
          </w:tcPr>
          <w:p w14:paraId="02895B4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6A7E8555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542,242</w:t>
            </w:r>
          </w:p>
        </w:tc>
        <w:tc>
          <w:tcPr>
            <w:tcW w:w="236" w:type="dxa"/>
          </w:tcPr>
          <w:p w14:paraId="12CDFAFB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03222549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4FFD1A8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3BF002BE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01A5FF0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583483E2" w14:textId="77777777" w:rsidR="00E87B20" w:rsidRPr="002A4445" w:rsidRDefault="00E87B20" w:rsidP="0035126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341,613</w:t>
            </w:r>
          </w:p>
        </w:tc>
        <w:tc>
          <w:tcPr>
            <w:tcW w:w="236" w:type="dxa"/>
          </w:tcPr>
          <w:p w14:paraId="71B4499E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2C7939DF" w14:textId="77777777" w:rsidR="00E87B20" w:rsidRPr="002A4445" w:rsidRDefault="00E87B20" w:rsidP="00C3247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ind w:right="-1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542,242</w:t>
            </w:r>
          </w:p>
        </w:tc>
      </w:tr>
      <w:tr w:rsidR="00284163" w:rsidRPr="002A4445" w14:paraId="59B51058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46ED192F" w14:textId="77777777" w:rsidR="00284163" w:rsidRPr="002A4445" w:rsidRDefault="00284163" w:rsidP="002841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14:paraId="10EBEC48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-   </w:t>
            </w:r>
          </w:p>
        </w:tc>
        <w:tc>
          <w:tcPr>
            <w:tcW w:w="247" w:type="dxa"/>
          </w:tcPr>
          <w:p w14:paraId="45D42F38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78243F7F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-   </w:t>
            </w:r>
          </w:p>
        </w:tc>
        <w:tc>
          <w:tcPr>
            <w:tcW w:w="267" w:type="dxa"/>
          </w:tcPr>
          <w:p w14:paraId="21A4E845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4E6F5FBB" w14:textId="77777777" w:rsidR="00284163" w:rsidRPr="002A4445" w:rsidRDefault="00284163" w:rsidP="002841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577,420 </w:t>
            </w:r>
          </w:p>
        </w:tc>
        <w:tc>
          <w:tcPr>
            <w:tcW w:w="273" w:type="dxa"/>
          </w:tcPr>
          <w:p w14:paraId="21B85969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384AC7C5" w14:textId="327F0D95" w:rsidR="00284163" w:rsidRPr="002A4445" w:rsidRDefault="00284163" w:rsidP="002841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553,007 </w:t>
            </w:r>
          </w:p>
        </w:tc>
        <w:tc>
          <w:tcPr>
            <w:tcW w:w="270" w:type="dxa"/>
          </w:tcPr>
          <w:p w14:paraId="27DE9401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20E0B020" w14:textId="3A163D91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66D17338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0C3E2302" w14:textId="0244A997" w:rsidR="00284163" w:rsidRPr="002A4445" w:rsidRDefault="00284163" w:rsidP="00284163">
            <w:pPr>
              <w:pStyle w:val="NoSpacing"/>
              <w:tabs>
                <w:tab w:val="clear" w:pos="227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46D1BA46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76E3F242" w14:textId="77777777" w:rsidR="00284163" w:rsidRPr="002A4445" w:rsidRDefault="00284163" w:rsidP="002841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577,420</w:t>
            </w:r>
          </w:p>
        </w:tc>
        <w:tc>
          <w:tcPr>
            <w:tcW w:w="242" w:type="dxa"/>
          </w:tcPr>
          <w:p w14:paraId="21D1BE39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067B4815" w14:textId="029F47B3" w:rsidR="00284163" w:rsidRPr="002A4445" w:rsidRDefault="00284163" w:rsidP="002841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553,007</w:t>
            </w:r>
          </w:p>
        </w:tc>
        <w:tc>
          <w:tcPr>
            <w:tcW w:w="236" w:type="dxa"/>
          </w:tcPr>
          <w:p w14:paraId="42890A05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1E524B18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56179310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6171A141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5F442FA6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55E4E8DE" w14:textId="77777777" w:rsidR="00284163" w:rsidRPr="002A4445" w:rsidRDefault="00284163" w:rsidP="002841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577,420</w:t>
            </w:r>
          </w:p>
        </w:tc>
        <w:tc>
          <w:tcPr>
            <w:tcW w:w="236" w:type="dxa"/>
          </w:tcPr>
          <w:p w14:paraId="49C66643" w14:textId="77777777" w:rsidR="00284163" w:rsidRPr="002A4445" w:rsidRDefault="00284163" w:rsidP="0028416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5B4DFB78" w14:textId="4E97F6AA" w:rsidR="00284163" w:rsidRPr="002A4445" w:rsidRDefault="00284163" w:rsidP="00284163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ind w:right="-1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553,007</w:t>
            </w:r>
          </w:p>
        </w:tc>
      </w:tr>
      <w:tr w:rsidR="00284704" w:rsidRPr="002A4445" w14:paraId="5B2C9673" w14:textId="77777777" w:rsidTr="00133837">
        <w:trPr>
          <w:gridAfter w:val="1"/>
          <w:wAfter w:w="16" w:type="dxa"/>
          <w:trHeight w:val="60"/>
        </w:trPr>
        <w:tc>
          <w:tcPr>
            <w:tcW w:w="1980" w:type="dxa"/>
          </w:tcPr>
          <w:p w14:paraId="1240F370" w14:textId="75801DBD" w:rsidR="00284704" w:rsidRPr="002A4445" w:rsidRDefault="00284704" w:rsidP="0028470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พลังงาน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หมุนเวียน</w:t>
            </w:r>
          </w:p>
        </w:tc>
        <w:tc>
          <w:tcPr>
            <w:tcW w:w="809" w:type="dxa"/>
          </w:tcPr>
          <w:p w14:paraId="60C7BFA4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-   </w:t>
            </w:r>
          </w:p>
        </w:tc>
        <w:tc>
          <w:tcPr>
            <w:tcW w:w="247" w:type="dxa"/>
          </w:tcPr>
          <w:p w14:paraId="6A0FDA01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4" w:type="dxa"/>
          </w:tcPr>
          <w:p w14:paraId="7D2B59FC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-   </w:t>
            </w:r>
          </w:p>
        </w:tc>
        <w:tc>
          <w:tcPr>
            <w:tcW w:w="267" w:type="dxa"/>
          </w:tcPr>
          <w:p w14:paraId="032821E5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35A8FFB8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-   </w:t>
            </w:r>
          </w:p>
        </w:tc>
        <w:tc>
          <w:tcPr>
            <w:tcW w:w="273" w:type="dxa"/>
          </w:tcPr>
          <w:p w14:paraId="2F671229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203070FC" w14:textId="77777777" w:rsidR="00284704" w:rsidRPr="002A4445" w:rsidRDefault="00284704" w:rsidP="00284704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270" w:type="dxa"/>
          </w:tcPr>
          <w:p w14:paraId="7D6B2EF6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13F59525" w14:textId="07B51830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59,462</w:t>
            </w:r>
          </w:p>
        </w:tc>
        <w:tc>
          <w:tcPr>
            <w:tcW w:w="242" w:type="dxa"/>
          </w:tcPr>
          <w:p w14:paraId="4F6776FF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48" w:type="dxa"/>
          </w:tcPr>
          <w:p w14:paraId="4F4CE436" w14:textId="10262C48" w:rsidR="00284704" w:rsidRPr="002A4445" w:rsidRDefault="00284704" w:rsidP="002847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left" w:pos="46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57,494</w:t>
            </w:r>
          </w:p>
        </w:tc>
        <w:tc>
          <w:tcPr>
            <w:tcW w:w="236" w:type="dxa"/>
          </w:tcPr>
          <w:p w14:paraId="53DBC1B5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30A331A5" w14:textId="77777777" w:rsidR="00284704" w:rsidRPr="002A4445" w:rsidRDefault="00284704" w:rsidP="002847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59,462</w:t>
            </w:r>
          </w:p>
        </w:tc>
        <w:tc>
          <w:tcPr>
            <w:tcW w:w="242" w:type="dxa"/>
          </w:tcPr>
          <w:p w14:paraId="7FB44833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934" w:type="dxa"/>
          </w:tcPr>
          <w:p w14:paraId="4242D4BF" w14:textId="77777777" w:rsidR="00284704" w:rsidRPr="002A4445" w:rsidRDefault="00284704" w:rsidP="002847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57,494</w:t>
            </w:r>
          </w:p>
        </w:tc>
        <w:tc>
          <w:tcPr>
            <w:tcW w:w="236" w:type="dxa"/>
          </w:tcPr>
          <w:p w14:paraId="18E885EC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2B665CBE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1100ACBC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14" w:type="dxa"/>
          </w:tcPr>
          <w:p w14:paraId="61EF5541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35A677DB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4E50CCD9" w14:textId="77777777" w:rsidR="00284704" w:rsidRPr="002A4445" w:rsidRDefault="00284704" w:rsidP="0028470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59,462</w:t>
            </w:r>
          </w:p>
        </w:tc>
        <w:tc>
          <w:tcPr>
            <w:tcW w:w="236" w:type="dxa"/>
          </w:tcPr>
          <w:p w14:paraId="0CCF74D5" w14:textId="77777777" w:rsidR="00284704" w:rsidRPr="002A4445" w:rsidRDefault="00284704" w:rsidP="00284704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0DC1B43F" w14:textId="77777777" w:rsidR="00284704" w:rsidRPr="002A4445" w:rsidRDefault="00284704" w:rsidP="00284704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ind w:right="-1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  57,494</w:t>
            </w:r>
          </w:p>
        </w:tc>
      </w:tr>
      <w:tr w:rsidR="00E87B20" w:rsidRPr="002A4445" w14:paraId="2B6F329D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58949124" w14:textId="77777777" w:rsidR="00E87B20" w:rsidRPr="002A4445" w:rsidRDefault="00E87B20" w:rsidP="00346BB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6910A56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92,565 </w:t>
            </w:r>
          </w:p>
        </w:tc>
        <w:tc>
          <w:tcPr>
            <w:tcW w:w="247" w:type="dxa"/>
          </w:tcPr>
          <w:p w14:paraId="1546738A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4ACB36FF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96,073 </w:t>
            </w:r>
          </w:p>
        </w:tc>
        <w:tc>
          <w:tcPr>
            <w:tcW w:w="267" w:type="dxa"/>
          </w:tcPr>
          <w:p w14:paraId="7109A183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1986065E" w14:textId="77777777" w:rsidR="00E87B20" w:rsidRPr="002A4445" w:rsidRDefault="00E87B20" w:rsidP="00477A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144,485 </w:t>
            </w:r>
          </w:p>
        </w:tc>
        <w:tc>
          <w:tcPr>
            <w:tcW w:w="273" w:type="dxa"/>
          </w:tcPr>
          <w:p w14:paraId="45AF0DA7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7ABA0C6" w14:textId="13E9341B" w:rsidR="00E87B20" w:rsidRPr="002A4445" w:rsidRDefault="00E87B20" w:rsidP="00477A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</w:t>
            </w:r>
            <w:r w:rsidR="00284163" w:rsidRPr="002A4445">
              <w:rPr>
                <w:rFonts w:asciiTheme="majorBidi" w:hAnsiTheme="majorBidi" w:cstheme="majorBidi"/>
                <w:sz w:val="22"/>
                <w:lang w:eastAsia="en-GB"/>
              </w:rPr>
              <w:t>91</w:t>
            </w: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,</w:t>
            </w:r>
            <w:r w:rsidR="00284163" w:rsidRPr="002A4445">
              <w:rPr>
                <w:rFonts w:asciiTheme="majorBidi" w:hAnsiTheme="majorBidi" w:cstheme="majorBidi"/>
                <w:sz w:val="22"/>
                <w:lang w:eastAsia="en-GB"/>
              </w:rPr>
              <w:t>258</w:t>
            </w: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3E43B55B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6912D57" w14:textId="77777777" w:rsidR="00E87B20" w:rsidRPr="002A4445" w:rsidRDefault="00E87B20" w:rsidP="008173EF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4A852ECF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72618A9F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left" w:pos="46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230FE448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33B57500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237,050</w:t>
            </w:r>
          </w:p>
        </w:tc>
        <w:tc>
          <w:tcPr>
            <w:tcW w:w="242" w:type="dxa"/>
          </w:tcPr>
          <w:p w14:paraId="5356487B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0277B77" w14:textId="0A553566" w:rsidR="00E87B20" w:rsidRPr="002A4445" w:rsidRDefault="00284163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187</w:t>
            </w:r>
            <w:r w:rsidR="00E87B20" w:rsidRPr="002A4445">
              <w:rPr>
                <w:rFonts w:asciiTheme="majorBidi" w:hAnsiTheme="majorBidi" w:cstheme="majorBidi"/>
                <w:sz w:val="22"/>
                <w:lang w:eastAsia="en-GB"/>
              </w:rPr>
              <w:t>,</w:t>
            </w: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331</w:t>
            </w:r>
          </w:p>
        </w:tc>
        <w:tc>
          <w:tcPr>
            <w:tcW w:w="236" w:type="dxa"/>
          </w:tcPr>
          <w:p w14:paraId="75B84378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901381F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158,535</w:t>
            </w:r>
          </w:p>
        </w:tc>
        <w:tc>
          <w:tcPr>
            <w:tcW w:w="276" w:type="dxa"/>
          </w:tcPr>
          <w:p w14:paraId="7ED2DBE5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7A4AC9D6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158,656</w:t>
            </w:r>
          </w:p>
        </w:tc>
        <w:tc>
          <w:tcPr>
            <w:tcW w:w="236" w:type="dxa"/>
          </w:tcPr>
          <w:p w14:paraId="222E1B7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DDF8BE6" w14:textId="77777777" w:rsidR="00E87B20" w:rsidRPr="002A4445" w:rsidRDefault="00E87B20" w:rsidP="0035126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395,585</w:t>
            </w:r>
          </w:p>
        </w:tc>
        <w:tc>
          <w:tcPr>
            <w:tcW w:w="236" w:type="dxa"/>
          </w:tcPr>
          <w:p w14:paraId="6406EC3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89FF461" w14:textId="3B457F29" w:rsidR="00E87B20" w:rsidRPr="002A4445" w:rsidRDefault="00E87B20" w:rsidP="00C3247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470"/>
                <w:tab w:val="left" w:pos="560"/>
                <w:tab w:val="left" w:pos="1760"/>
              </w:tabs>
              <w:ind w:right="-1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3</w:t>
            </w:r>
            <w:r w:rsidR="00284163" w:rsidRPr="002A4445">
              <w:rPr>
                <w:rFonts w:asciiTheme="majorBidi" w:hAnsiTheme="majorBidi" w:cstheme="majorBidi"/>
                <w:sz w:val="22"/>
                <w:lang w:eastAsia="en-GB"/>
              </w:rPr>
              <w:t>45</w:t>
            </w: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,</w:t>
            </w:r>
            <w:r w:rsidR="00284163" w:rsidRPr="002A4445">
              <w:rPr>
                <w:rFonts w:asciiTheme="majorBidi" w:hAnsiTheme="majorBidi" w:cstheme="majorBidi"/>
                <w:sz w:val="22"/>
                <w:lang w:eastAsia="en-GB"/>
              </w:rPr>
              <w:t>987</w:t>
            </w:r>
          </w:p>
        </w:tc>
      </w:tr>
      <w:tr w:rsidR="00E87B20" w:rsidRPr="002A4445" w14:paraId="799978E2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63F570CC" w14:textId="54EF0F07" w:rsidR="00E87B20" w:rsidRPr="002A4445" w:rsidRDefault="00E87B20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rFonts w:asciiTheme="majorBidi" w:hAnsiTheme="majorBidi"/>
                <w:b/>
                <w:bCs/>
                <w:sz w:val="22"/>
                <w:cs/>
                <w:lang w:eastAsia="en-GB"/>
              </w:rPr>
            </w:pPr>
            <w:r w:rsidRPr="002A4445">
              <w:rPr>
                <w:rFonts w:asciiTheme="majorBidi" w:hAnsiTheme="majorBidi" w:hint="cs"/>
                <w:b/>
                <w:bCs/>
                <w:sz w:val="22"/>
                <w:cs/>
                <w:lang w:eastAsia="en-GB"/>
              </w:rPr>
              <w:t>รวม</w:t>
            </w:r>
            <w:r w:rsidR="002E12BF" w:rsidRPr="002A4445">
              <w:rPr>
                <w:rFonts w:asciiTheme="majorBidi" w:hAnsiTheme="majorBidi" w:hint="cs"/>
                <w:b/>
                <w:bCs/>
                <w:sz w:val="22"/>
                <w:cs/>
                <w:lang w:eastAsia="en-GB"/>
              </w:rPr>
              <w:t>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9F5320D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1,690,761</w:t>
            </w:r>
          </w:p>
        </w:tc>
        <w:tc>
          <w:tcPr>
            <w:tcW w:w="247" w:type="dxa"/>
          </w:tcPr>
          <w:p w14:paraId="2E8E04CD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195AEB6A" w14:textId="77777777" w:rsidR="00E87B20" w:rsidRPr="002A4445" w:rsidRDefault="00E87B20" w:rsidP="005613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 xml:space="preserve">  1,718,622 </w:t>
            </w:r>
          </w:p>
        </w:tc>
        <w:tc>
          <w:tcPr>
            <w:tcW w:w="267" w:type="dxa"/>
          </w:tcPr>
          <w:p w14:paraId="50060B29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2E712F1" w14:textId="77777777" w:rsidR="00E87B20" w:rsidRPr="002A4445" w:rsidRDefault="00E87B20" w:rsidP="00477A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200"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1,063,518</w:t>
            </w:r>
          </w:p>
        </w:tc>
        <w:tc>
          <w:tcPr>
            <w:tcW w:w="273" w:type="dxa"/>
          </w:tcPr>
          <w:p w14:paraId="45CE625F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9A0A08B" w14:textId="77777777" w:rsidR="00E87B20" w:rsidRPr="002A4445" w:rsidRDefault="00E87B20" w:rsidP="00477A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200"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1,186,50</w:t>
            </w:r>
            <w:r w:rsidR="00B93E53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7</w:t>
            </w:r>
          </w:p>
        </w:tc>
        <w:tc>
          <w:tcPr>
            <w:tcW w:w="270" w:type="dxa"/>
          </w:tcPr>
          <w:p w14:paraId="423BB9A8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4E2E9D" w14:textId="77777777" w:rsidR="00E87B20" w:rsidRPr="002A4445" w:rsidRDefault="00E87B20" w:rsidP="008173EF">
            <w:pPr>
              <w:pStyle w:val="NoSpacing"/>
              <w:tabs>
                <w:tab w:val="left" w:pos="520"/>
              </w:tabs>
              <w:ind w:left="-110" w:hanging="90"/>
              <w:jc w:val="right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59,462</w:t>
            </w:r>
          </w:p>
        </w:tc>
        <w:tc>
          <w:tcPr>
            <w:tcW w:w="242" w:type="dxa"/>
          </w:tcPr>
          <w:p w14:paraId="3A5EE293" w14:textId="77777777" w:rsidR="00E87B20" w:rsidRPr="002A4445" w:rsidRDefault="00E87B20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6526FB50" w14:textId="77777777" w:rsidR="00E87B20" w:rsidRPr="002A4445" w:rsidRDefault="00E87B20" w:rsidP="008173EF">
            <w:pPr>
              <w:pStyle w:val="NoSpacing"/>
              <w:tabs>
                <w:tab w:val="left" w:pos="520"/>
              </w:tabs>
              <w:ind w:left="-110" w:hanging="90"/>
              <w:jc w:val="right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57,494</w:t>
            </w:r>
          </w:p>
        </w:tc>
        <w:tc>
          <w:tcPr>
            <w:tcW w:w="236" w:type="dxa"/>
          </w:tcPr>
          <w:p w14:paraId="23842B11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20750072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60"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2,813,741</w:t>
            </w:r>
          </w:p>
        </w:tc>
        <w:tc>
          <w:tcPr>
            <w:tcW w:w="242" w:type="dxa"/>
          </w:tcPr>
          <w:p w14:paraId="439EE40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19E35AF" w14:textId="77777777" w:rsidR="00E87B20" w:rsidRPr="002A4445" w:rsidRDefault="00E87B20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50"/>
              </w:tabs>
              <w:ind w:left="-160"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2,962,62</w:t>
            </w:r>
            <w:r w:rsidR="00B93E53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3</w:t>
            </w:r>
          </w:p>
        </w:tc>
        <w:tc>
          <w:tcPr>
            <w:tcW w:w="236" w:type="dxa"/>
          </w:tcPr>
          <w:p w14:paraId="6D7E584F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30EB175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158,535</w:t>
            </w:r>
          </w:p>
        </w:tc>
        <w:tc>
          <w:tcPr>
            <w:tcW w:w="276" w:type="dxa"/>
          </w:tcPr>
          <w:p w14:paraId="05BA9892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627BBBF4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158,656</w:t>
            </w:r>
          </w:p>
        </w:tc>
        <w:tc>
          <w:tcPr>
            <w:tcW w:w="236" w:type="dxa"/>
          </w:tcPr>
          <w:p w14:paraId="3FE67235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6B82AAF" w14:textId="77777777" w:rsidR="00E87B20" w:rsidRPr="002A4445" w:rsidRDefault="00E87B20" w:rsidP="007A60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2,972,276</w:t>
            </w:r>
          </w:p>
        </w:tc>
        <w:tc>
          <w:tcPr>
            <w:tcW w:w="236" w:type="dxa"/>
          </w:tcPr>
          <w:p w14:paraId="624A1D5D" w14:textId="77777777" w:rsidR="00E87B20" w:rsidRPr="002A4445" w:rsidRDefault="00E87B20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505575EA" w14:textId="77777777" w:rsidR="00E87B20" w:rsidRPr="002A4445" w:rsidRDefault="00E87B20" w:rsidP="00C3247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560"/>
                <w:tab w:val="left" w:pos="64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3,121,2</w:t>
            </w:r>
            <w:r w:rsidR="00B93E53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79</w:t>
            </w:r>
          </w:p>
        </w:tc>
      </w:tr>
      <w:tr w:rsidR="00DC6ABD" w:rsidRPr="002A4445" w14:paraId="43C0C529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0FBF5F01" w14:textId="77777777" w:rsidR="00DC6ABD" w:rsidRPr="002A4445" w:rsidRDefault="00DC6ABD" w:rsidP="00346BBC">
            <w:pPr>
              <w:pStyle w:val="NoSpacing"/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rPr>
                <w:rFonts w:asciiTheme="majorBidi" w:hAnsiTheme="majorBidi"/>
                <w:sz w:val="22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3BAC683B" w14:textId="77777777" w:rsidR="00DC6ABD" w:rsidRPr="002A4445" w:rsidRDefault="00DC6ABD" w:rsidP="0035126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2"/>
                <w:lang w:eastAsia="en-GB"/>
              </w:rPr>
            </w:pPr>
          </w:p>
        </w:tc>
        <w:tc>
          <w:tcPr>
            <w:tcW w:w="247" w:type="dxa"/>
          </w:tcPr>
          <w:p w14:paraId="6027621E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61EC0C10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sz w:val="22"/>
                <w:lang w:eastAsia="en-GB"/>
              </w:rPr>
            </w:pPr>
          </w:p>
        </w:tc>
        <w:tc>
          <w:tcPr>
            <w:tcW w:w="267" w:type="dxa"/>
          </w:tcPr>
          <w:p w14:paraId="3797A29F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4F467B50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3" w:type="dxa"/>
          </w:tcPr>
          <w:p w14:paraId="5DF585D3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2F1BE0B8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0" w:type="dxa"/>
          </w:tcPr>
          <w:p w14:paraId="5B88D05A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AAE00E9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7065B9EB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48" w:type="dxa"/>
            <w:tcBorders>
              <w:top w:val="double" w:sz="4" w:space="0" w:color="auto"/>
            </w:tcBorders>
          </w:tcPr>
          <w:p w14:paraId="099A4CF5" w14:textId="77777777" w:rsidR="00DC6ABD" w:rsidRPr="002A4445" w:rsidRDefault="00DC6ABD" w:rsidP="00133837">
            <w:pPr>
              <w:pStyle w:val="NoSpacing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decimal" w:pos="700"/>
                <w:tab w:val="left" w:pos="1760"/>
              </w:tabs>
              <w:jc w:val="center"/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7F870BB9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7AD9A54D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42" w:type="dxa"/>
          </w:tcPr>
          <w:p w14:paraId="0AA766CC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31F6245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7609D9D0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2F5FE37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76" w:type="dxa"/>
          </w:tcPr>
          <w:p w14:paraId="62267558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714" w:type="dxa"/>
            <w:tcBorders>
              <w:top w:val="double" w:sz="4" w:space="0" w:color="auto"/>
            </w:tcBorders>
          </w:tcPr>
          <w:p w14:paraId="7870AA6D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1547024C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02FEA42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236" w:type="dxa"/>
          </w:tcPr>
          <w:p w14:paraId="293ADF36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5291F069" w14:textId="77777777" w:rsidR="00DC6ABD" w:rsidRPr="002A4445" w:rsidRDefault="00DC6ABD" w:rsidP="00351260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decimal" w:pos="700"/>
                <w:tab w:val="left" w:pos="1760"/>
              </w:tabs>
              <w:rPr>
                <w:sz w:val="22"/>
                <w:lang w:eastAsia="en-GB"/>
              </w:rPr>
            </w:pPr>
          </w:p>
        </w:tc>
      </w:tr>
      <w:tr w:rsidR="00DC6ABD" w:rsidRPr="002A4445" w14:paraId="0818B751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</w:tcPr>
          <w:p w14:paraId="555887A4" w14:textId="77777777" w:rsidR="00DC6ABD" w:rsidRPr="002A4445" w:rsidRDefault="00DC6ABD" w:rsidP="00346BB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40587EF0" w14:textId="77777777" w:rsidR="00DC6ABD" w:rsidRPr="002A4445" w:rsidRDefault="00DC6ABD" w:rsidP="00351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7" w:type="dxa"/>
          </w:tcPr>
          <w:p w14:paraId="1E0A874B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</w:tcPr>
          <w:p w14:paraId="14F51460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7" w:type="dxa"/>
          </w:tcPr>
          <w:p w14:paraId="191B6F55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</w:tcPr>
          <w:p w14:paraId="4C8ADC28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3" w:type="dxa"/>
          </w:tcPr>
          <w:p w14:paraId="062CC0ED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</w:tcPr>
          <w:p w14:paraId="7DF20821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492ED77E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</w:tcPr>
          <w:p w14:paraId="250DE035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2" w:type="dxa"/>
          </w:tcPr>
          <w:p w14:paraId="205F0628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787BE925" w14:textId="77777777" w:rsidR="00DC6ABD" w:rsidRPr="002A4445" w:rsidRDefault="00DC6ABD" w:rsidP="00133837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44AC2E9F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</w:tcPr>
          <w:p w14:paraId="1C855F1C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2" w:type="dxa"/>
          </w:tcPr>
          <w:p w14:paraId="439E6460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34" w:type="dxa"/>
          </w:tcPr>
          <w:p w14:paraId="2E7DA159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24A3B172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</w:tcPr>
          <w:p w14:paraId="36DB1B49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6" w:type="dxa"/>
          </w:tcPr>
          <w:p w14:paraId="0EB29431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14" w:type="dxa"/>
          </w:tcPr>
          <w:p w14:paraId="73EBD904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39F157A7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7ABC7C67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2BFD7A59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</w:tcPr>
          <w:p w14:paraId="364B76C8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B93E53" w:rsidRPr="002A4445" w14:paraId="5075DF17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  <w:vAlign w:val="bottom"/>
          </w:tcPr>
          <w:p w14:paraId="373D5E0A" w14:textId="77777777" w:rsidR="00B93E53" w:rsidRPr="002A4445" w:rsidRDefault="00B93E53" w:rsidP="00B93E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14:paraId="484D87A4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1,076,514</w:t>
            </w:r>
          </w:p>
        </w:tc>
        <w:tc>
          <w:tcPr>
            <w:tcW w:w="247" w:type="dxa"/>
            <w:vAlign w:val="bottom"/>
          </w:tcPr>
          <w:p w14:paraId="61596888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  <w:vAlign w:val="bottom"/>
          </w:tcPr>
          <w:p w14:paraId="3E0C0DF6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994,584</w:t>
            </w:r>
          </w:p>
        </w:tc>
        <w:tc>
          <w:tcPr>
            <w:tcW w:w="267" w:type="dxa"/>
            <w:vAlign w:val="bottom"/>
          </w:tcPr>
          <w:p w14:paraId="6F806710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2BFEC2B4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991,950</w:t>
            </w:r>
          </w:p>
        </w:tc>
        <w:tc>
          <w:tcPr>
            <w:tcW w:w="273" w:type="dxa"/>
            <w:vAlign w:val="bottom"/>
          </w:tcPr>
          <w:p w14:paraId="678050D3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40A99BE6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20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1,172,706</w:t>
            </w:r>
          </w:p>
        </w:tc>
        <w:tc>
          <w:tcPr>
            <w:tcW w:w="270" w:type="dxa"/>
            <w:vAlign w:val="bottom"/>
          </w:tcPr>
          <w:p w14:paraId="45CE99F3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21F4DF7D" w14:textId="77777777" w:rsidR="00B93E53" w:rsidRPr="002A4445" w:rsidRDefault="00B93E53" w:rsidP="00B93E53">
            <w:pPr>
              <w:pStyle w:val="NoSpacing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left" w:pos="176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4A2E7A94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8" w:type="dxa"/>
            <w:vAlign w:val="bottom"/>
          </w:tcPr>
          <w:p w14:paraId="74215422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  <w:tab w:val="decimal" w:pos="700"/>
                <w:tab w:val="left" w:pos="176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DA58A6C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</w:tcPr>
          <w:p w14:paraId="12BC24A2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250"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2,068,464</w:t>
            </w:r>
          </w:p>
        </w:tc>
        <w:tc>
          <w:tcPr>
            <w:tcW w:w="242" w:type="dxa"/>
            <w:vAlign w:val="bottom"/>
          </w:tcPr>
          <w:p w14:paraId="56D614B2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34" w:type="dxa"/>
          </w:tcPr>
          <w:p w14:paraId="6DE4D331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250"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2,167,290 </w:t>
            </w:r>
          </w:p>
        </w:tc>
        <w:tc>
          <w:tcPr>
            <w:tcW w:w="236" w:type="dxa"/>
            <w:vAlign w:val="bottom"/>
          </w:tcPr>
          <w:p w14:paraId="7E86F988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B1FC4A1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157,667</w:t>
            </w:r>
          </w:p>
        </w:tc>
        <w:tc>
          <w:tcPr>
            <w:tcW w:w="276" w:type="dxa"/>
            <w:vAlign w:val="bottom"/>
          </w:tcPr>
          <w:p w14:paraId="2CC70F75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14" w:type="dxa"/>
            <w:vAlign w:val="bottom"/>
          </w:tcPr>
          <w:p w14:paraId="6BA8D378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158,210</w:t>
            </w:r>
          </w:p>
        </w:tc>
        <w:tc>
          <w:tcPr>
            <w:tcW w:w="236" w:type="dxa"/>
            <w:vAlign w:val="bottom"/>
          </w:tcPr>
          <w:p w14:paraId="46C585E0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22ADAFC7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30"/>
              </w:tabs>
              <w:ind w:left="-7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2,226,131</w:t>
            </w:r>
          </w:p>
        </w:tc>
        <w:tc>
          <w:tcPr>
            <w:tcW w:w="236" w:type="dxa"/>
            <w:vAlign w:val="bottom"/>
          </w:tcPr>
          <w:p w14:paraId="7C3D311E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</w:tcPr>
          <w:p w14:paraId="52924535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2,325,500</w:t>
            </w:r>
          </w:p>
        </w:tc>
      </w:tr>
      <w:tr w:rsidR="00B93E53" w:rsidRPr="002A4445" w14:paraId="5BA35777" w14:textId="77777777" w:rsidTr="00133837">
        <w:trPr>
          <w:gridAfter w:val="1"/>
          <w:wAfter w:w="16" w:type="dxa"/>
          <w:trHeight w:val="87"/>
        </w:trPr>
        <w:tc>
          <w:tcPr>
            <w:tcW w:w="1980" w:type="dxa"/>
            <w:vAlign w:val="bottom"/>
          </w:tcPr>
          <w:p w14:paraId="54FC5137" w14:textId="77777777" w:rsidR="00B93E53" w:rsidRPr="002A4445" w:rsidRDefault="00B93E53" w:rsidP="00B93E5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EC49F57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614,247</w:t>
            </w:r>
          </w:p>
        </w:tc>
        <w:tc>
          <w:tcPr>
            <w:tcW w:w="247" w:type="dxa"/>
            <w:vAlign w:val="bottom"/>
          </w:tcPr>
          <w:p w14:paraId="0821D02F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143C4D0E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724,038</w:t>
            </w:r>
          </w:p>
        </w:tc>
        <w:tc>
          <w:tcPr>
            <w:tcW w:w="267" w:type="dxa"/>
            <w:vAlign w:val="bottom"/>
          </w:tcPr>
          <w:p w14:paraId="6864CB7B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DDF0CC4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71,568</w:t>
            </w:r>
          </w:p>
        </w:tc>
        <w:tc>
          <w:tcPr>
            <w:tcW w:w="273" w:type="dxa"/>
            <w:vAlign w:val="bottom"/>
          </w:tcPr>
          <w:p w14:paraId="70F9A84C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34BA576F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10"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13,801</w:t>
            </w:r>
          </w:p>
        </w:tc>
        <w:tc>
          <w:tcPr>
            <w:tcW w:w="270" w:type="dxa"/>
            <w:vAlign w:val="bottom"/>
          </w:tcPr>
          <w:p w14:paraId="6BB8FF7C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2E20CC" w14:textId="77777777" w:rsidR="00B93E53" w:rsidRPr="002A4445" w:rsidRDefault="00B93E53" w:rsidP="00B93E53">
            <w:pPr>
              <w:pStyle w:val="NoSpacing"/>
              <w:tabs>
                <w:tab w:val="left" w:pos="520"/>
              </w:tabs>
              <w:ind w:left="-110" w:hanging="90"/>
              <w:jc w:val="right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59,462</w:t>
            </w:r>
          </w:p>
        </w:tc>
        <w:tc>
          <w:tcPr>
            <w:tcW w:w="242" w:type="dxa"/>
          </w:tcPr>
          <w:p w14:paraId="0BAD098E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14:paraId="08543F17" w14:textId="77777777" w:rsidR="00B93E53" w:rsidRPr="002A4445" w:rsidRDefault="00B93E53" w:rsidP="00B93E53">
            <w:pPr>
              <w:pStyle w:val="NoSpacing"/>
              <w:tabs>
                <w:tab w:val="left" w:pos="520"/>
              </w:tabs>
              <w:ind w:left="-110" w:hanging="90"/>
              <w:jc w:val="right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57,494</w:t>
            </w:r>
          </w:p>
        </w:tc>
        <w:tc>
          <w:tcPr>
            <w:tcW w:w="236" w:type="dxa"/>
            <w:vAlign w:val="bottom"/>
          </w:tcPr>
          <w:p w14:paraId="2305192B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15A348DC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250"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745,277</w:t>
            </w:r>
          </w:p>
        </w:tc>
        <w:tc>
          <w:tcPr>
            <w:tcW w:w="242" w:type="dxa"/>
            <w:vAlign w:val="bottom"/>
          </w:tcPr>
          <w:p w14:paraId="342EE947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6B81BF8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250"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795,333 </w:t>
            </w:r>
          </w:p>
        </w:tc>
        <w:tc>
          <w:tcPr>
            <w:tcW w:w="236" w:type="dxa"/>
            <w:vAlign w:val="bottom"/>
          </w:tcPr>
          <w:p w14:paraId="60159E08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385C87CD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29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868</w:t>
            </w:r>
          </w:p>
        </w:tc>
        <w:tc>
          <w:tcPr>
            <w:tcW w:w="276" w:type="dxa"/>
            <w:vAlign w:val="bottom"/>
          </w:tcPr>
          <w:p w14:paraId="50D296B8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39ECE31E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29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446</w:t>
            </w:r>
          </w:p>
        </w:tc>
        <w:tc>
          <w:tcPr>
            <w:tcW w:w="236" w:type="dxa"/>
            <w:vAlign w:val="bottom"/>
          </w:tcPr>
          <w:p w14:paraId="4FD1BA4F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BE53C52" w14:textId="77777777" w:rsidR="00B93E53" w:rsidRPr="002A4445" w:rsidRDefault="00B93E53" w:rsidP="00B93E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63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746,145</w:t>
            </w:r>
          </w:p>
        </w:tc>
        <w:tc>
          <w:tcPr>
            <w:tcW w:w="236" w:type="dxa"/>
            <w:vAlign w:val="bottom"/>
          </w:tcPr>
          <w:p w14:paraId="6447E489" w14:textId="77777777" w:rsidR="00B93E53" w:rsidRPr="002A4445" w:rsidRDefault="00B93E53" w:rsidP="00B93E53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517584D" w14:textId="77777777" w:rsidR="00B93E53" w:rsidRPr="002A4445" w:rsidRDefault="00B93E53" w:rsidP="00B93E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200" w:firstLine="1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795,779</w:t>
            </w:r>
          </w:p>
        </w:tc>
      </w:tr>
      <w:tr w:rsidR="00DC6ABD" w:rsidRPr="002A4445" w14:paraId="4574ECEA" w14:textId="77777777" w:rsidTr="00133837">
        <w:trPr>
          <w:gridAfter w:val="1"/>
          <w:wAfter w:w="16" w:type="dxa"/>
          <w:trHeight w:val="192"/>
        </w:trPr>
        <w:tc>
          <w:tcPr>
            <w:tcW w:w="1980" w:type="dxa"/>
            <w:vAlign w:val="bottom"/>
          </w:tcPr>
          <w:p w14:paraId="245F53BD" w14:textId="5696F4C3" w:rsidR="00DC6ABD" w:rsidRPr="002A4445" w:rsidRDefault="00DC6ABD" w:rsidP="00346BBC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  <w:tab w:val="left" w:pos="1760"/>
              </w:tabs>
              <w:ind w:left="72" w:right="-115" w:hanging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  <w:r w:rsidR="00EC75A5"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C3586" w14:textId="77777777" w:rsidR="00DC6ABD" w:rsidRPr="002A4445" w:rsidRDefault="00477AEC" w:rsidP="0013383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1,690,761</w:t>
            </w:r>
          </w:p>
        </w:tc>
        <w:tc>
          <w:tcPr>
            <w:tcW w:w="247" w:type="dxa"/>
            <w:vAlign w:val="bottom"/>
          </w:tcPr>
          <w:p w14:paraId="6D3E5AE6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22843" w14:textId="77777777" w:rsidR="00DC6ABD" w:rsidRPr="002A4445" w:rsidRDefault="00B838A9" w:rsidP="005613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1,718,622</w:t>
            </w:r>
          </w:p>
        </w:tc>
        <w:tc>
          <w:tcPr>
            <w:tcW w:w="267" w:type="dxa"/>
            <w:vAlign w:val="bottom"/>
          </w:tcPr>
          <w:p w14:paraId="7B3F4BCE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C2A40" w14:textId="77777777" w:rsidR="00DC6ABD" w:rsidRPr="002A4445" w:rsidRDefault="00B838A9" w:rsidP="00477A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290"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1,063,</w:t>
            </w:r>
            <w:r w:rsidR="00365FB9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518</w:t>
            </w:r>
          </w:p>
        </w:tc>
        <w:tc>
          <w:tcPr>
            <w:tcW w:w="273" w:type="dxa"/>
            <w:vAlign w:val="bottom"/>
          </w:tcPr>
          <w:p w14:paraId="72FDC25F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6B0A6" w14:textId="77777777" w:rsidR="00DC6ABD" w:rsidRPr="002A4445" w:rsidRDefault="00B838A9" w:rsidP="00477A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200"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1,186,50</w:t>
            </w:r>
            <w:r w:rsidR="00B93E53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7</w:t>
            </w:r>
          </w:p>
        </w:tc>
        <w:tc>
          <w:tcPr>
            <w:tcW w:w="270" w:type="dxa"/>
            <w:vAlign w:val="bottom"/>
          </w:tcPr>
          <w:p w14:paraId="5D8386C7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D65C28" w14:textId="77777777" w:rsidR="00DC6ABD" w:rsidRPr="002A4445" w:rsidRDefault="00B838A9" w:rsidP="008173EF">
            <w:pPr>
              <w:pStyle w:val="NoSpacing"/>
              <w:tabs>
                <w:tab w:val="left" w:pos="520"/>
              </w:tabs>
              <w:ind w:left="-110" w:hanging="90"/>
              <w:jc w:val="right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59,462</w:t>
            </w:r>
          </w:p>
        </w:tc>
        <w:tc>
          <w:tcPr>
            <w:tcW w:w="242" w:type="dxa"/>
          </w:tcPr>
          <w:p w14:paraId="4F9A3888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</w:tcPr>
          <w:p w14:paraId="6A77969D" w14:textId="77777777" w:rsidR="00DC6ABD" w:rsidRPr="002A4445" w:rsidRDefault="00B838A9" w:rsidP="008173EF">
            <w:pPr>
              <w:pStyle w:val="NoSpacing"/>
              <w:tabs>
                <w:tab w:val="left" w:pos="520"/>
              </w:tabs>
              <w:ind w:left="-110" w:hanging="90"/>
              <w:jc w:val="right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57,494</w:t>
            </w:r>
          </w:p>
        </w:tc>
        <w:tc>
          <w:tcPr>
            <w:tcW w:w="236" w:type="dxa"/>
            <w:vAlign w:val="bottom"/>
          </w:tcPr>
          <w:p w14:paraId="08DA03BE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2ECE496B" w14:textId="77777777" w:rsidR="00DC6ABD" w:rsidRPr="002A4445" w:rsidRDefault="00B838A9" w:rsidP="002163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70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2,8</w:t>
            </w:r>
            <w:r w:rsidR="00DB4B9C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13,74</w:t>
            </w:r>
            <w:r w:rsidR="00216369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</w:t>
            </w:r>
          </w:p>
        </w:tc>
        <w:tc>
          <w:tcPr>
            <w:tcW w:w="242" w:type="dxa"/>
            <w:vAlign w:val="bottom"/>
          </w:tcPr>
          <w:p w14:paraId="3AE36CF5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1D7B9BD" w14:textId="77777777" w:rsidR="00DC6ABD" w:rsidRPr="002A4445" w:rsidRDefault="00B838A9" w:rsidP="00216369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700"/>
                <w:tab w:val="left" w:pos="1760"/>
              </w:tabs>
              <w:spacing w:after="0"/>
              <w:ind w:left="-70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2,962,62</w:t>
            </w:r>
            <w:r w:rsidR="00B93E53"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0BFD4D1F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4605A" w14:textId="77777777" w:rsidR="00DC6ABD" w:rsidRPr="002A4445" w:rsidRDefault="007A604E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158,535</w:t>
            </w:r>
          </w:p>
        </w:tc>
        <w:tc>
          <w:tcPr>
            <w:tcW w:w="276" w:type="dxa"/>
            <w:vAlign w:val="bottom"/>
          </w:tcPr>
          <w:p w14:paraId="6471181D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6EBF2" w14:textId="77777777" w:rsidR="00DC6ABD" w:rsidRPr="002A4445" w:rsidRDefault="00B838A9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158,656</w:t>
            </w:r>
          </w:p>
        </w:tc>
        <w:tc>
          <w:tcPr>
            <w:tcW w:w="236" w:type="dxa"/>
            <w:vAlign w:val="bottom"/>
          </w:tcPr>
          <w:p w14:paraId="418693D5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2E221F3" w14:textId="77777777" w:rsidR="00DC6ABD" w:rsidRPr="002A4445" w:rsidRDefault="007A604E" w:rsidP="007A604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200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2,972,276</w:t>
            </w:r>
          </w:p>
        </w:tc>
        <w:tc>
          <w:tcPr>
            <w:tcW w:w="236" w:type="dxa"/>
            <w:vAlign w:val="bottom"/>
          </w:tcPr>
          <w:p w14:paraId="183D63BC" w14:textId="77777777" w:rsidR="00DC6ABD" w:rsidRPr="002A4445" w:rsidRDefault="00DC6ABD" w:rsidP="00351260">
            <w:pPr>
              <w:pStyle w:val="BodyText"/>
              <w:tabs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0627F1D3" w14:textId="77777777" w:rsidR="00DC6ABD" w:rsidRPr="002A4445" w:rsidRDefault="00B838A9" w:rsidP="00BF3737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0"/>
                <w:tab w:val="decimal" w:pos="700"/>
                <w:tab w:val="left" w:pos="176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3,121,2</w:t>
            </w:r>
            <w:r w:rsidR="00B93E53"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79</w:t>
            </w:r>
          </w:p>
        </w:tc>
      </w:tr>
    </w:tbl>
    <w:p w14:paraId="31B1AEDE" w14:textId="77777777" w:rsidR="00640828" w:rsidRDefault="00640828" w:rsidP="00B0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14604" w:type="dxa"/>
        <w:jc w:val="center"/>
        <w:tblLayout w:type="fixed"/>
        <w:tblLook w:val="01E0" w:firstRow="1" w:lastRow="1" w:firstColumn="1" w:lastColumn="1" w:noHBand="0" w:noVBand="0"/>
      </w:tblPr>
      <w:tblGrid>
        <w:gridCol w:w="1980"/>
        <w:gridCol w:w="809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844"/>
        <w:gridCol w:w="236"/>
        <w:gridCol w:w="754"/>
        <w:gridCol w:w="276"/>
        <w:gridCol w:w="804"/>
        <w:gridCol w:w="236"/>
        <w:gridCol w:w="844"/>
        <w:gridCol w:w="236"/>
        <w:gridCol w:w="852"/>
        <w:gridCol w:w="18"/>
      </w:tblGrid>
      <w:tr w:rsidR="00135A95" w:rsidRPr="002A4445" w14:paraId="2ABF8B89" w14:textId="77777777" w:rsidTr="009B16C5">
        <w:trPr>
          <w:trHeight w:val="87"/>
          <w:tblHeader/>
          <w:jc w:val="center"/>
        </w:trPr>
        <w:tc>
          <w:tcPr>
            <w:tcW w:w="1980" w:type="dxa"/>
            <w:vAlign w:val="bottom"/>
          </w:tcPr>
          <w:p w14:paraId="088E36AB" w14:textId="77777777" w:rsidR="00135A95" w:rsidRPr="002A4445" w:rsidRDefault="00135A95" w:rsidP="009B16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52D4048E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งบการเงินเฉพาะกิจการ</w:t>
            </w:r>
          </w:p>
        </w:tc>
      </w:tr>
      <w:tr w:rsidR="00135A95" w:rsidRPr="002A4445" w14:paraId="6A25F3F6" w14:textId="77777777" w:rsidTr="009B16C5">
        <w:trPr>
          <w:trHeight w:val="87"/>
          <w:tblHeader/>
          <w:jc w:val="center"/>
        </w:trPr>
        <w:tc>
          <w:tcPr>
            <w:tcW w:w="1980" w:type="dxa"/>
            <w:vAlign w:val="bottom"/>
          </w:tcPr>
          <w:p w14:paraId="1158D958" w14:textId="77777777" w:rsidR="00135A95" w:rsidRPr="002A4445" w:rsidRDefault="00135A95" w:rsidP="009B16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1896BEE4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ส่วนงานที่รายงาน</w:t>
            </w:r>
          </w:p>
        </w:tc>
      </w:tr>
      <w:tr w:rsidR="00135A95" w:rsidRPr="002A4445" w14:paraId="3E83B7F3" w14:textId="77777777" w:rsidTr="009B16C5">
        <w:trPr>
          <w:gridAfter w:val="1"/>
          <w:wAfter w:w="18" w:type="dxa"/>
          <w:trHeight w:val="87"/>
          <w:tblHeader/>
          <w:jc w:val="center"/>
        </w:trPr>
        <w:tc>
          <w:tcPr>
            <w:tcW w:w="1980" w:type="dxa"/>
            <w:vAlign w:val="bottom"/>
          </w:tcPr>
          <w:p w14:paraId="4D0D1AFA" w14:textId="77777777" w:rsidR="00135A95" w:rsidRPr="002A4445" w:rsidRDefault="00135A95" w:rsidP="009B16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88" w:type="dxa"/>
            <w:gridSpan w:val="3"/>
          </w:tcPr>
          <w:p w14:paraId="0AD0D745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 xml:space="preserve">ส่วนงานที่ </w:t>
            </w: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267" w:type="dxa"/>
          </w:tcPr>
          <w:p w14:paraId="08DF1B81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722EE87F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ส่วนงานที่</w:t>
            </w: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0C9A38AA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137C9439" w14:textId="2C3F6453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 xml:space="preserve">ส่วนงานที่ </w:t>
            </w: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236" w:type="dxa"/>
          </w:tcPr>
          <w:p w14:paraId="2D4F069B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4BBD2F1E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33C55E54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35C07A7B" w14:textId="7F604B8D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 xml:space="preserve">ส่วนงานอื่น </w:t>
            </w:r>
          </w:p>
        </w:tc>
        <w:tc>
          <w:tcPr>
            <w:tcW w:w="236" w:type="dxa"/>
          </w:tcPr>
          <w:p w14:paraId="3427A2D7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6F9EE9FE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</w:tr>
      <w:tr w:rsidR="00135A95" w:rsidRPr="002A4445" w14:paraId="2105FB0A" w14:textId="77777777" w:rsidTr="009B16C5">
        <w:trPr>
          <w:gridAfter w:val="1"/>
          <w:wAfter w:w="18" w:type="dxa"/>
          <w:trHeight w:val="87"/>
          <w:tblHeader/>
          <w:jc w:val="center"/>
        </w:trPr>
        <w:tc>
          <w:tcPr>
            <w:tcW w:w="1980" w:type="dxa"/>
            <w:vAlign w:val="bottom"/>
            <w:hideMark/>
          </w:tcPr>
          <w:p w14:paraId="5E34B6B9" w14:textId="77777777" w:rsidR="00135A95" w:rsidRPr="002A4445" w:rsidRDefault="00135A95" w:rsidP="00135A9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  <w:t>สำหรับปีสิ้นสุดวันที่ 31 ธันวาคม</w:t>
            </w:r>
          </w:p>
        </w:tc>
        <w:tc>
          <w:tcPr>
            <w:tcW w:w="809" w:type="dxa"/>
          </w:tcPr>
          <w:p w14:paraId="2752C20E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47" w:type="dxa"/>
          </w:tcPr>
          <w:p w14:paraId="2CEB6DAD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</w:tcPr>
          <w:p w14:paraId="5EDB507A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267" w:type="dxa"/>
          </w:tcPr>
          <w:p w14:paraId="1EAB2EDD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</w:tcPr>
          <w:p w14:paraId="2831A642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73" w:type="dxa"/>
          </w:tcPr>
          <w:p w14:paraId="13C400E1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</w:tcPr>
          <w:p w14:paraId="6162757A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270" w:type="dxa"/>
          </w:tcPr>
          <w:p w14:paraId="1941BCF0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</w:tcPr>
          <w:p w14:paraId="09FA0115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42" w:type="dxa"/>
          </w:tcPr>
          <w:p w14:paraId="57083774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</w:tcPr>
          <w:p w14:paraId="71443926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236" w:type="dxa"/>
          </w:tcPr>
          <w:p w14:paraId="6151691A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0B3A05DB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36" w:type="dxa"/>
          </w:tcPr>
          <w:p w14:paraId="4BFF5C41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1E82FE36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236" w:type="dxa"/>
          </w:tcPr>
          <w:p w14:paraId="225F13DE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</w:tcPr>
          <w:p w14:paraId="3489F29B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76" w:type="dxa"/>
          </w:tcPr>
          <w:p w14:paraId="2B2CFEAC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4" w:type="dxa"/>
          </w:tcPr>
          <w:p w14:paraId="7832E891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  <w:tc>
          <w:tcPr>
            <w:tcW w:w="236" w:type="dxa"/>
          </w:tcPr>
          <w:p w14:paraId="54110BF2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2D0413C3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2562</w:t>
            </w:r>
          </w:p>
        </w:tc>
        <w:tc>
          <w:tcPr>
            <w:tcW w:w="236" w:type="dxa"/>
          </w:tcPr>
          <w:p w14:paraId="1076F94F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</w:tcPr>
          <w:p w14:paraId="3F46FA88" w14:textId="77777777" w:rsidR="00135A95" w:rsidRPr="002A4445" w:rsidRDefault="00135A95" w:rsidP="00135A9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2561</w:t>
            </w:r>
          </w:p>
        </w:tc>
      </w:tr>
      <w:tr w:rsidR="00135A95" w:rsidRPr="002A4445" w14:paraId="732194B5" w14:textId="77777777" w:rsidTr="009B16C5">
        <w:trPr>
          <w:trHeight w:val="87"/>
          <w:tblHeader/>
          <w:jc w:val="center"/>
        </w:trPr>
        <w:tc>
          <w:tcPr>
            <w:tcW w:w="1980" w:type="dxa"/>
            <w:vAlign w:val="bottom"/>
          </w:tcPr>
          <w:p w14:paraId="7D7C7AFB" w14:textId="77777777" w:rsidR="00135A95" w:rsidRPr="002A4445" w:rsidRDefault="00135A95" w:rsidP="009B16C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2624" w:type="dxa"/>
            <w:gridSpan w:val="24"/>
          </w:tcPr>
          <w:p w14:paraId="2B86F2E9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GB"/>
              </w:rPr>
              <w:t>(</w:t>
            </w:r>
            <w:r w:rsidRPr="002A444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eastAsia="en-GB"/>
              </w:rPr>
              <w:t>พันบาท</w:t>
            </w:r>
            <w:r w:rsidRPr="002A4445">
              <w:rPr>
                <w:rFonts w:asciiTheme="majorBidi" w:hAnsiTheme="majorBidi" w:cstheme="majorBidi"/>
                <w:i/>
                <w:iCs/>
                <w:sz w:val="22"/>
                <w:szCs w:val="22"/>
                <w:lang w:eastAsia="en-GB"/>
              </w:rPr>
              <w:t>)</w:t>
            </w:r>
          </w:p>
        </w:tc>
      </w:tr>
      <w:tr w:rsidR="00135A95" w:rsidRPr="002A4445" w14:paraId="4C138373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6A52C934" w14:textId="77777777" w:rsidR="00135A95" w:rsidRPr="002A4445" w:rsidRDefault="00135A95" w:rsidP="009B16C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ส่วนงานภูมิศาสตร์หลัก</w:t>
            </w: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809" w:type="dxa"/>
          </w:tcPr>
          <w:p w14:paraId="04FDCE00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7" w:type="dxa"/>
          </w:tcPr>
          <w:p w14:paraId="17D47E04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</w:tcPr>
          <w:p w14:paraId="4DF312C7" w14:textId="77777777" w:rsidR="00135A95" w:rsidRPr="002A4445" w:rsidRDefault="00135A95" w:rsidP="009B16C5">
            <w:pPr>
              <w:pStyle w:val="BodyText"/>
              <w:tabs>
                <w:tab w:val="clear" w:pos="680"/>
                <w:tab w:val="clear" w:pos="6549"/>
                <w:tab w:val="left" w:pos="678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7" w:type="dxa"/>
          </w:tcPr>
          <w:p w14:paraId="01244665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</w:tcPr>
          <w:p w14:paraId="67AD4BF5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3" w:type="dxa"/>
          </w:tcPr>
          <w:p w14:paraId="7E47E9D7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</w:tcPr>
          <w:p w14:paraId="27E2E1BB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45FA89E4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</w:tcPr>
          <w:p w14:paraId="3788CA31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2" w:type="dxa"/>
          </w:tcPr>
          <w:p w14:paraId="15C195E4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3EA0085F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1C6DF55D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416AA3E3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331E10A9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2371EB07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645237E5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</w:tcPr>
          <w:p w14:paraId="4137298D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6" w:type="dxa"/>
          </w:tcPr>
          <w:p w14:paraId="7C41EC7F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4" w:type="dxa"/>
          </w:tcPr>
          <w:p w14:paraId="081AC205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0591F34A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4B2F1D92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698E5303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</w:tcPr>
          <w:p w14:paraId="1413864A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135A95" w:rsidRPr="002A4445" w14:paraId="4C41D408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23A69FF5" w14:textId="77777777" w:rsidR="00135A95" w:rsidRPr="002A4445" w:rsidRDefault="00135A95" w:rsidP="009B16C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ไทย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A5330ED" w14:textId="77777777" w:rsidR="00135A95" w:rsidRPr="002A4445" w:rsidRDefault="009A2F01" w:rsidP="009B16C5">
            <w:pPr>
              <w:pStyle w:val="BodyText"/>
              <w:tabs>
                <w:tab w:val="clear" w:pos="454"/>
                <w:tab w:val="left" w:pos="52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1,396,</w:t>
            </w:r>
            <w:r w:rsidR="00ED2553"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338</w:t>
            </w:r>
          </w:p>
        </w:tc>
        <w:tc>
          <w:tcPr>
            <w:tcW w:w="247" w:type="dxa"/>
            <w:vAlign w:val="bottom"/>
          </w:tcPr>
          <w:p w14:paraId="7488D367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4023186B" w14:textId="77777777" w:rsidR="00135A95" w:rsidRPr="002A4445" w:rsidRDefault="00D93347" w:rsidP="009B16C5">
            <w:pPr>
              <w:pStyle w:val="BodyText"/>
              <w:tabs>
                <w:tab w:val="clear" w:pos="680"/>
                <w:tab w:val="left" w:pos="550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1,813,986</w:t>
            </w:r>
          </w:p>
        </w:tc>
        <w:tc>
          <w:tcPr>
            <w:tcW w:w="267" w:type="dxa"/>
            <w:vAlign w:val="bottom"/>
          </w:tcPr>
          <w:p w14:paraId="1D6CA068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B527FF5" w14:textId="77777777" w:rsidR="00135A95" w:rsidRPr="002A4445" w:rsidRDefault="009A2F01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1,064</w:t>
            </w:r>
            <w:r w:rsidR="00ED2553"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,20</w:t>
            </w: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273" w:type="dxa"/>
            <w:vAlign w:val="bottom"/>
          </w:tcPr>
          <w:p w14:paraId="5703D376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8D440A4" w14:textId="77777777" w:rsidR="00135A95" w:rsidRPr="002A4445" w:rsidRDefault="00D93347" w:rsidP="00170CCB">
            <w:pPr>
              <w:pStyle w:val="BodyText"/>
              <w:tabs>
                <w:tab w:val="clear" w:pos="680"/>
                <w:tab w:val="left" w:pos="67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1,186,63</w:t>
            </w:r>
            <w:r w:rsidR="00CA03FD"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</w:p>
        </w:tc>
        <w:tc>
          <w:tcPr>
            <w:tcW w:w="270" w:type="dxa"/>
            <w:vAlign w:val="bottom"/>
          </w:tcPr>
          <w:p w14:paraId="11C0A734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DB1E47" w14:textId="77777777" w:rsidR="00135A95" w:rsidRPr="002A4445" w:rsidRDefault="009A2F01" w:rsidP="00170CCB">
            <w:pPr>
              <w:pStyle w:val="NoSpacing"/>
              <w:tabs>
                <w:tab w:val="left" w:pos="520"/>
              </w:tabs>
              <w:ind w:left="-110" w:hanging="90"/>
              <w:jc w:val="right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41,920</w:t>
            </w:r>
          </w:p>
        </w:tc>
        <w:tc>
          <w:tcPr>
            <w:tcW w:w="242" w:type="dxa"/>
            <w:vAlign w:val="bottom"/>
          </w:tcPr>
          <w:p w14:paraId="3F255FF6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7DF35DD" w14:textId="77777777" w:rsidR="00135A95" w:rsidRPr="002A4445" w:rsidRDefault="009A2F01" w:rsidP="00367321">
            <w:pPr>
              <w:pStyle w:val="NoSpacing"/>
              <w:tabs>
                <w:tab w:val="clear" w:pos="454"/>
                <w:tab w:val="clear" w:pos="680"/>
                <w:tab w:val="left" w:pos="55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40,924</w:t>
            </w:r>
          </w:p>
        </w:tc>
        <w:tc>
          <w:tcPr>
            <w:tcW w:w="236" w:type="dxa"/>
            <w:vAlign w:val="bottom"/>
          </w:tcPr>
          <w:p w14:paraId="69221C6D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5CA963D4" w14:textId="77777777" w:rsidR="00135A95" w:rsidRPr="002A4445" w:rsidRDefault="00CA03FD" w:rsidP="00367321">
            <w:pPr>
              <w:pStyle w:val="BodyText"/>
              <w:tabs>
                <w:tab w:val="clear" w:pos="454"/>
                <w:tab w:val="clear" w:pos="680"/>
                <w:tab w:val="left" w:pos="380"/>
                <w:tab w:val="left" w:pos="47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2,502,465</w:t>
            </w:r>
          </w:p>
        </w:tc>
        <w:tc>
          <w:tcPr>
            <w:tcW w:w="236" w:type="dxa"/>
            <w:vAlign w:val="bottom"/>
          </w:tcPr>
          <w:p w14:paraId="69679ADF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46AD5B91" w14:textId="77777777" w:rsidR="00135A95" w:rsidRPr="002A4445" w:rsidRDefault="00CA03FD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3,041,547</w:t>
            </w:r>
          </w:p>
        </w:tc>
        <w:tc>
          <w:tcPr>
            <w:tcW w:w="236" w:type="dxa"/>
            <w:vAlign w:val="bottom"/>
          </w:tcPr>
          <w:p w14:paraId="039E9B80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6C03E76" w14:textId="77777777" w:rsidR="00135A95" w:rsidRPr="002A4445" w:rsidRDefault="00CA03FD" w:rsidP="00415FDB">
            <w:pPr>
              <w:pStyle w:val="NoSpacing"/>
              <w:tabs>
                <w:tab w:val="clear" w:pos="454"/>
                <w:tab w:val="clear" w:pos="680"/>
                <w:tab w:val="left" w:pos="200"/>
                <w:tab w:val="left" w:pos="47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9,876</w:t>
            </w:r>
          </w:p>
        </w:tc>
        <w:tc>
          <w:tcPr>
            <w:tcW w:w="276" w:type="dxa"/>
            <w:vAlign w:val="bottom"/>
          </w:tcPr>
          <w:p w14:paraId="48292137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CEC07A1" w14:textId="77777777" w:rsidR="00135A95" w:rsidRPr="002A4445" w:rsidRDefault="00CA03FD" w:rsidP="00A95323">
            <w:pPr>
              <w:pStyle w:val="NoSpacing"/>
              <w:tabs>
                <w:tab w:val="clear" w:pos="454"/>
                <w:tab w:val="clear" w:pos="680"/>
                <w:tab w:val="left" w:pos="200"/>
                <w:tab w:val="left" w:pos="59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18,48</w:t>
            </w:r>
            <w:r w:rsidR="00A95323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35EDA4B9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8D52326" w14:textId="77777777" w:rsidR="00135A95" w:rsidRPr="002A4445" w:rsidRDefault="00CA03FD" w:rsidP="00415FDB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2,512,341</w:t>
            </w:r>
          </w:p>
        </w:tc>
        <w:tc>
          <w:tcPr>
            <w:tcW w:w="236" w:type="dxa"/>
            <w:vAlign w:val="bottom"/>
          </w:tcPr>
          <w:p w14:paraId="23B24FC2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AAA8F22" w14:textId="77777777" w:rsidR="00135A95" w:rsidRPr="002A4445" w:rsidRDefault="00CA03FD" w:rsidP="00415FDB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3,060,03</w:t>
            </w:r>
            <w:r w:rsidR="00A95323"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</w:t>
            </w:r>
          </w:p>
        </w:tc>
      </w:tr>
      <w:tr w:rsidR="00135A95" w:rsidRPr="002A4445" w14:paraId="07750A85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  <w:vAlign w:val="bottom"/>
          </w:tcPr>
          <w:p w14:paraId="14701817" w14:textId="77777777" w:rsidR="00135A95" w:rsidRPr="002A4445" w:rsidRDefault="00135A95" w:rsidP="009B16C5">
            <w:pPr>
              <w:pStyle w:val="NoSpacing"/>
              <w:rPr>
                <w:szCs w:val="18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2B58F463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247" w:type="dxa"/>
          </w:tcPr>
          <w:p w14:paraId="0EA43F21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4E167B34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267" w:type="dxa"/>
          </w:tcPr>
          <w:p w14:paraId="4F8145CB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2D5F56A9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273" w:type="dxa"/>
          </w:tcPr>
          <w:p w14:paraId="3D8C6A09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4ECCB08A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270" w:type="dxa"/>
          </w:tcPr>
          <w:p w14:paraId="1D9D6CBC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B613087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242" w:type="dxa"/>
          </w:tcPr>
          <w:p w14:paraId="1A8F88C8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0F7F1D0D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236" w:type="dxa"/>
          </w:tcPr>
          <w:p w14:paraId="1A8A3EA3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491AE8F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236" w:type="dxa"/>
          </w:tcPr>
          <w:p w14:paraId="23E27865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231895E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236" w:type="dxa"/>
          </w:tcPr>
          <w:p w14:paraId="016FAA5A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3E6F1F3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276" w:type="dxa"/>
          </w:tcPr>
          <w:p w14:paraId="3DDCB40C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56F3FB40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236" w:type="dxa"/>
          </w:tcPr>
          <w:p w14:paraId="68FAA1F6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22440CB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236" w:type="dxa"/>
          </w:tcPr>
          <w:p w14:paraId="73D69132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098D2946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Cs w:val="18"/>
                <w:lang w:eastAsia="en-GB"/>
              </w:rPr>
            </w:pPr>
          </w:p>
        </w:tc>
      </w:tr>
      <w:tr w:rsidR="00135A95" w:rsidRPr="002A4445" w14:paraId="6BCEC392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2789" w:type="dxa"/>
            <w:gridSpan w:val="2"/>
          </w:tcPr>
          <w:p w14:paraId="30214A9D" w14:textId="2E24CAEE" w:rsidR="00135A95" w:rsidRPr="002A4445" w:rsidRDefault="00135A95" w:rsidP="002A4445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  <w:t>ประเภทของสินค้า</w:t>
            </w:r>
            <w:r w:rsidR="006C22C7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 xml:space="preserve"> </w:t>
            </w:r>
            <w:r w:rsidR="0000713D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/</w:t>
            </w:r>
            <w:r w:rsidR="006C22C7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 xml:space="preserve"> </w:t>
            </w:r>
            <w:r w:rsidRPr="002A4445">
              <w:rPr>
                <w:rFonts w:asciiTheme="majorBidi" w:hAnsiTheme="majorBidi" w:cstheme="majorBidi"/>
                <w:b/>
                <w:bCs/>
                <w:sz w:val="22"/>
                <w:cs/>
                <w:lang w:eastAsia="en-GB"/>
              </w:rPr>
              <w:t>บริการหลัก</w:t>
            </w:r>
          </w:p>
        </w:tc>
        <w:tc>
          <w:tcPr>
            <w:tcW w:w="247" w:type="dxa"/>
            <w:vAlign w:val="bottom"/>
          </w:tcPr>
          <w:p w14:paraId="083828A7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6D7C4A4F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cs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543BA904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0FCFE316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3547744C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11454F05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F52A44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A633611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B1DE8F7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757F2DCF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0D5590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3998366D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F6CC785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2B2EFD94" w14:textId="77777777" w:rsidR="00135A95" w:rsidRPr="002A4445" w:rsidRDefault="00135A95" w:rsidP="009B16C5">
            <w:pPr>
              <w:pStyle w:val="NoSpacing"/>
              <w:tabs>
                <w:tab w:val="clear" w:pos="680"/>
                <w:tab w:val="left" w:pos="63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4C2DC73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028FFEC6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692DA0FC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1685C017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426E2FC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02DEB2F8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4848A45" w14:textId="77777777" w:rsidR="00135A95" w:rsidRPr="002A4445" w:rsidRDefault="00135A95" w:rsidP="009B16C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  <w:vAlign w:val="bottom"/>
          </w:tcPr>
          <w:p w14:paraId="5BB9390E" w14:textId="77777777" w:rsidR="00135A95" w:rsidRPr="002A4445" w:rsidRDefault="00135A95" w:rsidP="009B16C5">
            <w:pPr>
              <w:pStyle w:val="NoSpacing"/>
              <w:tabs>
                <w:tab w:val="clear" w:pos="680"/>
                <w:tab w:val="left" w:pos="640"/>
              </w:tabs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</w:tr>
      <w:tr w:rsidR="00415FDB" w:rsidRPr="002A4445" w14:paraId="7BF0F326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7631B10C" w14:textId="77777777" w:rsidR="00415FDB" w:rsidRPr="002A4445" w:rsidRDefault="00415FDB" w:rsidP="00415FDB">
            <w:pPr>
              <w:tabs>
                <w:tab w:val="clear" w:pos="227"/>
                <w:tab w:val="left" w:pos="340"/>
              </w:tabs>
              <w:ind w:left="160" w:right="-115" w:hanging="160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ก๊าซธรรมชาติอัดสำหรับ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  </w:t>
            </w: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อุตสาหกรรม </w:t>
            </w:r>
          </w:p>
        </w:tc>
        <w:tc>
          <w:tcPr>
            <w:tcW w:w="809" w:type="dxa"/>
          </w:tcPr>
          <w:p w14:paraId="6B6200AF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610"/>
              </w:tabs>
              <w:spacing w:after="0"/>
              <w:ind w:left="-290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</w:p>
          <w:p w14:paraId="29C125FF" w14:textId="77777777" w:rsidR="00415FDB" w:rsidRPr="002A4445" w:rsidRDefault="00415FDB" w:rsidP="00415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after="0"/>
              <w:ind w:left="-380" w:firstLine="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499,575</w:t>
            </w:r>
          </w:p>
        </w:tc>
        <w:tc>
          <w:tcPr>
            <w:tcW w:w="247" w:type="dxa"/>
            <w:vAlign w:val="bottom"/>
          </w:tcPr>
          <w:p w14:paraId="71DB7B2E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2" w:type="dxa"/>
          </w:tcPr>
          <w:p w14:paraId="0C1181DC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550"/>
              </w:tabs>
              <w:spacing w:after="0"/>
              <w:ind w:left="-260" w:right="6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</w:p>
          <w:p w14:paraId="16AF8900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70"/>
              </w:tabs>
              <w:spacing w:after="0"/>
              <w:ind w:left="-26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494,409</w:t>
            </w:r>
          </w:p>
        </w:tc>
        <w:tc>
          <w:tcPr>
            <w:tcW w:w="267" w:type="dxa"/>
            <w:vAlign w:val="bottom"/>
          </w:tcPr>
          <w:p w14:paraId="672781B1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71A74215" w14:textId="77777777" w:rsidR="00415FDB" w:rsidRPr="002A4445" w:rsidRDefault="00415FDB" w:rsidP="00415FDB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389F1737" w14:textId="77777777" w:rsidR="00415FDB" w:rsidRPr="002A4445" w:rsidRDefault="00415FDB" w:rsidP="00415FDB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4A4A6EEC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248E3AB0" w14:textId="77777777" w:rsidR="00415FDB" w:rsidRPr="002A4445" w:rsidRDefault="00415FDB" w:rsidP="008E4021">
            <w:pPr>
              <w:pStyle w:val="NoSpacing"/>
              <w:tabs>
                <w:tab w:val="clear" w:pos="680"/>
                <w:tab w:val="left" w:pos="340"/>
              </w:tabs>
              <w:ind w:left="-11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7F6E3B70" w14:textId="77777777" w:rsidR="00415FDB" w:rsidRPr="002A4445" w:rsidRDefault="00415FDB" w:rsidP="008E4021">
            <w:pPr>
              <w:pStyle w:val="NoSpacing"/>
              <w:tabs>
                <w:tab w:val="clear" w:pos="680"/>
                <w:tab w:val="left" w:pos="340"/>
              </w:tabs>
              <w:ind w:left="-11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2EB3F28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55E2CAF4" w14:textId="77777777" w:rsidR="00415FDB" w:rsidRPr="002A4445" w:rsidRDefault="00415FDB" w:rsidP="00415FDB">
            <w:pPr>
              <w:pStyle w:val="NoSpacing"/>
              <w:tabs>
                <w:tab w:val="clear" w:pos="227"/>
                <w:tab w:val="clear" w:pos="454"/>
                <w:tab w:val="left" w:pos="2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7890E248" w14:textId="77777777" w:rsidR="00415FDB" w:rsidRPr="002A4445" w:rsidRDefault="00415FDB" w:rsidP="00415FDB">
            <w:pPr>
              <w:pStyle w:val="NoSpacing"/>
              <w:tabs>
                <w:tab w:val="clear" w:pos="227"/>
                <w:tab w:val="clear" w:pos="454"/>
                <w:tab w:val="left" w:pos="2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6945D6B8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cs/>
                <w:lang w:eastAsia="en-GB"/>
              </w:rPr>
            </w:pPr>
          </w:p>
        </w:tc>
        <w:tc>
          <w:tcPr>
            <w:tcW w:w="838" w:type="dxa"/>
          </w:tcPr>
          <w:p w14:paraId="374B46B5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5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5DE45CE0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5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CCBF663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57B7F4DA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  <w:tab w:val="left" w:pos="549"/>
              </w:tabs>
              <w:spacing w:after="0"/>
              <w:ind w:left="-250" w:right="6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</w:p>
          <w:p w14:paraId="47393493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380"/>
                <w:tab w:val="left" w:pos="47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499,575 </w:t>
            </w:r>
          </w:p>
        </w:tc>
        <w:tc>
          <w:tcPr>
            <w:tcW w:w="236" w:type="dxa"/>
            <w:vAlign w:val="bottom"/>
          </w:tcPr>
          <w:p w14:paraId="78A2BC06" w14:textId="77777777" w:rsidR="00415FDB" w:rsidRPr="002A4445" w:rsidRDefault="00415FDB" w:rsidP="00415FDB">
            <w:pPr>
              <w:pStyle w:val="BodyText"/>
              <w:tabs>
                <w:tab w:val="left" w:pos="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16141D1B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 w:right="6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</w:p>
          <w:p w14:paraId="1CAD5014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494,409 </w:t>
            </w:r>
          </w:p>
        </w:tc>
        <w:tc>
          <w:tcPr>
            <w:tcW w:w="236" w:type="dxa"/>
            <w:vAlign w:val="bottom"/>
          </w:tcPr>
          <w:p w14:paraId="3FE5DCBE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705237D1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1D34421E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380"/>
              </w:tabs>
              <w:ind w:left="-7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78D92FAB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4" w:type="dxa"/>
          </w:tcPr>
          <w:p w14:paraId="3F06AADB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  <w:p w14:paraId="7DD57796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159A224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66AE013D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</w:p>
          <w:p w14:paraId="3C7269E9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499,575 </w:t>
            </w:r>
          </w:p>
        </w:tc>
        <w:tc>
          <w:tcPr>
            <w:tcW w:w="236" w:type="dxa"/>
            <w:vAlign w:val="bottom"/>
          </w:tcPr>
          <w:p w14:paraId="0C55F267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58411C54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  <w:p w14:paraId="54E8A439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494,409 </w:t>
            </w:r>
          </w:p>
        </w:tc>
      </w:tr>
      <w:tr w:rsidR="00415FDB" w:rsidRPr="002A4445" w14:paraId="47033C0E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65ACEDD7" w14:textId="77777777" w:rsidR="00415FDB" w:rsidRPr="002A4445" w:rsidRDefault="00415FDB" w:rsidP="00415FDB">
            <w:pPr>
              <w:tabs>
                <w:tab w:val="clear" w:pos="227"/>
              </w:tabs>
              <w:ind w:right="-115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บริการอัดก๊าซธรรมชาติ </w:t>
            </w:r>
          </w:p>
        </w:tc>
        <w:tc>
          <w:tcPr>
            <w:tcW w:w="809" w:type="dxa"/>
          </w:tcPr>
          <w:p w14:paraId="362D46D2" w14:textId="77777777" w:rsidR="00415FDB" w:rsidRPr="002A4445" w:rsidRDefault="00415FDB" w:rsidP="00415FD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after="0"/>
              <w:ind w:left="-380" w:firstLine="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244,409</w:t>
            </w:r>
          </w:p>
        </w:tc>
        <w:tc>
          <w:tcPr>
            <w:tcW w:w="247" w:type="dxa"/>
          </w:tcPr>
          <w:p w14:paraId="0202A77B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2" w:type="dxa"/>
          </w:tcPr>
          <w:p w14:paraId="3ADFCE35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70"/>
              </w:tabs>
              <w:spacing w:after="0"/>
              <w:ind w:left="-26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286,465</w:t>
            </w:r>
          </w:p>
        </w:tc>
        <w:tc>
          <w:tcPr>
            <w:tcW w:w="267" w:type="dxa"/>
          </w:tcPr>
          <w:p w14:paraId="36F6ADC2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3074C88A" w14:textId="77777777" w:rsidR="00415FDB" w:rsidRPr="002A4445" w:rsidRDefault="00415FDB" w:rsidP="00415FDB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0B3E208A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69730FC5" w14:textId="77777777" w:rsidR="00415FDB" w:rsidRPr="002A4445" w:rsidRDefault="00415FDB" w:rsidP="008E4021">
            <w:pPr>
              <w:pStyle w:val="NoSpacing"/>
              <w:tabs>
                <w:tab w:val="clear" w:pos="680"/>
                <w:tab w:val="left" w:pos="340"/>
              </w:tabs>
              <w:ind w:left="-11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7E30D6E6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32B129B2" w14:textId="77777777" w:rsidR="00415FDB" w:rsidRPr="002A4445" w:rsidRDefault="00415FDB" w:rsidP="00415FDB">
            <w:pPr>
              <w:pStyle w:val="NoSpacing"/>
              <w:tabs>
                <w:tab w:val="clear" w:pos="227"/>
                <w:tab w:val="clear" w:pos="454"/>
                <w:tab w:val="left" w:pos="2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51995A1E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0323238B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5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76173B86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74536E14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244,409 </w:t>
            </w:r>
          </w:p>
        </w:tc>
        <w:tc>
          <w:tcPr>
            <w:tcW w:w="236" w:type="dxa"/>
          </w:tcPr>
          <w:p w14:paraId="3FB2E37C" w14:textId="77777777" w:rsidR="00415FDB" w:rsidRPr="002A4445" w:rsidRDefault="00415FDB" w:rsidP="00415FDB">
            <w:pPr>
              <w:pStyle w:val="BodyText"/>
              <w:tabs>
                <w:tab w:val="left" w:pos="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4CCDED61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286,465 </w:t>
            </w:r>
          </w:p>
        </w:tc>
        <w:tc>
          <w:tcPr>
            <w:tcW w:w="236" w:type="dxa"/>
          </w:tcPr>
          <w:p w14:paraId="13187A35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2D15002C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380"/>
              </w:tabs>
              <w:ind w:left="-7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19B46550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4" w:type="dxa"/>
          </w:tcPr>
          <w:p w14:paraId="389F72EC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58089ECD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5DC0FADC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244,409 </w:t>
            </w:r>
          </w:p>
        </w:tc>
        <w:tc>
          <w:tcPr>
            <w:tcW w:w="236" w:type="dxa"/>
          </w:tcPr>
          <w:p w14:paraId="4F64A256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62B4A3F8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286,465 </w:t>
            </w:r>
          </w:p>
        </w:tc>
      </w:tr>
      <w:tr w:rsidR="00415FDB" w:rsidRPr="002A4445" w14:paraId="36638F8E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6223D28E" w14:textId="77777777" w:rsidR="00415FDB" w:rsidRPr="002A4445" w:rsidRDefault="00415FDB" w:rsidP="00415FDB">
            <w:pPr>
              <w:tabs>
                <w:tab w:val="clear" w:pos="227"/>
              </w:tabs>
              <w:ind w:right="-115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ก๊าซธรรมชาติสำหรับยานยนต์ </w:t>
            </w:r>
          </w:p>
        </w:tc>
        <w:tc>
          <w:tcPr>
            <w:tcW w:w="809" w:type="dxa"/>
          </w:tcPr>
          <w:p w14:paraId="135179E4" w14:textId="77777777" w:rsidR="00415FDB" w:rsidRPr="002A4445" w:rsidRDefault="00415FDB" w:rsidP="00415FD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after="0"/>
              <w:ind w:left="-380" w:firstLine="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208,417</w:t>
            </w:r>
          </w:p>
        </w:tc>
        <w:tc>
          <w:tcPr>
            <w:tcW w:w="247" w:type="dxa"/>
          </w:tcPr>
          <w:p w14:paraId="37BDCD4F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2" w:type="dxa"/>
          </w:tcPr>
          <w:p w14:paraId="077A335C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70"/>
              </w:tabs>
              <w:spacing w:after="0"/>
              <w:ind w:left="-26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203,705</w:t>
            </w:r>
          </w:p>
        </w:tc>
        <w:tc>
          <w:tcPr>
            <w:tcW w:w="267" w:type="dxa"/>
          </w:tcPr>
          <w:p w14:paraId="7610F3DC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03683BE8" w14:textId="77777777" w:rsidR="00415FDB" w:rsidRPr="002A4445" w:rsidRDefault="00415FDB" w:rsidP="00415FDB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50CEE5DB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2C54F3B4" w14:textId="77777777" w:rsidR="00415FDB" w:rsidRPr="002A4445" w:rsidRDefault="00415FDB" w:rsidP="008E4021">
            <w:pPr>
              <w:pStyle w:val="NoSpacing"/>
              <w:tabs>
                <w:tab w:val="clear" w:pos="680"/>
                <w:tab w:val="left" w:pos="340"/>
              </w:tabs>
              <w:ind w:left="-11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5215FE81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30D18AF5" w14:textId="77777777" w:rsidR="00415FDB" w:rsidRPr="002A4445" w:rsidRDefault="00415FDB" w:rsidP="00415FDB">
            <w:pPr>
              <w:pStyle w:val="NoSpacing"/>
              <w:tabs>
                <w:tab w:val="clear" w:pos="227"/>
                <w:tab w:val="clear" w:pos="454"/>
                <w:tab w:val="left" w:pos="2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71CCA8A6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536EEBBA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5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61562F7C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42689DFC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208,417 </w:t>
            </w:r>
          </w:p>
        </w:tc>
        <w:tc>
          <w:tcPr>
            <w:tcW w:w="236" w:type="dxa"/>
          </w:tcPr>
          <w:p w14:paraId="4281A2A4" w14:textId="77777777" w:rsidR="00415FDB" w:rsidRPr="002A4445" w:rsidRDefault="00415FDB" w:rsidP="00415FDB">
            <w:pPr>
              <w:pStyle w:val="BodyText"/>
              <w:tabs>
                <w:tab w:val="left" w:pos="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02493C1B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203,705 </w:t>
            </w:r>
          </w:p>
        </w:tc>
        <w:tc>
          <w:tcPr>
            <w:tcW w:w="236" w:type="dxa"/>
          </w:tcPr>
          <w:p w14:paraId="4E939912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0F642967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380"/>
              </w:tabs>
              <w:ind w:left="-7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10950114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4" w:type="dxa"/>
          </w:tcPr>
          <w:p w14:paraId="3F5719A2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0B7F2CA1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28DFC89F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208,417 </w:t>
            </w:r>
          </w:p>
        </w:tc>
        <w:tc>
          <w:tcPr>
            <w:tcW w:w="236" w:type="dxa"/>
          </w:tcPr>
          <w:p w14:paraId="2C205514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6F6CA785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203,705 </w:t>
            </w:r>
          </w:p>
        </w:tc>
      </w:tr>
      <w:tr w:rsidR="00415FDB" w:rsidRPr="002A4445" w14:paraId="29F3A9ED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24870657" w14:textId="77777777" w:rsidR="00415FDB" w:rsidRPr="002A4445" w:rsidRDefault="00415FDB" w:rsidP="00415FDB">
            <w:pPr>
              <w:tabs>
                <w:tab w:val="clear" w:pos="227"/>
              </w:tabs>
              <w:ind w:right="-115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ขนส่ง </w:t>
            </w:r>
          </w:p>
        </w:tc>
        <w:tc>
          <w:tcPr>
            <w:tcW w:w="809" w:type="dxa"/>
          </w:tcPr>
          <w:p w14:paraId="6B0B0395" w14:textId="77777777" w:rsidR="00415FDB" w:rsidRPr="002A4445" w:rsidRDefault="00415FDB" w:rsidP="00415FD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after="0"/>
              <w:ind w:left="-380" w:firstLine="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136,636</w:t>
            </w:r>
          </w:p>
        </w:tc>
        <w:tc>
          <w:tcPr>
            <w:tcW w:w="247" w:type="dxa"/>
          </w:tcPr>
          <w:p w14:paraId="20954C03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2" w:type="dxa"/>
          </w:tcPr>
          <w:p w14:paraId="1A91E3B0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70"/>
              </w:tabs>
              <w:spacing w:after="0"/>
              <w:ind w:left="-26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151,305</w:t>
            </w:r>
          </w:p>
        </w:tc>
        <w:tc>
          <w:tcPr>
            <w:tcW w:w="267" w:type="dxa"/>
          </w:tcPr>
          <w:p w14:paraId="69D88D2F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33AD3165" w14:textId="77777777" w:rsidR="00415FDB" w:rsidRPr="002A4445" w:rsidRDefault="00415FDB" w:rsidP="00415FDB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164CCA0F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1AF0572D" w14:textId="77777777" w:rsidR="00415FDB" w:rsidRPr="002A4445" w:rsidRDefault="00415FDB" w:rsidP="008E4021">
            <w:pPr>
              <w:pStyle w:val="NoSpacing"/>
              <w:tabs>
                <w:tab w:val="clear" w:pos="680"/>
                <w:tab w:val="left" w:pos="340"/>
              </w:tabs>
              <w:ind w:left="-11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114D15E5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554D9CAD" w14:textId="77777777" w:rsidR="00415FDB" w:rsidRPr="002A4445" w:rsidRDefault="00415FDB" w:rsidP="00415FDB">
            <w:pPr>
              <w:pStyle w:val="NoSpacing"/>
              <w:tabs>
                <w:tab w:val="clear" w:pos="227"/>
                <w:tab w:val="clear" w:pos="454"/>
                <w:tab w:val="left" w:pos="2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1D807251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63AE3C41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5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2E4A779C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79DB6805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136,636 </w:t>
            </w:r>
          </w:p>
        </w:tc>
        <w:tc>
          <w:tcPr>
            <w:tcW w:w="236" w:type="dxa"/>
          </w:tcPr>
          <w:p w14:paraId="71328B8A" w14:textId="77777777" w:rsidR="00415FDB" w:rsidRPr="002A4445" w:rsidRDefault="00415FDB" w:rsidP="00415FDB">
            <w:pPr>
              <w:pStyle w:val="BodyText"/>
              <w:tabs>
                <w:tab w:val="left" w:pos="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3B20138F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151,305 </w:t>
            </w:r>
          </w:p>
        </w:tc>
        <w:tc>
          <w:tcPr>
            <w:tcW w:w="236" w:type="dxa"/>
          </w:tcPr>
          <w:p w14:paraId="589B3A7A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561F38E1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380"/>
              </w:tabs>
              <w:ind w:left="-7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06D5F26C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4" w:type="dxa"/>
          </w:tcPr>
          <w:p w14:paraId="58C1D52D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1F1C052D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10FF636C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136,636 </w:t>
            </w:r>
          </w:p>
        </w:tc>
        <w:tc>
          <w:tcPr>
            <w:tcW w:w="236" w:type="dxa"/>
          </w:tcPr>
          <w:p w14:paraId="3095D212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7EA8B9FA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151,305 </w:t>
            </w:r>
          </w:p>
        </w:tc>
      </w:tr>
      <w:tr w:rsidR="00415FDB" w:rsidRPr="002A4445" w14:paraId="49081EF9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03CAB78D" w14:textId="77777777" w:rsidR="00415FDB" w:rsidRPr="002A4445" w:rsidRDefault="00415FDB" w:rsidP="00415FDB">
            <w:pPr>
              <w:tabs>
                <w:tab w:val="clear" w:pos="227"/>
              </w:tabs>
              <w:ind w:right="-115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ซ่อมบำรุงสถานีก๊ซธรรมชาติ </w:t>
            </w:r>
          </w:p>
        </w:tc>
        <w:tc>
          <w:tcPr>
            <w:tcW w:w="809" w:type="dxa"/>
          </w:tcPr>
          <w:p w14:paraId="12F05685" w14:textId="77777777" w:rsidR="00415FDB" w:rsidRPr="002A4445" w:rsidRDefault="00415FDB" w:rsidP="00415FD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after="0"/>
              <w:ind w:left="-380" w:firstLine="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119,586</w:t>
            </w:r>
          </w:p>
        </w:tc>
        <w:tc>
          <w:tcPr>
            <w:tcW w:w="247" w:type="dxa"/>
          </w:tcPr>
          <w:p w14:paraId="2933EBEF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2" w:type="dxa"/>
          </w:tcPr>
          <w:p w14:paraId="47EEEB78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70"/>
              </w:tabs>
              <w:spacing w:after="0"/>
              <w:ind w:left="-26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122,457</w:t>
            </w:r>
          </w:p>
        </w:tc>
        <w:tc>
          <w:tcPr>
            <w:tcW w:w="267" w:type="dxa"/>
          </w:tcPr>
          <w:p w14:paraId="33CC248D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39A2F36A" w14:textId="77777777" w:rsidR="00415FDB" w:rsidRPr="002A4445" w:rsidRDefault="00415FDB" w:rsidP="00415FDB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3B60FA35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126B8EC9" w14:textId="77777777" w:rsidR="00415FDB" w:rsidRPr="002A4445" w:rsidRDefault="00415FDB" w:rsidP="008E4021">
            <w:pPr>
              <w:pStyle w:val="NoSpacing"/>
              <w:tabs>
                <w:tab w:val="clear" w:pos="680"/>
                <w:tab w:val="left" w:pos="340"/>
              </w:tabs>
              <w:ind w:left="-11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43516C18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25AC9B9A" w14:textId="77777777" w:rsidR="00415FDB" w:rsidRPr="002A4445" w:rsidRDefault="00415FDB" w:rsidP="00415FDB">
            <w:pPr>
              <w:pStyle w:val="NoSpacing"/>
              <w:tabs>
                <w:tab w:val="clear" w:pos="227"/>
                <w:tab w:val="clear" w:pos="454"/>
                <w:tab w:val="left" w:pos="2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69DA3657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736387D0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5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4C5E1918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50F5822A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119,586 </w:t>
            </w:r>
          </w:p>
        </w:tc>
        <w:tc>
          <w:tcPr>
            <w:tcW w:w="236" w:type="dxa"/>
          </w:tcPr>
          <w:p w14:paraId="758F53EE" w14:textId="77777777" w:rsidR="00415FDB" w:rsidRPr="002A4445" w:rsidRDefault="00415FDB" w:rsidP="00415FDB">
            <w:pPr>
              <w:pStyle w:val="BodyText"/>
              <w:tabs>
                <w:tab w:val="left" w:pos="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1693C707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122,457 </w:t>
            </w:r>
          </w:p>
        </w:tc>
        <w:tc>
          <w:tcPr>
            <w:tcW w:w="236" w:type="dxa"/>
          </w:tcPr>
          <w:p w14:paraId="3E470ADF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4678D0BF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380"/>
              </w:tabs>
              <w:ind w:left="-7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23ED1105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4" w:type="dxa"/>
          </w:tcPr>
          <w:p w14:paraId="58B2BA4B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5BA1A20A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62D24ED2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119,586 </w:t>
            </w:r>
          </w:p>
        </w:tc>
        <w:tc>
          <w:tcPr>
            <w:tcW w:w="236" w:type="dxa"/>
          </w:tcPr>
          <w:p w14:paraId="3926AB6D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1B8B45F9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122,457 </w:t>
            </w:r>
          </w:p>
        </w:tc>
      </w:tr>
      <w:tr w:rsidR="00415FDB" w:rsidRPr="002A4445" w14:paraId="44B92C87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5799152A" w14:textId="77777777" w:rsidR="00415FDB" w:rsidRPr="002A4445" w:rsidRDefault="00415FDB" w:rsidP="00415FDB">
            <w:pPr>
              <w:tabs>
                <w:tab w:val="clear" w:pos="227"/>
              </w:tabs>
              <w:ind w:right="-115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รับเหมาก่อสร้าง </w:t>
            </w:r>
          </w:p>
        </w:tc>
        <w:tc>
          <w:tcPr>
            <w:tcW w:w="809" w:type="dxa"/>
          </w:tcPr>
          <w:p w14:paraId="26CDDCE0" w14:textId="77777777" w:rsidR="00415FDB" w:rsidRPr="002A4445" w:rsidRDefault="00415FDB" w:rsidP="00415FD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after="0"/>
              <w:ind w:left="-380" w:firstLine="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121,076</w:t>
            </w:r>
          </w:p>
        </w:tc>
        <w:tc>
          <w:tcPr>
            <w:tcW w:w="247" w:type="dxa"/>
          </w:tcPr>
          <w:p w14:paraId="429F5770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2" w:type="dxa"/>
          </w:tcPr>
          <w:p w14:paraId="75EA4A43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70"/>
              </w:tabs>
              <w:spacing w:after="0"/>
              <w:ind w:left="-26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481,810</w:t>
            </w:r>
          </w:p>
        </w:tc>
        <w:tc>
          <w:tcPr>
            <w:tcW w:w="267" w:type="dxa"/>
          </w:tcPr>
          <w:p w14:paraId="382FDFBB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1FA6D849" w14:textId="77777777" w:rsidR="00415FDB" w:rsidRPr="002A4445" w:rsidRDefault="00415FDB" w:rsidP="00415FDB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3" w:type="dxa"/>
          </w:tcPr>
          <w:p w14:paraId="5EC429B5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7" w:type="dxa"/>
          </w:tcPr>
          <w:p w14:paraId="2680DFA5" w14:textId="77777777" w:rsidR="00415FDB" w:rsidRPr="002A4445" w:rsidRDefault="00415FDB" w:rsidP="008E4021">
            <w:pPr>
              <w:pStyle w:val="NoSpacing"/>
              <w:tabs>
                <w:tab w:val="clear" w:pos="680"/>
                <w:tab w:val="left" w:pos="340"/>
              </w:tabs>
              <w:ind w:left="-11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39107D15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489B54B0" w14:textId="77777777" w:rsidR="00415FDB" w:rsidRPr="002A4445" w:rsidRDefault="00415FDB" w:rsidP="00415FDB">
            <w:pPr>
              <w:pStyle w:val="NoSpacing"/>
              <w:tabs>
                <w:tab w:val="clear" w:pos="227"/>
                <w:tab w:val="clear" w:pos="454"/>
                <w:tab w:val="left" w:pos="2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0A0CB769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24E4F7F6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5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7F095069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235EC741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121,076 </w:t>
            </w:r>
          </w:p>
        </w:tc>
        <w:tc>
          <w:tcPr>
            <w:tcW w:w="236" w:type="dxa"/>
          </w:tcPr>
          <w:p w14:paraId="060ECCE0" w14:textId="77777777" w:rsidR="00415FDB" w:rsidRPr="002A4445" w:rsidRDefault="00415FDB" w:rsidP="00415FDB">
            <w:pPr>
              <w:pStyle w:val="BodyText"/>
              <w:tabs>
                <w:tab w:val="left" w:pos="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00D67310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481,810 </w:t>
            </w:r>
          </w:p>
        </w:tc>
        <w:tc>
          <w:tcPr>
            <w:tcW w:w="236" w:type="dxa"/>
          </w:tcPr>
          <w:p w14:paraId="3E08DD71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75240D78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380"/>
              </w:tabs>
              <w:ind w:left="-7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03259C99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4" w:type="dxa"/>
          </w:tcPr>
          <w:p w14:paraId="54F5518D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6246825D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46040918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121,076 </w:t>
            </w:r>
          </w:p>
        </w:tc>
        <w:tc>
          <w:tcPr>
            <w:tcW w:w="236" w:type="dxa"/>
          </w:tcPr>
          <w:p w14:paraId="23DDB95C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0C1CB785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481,810 </w:t>
            </w:r>
          </w:p>
        </w:tc>
      </w:tr>
      <w:tr w:rsidR="00415FDB" w:rsidRPr="002A4445" w14:paraId="78DD2A54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0EEE0E43" w14:textId="77777777" w:rsidR="00415FDB" w:rsidRPr="002A4445" w:rsidRDefault="00415FDB" w:rsidP="00415FDB">
            <w:pPr>
              <w:tabs>
                <w:tab w:val="clear" w:pos="227"/>
              </w:tabs>
              <w:ind w:right="-115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รถเมล์ 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NGV </w:t>
            </w:r>
          </w:p>
        </w:tc>
        <w:tc>
          <w:tcPr>
            <w:tcW w:w="809" w:type="dxa"/>
          </w:tcPr>
          <w:p w14:paraId="5DA5E44C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566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247" w:type="dxa"/>
          </w:tcPr>
          <w:p w14:paraId="40342E25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2" w:type="dxa"/>
          </w:tcPr>
          <w:p w14:paraId="2CDB28EB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100"/>
                <w:tab w:val="left" w:pos="190"/>
                <w:tab w:val="left" w:pos="460"/>
              </w:tabs>
              <w:spacing w:after="0"/>
              <w:ind w:left="-111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67" w:type="dxa"/>
          </w:tcPr>
          <w:p w14:paraId="6EBD934A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79C86881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3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341,613</w:t>
            </w:r>
          </w:p>
        </w:tc>
        <w:tc>
          <w:tcPr>
            <w:tcW w:w="273" w:type="dxa"/>
          </w:tcPr>
          <w:p w14:paraId="185E08FD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</w:tcPr>
          <w:p w14:paraId="6A8B8994" w14:textId="66721C04" w:rsidR="00415FDB" w:rsidRPr="002A4445" w:rsidRDefault="00415FDB" w:rsidP="00415FDB">
            <w:pPr>
              <w:pStyle w:val="BodyText"/>
              <w:tabs>
                <w:tab w:val="clear" w:pos="680"/>
                <w:tab w:val="left" w:pos="53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542,24</w:t>
            </w:r>
            <w:r w:rsidR="00F042FB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270" w:type="dxa"/>
          </w:tcPr>
          <w:p w14:paraId="0629F166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121E887C" w14:textId="77777777" w:rsidR="00415FDB" w:rsidRPr="002A4445" w:rsidRDefault="00415FDB" w:rsidP="00415FDB">
            <w:pPr>
              <w:pStyle w:val="NoSpacing"/>
              <w:tabs>
                <w:tab w:val="clear" w:pos="227"/>
                <w:tab w:val="clear" w:pos="454"/>
                <w:tab w:val="left" w:pos="2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3866B9E4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57F6262F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5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1923C86C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0CCC8791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341,613 </w:t>
            </w:r>
          </w:p>
        </w:tc>
        <w:tc>
          <w:tcPr>
            <w:tcW w:w="236" w:type="dxa"/>
          </w:tcPr>
          <w:p w14:paraId="1D797F39" w14:textId="77777777" w:rsidR="00415FDB" w:rsidRPr="002A4445" w:rsidRDefault="00415FDB" w:rsidP="00415FDB">
            <w:pPr>
              <w:pStyle w:val="BodyText"/>
              <w:tabs>
                <w:tab w:val="left" w:pos="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5912745D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542,243 </w:t>
            </w:r>
          </w:p>
        </w:tc>
        <w:tc>
          <w:tcPr>
            <w:tcW w:w="236" w:type="dxa"/>
          </w:tcPr>
          <w:p w14:paraId="3406F8A4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0A7D71CA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380"/>
              </w:tabs>
              <w:ind w:left="-7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09830D6E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4" w:type="dxa"/>
          </w:tcPr>
          <w:p w14:paraId="03A6ED89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35F35991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53BFDD60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341,613 </w:t>
            </w:r>
          </w:p>
        </w:tc>
        <w:tc>
          <w:tcPr>
            <w:tcW w:w="236" w:type="dxa"/>
          </w:tcPr>
          <w:p w14:paraId="029C9394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4BD6573A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542,243 </w:t>
            </w:r>
          </w:p>
        </w:tc>
      </w:tr>
      <w:tr w:rsidR="00415FDB" w:rsidRPr="002A4445" w14:paraId="3C5F3E45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57ADDCB0" w14:textId="77777777" w:rsidR="00415FDB" w:rsidRPr="002A4445" w:rsidRDefault="00415FDB" w:rsidP="00415FDB">
            <w:pPr>
              <w:tabs>
                <w:tab w:val="clear" w:pos="227"/>
              </w:tabs>
              <w:ind w:right="-115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ขายรถยนต์ </w:t>
            </w:r>
          </w:p>
        </w:tc>
        <w:tc>
          <w:tcPr>
            <w:tcW w:w="809" w:type="dxa"/>
          </w:tcPr>
          <w:p w14:paraId="43F835A9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566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247" w:type="dxa"/>
          </w:tcPr>
          <w:p w14:paraId="242F798D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2" w:type="dxa"/>
          </w:tcPr>
          <w:p w14:paraId="4C56D1F1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100"/>
                <w:tab w:val="left" w:pos="190"/>
                <w:tab w:val="left" w:pos="460"/>
              </w:tabs>
              <w:spacing w:after="0"/>
              <w:ind w:left="-111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67" w:type="dxa"/>
          </w:tcPr>
          <w:p w14:paraId="39C0DB79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36B09164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3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577,984</w:t>
            </w:r>
          </w:p>
        </w:tc>
        <w:tc>
          <w:tcPr>
            <w:tcW w:w="273" w:type="dxa"/>
          </w:tcPr>
          <w:p w14:paraId="2EC67A67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</w:tcPr>
          <w:p w14:paraId="0F52896D" w14:textId="36286F0C" w:rsidR="00415FDB" w:rsidRPr="002A4445" w:rsidRDefault="00415FDB" w:rsidP="00415FDB">
            <w:pPr>
              <w:pStyle w:val="BodyText"/>
              <w:tabs>
                <w:tab w:val="clear" w:pos="680"/>
                <w:tab w:val="left" w:pos="53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  <w:r w:rsidR="008D0E4A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8D0E4A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014</w:t>
            </w:r>
          </w:p>
        </w:tc>
        <w:tc>
          <w:tcPr>
            <w:tcW w:w="270" w:type="dxa"/>
          </w:tcPr>
          <w:p w14:paraId="6C6EE36D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7517BBB7" w14:textId="77777777" w:rsidR="00415FDB" w:rsidRPr="002A4445" w:rsidRDefault="00415FDB" w:rsidP="00415FDB">
            <w:pPr>
              <w:pStyle w:val="NoSpacing"/>
              <w:tabs>
                <w:tab w:val="clear" w:pos="227"/>
                <w:tab w:val="clear" w:pos="454"/>
                <w:tab w:val="left" w:pos="2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2A8943B5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6EF743B4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5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1EED3F23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0E9BE72D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577,984 </w:t>
            </w:r>
          </w:p>
        </w:tc>
        <w:tc>
          <w:tcPr>
            <w:tcW w:w="236" w:type="dxa"/>
          </w:tcPr>
          <w:p w14:paraId="0E006B70" w14:textId="77777777" w:rsidR="00415FDB" w:rsidRPr="002A4445" w:rsidRDefault="00415FDB" w:rsidP="00415FDB">
            <w:pPr>
              <w:pStyle w:val="BodyText"/>
              <w:tabs>
                <w:tab w:val="left" w:pos="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4126631B" w14:textId="050A9BD1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5</w:t>
            </w:r>
            <w:r w:rsidR="008D0E4A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8D0E4A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014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78B4DE38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4DBDFB43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380"/>
              </w:tabs>
              <w:ind w:left="-7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0C5D08FE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4" w:type="dxa"/>
          </w:tcPr>
          <w:p w14:paraId="682EAEF8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61FB50DC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0159EFED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577,984 </w:t>
            </w:r>
          </w:p>
        </w:tc>
        <w:tc>
          <w:tcPr>
            <w:tcW w:w="236" w:type="dxa"/>
          </w:tcPr>
          <w:p w14:paraId="72560F11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6A8CF350" w14:textId="7043B720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5</w:t>
            </w:r>
            <w:r w:rsidR="008D0E4A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53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8D0E4A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014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</w:p>
        </w:tc>
      </w:tr>
      <w:tr w:rsidR="00415FDB" w:rsidRPr="002A4445" w14:paraId="1E125639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2CE4C0B9" w14:textId="4A1FEBD0" w:rsidR="00415FDB" w:rsidRPr="002A4445" w:rsidRDefault="00415FDB" w:rsidP="00415FDB">
            <w:pPr>
              <w:tabs>
                <w:tab w:val="clear" w:pos="227"/>
              </w:tabs>
              <w:ind w:right="-115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พลังงาน</w:t>
            </w:r>
            <w:r w:rsidR="00284704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หมุนเวียน</w:t>
            </w:r>
          </w:p>
        </w:tc>
        <w:tc>
          <w:tcPr>
            <w:tcW w:w="809" w:type="dxa"/>
          </w:tcPr>
          <w:p w14:paraId="5EC24303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566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-   </w:t>
            </w:r>
          </w:p>
        </w:tc>
        <w:tc>
          <w:tcPr>
            <w:tcW w:w="247" w:type="dxa"/>
          </w:tcPr>
          <w:p w14:paraId="5D91A0B5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2" w:type="dxa"/>
          </w:tcPr>
          <w:p w14:paraId="36CF18B2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100"/>
                <w:tab w:val="left" w:pos="190"/>
                <w:tab w:val="left" w:pos="460"/>
              </w:tabs>
              <w:spacing w:after="0"/>
              <w:ind w:left="-111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267" w:type="dxa"/>
          </w:tcPr>
          <w:p w14:paraId="41F32F71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</w:tcPr>
          <w:p w14:paraId="296FE688" w14:textId="77777777" w:rsidR="00415FDB" w:rsidRPr="002A4445" w:rsidRDefault="00415FDB" w:rsidP="00415FDB">
            <w:pPr>
              <w:pStyle w:val="NoSpacing"/>
              <w:tabs>
                <w:tab w:val="clear" w:pos="68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-   </w:t>
            </w:r>
          </w:p>
        </w:tc>
        <w:tc>
          <w:tcPr>
            <w:tcW w:w="273" w:type="dxa"/>
          </w:tcPr>
          <w:p w14:paraId="44EBB923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</w:tcPr>
          <w:p w14:paraId="222A435E" w14:textId="77777777" w:rsidR="00415FDB" w:rsidRPr="002A4445" w:rsidRDefault="00415FDB" w:rsidP="008E4021">
            <w:pPr>
              <w:pStyle w:val="NoSpacing"/>
              <w:tabs>
                <w:tab w:val="clear" w:pos="680"/>
                <w:tab w:val="left" w:pos="340"/>
              </w:tabs>
              <w:ind w:left="-11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0" w:type="dxa"/>
          </w:tcPr>
          <w:p w14:paraId="4A6723D9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</w:tcPr>
          <w:p w14:paraId="71D7063C" w14:textId="77777777" w:rsidR="00415FDB" w:rsidRPr="002A4445" w:rsidRDefault="00415FDB" w:rsidP="00415FDB">
            <w:pPr>
              <w:pStyle w:val="NoSpacing"/>
              <w:tabs>
                <w:tab w:val="left" w:pos="520"/>
              </w:tabs>
              <w:ind w:left="-110" w:hanging="90"/>
              <w:jc w:val="right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41,920</w:t>
            </w:r>
          </w:p>
        </w:tc>
        <w:tc>
          <w:tcPr>
            <w:tcW w:w="242" w:type="dxa"/>
          </w:tcPr>
          <w:p w14:paraId="611713CC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</w:tcPr>
          <w:p w14:paraId="4D5F5772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55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40,924</w:t>
            </w:r>
          </w:p>
        </w:tc>
        <w:tc>
          <w:tcPr>
            <w:tcW w:w="236" w:type="dxa"/>
          </w:tcPr>
          <w:p w14:paraId="5DAA7E30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70B7E61B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41,920 </w:t>
            </w:r>
          </w:p>
        </w:tc>
        <w:tc>
          <w:tcPr>
            <w:tcW w:w="236" w:type="dxa"/>
          </w:tcPr>
          <w:p w14:paraId="5A037E83" w14:textId="77777777" w:rsidR="00415FDB" w:rsidRPr="002A4445" w:rsidRDefault="00415FDB" w:rsidP="00415FDB">
            <w:pPr>
              <w:pStyle w:val="BodyText"/>
              <w:tabs>
                <w:tab w:val="left" w:pos="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53194639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40,924 </w:t>
            </w:r>
          </w:p>
        </w:tc>
        <w:tc>
          <w:tcPr>
            <w:tcW w:w="236" w:type="dxa"/>
          </w:tcPr>
          <w:p w14:paraId="0BA7E25C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</w:tcPr>
          <w:p w14:paraId="42A39B3E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380"/>
              </w:tabs>
              <w:ind w:left="-70" w:right="-12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76" w:type="dxa"/>
          </w:tcPr>
          <w:p w14:paraId="19877FBA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4" w:type="dxa"/>
          </w:tcPr>
          <w:p w14:paraId="7E3BD31D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581F09DA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</w:tcPr>
          <w:p w14:paraId="39C9D606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41,920 </w:t>
            </w:r>
          </w:p>
        </w:tc>
        <w:tc>
          <w:tcPr>
            <w:tcW w:w="236" w:type="dxa"/>
          </w:tcPr>
          <w:p w14:paraId="0F247841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</w:tcPr>
          <w:p w14:paraId="05260173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40,924 </w:t>
            </w:r>
          </w:p>
        </w:tc>
      </w:tr>
      <w:tr w:rsidR="00415FDB" w:rsidRPr="002A4445" w14:paraId="7D65C218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40827A16" w14:textId="7F4B5A46" w:rsidR="00415FDB" w:rsidRPr="002A4445" w:rsidRDefault="00415FDB" w:rsidP="00415FDB">
            <w:pPr>
              <w:tabs>
                <w:tab w:val="clear" w:pos="227"/>
              </w:tabs>
              <w:ind w:right="-115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อื่น</w:t>
            </w:r>
            <w:r w:rsidR="00F7143C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 xml:space="preserve"> </w:t>
            </w:r>
            <w:r w:rsidRPr="002A444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ๆ 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8926C5D" w14:textId="77777777" w:rsidR="00415FDB" w:rsidRPr="002A4445" w:rsidRDefault="00415FDB" w:rsidP="00415FD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after="0"/>
              <w:ind w:left="-380" w:firstLine="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66,639</w:t>
            </w:r>
          </w:p>
        </w:tc>
        <w:tc>
          <w:tcPr>
            <w:tcW w:w="247" w:type="dxa"/>
          </w:tcPr>
          <w:p w14:paraId="54542BD6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3C229AD7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460"/>
                <w:tab w:val="left" w:pos="520"/>
                <w:tab w:val="left" w:pos="610"/>
              </w:tabs>
              <w:spacing w:after="0"/>
              <w:ind w:left="-2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73,835</w:t>
            </w:r>
          </w:p>
        </w:tc>
        <w:tc>
          <w:tcPr>
            <w:tcW w:w="267" w:type="dxa"/>
          </w:tcPr>
          <w:p w14:paraId="169B0BBD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51E1F23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3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144,610</w:t>
            </w:r>
          </w:p>
        </w:tc>
        <w:tc>
          <w:tcPr>
            <w:tcW w:w="273" w:type="dxa"/>
          </w:tcPr>
          <w:p w14:paraId="7F9D5482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51BFF46A" w14:textId="3CB4C38D" w:rsidR="00415FDB" w:rsidRPr="002A4445" w:rsidRDefault="008D0E4A" w:rsidP="00415FDB">
            <w:pPr>
              <w:pStyle w:val="BodyText"/>
              <w:tabs>
                <w:tab w:val="clear" w:pos="680"/>
                <w:tab w:val="left" w:pos="530"/>
              </w:tabs>
              <w:spacing w:after="0"/>
              <w:ind w:left="-86" w:right="-200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91</w:t>
            </w:r>
            <w:r w:rsidR="00415FDB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380</w:t>
            </w:r>
          </w:p>
        </w:tc>
        <w:tc>
          <w:tcPr>
            <w:tcW w:w="270" w:type="dxa"/>
          </w:tcPr>
          <w:p w14:paraId="4C1063A5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CB8251" w14:textId="77777777" w:rsidR="00415FDB" w:rsidRPr="002A4445" w:rsidRDefault="00415FDB" w:rsidP="00415FDB">
            <w:pPr>
              <w:pStyle w:val="NoSpacing"/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</w:tcPr>
          <w:p w14:paraId="39531AF1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443D6E43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5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</w:tcPr>
          <w:p w14:paraId="03BBCA99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6580348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211,249 </w:t>
            </w:r>
          </w:p>
        </w:tc>
        <w:tc>
          <w:tcPr>
            <w:tcW w:w="236" w:type="dxa"/>
          </w:tcPr>
          <w:p w14:paraId="0982C7BD" w14:textId="77777777" w:rsidR="00415FDB" w:rsidRPr="002A4445" w:rsidRDefault="00415FDB" w:rsidP="00415FDB">
            <w:pPr>
              <w:pStyle w:val="BodyText"/>
              <w:tabs>
                <w:tab w:val="left" w:pos="549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9354452" w14:textId="3661F6CC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</w:t>
            </w:r>
            <w:r w:rsidR="008D0E4A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65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8D0E4A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215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</w:p>
        </w:tc>
        <w:tc>
          <w:tcPr>
            <w:tcW w:w="236" w:type="dxa"/>
          </w:tcPr>
          <w:p w14:paraId="0B8AF381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CAC5D20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200"/>
                <w:tab w:val="left" w:pos="47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9,876</w:t>
            </w:r>
          </w:p>
        </w:tc>
        <w:tc>
          <w:tcPr>
            <w:tcW w:w="276" w:type="dxa"/>
          </w:tcPr>
          <w:p w14:paraId="2B7D767C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7372F38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20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18,48</w:t>
            </w:r>
            <w:r w:rsidR="00A95323" w:rsidRPr="002A4445">
              <w:rPr>
                <w:rFonts w:asciiTheme="majorBidi" w:hAnsiTheme="majorBidi" w:cstheme="majorBidi"/>
                <w:sz w:val="22"/>
                <w:lang w:eastAsia="en-GB"/>
              </w:rPr>
              <w:t>5</w:t>
            </w:r>
          </w:p>
        </w:tc>
        <w:tc>
          <w:tcPr>
            <w:tcW w:w="236" w:type="dxa"/>
          </w:tcPr>
          <w:p w14:paraId="6B1B2559" w14:textId="77777777" w:rsidR="00415FDB" w:rsidRPr="002A4445" w:rsidRDefault="00415FDB" w:rsidP="00415FDB">
            <w:pPr>
              <w:pStyle w:val="NoSpacing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B74B568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221,125 </w:t>
            </w:r>
          </w:p>
        </w:tc>
        <w:tc>
          <w:tcPr>
            <w:tcW w:w="236" w:type="dxa"/>
          </w:tcPr>
          <w:p w14:paraId="176003D1" w14:textId="77777777" w:rsidR="00415FDB" w:rsidRPr="002A4445" w:rsidRDefault="00415FDB" w:rsidP="00415FDB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97F22C5" w14:textId="58A4E591" w:rsidR="00415FDB" w:rsidRPr="002A4445" w:rsidRDefault="00415FD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  <w:r w:rsidR="008D0E4A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183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="008D0E4A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700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</w:p>
        </w:tc>
      </w:tr>
      <w:tr w:rsidR="00170CCB" w:rsidRPr="002A4445" w14:paraId="49F15265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43D40D74" w14:textId="18F33C53" w:rsidR="00170CCB" w:rsidRPr="002A4445" w:rsidRDefault="00170CCB" w:rsidP="00170CCB">
            <w:pPr>
              <w:pStyle w:val="NoSpacing"/>
              <w:rPr>
                <w:rFonts w:asciiTheme="majorBidi" w:hAnsiTheme="majorBidi"/>
                <w:b/>
                <w:bCs/>
                <w:sz w:val="22"/>
                <w:cs/>
                <w:lang w:eastAsia="en-GB"/>
              </w:rPr>
            </w:pPr>
            <w:r w:rsidRPr="002A4445">
              <w:rPr>
                <w:rFonts w:asciiTheme="majorBidi" w:hAnsiTheme="majorBidi" w:hint="cs"/>
                <w:b/>
                <w:bCs/>
                <w:sz w:val="22"/>
                <w:cs/>
                <w:lang w:eastAsia="en-GB"/>
              </w:rPr>
              <w:t>รวม</w:t>
            </w:r>
            <w:r w:rsidR="0000713D" w:rsidRPr="002A4445">
              <w:rPr>
                <w:rFonts w:asciiTheme="majorBidi" w:hAnsiTheme="majorBidi" w:hint="cs"/>
                <w:b/>
                <w:bCs/>
                <w:sz w:val="22"/>
                <w:cs/>
                <w:lang w:eastAsia="en-GB"/>
              </w:rPr>
              <w:t>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914E2FF" w14:textId="77777777" w:rsidR="00170CCB" w:rsidRPr="002A4445" w:rsidRDefault="00170CCB" w:rsidP="00170CC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after="0"/>
              <w:ind w:left="-380" w:firstLine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1,396,338</w:t>
            </w:r>
          </w:p>
        </w:tc>
        <w:tc>
          <w:tcPr>
            <w:tcW w:w="247" w:type="dxa"/>
          </w:tcPr>
          <w:p w14:paraId="715531E4" w14:textId="77777777" w:rsidR="00170CCB" w:rsidRPr="002A4445" w:rsidRDefault="00170CCB" w:rsidP="00170CCB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6C67EF30" w14:textId="77777777" w:rsidR="00170CCB" w:rsidRPr="002A4445" w:rsidRDefault="00170CCB" w:rsidP="00170CCB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460"/>
                <w:tab w:val="left" w:pos="640"/>
              </w:tabs>
              <w:spacing w:after="0"/>
              <w:ind w:left="-260" w:right="-2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1,813,986</w:t>
            </w:r>
          </w:p>
        </w:tc>
        <w:tc>
          <w:tcPr>
            <w:tcW w:w="267" w:type="dxa"/>
          </w:tcPr>
          <w:p w14:paraId="6A4FEBE9" w14:textId="77777777" w:rsidR="00170CCB" w:rsidRPr="002A4445" w:rsidRDefault="00170CCB" w:rsidP="00170CCB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71A4401" w14:textId="77777777" w:rsidR="00170CCB" w:rsidRPr="002A4445" w:rsidRDefault="00170CCB" w:rsidP="00170CC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</w:t>
            </w: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1,064,207</w:t>
            </w:r>
          </w:p>
        </w:tc>
        <w:tc>
          <w:tcPr>
            <w:tcW w:w="273" w:type="dxa"/>
          </w:tcPr>
          <w:p w14:paraId="65AFA597" w14:textId="77777777" w:rsidR="00170CCB" w:rsidRPr="002A4445" w:rsidRDefault="00170CCB" w:rsidP="00170CC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1E7079C9" w14:textId="77777777" w:rsidR="00170CCB" w:rsidRPr="002A4445" w:rsidRDefault="00170CCB" w:rsidP="00170CC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1,186,637</w:t>
            </w:r>
          </w:p>
        </w:tc>
        <w:tc>
          <w:tcPr>
            <w:tcW w:w="270" w:type="dxa"/>
          </w:tcPr>
          <w:p w14:paraId="5BFCC505" w14:textId="77777777" w:rsidR="00170CCB" w:rsidRPr="002A4445" w:rsidRDefault="00170CCB" w:rsidP="00170CCB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1F4914" w14:textId="77777777" w:rsidR="00170CCB" w:rsidRPr="002A4445" w:rsidRDefault="00170CCB" w:rsidP="00170CCB">
            <w:pPr>
              <w:pStyle w:val="NoSpacing"/>
              <w:tabs>
                <w:tab w:val="clear" w:pos="680"/>
                <w:tab w:val="left" w:pos="520"/>
                <w:tab w:val="left" w:pos="700"/>
              </w:tabs>
              <w:ind w:left="-110" w:hanging="90"/>
              <w:jc w:val="right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41,920</w:t>
            </w:r>
          </w:p>
        </w:tc>
        <w:tc>
          <w:tcPr>
            <w:tcW w:w="242" w:type="dxa"/>
          </w:tcPr>
          <w:p w14:paraId="4A434C32" w14:textId="77777777" w:rsidR="00170CCB" w:rsidRPr="002A4445" w:rsidRDefault="00170CCB" w:rsidP="00170CCB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12CF0264" w14:textId="77777777" w:rsidR="00170CCB" w:rsidRPr="002A4445" w:rsidRDefault="00170CCB" w:rsidP="00367321">
            <w:pPr>
              <w:pStyle w:val="NoSpacing"/>
              <w:tabs>
                <w:tab w:val="clear" w:pos="454"/>
                <w:tab w:val="clear" w:pos="680"/>
                <w:tab w:val="left" w:pos="55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40,924</w:t>
            </w:r>
          </w:p>
        </w:tc>
        <w:tc>
          <w:tcPr>
            <w:tcW w:w="236" w:type="dxa"/>
          </w:tcPr>
          <w:p w14:paraId="2A9B8335" w14:textId="77777777" w:rsidR="00170CCB" w:rsidRPr="002A4445" w:rsidRDefault="00170CCB" w:rsidP="00170CCB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B0549AB" w14:textId="77777777" w:rsidR="00170CCB" w:rsidRPr="002A4445" w:rsidRDefault="00170CCB" w:rsidP="00367321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2,502,</w:t>
            </w: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465</w:t>
            </w:r>
          </w:p>
        </w:tc>
        <w:tc>
          <w:tcPr>
            <w:tcW w:w="236" w:type="dxa"/>
          </w:tcPr>
          <w:p w14:paraId="04E7EE8E" w14:textId="77777777" w:rsidR="00170CCB" w:rsidRPr="002A4445" w:rsidRDefault="00170CCB" w:rsidP="00170CCB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0B7715C" w14:textId="77777777" w:rsidR="00170CCB" w:rsidRPr="002A4445" w:rsidRDefault="00170CC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3,041,547</w:t>
            </w:r>
          </w:p>
        </w:tc>
        <w:tc>
          <w:tcPr>
            <w:tcW w:w="236" w:type="dxa"/>
          </w:tcPr>
          <w:p w14:paraId="2884C3F8" w14:textId="77777777" w:rsidR="00170CCB" w:rsidRPr="002A4445" w:rsidRDefault="00170CCB" w:rsidP="00170CCB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85ECA01" w14:textId="77777777" w:rsidR="00170CCB" w:rsidRPr="002A4445" w:rsidRDefault="00170CCB" w:rsidP="00415FDB">
            <w:pPr>
              <w:pStyle w:val="NoSpacing"/>
              <w:tabs>
                <w:tab w:val="clear" w:pos="454"/>
                <w:tab w:val="clear" w:pos="680"/>
                <w:tab w:val="left" w:pos="200"/>
                <w:tab w:val="left" w:pos="47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9,876</w:t>
            </w:r>
          </w:p>
        </w:tc>
        <w:tc>
          <w:tcPr>
            <w:tcW w:w="276" w:type="dxa"/>
          </w:tcPr>
          <w:p w14:paraId="377831B9" w14:textId="77777777" w:rsidR="00170CCB" w:rsidRPr="002A4445" w:rsidRDefault="00170CCB" w:rsidP="00170CCB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9186A3D" w14:textId="77777777" w:rsidR="00170CCB" w:rsidRPr="002A4445" w:rsidRDefault="00170CCB" w:rsidP="00A95323">
            <w:pPr>
              <w:pStyle w:val="NoSpacing"/>
              <w:tabs>
                <w:tab w:val="clear" w:pos="454"/>
                <w:tab w:val="clear" w:pos="680"/>
                <w:tab w:val="left" w:pos="200"/>
                <w:tab w:val="left" w:pos="59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18,48</w:t>
            </w:r>
            <w:r w:rsidR="00A95323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5</w:t>
            </w:r>
          </w:p>
        </w:tc>
        <w:tc>
          <w:tcPr>
            <w:tcW w:w="236" w:type="dxa"/>
          </w:tcPr>
          <w:p w14:paraId="58B06C71" w14:textId="77777777" w:rsidR="00170CCB" w:rsidRPr="002A4445" w:rsidRDefault="00170CCB" w:rsidP="00170CCB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33D136E" w14:textId="77777777" w:rsidR="00170CCB" w:rsidRPr="002A4445" w:rsidRDefault="00170CCB" w:rsidP="00415FD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2,512,341</w:t>
            </w:r>
          </w:p>
        </w:tc>
        <w:tc>
          <w:tcPr>
            <w:tcW w:w="236" w:type="dxa"/>
          </w:tcPr>
          <w:p w14:paraId="591F1769" w14:textId="77777777" w:rsidR="00170CCB" w:rsidRPr="002A4445" w:rsidRDefault="00170CCB" w:rsidP="00170CCB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18D1F6AF" w14:textId="77777777" w:rsidR="00170CCB" w:rsidRPr="002A4445" w:rsidRDefault="00415FDB" w:rsidP="00415FDB">
            <w:pPr>
              <w:pStyle w:val="BodyText"/>
              <w:tabs>
                <w:tab w:val="clear" w:pos="680"/>
                <w:tab w:val="left" w:pos="56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3,060,03</w:t>
            </w:r>
            <w:r w:rsidR="00A95323"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</w:t>
            </w:r>
          </w:p>
        </w:tc>
      </w:tr>
      <w:tr w:rsidR="00135A95" w:rsidRPr="002A4445" w14:paraId="66A40D03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49F2B6B8" w14:textId="77777777" w:rsidR="00135A95" w:rsidRPr="002A4445" w:rsidRDefault="00135A95" w:rsidP="009B16C5">
            <w:pPr>
              <w:pStyle w:val="NoSpacing"/>
              <w:rPr>
                <w:rFonts w:asciiTheme="majorBidi" w:hAnsiTheme="majorBidi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7F589C5D" w14:textId="77777777" w:rsidR="00135A95" w:rsidRPr="002A4445" w:rsidRDefault="00135A95" w:rsidP="004F3F8D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47" w:type="dxa"/>
          </w:tcPr>
          <w:p w14:paraId="05738EBB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3D37419F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0BDD589E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459D4F6F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3EFD2B58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11749687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40BF7E6D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D61FD15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0336CE2C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689022A8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7C8E7B78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0123A5C8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4F9B8E72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DB48C60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3279FF77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0D4A41BD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14:paraId="74C8AA67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513E1AD7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569899D3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375206D3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60DC97F4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09BE5A8A" w14:textId="77777777" w:rsidR="00135A95" w:rsidRPr="002A4445" w:rsidRDefault="00135A95" w:rsidP="009B16C5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lang w:eastAsia="en-GB"/>
              </w:rPr>
            </w:pPr>
          </w:p>
        </w:tc>
      </w:tr>
      <w:tr w:rsidR="00135A95" w:rsidRPr="002A4445" w14:paraId="3139F523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</w:tcPr>
          <w:p w14:paraId="3E9424BA" w14:textId="77777777" w:rsidR="00135A95" w:rsidRPr="002A4445" w:rsidRDefault="00135A95" w:rsidP="009B16C5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5451B7FB" w14:textId="77777777" w:rsidR="00135A95" w:rsidRPr="002A4445" w:rsidRDefault="00135A95" w:rsidP="004F3F8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7" w:type="dxa"/>
          </w:tcPr>
          <w:p w14:paraId="5E0BEBCD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</w:tcPr>
          <w:p w14:paraId="0A620C97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7" w:type="dxa"/>
          </w:tcPr>
          <w:p w14:paraId="6E89ACA8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</w:tcPr>
          <w:p w14:paraId="32B1A4E4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3" w:type="dxa"/>
          </w:tcPr>
          <w:p w14:paraId="640F7C0B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</w:tcPr>
          <w:p w14:paraId="41169B32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0" w:type="dxa"/>
          </w:tcPr>
          <w:p w14:paraId="1B4CA7E8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</w:tcPr>
          <w:p w14:paraId="66D2217B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42" w:type="dxa"/>
          </w:tcPr>
          <w:p w14:paraId="265B6059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A8C090E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094425F2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16706FD0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727E2932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6CFF4A90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18DC69A1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</w:tcPr>
          <w:p w14:paraId="5ACD0DF1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76" w:type="dxa"/>
          </w:tcPr>
          <w:p w14:paraId="079CC932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4" w:type="dxa"/>
          </w:tcPr>
          <w:p w14:paraId="24DF3332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21BBC933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3C2280AB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36" w:type="dxa"/>
          </w:tcPr>
          <w:p w14:paraId="12AF037B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</w:tcPr>
          <w:p w14:paraId="5F25339D" w14:textId="77777777" w:rsidR="00135A95" w:rsidRPr="002A4445" w:rsidRDefault="00135A95" w:rsidP="009B16C5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415FDB" w:rsidRPr="002A4445" w14:paraId="1FFD3BD4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  <w:vAlign w:val="bottom"/>
          </w:tcPr>
          <w:p w14:paraId="177E1729" w14:textId="77777777" w:rsidR="00415FDB" w:rsidRPr="002A4445" w:rsidRDefault="00415FDB" w:rsidP="00415FD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</w:tcPr>
          <w:p w14:paraId="5B4B3265" w14:textId="77777777" w:rsidR="00415FDB" w:rsidRPr="002A4445" w:rsidRDefault="00415FDB" w:rsidP="00415FD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after="0"/>
              <w:ind w:left="-380" w:firstLine="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774,630</w:t>
            </w:r>
          </w:p>
        </w:tc>
        <w:tc>
          <w:tcPr>
            <w:tcW w:w="247" w:type="dxa"/>
            <w:vAlign w:val="bottom"/>
          </w:tcPr>
          <w:p w14:paraId="6ED936DD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</w:tcPr>
          <w:p w14:paraId="1E1AA4E3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610"/>
              </w:tabs>
              <w:spacing w:after="0"/>
              <w:ind w:left="-2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771,949</w:t>
            </w:r>
          </w:p>
        </w:tc>
        <w:tc>
          <w:tcPr>
            <w:tcW w:w="267" w:type="dxa"/>
            <w:vAlign w:val="bottom"/>
          </w:tcPr>
          <w:p w14:paraId="7F3461D1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</w:tcPr>
          <w:p w14:paraId="17998876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610"/>
              </w:tabs>
              <w:spacing w:after="0"/>
              <w:ind w:left="-2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992,639 </w:t>
            </w:r>
          </w:p>
        </w:tc>
        <w:tc>
          <w:tcPr>
            <w:tcW w:w="273" w:type="dxa"/>
            <w:vAlign w:val="bottom"/>
          </w:tcPr>
          <w:p w14:paraId="7814E251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</w:tcPr>
          <w:p w14:paraId="543B3A41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610"/>
              </w:tabs>
              <w:spacing w:after="0"/>
              <w:ind w:left="-2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1,172,834 </w:t>
            </w:r>
          </w:p>
        </w:tc>
        <w:tc>
          <w:tcPr>
            <w:tcW w:w="270" w:type="dxa"/>
            <w:vAlign w:val="bottom"/>
          </w:tcPr>
          <w:p w14:paraId="7F36C120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29BEFF1" w14:textId="77777777" w:rsidR="00415FDB" w:rsidRPr="002A4445" w:rsidRDefault="00415FDB" w:rsidP="00415FDB">
            <w:pPr>
              <w:pStyle w:val="NoSpacing"/>
              <w:tabs>
                <w:tab w:val="clear" w:pos="454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6350F28D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3375EAC2" w14:textId="77777777" w:rsidR="00415FDB" w:rsidRPr="002A4445" w:rsidRDefault="00415FDB" w:rsidP="00415FDB">
            <w:pPr>
              <w:pStyle w:val="NoSpacing"/>
              <w:tabs>
                <w:tab w:val="clear" w:pos="680"/>
                <w:tab w:val="left" w:pos="550"/>
              </w:tabs>
              <w:ind w:right="-11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DBBDEA8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3B59A621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1,767,</w:t>
            </w:r>
            <w:r w:rsidRPr="002A444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26</w:t>
            </w: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79470452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347DB0CE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1,944,783 </w:t>
            </w:r>
          </w:p>
        </w:tc>
        <w:tc>
          <w:tcPr>
            <w:tcW w:w="236" w:type="dxa"/>
            <w:vAlign w:val="bottom"/>
          </w:tcPr>
          <w:p w14:paraId="54F4A1C8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</w:tcPr>
          <w:p w14:paraId="47EF526B" w14:textId="77777777" w:rsidR="00415FDB" w:rsidRPr="002A4445" w:rsidRDefault="00415FDB" w:rsidP="004112FE">
            <w:pPr>
              <w:pStyle w:val="NoSpacing"/>
              <w:tabs>
                <w:tab w:val="clear" w:pos="680"/>
                <w:tab w:val="left" w:pos="20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1,089</w:t>
            </w:r>
          </w:p>
        </w:tc>
        <w:tc>
          <w:tcPr>
            <w:tcW w:w="276" w:type="dxa"/>
            <w:vAlign w:val="bottom"/>
          </w:tcPr>
          <w:p w14:paraId="4339A7C4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4" w:type="dxa"/>
          </w:tcPr>
          <w:p w14:paraId="15E5DC54" w14:textId="77777777" w:rsidR="00415FDB" w:rsidRPr="002A4445" w:rsidRDefault="00A95323" w:rsidP="00A95323">
            <w:pPr>
              <w:pStyle w:val="NoSpacing"/>
              <w:tabs>
                <w:tab w:val="clear" w:pos="680"/>
                <w:tab w:val="left" w:pos="20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 xml:space="preserve"> </w:t>
            </w:r>
            <w:r w:rsidR="00415FDB" w:rsidRPr="002A4445">
              <w:rPr>
                <w:rFonts w:asciiTheme="majorBidi" w:hAnsiTheme="majorBidi" w:cstheme="majorBidi"/>
                <w:sz w:val="22"/>
                <w:lang w:eastAsia="en-GB"/>
              </w:rPr>
              <w:t>6,084</w:t>
            </w:r>
          </w:p>
        </w:tc>
        <w:tc>
          <w:tcPr>
            <w:tcW w:w="236" w:type="dxa"/>
            <w:vAlign w:val="bottom"/>
          </w:tcPr>
          <w:p w14:paraId="2E4238FD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</w:tcPr>
          <w:p w14:paraId="3D911DC6" w14:textId="77777777" w:rsidR="00415FDB" w:rsidRPr="002A4445" w:rsidRDefault="00415FDB" w:rsidP="004112FE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1,768,358</w:t>
            </w:r>
          </w:p>
        </w:tc>
        <w:tc>
          <w:tcPr>
            <w:tcW w:w="236" w:type="dxa"/>
            <w:vAlign w:val="bottom"/>
          </w:tcPr>
          <w:p w14:paraId="033002EF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</w:tcPr>
          <w:p w14:paraId="63ED41AB" w14:textId="77777777" w:rsidR="00415FDB" w:rsidRPr="002A4445" w:rsidRDefault="00415FDB" w:rsidP="00415FDB">
            <w:pPr>
              <w:pStyle w:val="BodyText"/>
              <w:tabs>
                <w:tab w:val="left" w:pos="574"/>
              </w:tabs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1,950,867</w:t>
            </w:r>
          </w:p>
        </w:tc>
      </w:tr>
      <w:tr w:rsidR="00415FDB" w:rsidRPr="002A4445" w14:paraId="01BABDED" w14:textId="77777777" w:rsidTr="009B16C5">
        <w:trPr>
          <w:gridAfter w:val="1"/>
          <w:wAfter w:w="18" w:type="dxa"/>
          <w:trHeight w:val="87"/>
          <w:jc w:val="center"/>
        </w:trPr>
        <w:tc>
          <w:tcPr>
            <w:tcW w:w="1980" w:type="dxa"/>
            <w:vAlign w:val="bottom"/>
          </w:tcPr>
          <w:p w14:paraId="50ED046A" w14:textId="77777777" w:rsidR="00415FDB" w:rsidRPr="002A4445" w:rsidRDefault="00415FDB" w:rsidP="00415FD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FCF2C87" w14:textId="77777777" w:rsidR="00415FDB" w:rsidRPr="002A4445" w:rsidRDefault="00415FDB" w:rsidP="00415FD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after="0"/>
              <w:ind w:left="-380" w:firstLine="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621,708</w:t>
            </w:r>
          </w:p>
        </w:tc>
        <w:tc>
          <w:tcPr>
            <w:tcW w:w="247" w:type="dxa"/>
            <w:vAlign w:val="bottom"/>
          </w:tcPr>
          <w:p w14:paraId="39EBFE9A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2D931F55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610"/>
              </w:tabs>
              <w:spacing w:after="0"/>
              <w:ind w:left="-2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1,042,037</w:t>
            </w:r>
          </w:p>
        </w:tc>
        <w:tc>
          <w:tcPr>
            <w:tcW w:w="267" w:type="dxa"/>
            <w:vAlign w:val="bottom"/>
          </w:tcPr>
          <w:p w14:paraId="0025BB00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283AE8A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610"/>
              </w:tabs>
              <w:spacing w:after="0"/>
              <w:ind w:left="-2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71,568 </w:t>
            </w:r>
          </w:p>
        </w:tc>
        <w:tc>
          <w:tcPr>
            <w:tcW w:w="273" w:type="dxa"/>
            <w:vAlign w:val="bottom"/>
          </w:tcPr>
          <w:p w14:paraId="50CBBF2C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371D772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610"/>
              </w:tabs>
              <w:spacing w:after="0"/>
              <w:ind w:left="-29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13,803 </w:t>
            </w:r>
          </w:p>
        </w:tc>
        <w:tc>
          <w:tcPr>
            <w:tcW w:w="270" w:type="dxa"/>
            <w:vAlign w:val="bottom"/>
          </w:tcPr>
          <w:p w14:paraId="31630FCD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61E7B7" w14:textId="77777777" w:rsidR="00415FDB" w:rsidRPr="002A4445" w:rsidRDefault="00415FDB" w:rsidP="00415FDB">
            <w:pPr>
              <w:pStyle w:val="NoSpacing"/>
              <w:tabs>
                <w:tab w:val="left" w:pos="520"/>
              </w:tabs>
              <w:ind w:left="-110" w:hanging="90"/>
              <w:jc w:val="right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41,920</w:t>
            </w:r>
          </w:p>
        </w:tc>
        <w:tc>
          <w:tcPr>
            <w:tcW w:w="242" w:type="dxa"/>
          </w:tcPr>
          <w:p w14:paraId="070332D2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20C165E0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55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40,924</w:t>
            </w:r>
          </w:p>
        </w:tc>
        <w:tc>
          <w:tcPr>
            <w:tcW w:w="236" w:type="dxa"/>
            <w:vAlign w:val="bottom"/>
          </w:tcPr>
          <w:p w14:paraId="366E1612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8518642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735,19</w:t>
            </w:r>
            <w:r w:rsidRPr="002A444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2A986406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342100C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1,096,764 </w:t>
            </w:r>
          </w:p>
        </w:tc>
        <w:tc>
          <w:tcPr>
            <w:tcW w:w="236" w:type="dxa"/>
            <w:vAlign w:val="bottom"/>
          </w:tcPr>
          <w:p w14:paraId="086E7C59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1A50999" w14:textId="77777777" w:rsidR="00415FDB" w:rsidRPr="002A4445" w:rsidRDefault="00415FDB" w:rsidP="004112FE">
            <w:pPr>
              <w:pStyle w:val="NoSpacing"/>
              <w:tabs>
                <w:tab w:val="clear" w:pos="680"/>
                <w:tab w:val="left" w:pos="20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8,787</w:t>
            </w:r>
          </w:p>
        </w:tc>
        <w:tc>
          <w:tcPr>
            <w:tcW w:w="276" w:type="dxa"/>
            <w:vAlign w:val="bottom"/>
          </w:tcPr>
          <w:p w14:paraId="036DECF5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B28133A" w14:textId="77777777" w:rsidR="00415FDB" w:rsidRPr="002A4445" w:rsidRDefault="004112FE" w:rsidP="004112FE">
            <w:pPr>
              <w:pStyle w:val="NoSpacing"/>
              <w:tabs>
                <w:tab w:val="clear" w:pos="680"/>
                <w:tab w:val="left" w:pos="20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lang w:eastAsia="en-GB"/>
              </w:rPr>
              <w:t>12,40</w:t>
            </w:r>
            <w:r w:rsidR="00A95323" w:rsidRPr="002A4445">
              <w:rPr>
                <w:rFonts w:asciiTheme="majorBidi" w:hAnsiTheme="majorBidi" w:cstheme="majorBidi"/>
                <w:sz w:val="22"/>
                <w:lang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3B764F98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44D8448C" w14:textId="77777777" w:rsidR="00415FDB" w:rsidRPr="002A4445" w:rsidRDefault="00415FDB" w:rsidP="004112FE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743,983</w:t>
            </w:r>
          </w:p>
        </w:tc>
        <w:tc>
          <w:tcPr>
            <w:tcW w:w="236" w:type="dxa"/>
            <w:vAlign w:val="bottom"/>
          </w:tcPr>
          <w:p w14:paraId="37CA8FE4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0FF0048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1,109,16</w:t>
            </w:r>
            <w:r w:rsidR="00A95323" w:rsidRPr="002A444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</w:t>
            </w:r>
          </w:p>
        </w:tc>
      </w:tr>
      <w:tr w:rsidR="00415FDB" w:rsidRPr="002A4445" w14:paraId="17A1C432" w14:textId="77777777" w:rsidTr="009B16C5">
        <w:trPr>
          <w:gridAfter w:val="1"/>
          <w:wAfter w:w="18" w:type="dxa"/>
          <w:trHeight w:val="192"/>
          <w:jc w:val="center"/>
        </w:trPr>
        <w:tc>
          <w:tcPr>
            <w:tcW w:w="1980" w:type="dxa"/>
            <w:vAlign w:val="bottom"/>
          </w:tcPr>
          <w:p w14:paraId="7414D2A2" w14:textId="3BBA8529" w:rsidR="00415FDB" w:rsidRPr="002A4445" w:rsidRDefault="00415FDB" w:rsidP="00415FDB">
            <w:pPr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</w:pP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  <w:r w:rsidR="0000713D"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รายได้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DE19121" w14:textId="77777777" w:rsidR="00415FDB" w:rsidRPr="002A4445" w:rsidRDefault="00415FDB" w:rsidP="00415FDB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after="0"/>
              <w:ind w:left="-380" w:firstLine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1,396,338</w:t>
            </w:r>
          </w:p>
        </w:tc>
        <w:tc>
          <w:tcPr>
            <w:tcW w:w="247" w:type="dxa"/>
            <w:vAlign w:val="bottom"/>
          </w:tcPr>
          <w:p w14:paraId="31898EB5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053488EE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610"/>
              </w:tabs>
              <w:spacing w:after="0"/>
              <w:ind w:left="-2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1,813,986</w:t>
            </w:r>
          </w:p>
        </w:tc>
        <w:tc>
          <w:tcPr>
            <w:tcW w:w="267" w:type="dxa"/>
            <w:vAlign w:val="bottom"/>
          </w:tcPr>
          <w:p w14:paraId="4B75B766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E09B2F2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1,064,207</w:t>
            </w:r>
          </w:p>
        </w:tc>
        <w:tc>
          <w:tcPr>
            <w:tcW w:w="273" w:type="dxa"/>
            <w:vAlign w:val="bottom"/>
          </w:tcPr>
          <w:p w14:paraId="5522E786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718D207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520"/>
                <w:tab w:val="left" w:pos="610"/>
              </w:tabs>
              <w:spacing w:after="0"/>
              <w:ind w:left="-2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1,186,637 </w:t>
            </w:r>
          </w:p>
        </w:tc>
        <w:tc>
          <w:tcPr>
            <w:tcW w:w="270" w:type="dxa"/>
            <w:vAlign w:val="bottom"/>
          </w:tcPr>
          <w:p w14:paraId="4E3E21EC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0A82A3C" w14:textId="77777777" w:rsidR="00415FDB" w:rsidRPr="002A4445" w:rsidRDefault="00415FDB" w:rsidP="00415FDB">
            <w:pPr>
              <w:pStyle w:val="NoSpacing"/>
              <w:tabs>
                <w:tab w:val="left" w:pos="520"/>
              </w:tabs>
              <w:ind w:left="-110" w:hanging="90"/>
              <w:jc w:val="right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41,920</w:t>
            </w:r>
          </w:p>
        </w:tc>
        <w:tc>
          <w:tcPr>
            <w:tcW w:w="242" w:type="dxa"/>
          </w:tcPr>
          <w:p w14:paraId="0E690EED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6F6E4661" w14:textId="77777777" w:rsidR="00415FDB" w:rsidRPr="002A4445" w:rsidRDefault="00415FDB" w:rsidP="00415FDB">
            <w:pPr>
              <w:pStyle w:val="NoSpacing"/>
              <w:tabs>
                <w:tab w:val="clear" w:pos="454"/>
                <w:tab w:val="clear" w:pos="680"/>
                <w:tab w:val="left" w:pos="55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40,924</w:t>
            </w:r>
          </w:p>
        </w:tc>
        <w:tc>
          <w:tcPr>
            <w:tcW w:w="236" w:type="dxa"/>
            <w:vAlign w:val="bottom"/>
          </w:tcPr>
          <w:p w14:paraId="748EDE7D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7FA46F1" w14:textId="77777777" w:rsidR="00415FDB" w:rsidRPr="002A4445" w:rsidRDefault="00415FDB" w:rsidP="00415FDB">
            <w:pPr>
              <w:pStyle w:val="BodyText"/>
              <w:tabs>
                <w:tab w:val="clear" w:pos="68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2,502,</w:t>
            </w:r>
            <w:r w:rsidRPr="002A444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465</w:t>
            </w:r>
          </w:p>
        </w:tc>
        <w:tc>
          <w:tcPr>
            <w:tcW w:w="236" w:type="dxa"/>
            <w:vAlign w:val="bottom"/>
          </w:tcPr>
          <w:p w14:paraId="478043D2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EB6B8F1" w14:textId="77777777" w:rsidR="00415FDB" w:rsidRPr="002A4445" w:rsidRDefault="00415FDB" w:rsidP="00415FDB">
            <w:pPr>
              <w:pStyle w:val="BodyText"/>
              <w:tabs>
                <w:tab w:val="clear" w:pos="454"/>
                <w:tab w:val="clear" w:pos="680"/>
                <w:tab w:val="left" w:pos="200"/>
                <w:tab w:val="left" w:pos="380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3,041,547</w:t>
            </w:r>
          </w:p>
        </w:tc>
        <w:tc>
          <w:tcPr>
            <w:tcW w:w="236" w:type="dxa"/>
            <w:vAlign w:val="bottom"/>
          </w:tcPr>
          <w:p w14:paraId="62E1AD5F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6C4FBB8" w14:textId="77777777" w:rsidR="00415FDB" w:rsidRPr="002A4445" w:rsidRDefault="00415FDB" w:rsidP="004112FE">
            <w:pPr>
              <w:pStyle w:val="NoSpacing"/>
              <w:tabs>
                <w:tab w:val="clear" w:pos="680"/>
                <w:tab w:val="left" w:pos="20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9,876</w:t>
            </w:r>
          </w:p>
        </w:tc>
        <w:tc>
          <w:tcPr>
            <w:tcW w:w="276" w:type="dxa"/>
            <w:vAlign w:val="bottom"/>
          </w:tcPr>
          <w:p w14:paraId="4DF96C07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74B22C7F" w14:textId="77777777" w:rsidR="00415FDB" w:rsidRPr="002A4445" w:rsidRDefault="00415FDB" w:rsidP="00A95323">
            <w:pPr>
              <w:pStyle w:val="NoSpacing"/>
              <w:tabs>
                <w:tab w:val="clear" w:pos="454"/>
                <w:tab w:val="clear" w:pos="680"/>
                <w:tab w:val="left" w:pos="200"/>
                <w:tab w:val="left" w:pos="590"/>
              </w:tabs>
              <w:ind w:right="-200"/>
              <w:jc w:val="center"/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18,48</w:t>
            </w:r>
            <w:r w:rsidR="00A95323" w:rsidRPr="002A4445">
              <w:rPr>
                <w:rFonts w:asciiTheme="majorBidi" w:hAnsiTheme="majorBidi" w:cstheme="majorBidi"/>
                <w:b/>
                <w:bCs/>
                <w:sz w:val="22"/>
                <w:lang w:eastAsia="en-GB"/>
              </w:rPr>
              <w:t>5</w:t>
            </w:r>
          </w:p>
        </w:tc>
        <w:tc>
          <w:tcPr>
            <w:tcW w:w="236" w:type="dxa"/>
            <w:vAlign w:val="bottom"/>
          </w:tcPr>
          <w:p w14:paraId="7261E9D0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153BD23" w14:textId="77777777" w:rsidR="00415FDB" w:rsidRPr="002A4445" w:rsidRDefault="00415FDB" w:rsidP="004112FE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2,512,341</w:t>
            </w:r>
          </w:p>
        </w:tc>
        <w:tc>
          <w:tcPr>
            <w:tcW w:w="236" w:type="dxa"/>
            <w:vAlign w:val="bottom"/>
          </w:tcPr>
          <w:p w14:paraId="748BA2D5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2BF2AB48" w14:textId="77777777" w:rsidR="00415FDB" w:rsidRPr="002A4445" w:rsidRDefault="00415FDB" w:rsidP="00415FDB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</w:pPr>
            <w:r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3,060,03</w:t>
            </w:r>
            <w:r w:rsidR="00A95323" w:rsidRPr="002A444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</w:t>
            </w:r>
          </w:p>
        </w:tc>
      </w:tr>
    </w:tbl>
    <w:p w14:paraId="33F0803E" w14:textId="77777777" w:rsidR="00135A95" w:rsidRDefault="00135A95" w:rsidP="00B0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D9F45D4" w14:textId="77777777" w:rsidR="00DC6ABD" w:rsidRPr="00216582" w:rsidRDefault="00DC6ABD" w:rsidP="0021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  <w:sectPr w:rsidR="00DC6ABD" w:rsidRPr="00216582" w:rsidSect="00A5139C">
          <w:headerReference w:type="default" r:id="rId18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5714BDAC" w14:textId="77777777" w:rsidR="009D3E85" w:rsidRPr="00F22460" w:rsidRDefault="009D3E85" w:rsidP="007572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F22460">
        <w:rPr>
          <w:rFonts w:ascii="Angsana New" w:hAnsi="Angsana New" w:hint="cs"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51BD5396" w14:textId="77777777" w:rsidR="009D3E85" w:rsidRPr="00757244" w:rsidRDefault="009D3E85" w:rsidP="0075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sz w:val="26"/>
          <w:szCs w:val="26"/>
        </w:rPr>
      </w:pPr>
    </w:p>
    <w:p w14:paraId="673C951B" w14:textId="3B940877" w:rsidR="009D3E85" w:rsidRDefault="009D3E85" w:rsidP="005D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757244">
        <w:rPr>
          <w:rFonts w:ascii="Angsana New" w:hAnsi="Angsana New" w:hint="cs"/>
          <w:sz w:val="30"/>
          <w:szCs w:val="30"/>
          <w:cs/>
        </w:rPr>
        <w:t>กลุ่มบริษัทและบริษัทได้รับบัตรส่งเสริมการลงทุนจากสำนักงานและสถานีบริหารก๊าซธรรมชาติสำหรับยานพาหนะ จึงได้รับสิทธิประโยชน์หลายประการรวมถึงการยกเว้นและ</w:t>
      </w:r>
      <w:r w:rsidRPr="00757244">
        <w:rPr>
          <w:rFonts w:ascii="Angsana New" w:hAnsi="Angsana New"/>
          <w:sz w:val="30"/>
          <w:szCs w:val="30"/>
        </w:rPr>
        <w:t xml:space="preserve"> / </w:t>
      </w:r>
      <w:r w:rsidRPr="00757244">
        <w:rPr>
          <w:rFonts w:ascii="Angsana New" w:hAnsi="Angsana New" w:hint="cs"/>
          <w:sz w:val="30"/>
          <w:szCs w:val="30"/>
          <w:cs/>
        </w:rPr>
        <w:t>หรือลดหย่อนภาษีเงินได้นิติบุคคลสำหรับกำไรสุทธิจากการประกอบกิจการที่ได้รับการส่งเสริมตามระยะเวลาเงื่อนไขและข้อกำหนดที่ระบุในบัตรส่งเสริมการลงทุน</w:t>
      </w:r>
    </w:p>
    <w:p w14:paraId="391586E3" w14:textId="77777777" w:rsidR="00757244" w:rsidRPr="00757244" w:rsidRDefault="00757244" w:rsidP="0075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="Angsana New" w:hAnsi="Angsana New"/>
          <w:sz w:val="26"/>
          <w:szCs w:val="26"/>
        </w:rPr>
      </w:pPr>
    </w:p>
    <w:tbl>
      <w:tblPr>
        <w:tblW w:w="9275" w:type="dxa"/>
        <w:tblInd w:w="360" w:type="dxa"/>
        <w:tblLook w:val="01E0" w:firstRow="1" w:lastRow="1" w:firstColumn="1" w:lastColumn="1" w:noHBand="0" w:noVBand="0"/>
      </w:tblPr>
      <w:tblGrid>
        <w:gridCol w:w="2066"/>
        <w:gridCol w:w="908"/>
        <w:gridCol w:w="255"/>
        <w:gridCol w:w="1023"/>
        <w:gridCol w:w="256"/>
        <w:gridCol w:w="1020"/>
        <w:gridCol w:w="256"/>
        <w:gridCol w:w="971"/>
        <w:gridCol w:w="256"/>
        <w:gridCol w:w="1014"/>
        <w:gridCol w:w="256"/>
        <w:gridCol w:w="994"/>
      </w:tblGrid>
      <w:tr w:rsidR="009D3E85" w:rsidRPr="00A0764C" w14:paraId="17FB58AF" w14:textId="77777777" w:rsidTr="00757244">
        <w:trPr>
          <w:trHeight w:val="403"/>
          <w:tblHeader/>
        </w:trPr>
        <w:tc>
          <w:tcPr>
            <w:tcW w:w="2066" w:type="dxa"/>
          </w:tcPr>
          <w:p w14:paraId="33959907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9" w:type="dxa"/>
            <w:gridSpan w:val="11"/>
          </w:tcPr>
          <w:p w14:paraId="0D1C7684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D3E85" w:rsidRPr="00A0764C" w14:paraId="097FEAC8" w14:textId="77777777" w:rsidTr="001837CD">
        <w:trPr>
          <w:trHeight w:val="403"/>
          <w:tblHeader/>
        </w:trPr>
        <w:tc>
          <w:tcPr>
            <w:tcW w:w="2066" w:type="dxa"/>
          </w:tcPr>
          <w:p w14:paraId="2085E3EE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62" w:type="dxa"/>
            <w:gridSpan w:val="5"/>
            <w:tcBorders>
              <w:bottom w:val="single" w:sz="4" w:space="0" w:color="auto"/>
            </w:tcBorders>
          </w:tcPr>
          <w:p w14:paraId="4B85D75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6" w:type="dxa"/>
          </w:tcPr>
          <w:p w14:paraId="68A2C8B8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91" w:type="dxa"/>
            <w:gridSpan w:val="5"/>
            <w:tcBorders>
              <w:bottom w:val="single" w:sz="4" w:space="0" w:color="auto"/>
            </w:tcBorders>
          </w:tcPr>
          <w:p w14:paraId="47FB29D0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D3E85" w:rsidRPr="00A0764C" w14:paraId="098EEBB7" w14:textId="77777777" w:rsidTr="001837CD">
        <w:trPr>
          <w:trHeight w:val="1224"/>
          <w:tblHeader/>
        </w:trPr>
        <w:tc>
          <w:tcPr>
            <w:tcW w:w="2066" w:type="dxa"/>
          </w:tcPr>
          <w:p w14:paraId="0FAF12E6" w14:textId="77777777" w:rsidR="0070540F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54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14:paraId="0B5EA272" w14:textId="7E7E64E9" w:rsidR="009D3E85" w:rsidRPr="005F543B" w:rsidRDefault="0070540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3E85" w:rsidRPr="005F54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9D3E85" w:rsidRPr="005F54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488AB433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0C2FD8A1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229652A2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7BECE8E4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AAF5D13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92919F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E953EF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56" w:type="dxa"/>
            <w:vAlign w:val="bottom"/>
          </w:tcPr>
          <w:p w14:paraId="2345C321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465B9185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6" w:type="dxa"/>
            <w:vAlign w:val="bottom"/>
          </w:tcPr>
          <w:p w14:paraId="41EA6E90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9A05C95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A0764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56" w:type="dxa"/>
            <w:vAlign w:val="bottom"/>
          </w:tcPr>
          <w:p w14:paraId="780CAAE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905338A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9703E1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CCB44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D3E85" w:rsidRPr="00A0764C" w14:paraId="033209AC" w14:textId="77777777" w:rsidTr="00757244">
        <w:trPr>
          <w:trHeight w:val="403"/>
          <w:tblHeader/>
        </w:trPr>
        <w:tc>
          <w:tcPr>
            <w:tcW w:w="2066" w:type="dxa"/>
          </w:tcPr>
          <w:p w14:paraId="4AF57045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9" w:type="dxa"/>
            <w:gridSpan w:val="11"/>
          </w:tcPr>
          <w:p w14:paraId="44E0E80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A0764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A0764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9D3E85" w:rsidRPr="00A0764C" w14:paraId="72404A26" w14:textId="77777777" w:rsidTr="001837CD">
        <w:trPr>
          <w:trHeight w:val="403"/>
        </w:trPr>
        <w:tc>
          <w:tcPr>
            <w:tcW w:w="2066" w:type="dxa"/>
          </w:tcPr>
          <w:p w14:paraId="31A9B6A5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908" w:type="dxa"/>
          </w:tcPr>
          <w:p w14:paraId="56D0A365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1D19472A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DCBD831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14,101</w:t>
            </w:r>
          </w:p>
        </w:tc>
        <w:tc>
          <w:tcPr>
            <w:tcW w:w="256" w:type="dxa"/>
          </w:tcPr>
          <w:p w14:paraId="4031CA02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11F9275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14,101</w:t>
            </w:r>
          </w:p>
        </w:tc>
        <w:tc>
          <w:tcPr>
            <w:tcW w:w="256" w:type="dxa"/>
          </w:tcPr>
          <w:p w14:paraId="43426347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</w:tcPr>
          <w:p w14:paraId="64E76D49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6" w:type="dxa"/>
          </w:tcPr>
          <w:p w14:paraId="1D588933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689430C8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17,281</w:t>
            </w:r>
          </w:p>
        </w:tc>
        <w:tc>
          <w:tcPr>
            <w:tcW w:w="256" w:type="dxa"/>
          </w:tcPr>
          <w:p w14:paraId="18205EE5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CE542CC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17,281</w:t>
            </w:r>
          </w:p>
        </w:tc>
      </w:tr>
      <w:tr w:rsidR="009D3E85" w:rsidRPr="00A0764C" w14:paraId="728E3C4E" w14:textId="77777777" w:rsidTr="001837CD">
        <w:trPr>
          <w:trHeight w:val="403"/>
        </w:trPr>
        <w:tc>
          <w:tcPr>
            <w:tcW w:w="2066" w:type="dxa"/>
          </w:tcPr>
          <w:p w14:paraId="27697CEE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908" w:type="dxa"/>
          </w:tcPr>
          <w:p w14:paraId="14EA8A4F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59,462</w:t>
            </w:r>
          </w:p>
        </w:tc>
        <w:tc>
          <w:tcPr>
            <w:tcW w:w="255" w:type="dxa"/>
          </w:tcPr>
          <w:p w14:paraId="04C8B5FF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2FA9B14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2,998,251</w:t>
            </w:r>
          </w:p>
        </w:tc>
        <w:tc>
          <w:tcPr>
            <w:tcW w:w="256" w:type="dxa"/>
          </w:tcPr>
          <w:p w14:paraId="031C24E3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69BFCB0A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3,057,713</w:t>
            </w:r>
          </w:p>
        </w:tc>
        <w:tc>
          <w:tcPr>
            <w:tcW w:w="256" w:type="dxa"/>
          </w:tcPr>
          <w:p w14:paraId="7DDD2FC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</w:tcPr>
          <w:p w14:paraId="297EBA6A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719"/>
              </w:tabs>
              <w:spacing w:line="320" w:lineRule="exact"/>
              <w:ind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257,361</w:t>
            </w:r>
          </w:p>
        </w:tc>
        <w:tc>
          <w:tcPr>
            <w:tcW w:w="256" w:type="dxa"/>
          </w:tcPr>
          <w:p w14:paraId="7DC2352B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</w:tcPr>
          <w:p w14:paraId="1E7EA97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3,253,270</w:t>
            </w:r>
          </w:p>
        </w:tc>
        <w:tc>
          <w:tcPr>
            <w:tcW w:w="256" w:type="dxa"/>
          </w:tcPr>
          <w:p w14:paraId="7C37CAA3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0365C6F4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3,510,631</w:t>
            </w:r>
          </w:p>
        </w:tc>
      </w:tr>
      <w:tr w:rsidR="009D3E85" w:rsidRPr="00A0764C" w14:paraId="52867FAE" w14:textId="77777777" w:rsidTr="001837CD">
        <w:trPr>
          <w:trHeight w:val="403"/>
        </w:trPr>
        <w:tc>
          <w:tcPr>
            <w:tcW w:w="2066" w:type="dxa"/>
          </w:tcPr>
          <w:p w14:paraId="55AC68FB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44" w:right="-130" w:hanging="144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44DB5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1660181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48927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(99,538)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31E8E77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C10EB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(99,538)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F31EF39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3451B" w14:textId="1F33B374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320" w:lineRule="exact"/>
              <w:ind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(16,94</w:t>
            </w:r>
            <w:r w:rsidR="00FA368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6" w:type="dxa"/>
            <w:vAlign w:val="bottom"/>
          </w:tcPr>
          <w:p w14:paraId="1D6F1020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48CA6401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(389,688)</w:t>
            </w:r>
          </w:p>
        </w:tc>
        <w:tc>
          <w:tcPr>
            <w:tcW w:w="256" w:type="dxa"/>
            <w:vAlign w:val="bottom"/>
          </w:tcPr>
          <w:p w14:paraId="176B660A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E3641C9" w14:textId="29FAE825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"/>
                <w:tab w:val="left" w:pos="339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(406,63</w:t>
            </w:r>
            <w:r w:rsidR="00FA36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D3E85" w:rsidRPr="00A0764C" w14:paraId="3FC836E2" w14:textId="77777777" w:rsidTr="001837CD">
        <w:trPr>
          <w:trHeight w:val="403"/>
        </w:trPr>
        <w:tc>
          <w:tcPr>
            <w:tcW w:w="2066" w:type="dxa"/>
          </w:tcPr>
          <w:p w14:paraId="0CDD10E1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076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D32FA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2B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59,462</w:t>
            </w:r>
          </w:p>
        </w:tc>
        <w:tc>
          <w:tcPr>
            <w:tcW w:w="255" w:type="dxa"/>
            <w:shd w:val="clear" w:color="auto" w:fill="auto"/>
          </w:tcPr>
          <w:p w14:paraId="1BF94CE1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72616" w14:textId="77777777" w:rsidR="009D3E85" w:rsidRPr="003103E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2,912,814</w:t>
            </w:r>
          </w:p>
        </w:tc>
        <w:tc>
          <w:tcPr>
            <w:tcW w:w="256" w:type="dxa"/>
            <w:shd w:val="clear" w:color="auto" w:fill="auto"/>
          </w:tcPr>
          <w:p w14:paraId="1B4CE55F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83D02" w14:textId="77777777" w:rsidR="009D3E85" w:rsidRPr="00A567FD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2,972,276</w:t>
            </w:r>
          </w:p>
        </w:tc>
        <w:tc>
          <w:tcPr>
            <w:tcW w:w="256" w:type="dxa"/>
            <w:shd w:val="clear" w:color="auto" w:fill="auto"/>
          </w:tcPr>
          <w:p w14:paraId="07196B38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2EFA0" w14:textId="2838B9AB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240,41</w:t>
            </w:r>
            <w:r w:rsidR="00FA3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6" w:type="dxa"/>
          </w:tcPr>
          <w:p w14:paraId="3E1FB460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6157AC67" w14:textId="77777777" w:rsidR="009D3E85" w:rsidRPr="003103E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2,880,863</w:t>
            </w:r>
          </w:p>
        </w:tc>
        <w:tc>
          <w:tcPr>
            <w:tcW w:w="256" w:type="dxa"/>
          </w:tcPr>
          <w:p w14:paraId="7B7DC9F9" w14:textId="77777777" w:rsidR="009D3E85" w:rsidRPr="00FA3681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23BA5E81" w14:textId="748E5189" w:rsidR="009D3E85" w:rsidRPr="00FA3681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3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3,121,27</w:t>
            </w:r>
            <w:r w:rsidR="00FA3681" w:rsidRPr="00FA368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7EEE4288" w14:textId="77777777" w:rsidR="009D3E85" w:rsidRPr="00757244" w:rsidRDefault="009D3E85" w:rsidP="007572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9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143"/>
        <w:gridCol w:w="890"/>
        <w:gridCol w:w="264"/>
        <w:gridCol w:w="975"/>
        <w:gridCol w:w="237"/>
        <w:gridCol w:w="1017"/>
        <w:gridCol w:w="252"/>
        <w:gridCol w:w="990"/>
        <w:gridCol w:w="243"/>
        <w:gridCol w:w="1008"/>
        <w:gridCol w:w="260"/>
        <w:gridCol w:w="991"/>
      </w:tblGrid>
      <w:tr w:rsidR="009D3E85" w:rsidRPr="00A0764C" w14:paraId="4F69ECA9" w14:textId="77777777" w:rsidTr="00293844">
        <w:tc>
          <w:tcPr>
            <w:tcW w:w="2143" w:type="dxa"/>
          </w:tcPr>
          <w:p w14:paraId="157B51B9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7" w:type="dxa"/>
            <w:gridSpan w:val="11"/>
          </w:tcPr>
          <w:p w14:paraId="36FAD27E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3E85" w:rsidRPr="00A0764C" w14:paraId="3F536B82" w14:textId="77777777" w:rsidTr="00293844">
        <w:tc>
          <w:tcPr>
            <w:tcW w:w="2143" w:type="dxa"/>
          </w:tcPr>
          <w:p w14:paraId="2DA8F4C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83" w:type="dxa"/>
            <w:gridSpan w:val="5"/>
            <w:tcBorders>
              <w:bottom w:val="single" w:sz="4" w:space="0" w:color="auto"/>
            </w:tcBorders>
          </w:tcPr>
          <w:p w14:paraId="45C3208D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" w:type="dxa"/>
          </w:tcPr>
          <w:p w14:paraId="69C4AC25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92" w:type="dxa"/>
            <w:gridSpan w:val="5"/>
            <w:tcBorders>
              <w:bottom w:val="single" w:sz="4" w:space="0" w:color="auto"/>
            </w:tcBorders>
          </w:tcPr>
          <w:p w14:paraId="390CE900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D3E85" w:rsidRPr="00A0764C" w14:paraId="5547D551" w14:textId="77777777" w:rsidTr="00293844">
        <w:tc>
          <w:tcPr>
            <w:tcW w:w="2143" w:type="dxa"/>
          </w:tcPr>
          <w:p w14:paraId="5209431E" w14:textId="77777777" w:rsidR="0070540F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F54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</w:p>
          <w:p w14:paraId="7E503124" w14:textId="6A148919" w:rsidR="009D3E85" w:rsidRPr="005F543B" w:rsidRDefault="0070540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9D3E85" w:rsidRPr="005F54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9D3E85" w:rsidRPr="005F543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657A26E4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1A32D990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vAlign w:val="bottom"/>
          </w:tcPr>
          <w:p w14:paraId="2BD12FE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13274214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641EC398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427F41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1189CB5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  <w:vAlign w:val="bottom"/>
          </w:tcPr>
          <w:p w14:paraId="78409927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405F5B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43" w:type="dxa"/>
            <w:vAlign w:val="bottom"/>
          </w:tcPr>
          <w:p w14:paraId="7D971F5D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99B35E9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กิจการที่</w:t>
            </w:r>
            <w:r w:rsidRPr="00A0764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ไม่ได้รับการ</w:t>
            </w: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60" w:type="dxa"/>
            <w:vAlign w:val="bottom"/>
          </w:tcPr>
          <w:p w14:paraId="427000B0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5DD73FFE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BEEE3C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C62A0C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D3E85" w:rsidRPr="00A0764C" w14:paraId="34E6A980" w14:textId="77777777" w:rsidTr="00293844">
        <w:tc>
          <w:tcPr>
            <w:tcW w:w="2143" w:type="dxa"/>
          </w:tcPr>
          <w:p w14:paraId="3FCF5ECA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7" w:type="dxa"/>
            <w:gridSpan w:val="11"/>
          </w:tcPr>
          <w:p w14:paraId="11744779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D3E85" w:rsidRPr="00A0764C" w14:paraId="28FD9B20" w14:textId="77777777" w:rsidTr="008367D6">
        <w:trPr>
          <w:trHeight w:val="407"/>
        </w:trPr>
        <w:tc>
          <w:tcPr>
            <w:tcW w:w="2143" w:type="dxa"/>
          </w:tcPr>
          <w:p w14:paraId="1001645A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890" w:type="dxa"/>
          </w:tcPr>
          <w:p w14:paraId="207383CC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4" w:type="dxa"/>
          </w:tcPr>
          <w:p w14:paraId="0A93FE4E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</w:tcPr>
          <w:p w14:paraId="6A8FBDF7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7779F73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32CB5C7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55465335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F2EFC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3E5386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BB1871C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260" w:type="dxa"/>
          </w:tcPr>
          <w:p w14:paraId="0498FFC9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</w:tcPr>
          <w:p w14:paraId="7C9987D9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9D3E85" w:rsidRPr="00A0764C" w14:paraId="7E85D566" w14:textId="77777777" w:rsidTr="008367D6">
        <w:tc>
          <w:tcPr>
            <w:tcW w:w="2143" w:type="dxa"/>
          </w:tcPr>
          <w:p w14:paraId="2434E7E1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1CB060A2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5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41,920</w:t>
            </w:r>
          </w:p>
        </w:tc>
        <w:tc>
          <w:tcPr>
            <w:tcW w:w="264" w:type="dxa"/>
            <w:vAlign w:val="bottom"/>
          </w:tcPr>
          <w:p w14:paraId="3577DBAD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vAlign w:val="bottom"/>
          </w:tcPr>
          <w:p w14:paraId="523357DC" w14:textId="3854A795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2,470,42</w:t>
            </w:r>
            <w:r w:rsidR="002938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7" w:type="dxa"/>
            <w:vAlign w:val="bottom"/>
          </w:tcPr>
          <w:p w14:paraId="16BE6EDD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22AFC2E5" w14:textId="6D87E860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3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2,512,3</w:t>
            </w:r>
            <w:r w:rsidR="00380C8C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52" w:type="dxa"/>
            <w:vAlign w:val="bottom"/>
          </w:tcPr>
          <w:p w14:paraId="4BD47DEB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EF791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40,924</w:t>
            </w:r>
          </w:p>
        </w:tc>
        <w:tc>
          <w:tcPr>
            <w:tcW w:w="243" w:type="dxa"/>
            <w:vAlign w:val="bottom"/>
          </w:tcPr>
          <w:p w14:paraId="4B051D3B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E3F2AEA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3,018,847</w:t>
            </w:r>
          </w:p>
        </w:tc>
        <w:tc>
          <w:tcPr>
            <w:tcW w:w="260" w:type="dxa"/>
            <w:vAlign w:val="bottom"/>
          </w:tcPr>
          <w:p w14:paraId="785E1B9C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D563040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3,059,771</w:t>
            </w:r>
          </w:p>
        </w:tc>
      </w:tr>
      <w:tr w:rsidR="009D3E85" w:rsidRPr="00A0764C" w14:paraId="6E59302F" w14:textId="77777777" w:rsidTr="008367D6">
        <w:tc>
          <w:tcPr>
            <w:tcW w:w="2143" w:type="dxa"/>
          </w:tcPr>
          <w:p w14:paraId="6F589533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A076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3460BC24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ind w:left="165" w:right="-15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41,920</w:t>
            </w:r>
          </w:p>
        </w:tc>
        <w:tc>
          <w:tcPr>
            <w:tcW w:w="264" w:type="dxa"/>
          </w:tcPr>
          <w:p w14:paraId="7E1E793B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721DC990" w14:textId="7E89C061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2,470,42</w:t>
            </w:r>
            <w:r w:rsidR="0029384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7BCA805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2AA5A28" w14:textId="6DD26823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3"/>
              </w:tabs>
              <w:ind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2,512,34</w:t>
            </w:r>
            <w:r w:rsidR="00380C8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2" w:type="dxa"/>
          </w:tcPr>
          <w:p w14:paraId="7C516E32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FD60CF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ind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40,924</w:t>
            </w:r>
          </w:p>
        </w:tc>
        <w:tc>
          <w:tcPr>
            <w:tcW w:w="243" w:type="dxa"/>
          </w:tcPr>
          <w:p w14:paraId="4577CDB9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01C1AF6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3,019,108</w:t>
            </w:r>
          </w:p>
        </w:tc>
        <w:tc>
          <w:tcPr>
            <w:tcW w:w="260" w:type="dxa"/>
          </w:tcPr>
          <w:p w14:paraId="7143004B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26F2E8A" w14:textId="77777777" w:rsidR="009D3E85" w:rsidRPr="00A0764C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3,060,032</w:t>
            </w:r>
          </w:p>
        </w:tc>
      </w:tr>
    </w:tbl>
    <w:p w14:paraId="14141323" w14:textId="2AB28F4D" w:rsidR="009D3E85" w:rsidRDefault="009D3E85" w:rsidP="009D3E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1F305910" w14:textId="77777777" w:rsidR="009D3E85" w:rsidRDefault="009D3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32468FC9" w14:textId="4A35FC12" w:rsidR="00063E4C" w:rsidRPr="007E2E79" w:rsidRDefault="00063E4C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E2E79">
        <w:rPr>
          <w:rFonts w:ascii="Angsana New" w:hAnsi="Angsana New" w:hint="cs"/>
          <w:bCs/>
          <w:sz w:val="30"/>
          <w:szCs w:val="30"/>
          <w:cs/>
        </w:rPr>
        <w:lastRenderedPageBreak/>
        <w:t>รายได้อื่น</w:t>
      </w:r>
    </w:p>
    <w:p w14:paraId="5806ED95" w14:textId="77777777" w:rsidR="00CF046A" w:rsidRDefault="00CF046A" w:rsidP="00CF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14" w:type="dxa"/>
        <w:tblInd w:w="450" w:type="dxa"/>
        <w:tblLook w:val="01E0" w:firstRow="1" w:lastRow="1" w:firstColumn="1" w:lastColumn="1" w:noHBand="0" w:noVBand="0"/>
      </w:tblPr>
      <w:tblGrid>
        <w:gridCol w:w="2700"/>
        <w:gridCol w:w="1244"/>
        <w:gridCol w:w="1244"/>
        <w:gridCol w:w="235"/>
        <w:gridCol w:w="1221"/>
        <w:gridCol w:w="270"/>
        <w:gridCol w:w="1170"/>
        <w:gridCol w:w="270"/>
        <w:gridCol w:w="1260"/>
      </w:tblGrid>
      <w:tr w:rsidR="00690D97" w:rsidRPr="00251BEC" w14:paraId="1DB1E2AD" w14:textId="77777777" w:rsidTr="00690D97">
        <w:tc>
          <w:tcPr>
            <w:tcW w:w="2700" w:type="dxa"/>
            <w:shd w:val="clear" w:color="auto" w:fill="auto"/>
          </w:tcPr>
          <w:p w14:paraId="1CD5459F" w14:textId="77777777" w:rsidR="00690D97" w:rsidRPr="00251BEC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2C094EC" w14:textId="77777777" w:rsidR="00690D97" w:rsidRPr="00251BEC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CDCAC18" w14:textId="06F3D1B4" w:rsidR="00690D97" w:rsidRPr="00251BEC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2EB8F" w14:textId="77777777" w:rsidR="00690D97" w:rsidRPr="00251BEC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8D3BACB" w14:textId="77777777" w:rsidR="00690D97" w:rsidRPr="00251BEC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0D97" w:rsidRPr="00C7320A" w14:paraId="3E278A6E" w14:textId="77777777" w:rsidTr="00690D97">
        <w:tc>
          <w:tcPr>
            <w:tcW w:w="2700" w:type="dxa"/>
          </w:tcPr>
          <w:p w14:paraId="4C51D406" w14:textId="77777777" w:rsidR="00690D97" w:rsidRPr="00251BEC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4" w:type="dxa"/>
          </w:tcPr>
          <w:p w14:paraId="3520F565" w14:textId="6FE02116" w:rsidR="00690D97" w:rsidRPr="00690D97" w:rsidRDefault="00690D97" w:rsidP="00C12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90D9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A3FC776" w14:textId="411DF3DB" w:rsidR="00690D97" w:rsidRPr="00C7320A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BD3FF89" w14:textId="77777777" w:rsidR="00690D97" w:rsidRPr="00C7320A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0EFF2CC6" w14:textId="77777777" w:rsidR="00690D97" w:rsidRPr="00C7320A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E656119" w14:textId="77777777" w:rsidR="00690D97" w:rsidRPr="00C7320A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4AECA0" w14:textId="77777777" w:rsidR="00690D97" w:rsidRPr="00C7320A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64895F" w14:textId="77777777" w:rsidR="00690D97" w:rsidRPr="00C7320A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EF6D3C8" w14:textId="77777777" w:rsidR="00690D97" w:rsidRPr="00C7320A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90D97" w:rsidRPr="00251BEC" w14:paraId="64E9A0E7" w14:textId="77777777" w:rsidTr="00690D97">
        <w:tc>
          <w:tcPr>
            <w:tcW w:w="2700" w:type="dxa"/>
          </w:tcPr>
          <w:p w14:paraId="0DF67196" w14:textId="77777777" w:rsidR="00690D97" w:rsidRPr="003C1FD9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72C2B895" w14:textId="77777777" w:rsidR="00690D97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42702FE1" w14:textId="4C72FF8E" w:rsidR="00690D97" w:rsidRPr="00251BEC" w:rsidRDefault="00690D97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</w:t>
            </w:r>
            <w:r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90D97" w:rsidRPr="00251BEC" w14:paraId="37C827BE" w14:textId="77777777" w:rsidTr="00690D97">
        <w:tc>
          <w:tcPr>
            <w:tcW w:w="2700" w:type="dxa"/>
          </w:tcPr>
          <w:p w14:paraId="71CEB9C6" w14:textId="27A5BE04" w:rsidR="00690D97" w:rsidRPr="00251BEC" w:rsidRDefault="00690D97" w:rsidP="00195E68">
            <w:pPr>
              <w:rPr>
                <w:rFonts w:ascii="Angsana New" w:hAnsi="Angsana New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244" w:type="dxa"/>
          </w:tcPr>
          <w:p w14:paraId="5AA2E4BB" w14:textId="0CA7A8FD" w:rsidR="00690D97" w:rsidRPr="00BE5E04" w:rsidRDefault="00690D97" w:rsidP="00C12FA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E5E0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244" w:type="dxa"/>
          </w:tcPr>
          <w:p w14:paraId="22B9C470" w14:textId="33302FB4" w:rsidR="00690D97" w:rsidRPr="00714164" w:rsidRDefault="00690D97" w:rsidP="00195E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91,626</w:t>
            </w:r>
          </w:p>
        </w:tc>
        <w:tc>
          <w:tcPr>
            <w:tcW w:w="235" w:type="dxa"/>
          </w:tcPr>
          <w:p w14:paraId="4BB1B88E" w14:textId="77777777" w:rsidR="00690D97" w:rsidRPr="00251BEC" w:rsidRDefault="00690D97" w:rsidP="0019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14:paraId="7C01FE71" w14:textId="2B7E2610" w:rsidR="00690D97" w:rsidRPr="00714164" w:rsidRDefault="00690D97" w:rsidP="00195E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4,383</w:t>
            </w:r>
          </w:p>
        </w:tc>
        <w:tc>
          <w:tcPr>
            <w:tcW w:w="270" w:type="dxa"/>
          </w:tcPr>
          <w:p w14:paraId="738B339A" w14:textId="77777777" w:rsidR="00690D97" w:rsidRPr="00251BEC" w:rsidRDefault="00690D97" w:rsidP="0019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79335" w14:textId="2186F4A1" w:rsidR="00690D97" w:rsidRPr="00251BEC" w:rsidRDefault="00690D97" w:rsidP="00195E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91,577</w:t>
            </w:r>
          </w:p>
        </w:tc>
        <w:tc>
          <w:tcPr>
            <w:tcW w:w="270" w:type="dxa"/>
          </w:tcPr>
          <w:p w14:paraId="5AE72042" w14:textId="77777777" w:rsidR="00690D97" w:rsidRPr="00251BEC" w:rsidRDefault="00690D97" w:rsidP="0019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CD732B" w14:textId="51637C89" w:rsidR="00690D97" w:rsidRPr="00251BEC" w:rsidRDefault="00690D97" w:rsidP="00195E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5,227</w:t>
            </w:r>
          </w:p>
        </w:tc>
      </w:tr>
      <w:tr w:rsidR="00690D97" w:rsidRPr="00251BEC" w14:paraId="11762431" w14:textId="77777777" w:rsidTr="00690D97">
        <w:tc>
          <w:tcPr>
            <w:tcW w:w="2700" w:type="dxa"/>
          </w:tcPr>
          <w:p w14:paraId="14CECE57" w14:textId="29FC2CA4" w:rsidR="00690D97" w:rsidRDefault="00690D97" w:rsidP="00195E6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44" w:type="dxa"/>
          </w:tcPr>
          <w:p w14:paraId="13399A63" w14:textId="77777777" w:rsidR="00690D97" w:rsidRDefault="00690D97" w:rsidP="00195E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CCE8F7C" w14:textId="362DB9B1" w:rsidR="00690D97" w:rsidRDefault="00690D97" w:rsidP="00195E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28,968</w:t>
            </w:r>
          </w:p>
        </w:tc>
        <w:tc>
          <w:tcPr>
            <w:tcW w:w="235" w:type="dxa"/>
          </w:tcPr>
          <w:p w14:paraId="7B636481" w14:textId="77777777" w:rsidR="00690D97" w:rsidRPr="00251BEC" w:rsidRDefault="00690D97" w:rsidP="0019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14:paraId="2F13AE9D" w14:textId="7D891D9A" w:rsidR="00690D97" w:rsidRPr="00714164" w:rsidRDefault="00690D97" w:rsidP="00195E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14164">
              <w:rPr>
                <w:rFonts w:ascii="Angsana New" w:hAnsi="Angsana New"/>
                <w:sz w:val="30"/>
                <w:szCs w:val="30"/>
              </w:rPr>
              <w:t>43,225</w:t>
            </w:r>
          </w:p>
        </w:tc>
        <w:tc>
          <w:tcPr>
            <w:tcW w:w="270" w:type="dxa"/>
          </w:tcPr>
          <w:p w14:paraId="211E795B" w14:textId="77777777" w:rsidR="00690D97" w:rsidRPr="00251BEC" w:rsidRDefault="00690D97" w:rsidP="0019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25401" w14:textId="10418540" w:rsidR="00690D97" w:rsidRDefault="00690D97" w:rsidP="00195E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39,054</w:t>
            </w:r>
          </w:p>
        </w:tc>
        <w:tc>
          <w:tcPr>
            <w:tcW w:w="270" w:type="dxa"/>
          </w:tcPr>
          <w:p w14:paraId="24FD69D4" w14:textId="77777777" w:rsidR="00690D97" w:rsidRPr="00251BEC" w:rsidRDefault="00690D97" w:rsidP="0019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D1BE16" w14:textId="3CA195BB" w:rsidR="00690D97" w:rsidRDefault="00690D97" w:rsidP="00195E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53,555</w:t>
            </w:r>
          </w:p>
        </w:tc>
      </w:tr>
      <w:tr w:rsidR="00690D97" w:rsidRPr="00251BEC" w14:paraId="75FCA94E" w14:textId="77777777" w:rsidTr="00690D97">
        <w:tc>
          <w:tcPr>
            <w:tcW w:w="2700" w:type="dxa"/>
          </w:tcPr>
          <w:p w14:paraId="181B6975" w14:textId="77777777" w:rsidR="00690D97" w:rsidRPr="00251BEC" w:rsidRDefault="00690D97" w:rsidP="00EC76F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44" w:type="dxa"/>
          </w:tcPr>
          <w:p w14:paraId="12432E7D" w14:textId="77777777" w:rsidR="00690D97" w:rsidRDefault="00690D97" w:rsidP="00195E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EA96FAA" w14:textId="23E48EB3" w:rsidR="00690D97" w:rsidRPr="00251BEC" w:rsidRDefault="00690D97" w:rsidP="00195E6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3,176</w:t>
            </w:r>
          </w:p>
        </w:tc>
        <w:tc>
          <w:tcPr>
            <w:tcW w:w="235" w:type="dxa"/>
          </w:tcPr>
          <w:p w14:paraId="752DB581" w14:textId="77777777" w:rsidR="00690D97" w:rsidRPr="00251BEC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14:paraId="759913AA" w14:textId="77777777" w:rsidR="00690D97" w:rsidRPr="00251BEC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4,140</w:t>
            </w:r>
          </w:p>
        </w:tc>
        <w:tc>
          <w:tcPr>
            <w:tcW w:w="270" w:type="dxa"/>
          </w:tcPr>
          <w:p w14:paraId="0C946010" w14:textId="77777777" w:rsidR="00690D97" w:rsidRPr="00251BEC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610AB" w14:textId="77777777" w:rsidR="00690D97" w:rsidRPr="00251BEC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70" w:type="dxa"/>
          </w:tcPr>
          <w:p w14:paraId="3C2A3535" w14:textId="77777777" w:rsidR="00690D97" w:rsidRPr="00251BEC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7F7DD" w14:textId="77777777" w:rsidR="00690D97" w:rsidRPr="00251BEC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</w:tr>
      <w:tr w:rsidR="00690D97" w:rsidRPr="00251BEC" w14:paraId="6BE79619" w14:textId="77777777" w:rsidTr="00690D97">
        <w:tc>
          <w:tcPr>
            <w:tcW w:w="2700" w:type="dxa"/>
          </w:tcPr>
          <w:p w14:paraId="78F8153C" w14:textId="77777777" w:rsidR="00690D97" w:rsidRPr="00251BEC" w:rsidRDefault="00690D97" w:rsidP="00EC76F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รายได้ค่าที่ปรึกษา</w:t>
            </w:r>
          </w:p>
        </w:tc>
        <w:tc>
          <w:tcPr>
            <w:tcW w:w="1244" w:type="dxa"/>
          </w:tcPr>
          <w:p w14:paraId="63D370EB" w14:textId="77777777" w:rsidR="00690D97" w:rsidRDefault="00690D97" w:rsidP="00FE7E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053A165" w14:textId="365B337F" w:rsidR="00690D97" w:rsidRPr="00251BEC" w:rsidRDefault="00690D97" w:rsidP="00FE7E6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25CE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35" w:type="dxa"/>
          </w:tcPr>
          <w:p w14:paraId="0363909D" w14:textId="77777777" w:rsidR="00690D97" w:rsidRPr="00251BEC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14:paraId="1DAF8040" w14:textId="77777777" w:rsidR="00690D97" w:rsidRPr="00251BEC" w:rsidRDefault="00690D97" w:rsidP="00EC76F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D7C6FA" w14:textId="77777777" w:rsidR="00690D97" w:rsidRPr="00251BEC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959B6" w14:textId="77777777" w:rsidR="00690D97" w:rsidRPr="00251BEC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5,450</w:t>
            </w:r>
          </w:p>
        </w:tc>
        <w:tc>
          <w:tcPr>
            <w:tcW w:w="270" w:type="dxa"/>
          </w:tcPr>
          <w:p w14:paraId="18F35C62" w14:textId="77777777" w:rsidR="00690D97" w:rsidRPr="00251BEC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2BD718" w14:textId="77777777" w:rsidR="00690D97" w:rsidRPr="00251BEC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6,840</w:t>
            </w:r>
          </w:p>
        </w:tc>
      </w:tr>
      <w:tr w:rsidR="00690D97" w:rsidRPr="00251BEC" w14:paraId="698169B2" w14:textId="77777777" w:rsidTr="00690D97">
        <w:tc>
          <w:tcPr>
            <w:tcW w:w="2700" w:type="dxa"/>
          </w:tcPr>
          <w:p w14:paraId="2E7629E1" w14:textId="77777777" w:rsidR="00690D97" w:rsidRPr="00251BEC" w:rsidRDefault="00690D97" w:rsidP="00EC76F8">
            <w:pPr>
              <w:tabs>
                <w:tab w:val="clear" w:pos="227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51BE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1BEC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251B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4" w:type="dxa"/>
          </w:tcPr>
          <w:p w14:paraId="29006393" w14:textId="77777777" w:rsidR="00690D97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</w:tcPr>
          <w:p w14:paraId="06316CB1" w14:textId="419FC2C9" w:rsidR="00690D97" w:rsidRPr="00251BEC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23,634</w:t>
            </w:r>
          </w:p>
        </w:tc>
        <w:tc>
          <w:tcPr>
            <w:tcW w:w="235" w:type="dxa"/>
          </w:tcPr>
          <w:p w14:paraId="31236E82" w14:textId="77777777" w:rsidR="00690D97" w:rsidRPr="00251BEC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14:paraId="37535183" w14:textId="77777777" w:rsidR="00690D97" w:rsidRPr="00251BEC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,589</w:t>
            </w:r>
          </w:p>
        </w:tc>
        <w:tc>
          <w:tcPr>
            <w:tcW w:w="270" w:type="dxa"/>
          </w:tcPr>
          <w:p w14:paraId="126AD1BB" w14:textId="77777777" w:rsidR="00690D97" w:rsidRPr="00251BEC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FC9CD2" w14:textId="52CA55A4" w:rsidR="00690D97" w:rsidRPr="00251BEC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20,828</w:t>
            </w:r>
          </w:p>
        </w:tc>
        <w:tc>
          <w:tcPr>
            <w:tcW w:w="270" w:type="dxa"/>
          </w:tcPr>
          <w:p w14:paraId="4418EC5F" w14:textId="77777777" w:rsidR="00690D97" w:rsidRPr="00251BEC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30C850" w14:textId="77777777" w:rsidR="00690D97" w:rsidRPr="00251BEC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10,663</w:t>
            </w:r>
          </w:p>
        </w:tc>
      </w:tr>
      <w:tr w:rsidR="00690D97" w:rsidRPr="00251BEC" w14:paraId="397074D8" w14:textId="77777777" w:rsidTr="00690D97">
        <w:tc>
          <w:tcPr>
            <w:tcW w:w="2700" w:type="dxa"/>
          </w:tcPr>
          <w:p w14:paraId="24C0BA31" w14:textId="77777777" w:rsidR="00690D97" w:rsidRPr="00251BEC" w:rsidRDefault="00690D97" w:rsidP="00EC76F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4" w:type="dxa"/>
          </w:tcPr>
          <w:p w14:paraId="7A02C5E9" w14:textId="77777777" w:rsidR="00690D97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0B3AC31" w14:textId="0EF8CDFB" w:rsidR="00690D97" w:rsidRPr="00251BEC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147,507</w:t>
            </w:r>
          </w:p>
        </w:tc>
        <w:tc>
          <w:tcPr>
            <w:tcW w:w="235" w:type="dxa"/>
          </w:tcPr>
          <w:p w14:paraId="57E184BA" w14:textId="77777777" w:rsidR="00690D97" w:rsidRPr="00251BEC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01ADC4DE" w14:textId="77777777" w:rsidR="00690D97" w:rsidRPr="00251BEC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62,337</w:t>
            </w:r>
          </w:p>
        </w:tc>
        <w:tc>
          <w:tcPr>
            <w:tcW w:w="270" w:type="dxa"/>
          </w:tcPr>
          <w:p w14:paraId="02661E57" w14:textId="77777777" w:rsidR="00690D97" w:rsidRPr="002C7307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A6B119" w14:textId="77777777" w:rsidR="00690D97" w:rsidRPr="002C7307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158,909</w:t>
            </w:r>
          </w:p>
        </w:tc>
        <w:tc>
          <w:tcPr>
            <w:tcW w:w="270" w:type="dxa"/>
          </w:tcPr>
          <w:p w14:paraId="6FE4CD1D" w14:textId="77777777" w:rsidR="00690D97" w:rsidRPr="002C7307" w:rsidRDefault="00690D97" w:rsidP="00EC7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9DBD35" w14:textId="77777777" w:rsidR="00690D97" w:rsidRPr="002C7307" w:rsidRDefault="00690D97" w:rsidP="00EC76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77,824</w:t>
            </w:r>
          </w:p>
        </w:tc>
      </w:tr>
    </w:tbl>
    <w:p w14:paraId="2A3F4D19" w14:textId="015CB90A" w:rsidR="00CF046A" w:rsidRDefault="00CF046A" w:rsidP="00714164">
      <w:pPr>
        <w:pStyle w:val="acctfourfigures"/>
        <w:tabs>
          <w:tab w:val="clear" w:pos="765"/>
          <w:tab w:val="decimal" w:pos="911"/>
        </w:tabs>
        <w:spacing w:line="240" w:lineRule="atLeast"/>
        <w:ind w:left="-79" w:right="-79"/>
        <w:rPr>
          <w:rFonts w:ascii="Angsana New" w:hAnsi="Angsana New"/>
          <w:bCs/>
          <w:sz w:val="30"/>
          <w:szCs w:val="30"/>
          <w:lang w:val="en-US"/>
        </w:rPr>
      </w:pPr>
    </w:p>
    <w:p w14:paraId="5D335F91" w14:textId="104A5024" w:rsidR="00062275" w:rsidRDefault="00392E99" w:rsidP="00020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5"/>
        <w:jc w:val="thaiDistribute"/>
        <w:rPr>
          <w:rFonts w:ascii="Angsana New" w:hAnsi="Angsana New"/>
          <w:b/>
          <w:sz w:val="30"/>
          <w:szCs w:val="30"/>
        </w:rPr>
      </w:pPr>
      <w:r w:rsidRPr="00392E99">
        <w:rPr>
          <w:rFonts w:ascii="Angsana New" w:hAnsi="Angsana New" w:hint="cs"/>
          <w:b/>
          <w:sz w:val="30"/>
          <w:szCs w:val="30"/>
          <w:cs/>
        </w:rPr>
        <w:t xml:space="preserve">ที่ประชุมคณะกรรมการบริษัทเมื่อวันที่ </w:t>
      </w:r>
      <w:r w:rsidR="002B3340" w:rsidRPr="002B3340">
        <w:rPr>
          <w:rFonts w:ascii="Angsana New" w:hAnsi="Angsana New"/>
          <w:bCs/>
          <w:sz w:val="30"/>
          <w:szCs w:val="30"/>
        </w:rPr>
        <w:t>1</w:t>
      </w:r>
      <w:r w:rsidRPr="00392E99">
        <w:rPr>
          <w:rFonts w:ascii="Angsana New" w:hAnsi="Angsana New"/>
          <w:bCs/>
          <w:sz w:val="30"/>
          <w:szCs w:val="30"/>
        </w:rPr>
        <w:t>4</w:t>
      </w:r>
      <w:r w:rsidRPr="00392E99">
        <w:rPr>
          <w:rFonts w:ascii="Angsana New" w:hAnsi="Angsana New"/>
          <w:b/>
          <w:sz w:val="30"/>
          <w:szCs w:val="30"/>
        </w:rPr>
        <w:t xml:space="preserve"> </w:t>
      </w:r>
      <w:r w:rsidRPr="00392E99">
        <w:rPr>
          <w:rFonts w:ascii="Angsana New" w:hAnsi="Angsana New" w:hint="cs"/>
          <w:b/>
          <w:sz w:val="30"/>
          <w:szCs w:val="30"/>
          <w:cs/>
        </w:rPr>
        <w:t xml:space="preserve">พฤศจิกายน </w:t>
      </w:r>
      <w:r w:rsidRPr="00392E99">
        <w:rPr>
          <w:rFonts w:ascii="Angsana New" w:hAnsi="Angsana New"/>
          <w:bCs/>
          <w:sz w:val="30"/>
          <w:szCs w:val="30"/>
        </w:rPr>
        <w:t>2562</w:t>
      </w:r>
      <w:r w:rsidRPr="00392E99">
        <w:rPr>
          <w:rFonts w:ascii="Angsana New" w:hAnsi="Angsana New"/>
          <w:b/>
          <w:sz w:val="30"/>
          <w:szCs w:val="30"/>
        </w:rPr>
        <w:t xml:space="preserve"> </w:t>
      </w:r>
      <w:r w:rsidRPr="00392E99">
        <w:rPr>
          <w:rFonts w:ascii="Angsana New" w:hAnsi="Angsana New" w:hint="cs"/>
          <w:b/>
          <w:sz w:val="30"/>
          <w:szCs w:val="30"/>
          <w:cs/>
        </w:rPr>
        <w:t xml:space="preserve">คณะกรรมการมีมติอนุมัติให้จำหน่ายสินทรัพย์ทั้งหมดที่ใช้ในกิจการตัวแทนจำหน่ายรถยนต์ยี่ห้อ </w:t>
      </w:r>
      <w:r w:rsidRPr="00392E99">
        <w:rPr>
          <w:rFonts w:ascii="Angsana New" w:hAnsi="Angsana New"/>
          <w:bCs/>
          <w:sz w:val="30"/>
          <w:szCs w:val="30"/>
        </w:rPr>
        <w:t>Mitsubishi</w:t>
      </w:r>
      <w:r w:rsidRPr="00392E99">
        <w:rPr>
          <w:rFonts w:ascii="Angsana New" w:hAnsi="Angsana New"/>
          <w:b/>
          <w:sz w:val="30"/>
          <w:szCs w:val="30"/>
        </w:rPr>
        <w:t xml:space="preserve"> </w:t>
      </w:r>
      <w:r w:rsidRPr="00392E99">
        <w:rPr>
          <w:rFonts w:ascii="Angsana New" w:hAnsi="Angsana New" w:hint="cs"/>
          <w:b/>
          <w:sz w:val="30"/>
          <w:szCs w:val="30"/>
          <w:cs/>
        </w:rPr>
        <w:t xml:space="preserve">ของบริษัทจำนวน </w:t>
      </w:r>
      <w:r w:rsidRPr="00392E99">
        <w:rPr>
          <w:rFonts w:ascii="Angsana New" w:hAnsi="Angsana New"/>
          <w:bCs/>
          <w:sz w:val="30"/>
          <w:szCs w:val="30"/>
        </w:rPr>
        <w:t>2</w:t>
      </w:r>
      <w:r w:rsidRPr="00392E99">
        <w:rPr>
          <w:rFonts w:ascii="Angsana New" w:hAnsi="Angsana New"/>
          <w:b/>
          <w:sz w:val="30"/>
          <w:szCs w:val="30"/>
        </w:rPr>
        <w:t xml:space="preserve"> </w:t>
      </w:r>
      <w:r w:rsidRPr="00392E99">
        <w:rPr>
          <w:rFonts w:ascii="Angsana New" w:hAnsi="Angsana New" w:hint="cs"/>
          <w:b/>
          <w:sz w:val="30"/>
          <w:szCs w:val="30"/>
          <w:cs/>
        </w:rPr>
        <w:t>แห่งให้แก่บริษัท</w:t>
      </w:r>
      <w:r w:rsidR="008367D6">
        <w:rPr>
          <w:rFonts w:ascii="Angsana New" w:hAnsi="Angsana New" w:hint="cs"/>
          <w:b/>
          <w:sz w:val="30"/>
          <w:szCs w:val="30"/>
          <w:cs/>
        </w:rPr>
        <w:t>อื่น</w:t>
      </w:r>
      <w:r w:rsidRPr="00392E9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92E99">
        <w:rPr>
          <w:rFonts w:ascii="Angsana New" w:hAnsi="Angsana New"/>
          <w:bCs/>
          <w:sz w:val="30"/>
          <w:szCs w:val="30"/>
        </w:rPr>
        <w:t>2</w:t>
      </w:r>
      <w:r w:rsidRPr="00392E99">
        <w:rPr>
          <w:rFonts w:ascii="Angsana New" w:hAnsi="Angsana New"/>
          <w:b/>
          <w:sz w:val="30"/>
          <w:szCs w:val="30"/>
        </w:rPr>
        <w:t xml:space="preserve"> </w:t>
      </w:r>
      <w:r w:rsidRPr="00392E99">
        <w:rPr>
          <w:rFonts w:ascii="Angsana New" w:hAnsi="Angsana New" w:hint="cs"/>
          <w:b/>
          <w:sz w:val="30"/>
          <w:szCs w:val="30"/>
          <w:cs/>
        </w:rPr>
        <w:t xml:space="preserve">แห่งเป็นจำนวน </w:t>
      </w:r>
      <w:r w:rsidR="002633E8">
        <w:rPr>
          <w:rFonts w:ascii="Angsana New" w:hAnsi="Angsana New"/>
          <w:b/>
          <w:sz w:val="30"/>
          <w:szCs w:val="30"/>
        </w:rPr>
        <w:t xml:space="preserve">          </w:t>
      </w:r>
      <w:r w:rsidR="00811A49" w:rsidRPr="00811A49">
        <w:rPr>
          <w:rFonts w:ascii="Angsana New" w:hAnsi="Angsana New"/>
          <w:bCs/>
          <w:sz w:val="30"/>
          <w:szCs w:val="30"/>
        </w:rPr>
        <w:t>292.43</w:t>
      </w:r>
      <w:r w:rsidR="0068037E">
        <w:rPr>
          <w:rFonts w:ascii="Angsana New" w:hAnsi="Angsana New"/>
          <w:b/>
          <w:sz w:val="30"/>
          <w:szCs w:val="30"/>
        </w:rPr>
        <w:t xml:space="preserve"> </w:t>
      </w:r>
      <w:r w:rsidRPr="00392E99">
        <w:rPr>
          <w:rFonts w:ascii="Angsana New" w:hAnsi="Angsana New" w:hint="cs"/>
          <w:b/>
          <w:sz w:val="30"/>
          <w:szCs w:val="30"/>
          <w:cs/>
        </w:rPr>
        <w:t xml:space="preserve">ล้านบาท มูลค่าตามบัญชีของสินทรัพย์ ณ วันที่ขายมีจำนวน </w:t>
      </w:r>
      <w:r w:rsidR="001C6343">
        <w:rPr>
          <w:rFonts w:ascii="Angsana New" w:hAnsi="Angsana New"/>
          <w:bCs/>
          <w:sz w:val="30"/>
          <w:szCs w:val="30"/>
        </w:rPr>
        <w:t>207.28</w:t>
      </w:r>
      <w:r w:rsidRPr="00392E99">
        <w:rPr>
          <w:rFonts w:ascii="Angsana New" w:hAnsi="Angsana New"/>
          <w:b/>
          <w:sz w:val="30"/>
          <w:szCs w:val="30"/>
        </w:rPr>
        <w:t xml:space="preserve"> </w:t>
      </w:r>
      <w:r w:rsidRPr="00392E99">
        <w:rPr>
          <w:rFonts w:ascii="Angsana New" w:hAnsi="Angsana New" w:hint="cs"/>
          <w:b/>
          <w:sz w:val="30"/>
          <w:szCs w:val="30"/>
          <w:cs/>
        </w:rPr>
        <w:t xml:space="preserve">ล้านบาท โดยการจำหน่ายสินทรัพย์ดังกล่าวเสร็จสิ้นในวันที่ </w:t>
      </w:r>
      <w:r w:rsidRPr="00392E99">
        <w:rPr>
          <w:rFonts w:ascii="Angsana New" w:hAnsi="Angsana New"/>
          <w:bCs/>
          <w:sz w:val="30"/>
          <w:szCs w:val="30"/>
        </w:rPr>
        <w:t>27</w:t>
      </w:r>
      <w:r w:rsidRPr="00392E99">
        <w:rPr>
          <w:rFonts w:ascii="Angsana New" w:hAnsi="Angsana New"/>
          <w:b/>
          <w:sz w:val="30"/>
          <w:szCs w:val="30"/>
        </w:rPr>
        <w:t xml:space="preserve"> </w:t>
      </w:r>
      <w:r w:rsidRPr="00392E99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Pr="00392E99">
        <w:rPr>
          <w:rFonts w:ascii="Angsana New" w:hAnsi="Angsana New"/>
          <w:bCs/>
          <w:sz w:val="30"/>
          <w:szCs w:val="30"/>
        </w:rPr>
        <w:t>2562</w:t>
      </w:r>
      <w:r w:rsidRPr="00392E99">
        <w:rPr>
          <w:rFonts w:ascii="Angsana New" w:hAnsi="Angsana New"/>
          <w:b/>
          <w:sz w:val="30"/>
          <w:szCs w:val="30"/>
        </w:rPr>
        <w:t xml:space="preserve"> </w:t>
      </w:r>
      <w:r w:rsidRPr="00392E99">
        <w:rPr>
          <w:rFonts w:ascii="Angsana New" w:hAnsi="Angsana New" w:hint="cs"/>
          <w:b/>
          <w:sz w:val="30"/>
          <w:szCs w:val="30"/>
          <w:cs/>
        </w:rPr>
        <w:t>บริษัทจึงรับรู้กำไรจากการจำหน่าย</w:t>
      </w:r>
      <w:r w:rsidR="00BB40B2">
        <w:rPr>
          <w:rFonts w:ascii="Angsana New" w:hAnsi="Angsana New" w:hint="cs"/>
          <w:b/>
          <w:sz w:val="30"/>
          <w:szCs w:val="30"/>
          <w:cs/>
        </w:rPr>
        <w:t>สินทรัพย์</w:t>
      </w:r>
      <w:r w:rsidRPr="00392E99">
        <w:rPr>
          <w:rFonts w:ascii="Angsana New" w:hAnsi="Angsana New" w:hint="cs"/>
          <w:b/>
          <w:sz w:val="30"/>
          <w:szCs w:val="30"/>
          <w:cs/>
        </w:rPr>
        <w:t xml:space="preserve">เป็นจำนวน </w:t>
      </w:r>
      <w:r w:rsidR="001C6343">
        <w:rPr>
          <w:rFonts w:ascii="Angsana New" w:hAnsi="Angsana New"/>
          <w:bCs/>
          <w:sz w:val="30"/>
          <w:szCs w:val="30"/>
        </w:rPr>
        <w:t>85.16</w:t>
      </w:r>
      <w:r w:rsidRPr="00392E99">
        <w:rPr>
          <w:rFonts w:ascii="Angsana New" w:hAnsi="Angsana New"/>
          <w:b/>
          <w:sz w:val="30"/>
          <w:szCs w:val="30"/>
        </w:rPr>
        <w:t xml:space="preserve"> </w:t>
      </w:r>
      <w:r w:rsidR="00D708E3">
        <w:rPr>
          <w:rFonts w:ascii="Angsana New" w:hAnsi="Angsana New" w:hint="cs"/>
          <w:b/>
          <w:sz w:val="30"/>
          <w:szCs w:val="30"/>
          <w:cs/>
        </w:rPr>
        <w:t>ล้าน</w:t>
      </w:r>
      <w:r w:rsidRPr="00392E99">
        <w:rPr>
          <w:rFonts w:ascii="Angsana New" w:hAnsi="Angsana New" w:hint="cs"/>
          <w:b/>
          <w:sz w:val="30"/>
          <w:szCs w:val="30"/>
          <w:cs/>
        </w:rPr>
        <w:t>บาท ใน</w:t>
      </w:r>
      <w:r w:rsidR="00D708E3">
        <w:rPr>
          <w:rFonts w:ascii="Angsana New" w:hAnsi="Angsana New" w:hint="cs"/>
          <w:b/>
          <w:sz w:val="30"/>
          <w:szCs w:val="30"/>
          <w:cs/>
        </w:rPr>
        <w:t xml:space="preserve">            </w:t>
      </w:r>
      <w:r w:rsidRPr="00392E99">
        <w:rPr>
          <w:rFonts w:ascii="Angsana New" w:hAnsi="Angsana New" w:hint="cs"/>
          <w:b/>
          <w:sz w:val="30"/>
          <w:szCs w:val="30"/>
          <w:cs/>
        </w:rPr>
        <w:t>งบการเงินรวมและงบการเงินเฉพาะกิจการ</w:t>
      </w:r>
      <w:r w:rsidR="008367D6">
        <w:rPr>
          <w:rFonts w:ascii="Angsana New" w:hAnsi="Angsana New" w:hint="cs"/>
          <w:b/>
          <w:sz w:val="30"/>
          <w:szCs w:val="30"/>
          <w:cs/>
        </w:rPr>
        <w:t xml:space="preserve">สำหรับปีสิ้นสุดวันที่ </w:t>
      </w:r>
      <w:r w:rsidR="008367D6" w:rsidRPr="008367D6">
        <w:rPr>
          <w:rFonts w:ascii="Angsana New" w:hAnsi="Angsana New"/>
          <w:bCs/>
          <w:sz w:val="30"/>
          <w:szCs w:val="30"/>
        </w:rPr>
        <w:t>31</w:t>
      </w:r>
      <w:r w:rsidR="008367D6">
        <w:rPr>
          <w:rFonts w:ascii="Angsana New" w:hAnsi="Angsana New"/>
          <w:b/>
          <w:sz w:val="30"/>
          <w:szCs w:val="30"/>
        </w:rPr>
        <w:t xml:space="preserve"> </w:t>
      </w:r>
      <w:r w:rsidR="008367D6">
        <w:rPr>
          <w:rFonts w:ascii="Angsana New" w:hAnsi="Angsana New" w:hint="cs"/>
          <w:b/>
          <w:sz w:val="30"/>
          <w:szCs w:val="30"/>
          <w:cs/>
        </w:rPr>
        <w:t xml:space="preserve">ธันวาคม </w:t>
      </w:r>
      <w:r w:rsidR="008367D6" w:rsidRPr="008367D6">
        <w:rPr>
          <w:rFonts w:ascii="Angsana New" w:hAnsi="Angsana New"/>
          <w:bCs/>
          <w:sz w:val="30"/>
          <w:szCs w:val="30"/>
        </w:rPr>
        <w:t>2562</w:t>
      </w:r>
    </w:p>
    <w:p w14:paraId="5FBC914C" w14:textId="77777777" w:rsidR="00392E99" w:rsidRPr="00392E99" w:rsidRDefault="00392E99" w:rsidP="00392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DB8F26B" w14:textId="77777777" w:rsidR="00063E4C" w:rsidRPr="00D14861" w:rsidRDefault="00CF046A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14861">
        <w:rPr>
          <w:rFonts w:ascii="Angsana New" w:hAnsi="Angsana New" w:hint="cs"/>
          <w:bCs/>
          <w:sz w:val="30"/>
          <w:szCs w:val="30"/>
          <w:cs/>
        </w:rPr>
        <w:t>ค่าใช้จ่ายผลประโยชน์พนักงาน</w:t>
      </w:r>
    </w:p>
    <w:p w14:paraId="1B38ECB5" w14:textId="77777777" w:rsidR="00CF046A" w:rsidRPr="00D14861" w:rsidRDefault="00CF046A" w:rsidP="00CF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2970"/>
        <w:gridCol w:w="990"/>
        <w:gridCol w:w="1244"/>
        <w:gridCol w:w="235"/>
        <w:gridCol w:w="1221"/>
        <w:gridCol w:w="270"/>
        <w:gridCol w:w="1170"/>
        <w:gridCol w:w="270"/>
        <w:gridCol w:w="1260"/>
      </w:tblGrid>
      <w:tr w:rsidR="00883CC8" w:rsidRPr="00D14861" w14:paraId="28DD7370" w14:textId="77777777" w:rsidTr="00883CC8">
        <w:tc>
          <w:tcPr>
            <w:tcW w:w="2970" w:type="dxa"/>
            <w:shd w:val="clear" w:color="auto" w:fill="auto"/>
          </w:tcPr>
          <w:p w14:paraId="71DD9C90" w14:textId="77777777" w:rsidR="00883CC8" w:rsidRPr="00D14861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CC4515" w14:textId="77777777" w:rsidR="00883CC8" w:rsidRPr="00D14861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08331BE" w14:textId="77777777" w:rsidR="00883CC8" w:rsidRPr="00D14861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17E3D8" w14:textId="77777777" w:rsidR="00883CC8" w:rsidRPr="00D14861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38CBA8C" w14:textId="77777777" w:rsidR="00883CC8" w:rsidRPr="00D14861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CC8" w:rsidRPr="00D14861" w14:paraId="3F4F6E4D" w14:textId="77777777" w:rsidTr="00883CC8">
        <w:tc>
          <w:tcPr>
            <w:tcW w:w="2970" w:type="dxa"/>
          </w:tcPr>
          <w:p w14:paraId="52A25CB7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9CBA7D5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4F25791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</w:t>
            </w:r>
            <w:r w:rsidR="001E2A5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70163090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1E51EAD1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</w:t>
            </w:r>
            <w:r w:rsidR="001E2A5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7AA19FC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B3AC04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</w:t>
            </w:r>
            <w:r w:rsidR="001E2A5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DAFCA0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21A8AE6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256</w:t>
            </w:r>
            <w:r w:rsidR="001E2A5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83CC8" w:rsidRPr="00D14861" w14:paraId="1C05F211" w14:textId="77777777" w:rsidTr="00883CC8">
        <w:tc>
          <w:tcPr>
            <w:tcW w:w="2970" w:type="dxa"/>
          </w:tcPr>
          <w:p w14:paraId="65474428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0E979B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1CDB16CA" w14:textId="77777777" w:rsidR="00883CC8" w:rsidRPr="00D14861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A52" w:rsidRPr="00D14861" w14:paraId="569861A8" w14:textId="77777777" w:rsidTr="00883CC8">
        <w:tc>
          <w:tcPr>
            <w:tcW w:w="2970" w:type="dxa"/>
          </w:tcPr>
          <w:p w14:paraId="2B242FDF" w14:textId="77777777" w:rsidR="001E2A52" w:rsidRPr="00D14861" w:rsidRDefault="001E2A52" w:rsidP="001E2A52">
            <w:pPr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90" w:type="dxa"/>
          </w:tcPr>
          <w:p w14:paraId="264D529C" w14:textId="77777777" w:rsidR="001E2A52" w:rsidRPr="00D14861" w:rsidRDefault="001E2A52" w:rsidP="001E2A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44" w:type="dxa"/>
          </w:tcPr>
          <w:p w14:paraId="7F66E0EB" w14:textId="250C97A2" w:rsidR="001E2A52" w:rsidRPr="00D14861" w:rsidRDefault="00C04B6C" w:rsidP="001E2A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248,867</w:t>
            </w:r>
          </w:p>
        </w:tc>
        <w:tc>
          <w:tcPr>
            <w:tcW w:w="235" w:type="dxa"/>
          </w:tcPr>
          <w:p w14:paraId="28CF84B1" w14:textId="77777777" w:rsidR="001E2A52" w:rsidRPr="00D14861" w:rsidRDefault="001E2A52" w:rsidP="001E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14:paraId="3C2254BD" w14:textId="4CDE4422" w:rsidR="001E2A52" w:rsidRPr="00D14861" w:rsidRDefault="001E2A52" w:rsidP="001E2A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86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F43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D1486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F43AE">
              <w:rPr>
                <w:rFonts w:ascii="Angsana New" w:hAnsi="Angsana New"/>
                <w:sz w:val="30"/>
                <w:szCs w:val="30"/>
                <w:lang w:val="en-US" w:bidi="th-TH"/>
              </w:rPr>
              <w:t>,236</w:t>
            </w:r>
          </w:p>
        </w:tc>
        <w:tc>
          <w:tcPr>
            <w:tcW w:w="270" w:type="dxa"/>
          </w:tcPr>
          <w:p w14:paraId="0C19B9B8" w14:textId="77777777" w:rsidR="001E2A52" w:rsidRPr="00D14861" w:rsidRDefault="001E2A52" w:rsidP="001E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68044" w14:textId="76E51800" w:rsidR="001E2A52" w:rsidRPr="00D14861" w:rsidRDefault="00A4639E" w:rsidP="001E2A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E16FE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,980</w:t>
            </w:r>
          </w:p>
        </w:tc>
        <w:tc>
          <w:tcPr>
            <w:tcW w:w="270" w:type="dxa"/>
          </w:tcPr>
          <w:p w14:paraId="78A381EC" w14:textId="77777777" w:rsidR="001E2A52" w:rsidRPr="00D14861" w:rsidRDefault="001E2A52" w:rsidP="001E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BC370B" w14:textId="2039517F" w:rsidR="001E2A52" w:rsidRPr="00D14861" w:rsidRDefault="001E2A52" w:rsidP="001E2A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1</w:t>
            </w:r>
            <w:r w:rsidR="00A4639E">
              <w:rPr>
                <w:rFonts w:ascii="Angsana New" w:hAnsi="Angsana New"/>
                <w:sz w:val="30"/>
                <w:szCs w:val="30"/>
              </w:rPr>
              <w:t>91</w:t>
            </w:r>
            <w:r w:rsidRPr="00D14861">
              <w:rPr>
                <w:rFonts w:ascii="Angsana New" w:hAnsi="Angsana New"/>
                <w:sz w:val="30"/>
                <w:szCs w:val="30"/>
              </w:rPr>
              <w:t>,</w:t>
            </w:r>
            <w:r w:rsidR="00A4639E">
              <w:rPr>
                <w:rFonts w:ascii="Angsana New" w:hAnsi="Angsana New"/>
                <w:sz w:val="30"/>
                <w:szCs w:val="30"/>
              </w:rPr>
              <w:t>319</w:t>
            </w:r>
          </w:p>
        </w:tc>
      </w:tr>
      <w:tr w:rsidR="001E2A52" w:rsidRPr="00D14861" w14:paraId="1371FC8D" w14:textId="77777777" w:rsidTr="00071537">
        <w:tc>
          <w:tcPr>
            <w:tcW w:w="2970" w:type="dxa"/>
          </w:tcPr>
          <w:p w14:paraId="2EE760DE" w14:textId="77777777" w:rsidR="001E2A52" w:rsidRPr="00D14861" w:rsidRDefault="001E2A52" w:rsidP="001E2A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14861">
              <w:rPr>
                <w:rFonts w:ascii="Angsana New" w:hAnsi="Angsana New"/>
                <w:sz w:val="30"/>
                <w:szCs w:val="30"/>
                <w:cs/>
              </w:rPr>
              <w:t xml:space="preserve">โครงการผลประโยชน์ที่กำหนดไว้ </w:t>
            </w:r>
          </w:p>
        </w:tc>
        <w:tc>
          <w:tcPr>
            <w:tcW w:w="990" w:type="dxa"/>
          </w:tcPr>
          <w:p w14:paraId="7D7C01A2" w14:textId="65BBF863" w:rsidR="001E2A52" w:rsidRPr="00D14861" w:rsidRDefault="00B87D71" w:rsidP="001E2A52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="00955420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44" w:type="dxa"/>
          </w:tcPr>
          <w:p w14:paraId="19578DA7" w14:textId="22ACB556" w:rsidR="001E2A52" w:rsidRPr="00D85908" w:rsidRDefault="00D85908" w:rsidP="001E2A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755C8">
              <w:rPr>
                <w:rFonts w:ascii="Angsana New" w:hAnsi="Angsana New"/>
                <w:sz w:val="30"/>
                <w:szCs w:val="30"/>
                <w:lang w:val="en-US" w:bidi="th-TH"/>
              </w:rPr>
              <w:t>,356</w:t>
            </w:r>
          </w:p>
        </w:tc>
        <w:tc>
          <w:tcPr>
            <w:tcW w:w="235" w:type="dxa"/>
          </w:tcPr>
          <w:p w14:paraId="4EE2056D" w14:textId="77777777" w:rsidR="001E2A52" w:rsidRPr="00D14861" w:rsidRDefault="001E2A52" w:rsidP="001E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14:paraId="4FF7048F" w14:textId="5EDDC921" w:rsidR="001E2A52" w:rsidRPr="00D14861" w:rsidRDefault="001E2A52" w:rsidP="001E2A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3,13</w:t>
            </w:r>
            <w:r w:rsidR="0091361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76B33F" w14:textId="77777777" w:rsidR="001E2A52" w:rsidRPr="00D14861" w:rsidRDefault="001E2A52" w:rsidP="001E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C754CD" w14:textId="0F260034" w:rsidR="001E2A52" w:rsidRPr="00D14861" w:rsidRDefault="00EC5D9F" w:rsidP="001E2A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463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300CF8F1" w14:textId="77777777" w:rsidR="001E2A52" w:rsidRPr="00D14861" w:rsidRDefault="001E2A52" w:rsidP="001E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6FF6D" w14:textId="77777777" w:rsidR="001E2A52" w:rsidRPr="00D14861" w:rsidRDefault="001E2A52" w:rsidP="001E2A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</w:rPr>
              <w:t>2,604</w:t>
            </w:r>
          </w:p>
        </w:tc>
      </w:tr>
      <w:tr w:rsidR="001E2A52" w:rsidRPr="00D14861" w14:paraId="090A6E86" w14:textId="77777777" w:rsidTr="00883CC8">
        <w:tc>
          <w:tcPr>
            <w:tcW w:w="2970" w:type="dxa"/>
          </w:tcPr>
          <w:p w14:paraId="16F25BC2" w14:textId="77777777" w:rsidR="001E2A52" w:rsidRPr="00D14861" w:rsidRDefault="001E2A52" w:rsidP="001E2A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14861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14:paraId="6AB6CD3B" w14:textId="77777777" w:rsidR="001E2A52" w:rsidRPr="00D14861" w:rsidRDefault="001E2A52" w:rsidP="001E2A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1EC53A3" w14:textId="24B60055" w:rsidR="001E2A52" w:rsidRPr="00D14861" w:rsidRDefault="007F43AE" w:rsidP="001E2A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0B440F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235" w:type="dxa"/>
          </w:tcPr>
          <w:p w14:paraId="625149B6" w14:textId="77777777" w:rsidR="001E2A52" w:rsidRPr="00D14861" w:rsidRDefault="001E2A52" w:rsidP="001E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1" w:type="dxa"/>
          </w:tcPr>
          <w:p w14:paraId="6385BF7B" w14:textId="30FF10B6" w:rsidR="001E2A52" w:rsidRPr="00D14861" w:rsidRDefault="007F43AE" w:rsidP="001E2A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E2A52" w:rsidRPr="00D1486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1D0FC5E6" w14:textId="77777777" w:rsidR="001E2A52" w:rsidRPr="00D14861" w:rsidRDefault="001E2A52" w:rsidP="001E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27D7D5" w14:textId="2B74656D" w:rsidR="001E2A52" w:rsidRPr="00D14861" w:rsidRDefault="00EC5D9F" w:rsidP="001E2A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755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14:paraId="708FC098" w14:textId="77777777" w:rsidR="001E2A52" w:rsidRPr="00D14861" w:rsidRDefault="001E2A52" w:rsidP="001E2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DC8C97" w14:textId="6F124DE8" w:rsidR="001E2A52" w:rsidRPr="00D14861" w:rsidRDefault="00A4639E" w:rsidP="001E2A5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2,665</w:t>
            </w:r>
          </w:p>
        </w:tc>
      </w:tr>
      <w:tr w:rsidR="00BC1288" w:rsidRPr="00D14861" w14:paraId="46F93EE3" w14:textId="77777777" w:rsidTr="00071537">
        <w:tc>
          <w:tcPr>
            <w:tcW w:w="2970" w:type="dxa"/>
          </w:tcPr>
          <w:p w14:paraId="1A84D855" w14:textId="5936C31E" w:rsidR="00BC1288" w:rsidRPr="00D14861" w:rsidRDefault="00BC1288" w:rsidP="00BC128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861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4861">
              <w:rPr>
                <w:rFonts w:ascii="Angsana New" w:hAnsi="Angsana New"/>
                <w:sz w:val="30"/>
                <w:szCs w:val="30"/>
                <w:cs/>
              </w:rPr>
              <w:t>ๆ</w:t>
            </w:r>
            <w:r w:rsidRPr="00D1486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756BFFBB" w14:textId="40367229" w:rsidR="00BC1288" w:rsidRPr="00D14861" w:rsidRDefault="00BC1288" w:rsidP="00BC1288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B3E9461" w14:textId="300D6850" w:rsidR="00BC1288" w:rsidRPr="00F27A06" w:rsidRDefault="00D85908" w:rsidP="00BC12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17,4</w:t>
            </w:r>
            <w:r w:rsidR="000755C8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5" w:type="dxa"/>
          </w:tcPr>
          <w:p w14:paraId="3ACF395C" w14:textId="77777777" w:rsidR="00BC1288" w:rsidRPr="00F27A06" w:rsidRDefault="00BC1288" w:rsidP="00BC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AD85C62" w14:textId="201DDEB9" w:rsidR="00BC1288" w:rsidRPr="00F27A06" w:rsidRDefault="00BC1288" w:rsidP="00BC12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Pr="00F27A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E3A07">
              <w:rPr>
                <w:rFonts w:ascii="Angsana New" w:hAnsi="Angsana New"/>
                <w:sz w:val="30"/>
                <w:szCs w:val="30"/>
              </w:rPr>
              <w:t>0</w:t>
            </w:r>
            <w:r w:rsidR="000755C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95CECE7" w14:textId="77777777" w:rsidR="00BC1288" w:rsidRPr="00F27A06" w:rsidRDefault="00BC1288" w:rsidP="00BC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F91078" w14:textId="07C1FE91" w:rsidR="00BC1288" w:rsidRPr="00F27A06" w:rsidRDefault="00BC1288" w:rsidP="00BC12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12,398</w:t>
            </w:r>
          </w:p>
        </w:tc>
        <w:tc>
          <w:tcPr>
            <w:tcW w:w="270" w:type="dxa"/>
          </w:tcPr>
          <w:p w14:paraId="19F98810" w14:textId="77777777" w:rsidR="00BC1288" w:rsidRPr="00D14861" w:rsidRDefault="00BC1288" w:rsidP="00BC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E597B2" w14:textId="384FBA26" w:rsidR="00BC1288" w:rsidRPr="00F27A06" w:rsidRDefault="00BC1288" w:rsidP="00BC12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F27A0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BC1288" w:rsidRPr="00D14861" w14:paraId="57A0D5DA" w14:textId="77777777" w:rsidTr="00A4639E">
        <w:tc>
          <w:tcPr>
            <w:tcW w:w="2970" w:type="dxa"/>
          </w:tcPr>
          <w:p w14:paraId="6D9DBF20" w14:textId="37260E55" w:rsidR="00BC1288" w:rsidRPr="00D14861" w:rsidRDefault="00BC1288" w:rsidP="00BC128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48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7BA1F2B" w14:textId="0FE4FD25" w:rsidR="00BC1288" w:rsidRPr="00F67585" w:rsidRDefault="00F67585" w:rsidP="00BC1288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656FD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A4A87DE" w14:textId="7618CCE0" w:rsidR="00BC1288" w:rsidRDefault="000755C8" w:rsidP="00BC12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275,496</w:t>
            </w:r>
          </w:p>
        </w:tc>
        <w:tc>
          <w:tcPr>
            <w:tcW w:w="235" w:type="dxa"/>
          </w:tcPr>
          <w:p w14:paraId="384B21EC" w14:textId="77777777" w:rsidR="00BC1288" w:rsidRPr="00F27A06" w:rsidRDefault="00BC1288" w:rsidP="00BC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35611F25" w14:textId="778B6A64" w:rsidR="00BC1288" w:rsidRPr="000755C8" w:rsidRDefault="00BC1288" w:rsidP="00BC128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27A06">
              <w:rPr>
                <w:rFonts w:ascii="Angsana New" w:hAnsi="Angsana New"/>
                <w:b/>
                <w:bCs/>
                <w:sz w:val="30"/>
                <w:szCs w:val="30"/>
              </w:rPr>
              <w:t>251,7</w:t>
            </w:r>
            <w:r w:rsidR="006E3A0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755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9F4A20F" w14:textId="77777777" w:rsidR="00BC1288" w:rsidRPr="00F27A06" w:rsidRDefault="00BC1288" w:rsidP="00BC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FA0E8F" w14:textId="2B9314FA" w:rsidR="00BC1288" w:rsidRDefault="000755C8" w:rsidP="00BC12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227,732</w:t>
            </w:r>
          </w:p>
        </w:tc>
        <w:tc>
          <w:tcPr>
            <w:tcW w:w="270" w:type="dxa"/>
          </w:tcPr>
          <w:p w14:paraId="5C0D807B" w14:textId="77777777" w:rsidR="00BC1288" w:rsidRPr="00D14861" w:rsidRDefault="00BC1288" w:rsidP="00BC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06C42E" w14:textId="54F97555" w:rsidR="00BC1288" w:rsidRPr="00F27A06" w:rsidRDefault="00BC1288" w:rsidP="00BC128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7A06">
              <w:rPr>
                <w:rFonts w:ascii="Angsana New" w:hAnsi="Angsana New"/>
                <w:b/>
                <w:bCs/>
                <w:sz w:val="30"/>
                <w:szCs w:val="30"/>
              </w:rPr>
              <w:t>209,02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62EE5F48" w14:textId="77777777" w:rsidR="00736050" w:rsidRPr="00D14861" w:rsidRDefault="00736050" w:rsidP="00CF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6DCA3EAC" w14:textId="77777777" w:rsidR="00581F73" w:rsidRPr="00D14861" w:rsidRDefault="00736050" w:rsidP="007360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D14861">
        <w:rPr>
          <w:rFonts w:ascii="Angsana New" w:hAnsi="Angsana New"/>
          <w:bCs/>
          <w:sz w:val="30"/>
          <w:szCs w:val="30"/>
          <w:cs/>
        </w:rPr>
        <w:br w:type="page"/>
      </w:r>
    </w:p>
    <w:p w14:paraId="02D32D72" w14:textId="77777777" w:rsidR="00813BAD" w:rsidRPr="00D663D7" w:rsidRDefault="00813BAD" w:rsidP="00813BA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3542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</w:t>
      </w:r>
      <w:r w:rsidRPr="00D663D7">
        <w:rPr>
          <w:rFonts w:ascii="Angsana New" w:hAnsi="Angsana New"/>
          <w:i/>
          <w:iCs/>
          <w:sz w:val="30"/>
          <w:szCs w:val="30"/>
          <w:cs/>
        </w:rPr>
        <w:t>สมทบเงินที่</w:t>
      </w:r>
      <w:r w:rsidRPr="00D663D7">
        <w:rPr>
          <w:rFonts w:ascii="Angsana New" w:hAnsi="Angsana New" w:hint="cs"/>
          <w:i/>
          <w:iCs/>
          <w:sz w:val="30"/>
          <w:szCs w:val="30"/>
          <w:cs/>
        </w:rPr>
        <w:t>กำ</w:t>
      </w:r>
      <w:r w:rsidRPr="00D663D7">
        <w:rPr>
          <w:rFonts w:ascii="Angsana New" w:hAnsi="Angsana New"/>
          <w:i/>
          <w:iCs/>
          <w:sz w:val="30"/>
          <w:szCs w:val="30"/>
          <w:cs/>
        </w:rPr>
        <w:t>หนดไว้</w:t>
      </w:r>
    </w:p>
    <w:p w14:paraId="7A8323AF" w14:textId="77777777" w:rsidR="00813BAD" w:rsidRPr="0014533D" w:rsidRDefault="00813BAD" w:rsidP="0081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highlight w:val="lightGray"/>
        </w:rPr>
      </w:pPr>
    </w:p>
    <w:p w14:paraId="13FCF667" w14:textId="77777777" w:rsidR="002555FD" w:rsidRPr="00D663D7" w:rsidRDefault="00813BAD" w:rsidP="0094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663D7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813174">
        <w:rPr>
          <w:rFonts w:ascii="Angsana New" w:hAnsi="Angsana New"/>
          <w:sz w:val="30"/>
          <w:szCs w:val="30"/>
        </w:rPr>
        <w:t>2</w:t>
      </w:r>
      <w:r w:rsidRPr="00D663D7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813174">
        <w:rPr>
          <w:rFonts w:ascii="Angsana New" w:hAnsi="Angsana New"/>
          <w:sz w:val="30"/>
          <w:szCs w:val="30"/>
        </w:rPr>
        <w:t>5</w:t>
      </w:r>
      <w:r w:rsidRPr="00D663D7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813174">
        <w:rPr>
          <w:rFonts w:ascii="Angsana New" w:hAnsi="Angsana New"/>
          <w:sz w:val="30"/>
          <w:szCs w:val="30"/>
        </w:rPr>
        <w:t>2</w:t>
      </w:r>
      <w:r w:rsidRPr="00D663D7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F164D5">
        <w:rPr>
          <w:rFonts w:ascii="Angsana New" w:hAnsi="Angsana New"/>
          <w:sz w:val="30"/>
          <w:szCs w:val="30"/>
        </w:rPr>
        <w:t>5</w:t>
      </w:r>
      <w:r w:rsidRPr="00D663D7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A858157" w14:textId="77777777" w:rsidR="00F04FD9" w:rsidRPr="0014533D" w:rsidRDefault="00F04FD9" w:rsidP="0094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EBFE217" w14:textId="77777777" w:rsidR="00841F2A" w:rsidRDefault="00841F2A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D663D7">
        <w:rPr>
          <w:rFonts w:ascii="Angsana New" w:hAnsi="Angsana New"/>
          <w:bCs/>
          <w:sz w:val="30"/>
          <w:szCs w:val="30"/>
          <w:cs/>
        </w:rPr>
        <w:t>ค่าใช้จ่ายตามลักษณะ</w:t>
      </w:r>
    </w:p>
    <w:p w14:paraId="42514D05" w14:textId="77777777" w:rsidR="00D663D7" w:rsidRPr="0014533D" w:rsidRDefault="00D663D7" w:rsidP="00D663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98" w:type="dxa"/>
        <w:tblInd w:w="612" w:type="dxa"/>
        <w:tblLayout w:type="fixed"/>
        <w:tblLook w:val="01E0" w:firstRow="1" w:lastRow="1" w:firstColumn="1" w:lastColumn="1" w:noHBand="0" w:noVBand="0"/>
      </w:tblPr>
      <w:tblGrid>
        <w:gridCol w:w="3375"/>
        <w:gridCol w:w="963"/>
        <w:gridCol w:w="990"/>
        <w:gridCol w:w="236"/>
        <w:gridCol w:w="1042"/>
        <w:gridCol w:w="251"/>
        <w:gridCol w:w="991"/>
        <w:gridCol w:w="251"/>
        <w:gridCol w:w="1099"/>
      </w:tblGrid>
      <w:tr w:rsidR="00841F2A" w:rsidRPr="00D663D7" w14:paraId="2D8F4F1A" w14:textId="77777777" w:rsidTr="0074797C">
        <w:trPr>
          <w:tblHeader/>
        </w:trPr>
        <w:tc>
          <w:tcPr>
            <w:tcW w:w="3375" w:type="dxa"/>
            <w:shd w:val="clear" w:color="auto" w:fill="FFFFFF"/>
          </w:tcPr>
          <w:p w14:paraId="4404894A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D663D7">
              <w:rPr>
                <w:rFonts w:ascii="Angsana New" w:hAnsi="Angsana New"/>
                <w:color w:val="0000FF"/>
                <w:sz w:val="30"/>
                <w:szCs w:val="30"/>
                <w:highlight w:val="lightGray"/>
                <w:cs/>
              </w:rPr>
              <w:br w:type="page"/>
            </w:r>
          </w:p>
        </w:tc>
        <w:tc>
          <w:tcPr>
            <w:tcW w:w="963" w:type="dxa"/>
            <w:shd w:val="clear" w:color="auto" w:fill="FFFFFF"/>
          </w:tcPr>
          <w:p w14:paraId="7D13B8DE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78A80672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63D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  <w:r w:rsidR="00570C03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1" w:type="dxa"/>
            <w:shd w:val="clear" w:color="auto" w:fill="FFFFFF"/>
          </w:tcPr>
          <w:p w14:paraId="610C2F89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FFFFFF"/>
          </w:tcPr>
          <w:p w14:paraId="2B8878CE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663D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1F2A" w:rsidRPr="00D663D7" w14:paraId="6B960BD1" w14:textId="77777777" w:rsidTr="0074797C">
        <w:trPr>
          <w:tblHeader/>
        </w:trPr>
        <w:tc>
          <w:tcPr>
            <w:tcW w:w="3375" w:type="dxa"/>
            <w:shd w:val="clear" w:color="auto" w:fill="FFFFFF"/>
          </w:tcPr>
          <w:p w14:paraId="6DDA713C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FFFFFF"/>
          </w:tcPr>
          <w:p w14:paraId="7036EE00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D663D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65562BA" w14:textId="77777777" w:rsidR="00841F2A" w:rsidRPr="00D663D7" w:rsidRDefault="00841F2A" w:rsidP="0057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63D7">
              <w:rPr>
                <w:rFonts w:ascii="Angsana New" w:hAnsi="Angsana New"/>
                <w:sz w:val="30"/>
                <w:szCs w:val="30"/>
              </w:rPr>
              <w:t>256</w:t>
            </w:r>
            <w:r w:rsidR="006A728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14B91C44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1C7E1401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63D7">
              <w:rPr>
                <w:rFonts w:ascii="Angsana New" w:hAnsi="Angsana New"/>
                <w:sz w:val="30"/>
                <w:szCs w:val="30"/>
              </w:rPr>
              <w:t>256</w:t>
            </w:r>
            <w:r w:rsidR="006A728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1" w:type="dxa"/>
            <w:shd w:val="clear" w:color="auto" w:fill="FFFFFF"/>
          </w:tcPr>
          <w:p w14:paraId="2BD21FCA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FFFFFF"/>
            <w:vAlign w:val="center"/>
          </w:tcPr>
          <w:p w14:paraId="371A4F6A" w14:textId="77777777" w:rsidR="00841F2A" w:rsidRPr="00D663D7" w:rsidRDefault="00841F2A" w:rsidP="0057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16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663D7">
              <w:rPr>
                <w:rFonts w:ascii="Angsana New" w:hAnsi="Angsana New"/>
                <w:sz w:val="30"/>
                <w:szCs w:val="30"/>
              </w:rPr>
              <w:t>256</w:t>
            </w:r>
            <w:r w:rsidR="006A728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76576D8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FFFFFF"/>
            <w:vAlign w:val="center"/>
          </w:tcPr>
          <w:p w14:paraId="5A8CEE12" w14:textId="77777777" w:rsidR="00841F2A" w:rsidRPr="00D663D7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63D7">
              <w:rPr>
                <w:rFonts w:ascii="Angsana New" w:hAnsi="Angsana New"/>
                <w:sz w:val="30"/>
                <w:szCs w:val="30"/>
              </w:rPr>
              <w:t>256</w:t>
            </w:r>
            <w:r w:rsidR="006A728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41F2A" w:rsidRPr="00B7014B" w14:paraId="288E2742" w14:textId="77777777" w:rsidTr="0074797C">
        <w:trPr>
          <w:tblHeader/>
        </w:trPr>
        <w:tc>
          <w:tcPr>
            <w:tcW w:w="3375" w:type="dxa"/>
          </w:tcPr>
          <w:p w14:paraId="7650449D" w14:textId="77777777" w:rsidR="00841F2A" w:rsidRPr="006D32E8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3" w:type="dxa"/>
          </w:tcPr>
          <w:p w14:paraId="00652643" w14:textId="77777777" w:rsidR="00841F2A" w:rsidRPr="006D32E8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4379891E" w14:textId="77777777" w:rsidR="00841F2A" w:rsidRPr="006D32E8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570C0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A728D" w:rsidRPr="002B4307" w14:paraId="06D005B6" w14:textId="77777777" w:rsidTr="009757BD">
        <w:tc>
          <w:tcPr>
            <w:tcW w:w="3375" w:type="dxa"/>
          </w:tcPr>
          <w:p w14:paraId="7084CB4B" w14:textId="77777777" w:rsidR="006A728D" w:rsidRPr="006D32E8" w:rsidRDefault="006A728D" w:rsidP="006A728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63" w:type="dxa"/>
          </w:tcPr>
          <w:p w14:paraId="3177DE8E" w14:textId="77777777" w:rsidR="006A728D" w:rsidRPr="006D32E8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30E08BB" w14:textId="77777777" w:rsidR="006A728D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EA1AD0C" w14:textId="729378CA" w:rsidR="000755C8" w:rsidRPr="006D32E8" w:rsidRDefault="000755C8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122,362</w:t>
            </w:r>
          </w:p>
        </w:tc>
        <w:tc>
          <w:tcPr>
            <w:tcW w:w="236" w:type="dxa"/>
            <w:shd w:val="clear" w:color="auto" w:fill="auto"/>
          </w:tcPr>
          <w:p w14:paraId="7B789FCA" w14:textId="77777777" w:rsidR="006A728D" w:rsidRPr="006D32E8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5D9700F1" w14:textId="77777777" w:rsidR="006A728D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50C016F" w14:textId="77777777" w:rsidR="006A728D" w:rsidRPr="006D32E8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148,872</w:t>
            </w:r>
          </w:p>
        </w:tc>
        <w:tc>
          <w:tcPr>
            <w:tcW w:w="251" w:type="dxa"/>
            <w:shd w:val="clear" w:color="auto" w:fill="auto"/>
          </w:tcPr>
          <w:p w14:paraId="389FB7AC" w14:textId="77777777" w:rsidR="006A728D" w:rsidRPr="006D32E8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7B4AA060" w14:textId="77777777" w:rsidR="006A728D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2560BBD" w14:textId="5BE24830" w:rsidR="009757BD" w:rsidRPr="006D32E8" w:rsidRDefault="009757B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119,040</w:t>
            </w:r>
          </w:p>
        </w:tc>
        <w:tc>
          <w:tcPr>
            <w:tcW w:w="251" w:type="dxa"/>
            <w:shd w:val="clear" w:color="auto" w:fill="auto"/>
          </w:tcPr>
          <w:p w14:paraId="1A0D2BBA" w14:textId="77777777" w:rsidR="006A728D" w:rsidRPr="006D32E8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6533ECA" w14:textId="77777777" w:rsidR="006A728D" w:rsidRDefault="006A728D" w:rsidP="00E01E9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29C720C" w14:textId="77777777" w:rsidR="006A728D" w:rsidRPr="006D32E8" w:rsidRDefault="006A728D" w:rsidP="00E01E9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154,142</w:t>
            </w:r>
          </w:p>
        </w:tc>
      </w:tr>
      <w:tr w:rsidR="006A728D" w:rsidRPr="002B4307" w14:paraId="159D58D2" w14:textId="77777777" w:rsidTr="009757BD">
        <w:tc>
          <w:tcPr>
            <w:tcW w:w="3375" w:type="dxa"/>
          </w:tcPr>
          <w:p w14:paraId="7577D84D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63" w:type="dxa"/>
          </w:tcPr>
          <w:p w14:paraId="11B2033A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35" w:right="-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328848" w14:textId="2A7D2F03" w:rsidR="006A728D" w:rsidRPr="00F66FF1" w:rsidRDefault="000755C8" w:rsidP="006A72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614,707</w:t>
            </w:r>
          </w:p>
        </w:tc>
        <w:tc>
          <w:tcPr>
            <w:tcW w:w="236" w:type="dxa"/>
            <w:shd w:val="clear" w:color="auto" w:fill="auto"/>
          </w:tcPr>
          <w:p w14:paraId="2EA3258C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43E43B35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 xml:space="preserve">532,235 </w:t>
            </w:r>
          </w:p>
        </w:tc>
        <w:tc>
          <w:tcPr>
            <w:tcW w:w="251" w:type="dxa"/>
            <w:shd w:val="clear" w:color="auto" w:fill="auto"/>
          </w:tcPr>
          <w:p w14:paraId="25C047CF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8F84B9" w14:textId="09EFF516" w:rsidR="006A728D" w:rsidRPr="00F66FF1" w:rsidRDefault="009757BD" w:rsidP="009757B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581,059</w:t>
            </w:r>
          </w:p>
        </w:tc>
        <w:tc>
          <w:tcPr>
            <w:tcW w:w="251" w:type="dxa"/>
            <w:shd w:val="clear" w:color="auto" w:fill="auto"/>
          </w:tcPr>
          <w:p w14:paraId="08E393B6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DA6732D" w14:textId="72D13B1B" w:rsidR="006A728D" w:rsidRPr="00F66FF1" w:rsidRDefault="006A728D" w:rsidP="00E01E94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 xml:space="preserve">   760,220</w:t>
            </w:r>
          </w:p>
        </w:tc>
      </w:tr>
      <w:tr w:rsidR="00025B62" w:rsidRPr="00B7014B" w14:paraId="5A43C1E4" w14:textId="77777777" w:rsidTr="009757BD">
        <w:tc>
          <w:tcPr>
            <w:tcW w:w="3375" w:type="dxa"/>
          </w:tcPr>
          <w:p w14:paraId="5065311A" w14:textId="77777777" w:rsidR="00025B62" w:rsidRPr="00F66FF1" w:rsidRDefault="00025B62" w:rsidP="00025B62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ต้นทุนซื้อมาขายไป</w:t>
            </w:r>
          </w:p>
        </w:tc>
        <w:tc>
          <w:tcPr>
            <w:tcW w:w="963" w:type="dxa"/>
          </w:tcPr>
          <w:p w14:paraId="551990DB" w14:textId="77777777" w:rsidR="00025B62" w:rsidRPr="00F66FF1" w:rsidRDefault="00025B62" w:rsidP="00025B62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D6F64D" w14:textId="09C3F4EC" w:rsidR="00025B62" w:rsidRPr="00F66FF1" w:rsidRDefault="000755C8" w:rsidP="00025B6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1,316,884</w:t>
            </w:r>
          </w:p>
        </w:tc>
        <w:tc>
          <w:tcPr>
            <w:tcW w:w="236" w:type="dxa"/>
            <w:shd w:val="clear" w:color="auto" w:fill="auto"/>
          </w:tcPr>
          <w:p w14:paraId="61B3D285" w14:textId="77777777" w:rsidR="00025B62" w:rsidRPr="00F66FF1" w:rsidRDefault="00025B62" w:rsidP="00025B6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4AA01D65" w14:textId="4FC330AA" w:rsidR="00025B62" w:rsidRPr="00F66FF1" w:rsidRDefault="00025B62" w:rsidP="00025B6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1,387,259</w:t>
            </w:r>
          </w:p>
        </w:tc>
        <w:tc>
          <w:tcPr>
            <w:tcW w:w="251" w:type="dxa"/>
            <w:shd w:val="clear" w:color="auto" w:fill="auto"/>
          </w:tcPr>
          <w:p w14:paraId="7B9486CD" w14:textId="77777777" w:rsidR="00025B62" w:rsidRPr="00F66FF1" w:rsidRDefault="00025B62" w:rsidP="00025B6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0C0461E2" w14:textId="4775E716" w:rsidR="00025B62" w:rsidRPr="00F66FF1" w:rsidRDefault="009757BD" w:rsidP="00025B6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1,075,115</w:t>
            </w:r>
          </w:p>
        </w:tc>
        <w:tc>
          <w:tcPr>
            <w:tcW w:w="251" w:type="dxa"/>
            <w:shd w:val="clear" w:color="auto" w:fill="auto"/>
          </w:tcPr>
          <w:p w14:paraId="1F2BD4E0" w14:textId="77777777" w:rsidR="00025B62" w:rsidRPr="00F66FF1" w:rsidRDefault="00025B62" w:rsidP="00025B6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F924A92" w14:textId="5FD5620F" w:rsidR="00025B62" w:rsidRPr="00F66FF1" w:rsidRDefault="00025B62" w:rsidP="00025B6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1,145,877</w:t>
            </w:r>
          </w:p>
        </w:tc>
      </w:tr>
      <w:tr w:rsidR="006A728D" w:rsidRPr="00B7014B" w14:paraId="35D95822" w14:textId="77777777" w:rsidTr="009757BD">
        <w:tc>
          <w:tcPr>
            <w:tcW w:w="3375" w:type="dxa"/>
          </w:tcPr>
          <w:p w14:paraId="74723598" w14:textId="7E732929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 w:rsidR="00B6374F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63" w:type="dxa"/>
          </w:tcPr>
          <w:p w14:paraId="110B420E" w14:textId="16AD7F45" w:rsidR="006A728D" w:rsidRPr="00180275" w:rsidRDefault="00656FD4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26</w:t>
            </w:r>
          </w:p>
        </w:tc>
        <w:tc>
          <w:tcPr>
            <w:tcW w:w="990" w:type="dxa"/>
            <w:shd w:val="clear" w:color="auto" w:fill="auto"/>
          </w:tcPr>
          <w:p w14:paraId="77F1D1DF" w14:textId="5D4DA6F3" w:rsidR="00B3505C" w:rsidRPr="000755C8" w:rsidRDefault="000755C8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  <w:r w:rsidR="00C703D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703DF">
              <w:rPr>
                <w:rFonts w:ascii="Angsana New" w:hAnsi="Angsana New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36" w:type="dxa"/>
            <w:shd w:val="clear" w:color="auto" w:fill="auto"/>
          </w:tcPr>
          <w:p w14:paraId="130D6076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6BBCCAE6" w14:textId="0B9E7A48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251,7</w:t>
            </w:r>
            <w:r w:rsidR="0018027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51" w:type="dxa"/>
            <w:shd w:val="clear" w:color="auto" w:fill="auto"/>
          </w:tcPr>
          <w:p w14:paraId="44C0CCDF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3806666" w14:textId="08B21CF4" w:rsidR="00E01E94" w:rsidRPr="00F66FF1" w:rsidRDefault="009757B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227,732</w:t>
            </w:r>
          </w:p>
        </w:tc>
        <w:tc>
          <w:tcPr>
            <w:tcW w:w="251" w:type="dxa"/>
            <w:shd w:val="clear" w:color="auto" w:fill="auto"/>
          </w:tcPr>
          <w:p w14:paraId="5FE5134C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3169EDD" w14:textId="455E8EFE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209,02</w:t>
            </w:r>
            <w:r w:rsidR="0018027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A728D" w:rsidRPr="00B7014B" w14:paraId="6CC8B67A" w14:textId="77777777" w:rsidTr="009757BD">
        <w:tc>
          <w:tcPr>
            <w:tcW w:w="3375" w:type="dxa"/>
          </w:tcPr>
          <w:p w14:paraId="6E16CDA4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63" w:type="dxa"/>
          </w:tcPr>
          <w:p w14:paraId="7BDBFCBE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7C0214" w14:textId="0D2D81D9" w:rsidR="006A728D" w:rsidRPr="00F66FF1" w:rsidRDefault="00B3505C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</w:t>
            </w:r>
            <w:r w:rsidR="00825B5A">
              <w:rPr>
                <w:rFonts w:ascii="Angsana New" w:hAnsi="Angsana New"/>
                <w:sz w:val="30"/>
                <w:szCs w:val="30"/>
              </w:rPr>
              <w:t>651</w:t>
            </w:r>
          </w:p>
        </w:tc>
        <w:tc>
          <w:tcPr>
            <w:tcW w:w="236" w:type="dxa"/>
            <w:shd w:val="clear" w:color="auto" w:fill="auto"/>
          </w:tcPr>
          <w:p w14:paraId="4D689940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0CBF9E0" w14:textId="2E27C661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18</w:t>
            </w:r>
            <w:r w:rsidR="00E01E94">
              <w:rPr>
                <w:rFonts w:ascii="Angsana New" w:hAnsi="Angsana New"/>
                <w:sz w:val="30"/>
                <w:szCs w:val="30"/>
              </w:rPr>
              <w:t>5</w:t>
            </w:r>
            <w:r w:rsidRPr="00F66FF1">
              <w:rPr>
                <w:rFonts w:ascii="Angsana New" w:hAnsi="Angsana New"/>
                <w:sz w:val="30"/>
                <w:szCs w:val="30"/>
              </w:rPr>
              <w:t>,</w:t>
            </w:r>
            <w:r w:rsidR="00E01E94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51" w:type="dxa"/>
            <w:shd w:val="clear" w:color="auto" w:fill="auto"/>
          </w:tcPr>
          <w:p w14:paraId="6C3DE71B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1DD7E3C2" w14:textId="232804BB" w:rsidR="006A728D" w:rsidRPr="00F66FF1" w:rsidRDefault="00E01E94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136,894</w:t>
            </w:r>
          </w:p>
        </w:tc>
        <w:tc>
          <w:tcPr>
            <w:tcW w:w="251" w:type="dxa"/>
            <w:shd w:val="clear" w:color="auto" w:fill="auto"/>
          </w:tcPr>
          <w:p w14:paraId="7E494125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B552712" w14:textId="6723898D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14</w:t>
            </w:r>
            <w:r w:rsidR="00180275">
              <w:rPr>
                <w:rFonts w:ascii="Angsana New" w:hAnsi="Angsana New"/>
                <w:sz w:val="30"/>
                <w:szCs w:val="30"/>
              </w:rPr>
              <w:t>3</w:t>
            </w:r>
            <w:r w:rsidRPr="00F66FF1">
              <w:rPr>
                <w:rFonts w:ascii="Angsana New" w:hAnsi="Angsana New"/>
                <w:sz w:val="30"/>
                <w:szCs w:val="30"/>
              </w:rPr>
              <w:t>,</w:t>
            </w:r>
            <w:r w:rsidR="00180275">
              <w:rPr>
                <w:rFonts w:ascii="Angsana New" w:hAnsi="Angsana New"/>
                <w:sz w:val="30"/>
                <w:szCs w:val="30"/>
              </w:rPr>
              <w:t>714</w:t>
            </w:r>
          </w:p>
        </w:tc>
      </w:tr>
      <w:tr w:rsidR="006A728D" w:rsidRPr="00B7014B" w14:paraId="67574FF5" w14:textId="77777777" w:rsidTr="009757BD">
        <w:tc>
          <w:tcPr>
            <w:tcW w:w="3375" w:type="dxa"/>
          </w:tcPr>
          <w:p w14:paraId="6B0D5776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963" w:type="dxa"/>
          </w:tcPr>
          <w:p w14:paraId="79E12E7E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C195E1" w14:textId="41BB6211" w:rsidR="006A728D" w:rsidRPr="00F66FF1" w:rsidRDefault="00825B5A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106,535</w:t>
            </w:r>
          </w:p>
        </w:tc>
        <w:tc>
          <w:tcPr>
            <w:tcW w:w="236" w:type="dxa"/>
            <w:shd w:val="clear" w:color="auto" w:fill="auto"/>
          </w:tcPr>
          <w:p w14:paraId="739FA72F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4EDDBD18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  <w:lang w:val="en-US" w:bidi="th-TH"/>
              </w:rPr>
              <w:t>120,951</w:t>
            </w:r>
          </w:p>
        </w:tc>
        <w:tc>
          <w:tcPr>
            <w:tcW w:w="251" w:type="dxa"/>
            <w:shd w:val="clear" w:color="auto" w:fill="auto"/>
          </w:tcPr>
          <w:p w14:paraId="2BAC27D9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0681796A" w14:textId="61F13276" w:rsidR="006A728D" w:rsidRPr="00F66FF1" w:rsidRDefault="00E01E94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73,284</w:t>
            </w:r>
          </w:p>
        </w:tc>
        <w:tc>
          <w:tcPr>
            <w:tcW w:w="251" w:type="dxa"/>
            <w:shd w:val="clear" w:color="auto" w:fill="auto"/>
          </w:tcPr>
          <w:p w14:paraId="301B9939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DD1DEA6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75,587</w:t>
            </w:r>
          </w:p>
        </w:tc>
      </w:tr>
      <w:tr w:rsidR="00825B5A" w:rsidRPr="00B7014B" w14:paraId="01DC8316" w14:textId="77777777" w:rsidTr="009757BD">
        <w:tc>
          <w:tcPr>
            <w:tcW w:w="3375" w:type="dxa"/>
          </w:tcPr>
          <w:p w14:paraId="50CE5612" w14:textId="6D54CF73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963" w:type="dxa"/>
          </w:tcPr>
          <w:p w14:paraId="16C8D65F" w14:textId="77777777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D4A838" w14:textId="3B517B26" w:rsidR="00825B5A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46,413</w:t>
            </w:r>
          </w:p>
        </w:tc>
        <w:tc>
          <w:tcPr>
            <w:tcW w:w="236" w:type="dxa"/>
            <w:shd w:val="clear" w:color="auto" w:fill="auto"/>
          </w:tcPr>
          <w:p w14:paraId="46463E8A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FDA17F1" w14:textId="69A769F5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  <w:lang w:val="en-US" w:bidi="th-TH"/>
              </w:rPr>
              <w:t>26,664</w:t>
            </w:r>
          </w:p>
        </w:tc>
        <w:tc>
          <w:tcPr>
            <w:tcW w:w="251" w:type="dxa"/>
            <w:shd w:val="clear" w:color="auto" w:fill="auto"/>
          </w:tcPr>
          <w:p w14:paraId="3CD529EE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8B65DD6" w14:textId="27DEA89D" w:rsidR="00825B5A" w:rsidRPr="00F66FF1" w:rsidRDefault="009757BD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19,818</w:t>
            </w:r>
          </w:p>
        </w:tc>
        <w:tc>
          <w:tcPr>
            <w:tcW w:w="251" w:type="dxa"/>
            <w:shd w:val="clear" w:color="auto" w:fill="auto"/>
          </w:tcPr>
          <w:p w14:paraId="673AB46E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5228CA0F" w14:textId="5698CD85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26,798</w:t>
            </w:r>
          </w:p>
        </w:tc>
      </w:tr>
      <w:tr w:rsidR="00825B5A" w:rsidRPr="00B7014B" w14:paraId="4F7AD7DE" w14:textId="77777777" w:rsidTr="009757BD">
        <w:tc>
          <w:tcPr>
            <w:tcW w:w="3375" w:type="dxa"/>
          </w:tcPr>
          <w:p w14:paraId="7AD40C87" w14:textId="34B8FFDD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="00D02D5F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963" w:type="dxa"/>
          </w:tcPr>
          <w:p w14:paraId="33F18CE8" w14:textId="77777777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B76F7B" w14:textId="70151C7A" w:rsidR="00825B5A" w:rsidRDefault="000755C8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24,409</w:t>
            </w:r>
          </w:p>
        </w:tc>
        <w:tc>
          <w:tcPr>
            <w:tcW w:w="236" w:type="dxa"/>
            <w:shd w:val="clear" w:color="auto" w:fill="auto"/>
          </w:tcPr>
          <w:p w14:paraId="1C3C9B4D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5C1E95BD" w14:textId="50458D15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19,571</w:t>
            </w:r>
          </w:p>
        </w:tc>
        <w:tc>
          <w:tcPr>
            <w:tcW w:w="251" w:type="dxa"/>
            <w:shd w:val="clear" w:color="auto" w:fill="auto"/>
          </w:tcPr>
          <w:p w14:paraId="1C63596A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2A6A049C" w14:textId="61A7408F" w:rsidR="00825B5A" w:rsidRPr="00F66FF1" w:rsidRDefault="009757BD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9,304</w:t>
            </w:r>
          </w:p>
        </w:tc>
        <w:tc>
          <w:tcPr>
            <w:tcW w:w="251" w:type="dxa"/>
            <w:shd w:val="clear" w:color="auto" w:fill="auto"/>
          </w:tcPr>
          <w:p w14:paraId="403FAAFD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658F8F57" w14:textId="17425159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8,237</w:t>
            </w:r>
          </w:p>
        </w:tc>
      </w:tr>
      <w:tr w:rsidR="006A728D" w:rsidRPr="00B7014B" w14:paraId="25649FA2" w14:textId="77777777" w:rsidTr="009757BD">
        <w:tc>
          <w:tcPr>
            <w:tcW w:w="3375" w:type="dxa"/>
          </w:tcPr>
          <w:p w14:paraId="1BA3590D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63" w:type="dxa"/>
          </w:tcPr>
          <w:p w14:paraId="649C028A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1A5886" w14:textId="0E653CB0" w:rsidR="006A728D" w:rsidRPr="00F66FF1" w:rsidRDefault="000755C8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10,852</w:t>
            </w:r>
          </w:p>
        </w:tc>
        <w:tc>
          <w:tcPr>
            <w:tcW w:w="236" w:type="dxa"/>
            <w:shd w:val="clear" w:color="auto" w:fill="auto"/>
          </w:tcPr>
          <w:p w14:paraId="1DC2F834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5BB8AF77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  <w:lang w:val="en-US" w:bidi="th-TH"/>
              </w:rPr>
              <w:t>32,381</w:t>
            </w:r>
          </w:p>
        </w:tc>
        <w:tc>
          <w:tcPr>
            <w:tcW w:w="251" w:type="dxa"/>
            <w:shd w:val="clear" w:color="auto" w:fill="auto"/>
          </w:tcPr>
          <w:p w14:paraId="57305A7F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750C940C" w14:textId="38D3AEBF" w:rsidR="006A728D" w:rsidRPr="00F66FF1" w:rsidRDefault="00E01E94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9,747</w:t>
            </w:r>
          </w:p>
        </w:tc>
        <w:tc>
          <w:tcPr>
            <w:tcW w:w="251" w:type="dxa"/>
            <w:shd w:val="clear" w:color="auto" w:fill="auto"/>
          </w:tcPr>
          <w:p w14:paraId="7E988F5C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3DC0B821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21,702</w:t>
            </w:r>
          </w:p>
        </w:tc>
      </w:tr>
      <w:tr w:rsidR="00825B5A" w:rsidRPr="00B7014B" w14:paraId="48185AB9" w14:textId="77777777" w:rsidTr="009757BD">
        <w:tc>
          <w:tcPr>
            <w:tcW w:w="3375" w:type="dxa"/>
          </w:tcPr>
          <w:p w14:paraId="204CD4EF" w14:textId="203C1465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66FF1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63" w:type="dxa"/>
          </w:tcPr>
          <w:p w14:paraId="3E918873" w14:textId="77777777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2C8362" w14:textId="2297DB7C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11,338</w:t>
            </w:r>
          </w:p>
        </w:tc>
        <w:tc>
          <w:tcPr>
            <w:tcW w:w="236" w:type="dxa"/>
            <w:shd w:val="clear" w:color="auto" w:fill="auto"/>
          </w:tcPr>
          <w:p w14:paraId="76B93E1C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3B90AD96" w14:textId="3BE71B37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  <w:lang w:val="en-US" w:bidi="th-TH"/>
              </w:rPr>
              <w:t>13,706</w:t>
            </w:r>
          </w:p>
        </w:tc>
        <w:tc>
          <w:tcPr>
            <w:tcW w:w="251" w:type="dxa"/>
            <w:shd w:val="clear" w:color="auto" w:fill="auto"/>
          </w:tcPr>
          <w:p w14:paraId="38601F3F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A9B7FDD" w14:textId="7686971F" w:rsidR="00825B5A" w:rsidRPr="00F66FF1" w:rsidRDefault="00E01E94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8,152</w:t>
            </w:r>
          </w:p>
        </w:tc>
        <w:tc>
          <w:tcPr>
            <w:tcW w:w="251" w:type="dxa"/>
            <w:shd w:val="clear" w:color="auto" w:fill="auto"/>
          </w:tcPr>
          <w:p w14:paraId="1A85222C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07CA025" w14:textId="2C0BF37C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12,373</w:t>
            </w:r>
          </w:p>
        </w:tc>
      </w:tr>
      <w:tr w:rsidR="00825B5A" w:rsidRPr="00B7014B" w14:paraId="658D28F2" w14:textId="77777777" w:rsidTr="009757BD">
        <w:tc>
          <w:tcPr>
            <w:tcW w:w="3375" w:type="dxa"/>
          </w:tcPr>
          <w:p w14:paraId="695D3649" w14:textId="2419612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63" w:type="dxa"/>
          </w:tcPr>
          <w:p w14:paraId="37F873F9" w14:textId="77777777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85EF0C" w14:textId="075C253C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10,019</w:t>
            </w:r>
          </w:p>
        </w:tc>
        <w:tc>
          <w:tcPr>
            <w:tcW w:w="236" w:type="dxa"/>
            <w:shd w:val="clear" w:color="auto" w:fill="auto"/>
          </w:tcPr>
          <w:p w14:paraId="1A30862A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5297B4D3" w14:textId="7CB0D0E2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  <w:lang w:val="en-US"/>
              </w:rPr>
              <w:t>9,769</w:t>
            </w:r>
          </w:p>
        </w:tc>
        <w:tc>
          <w:tcPr>
            <w:tcW w:w="251" w:type="dxa"/>
            <w:shd w:val="clear" w:color="auto" w:fill="auto"/>
          </w:tcPr>
          <w:p w14:paraId="2100EC01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B6AA4AD" w14:textId="4DD0DF6E" w:rsidR="00825B5A" w:rsidRPr="00F66FF1" w:rsidRDefault="00E01E94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5,884</w:t>
            </w:r>
          </w:p>
        </w:tc>
        <w:tc>
          <w:tcPr>
            <w:tcW w:w="251" w:type="dxa"/>
            <w:shd w:val="clear" w:color="auto" w:fill="auto"/>
          </w:tcPr>
          <w:p w14:paraId="053C512D" w14:textId="77777777" w:rsidR="00825B5A" w:rsidRPr="00F66FF1" w:rsidRDefault="00825B5A" w:rsidP="0082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602D408" w14:textId="264A6564" w:rsidR="00825B5A" w:rsidRPr="00F66FF1" w:rsidRDefault="00825B5A" w:rsidP="00825B5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6,241</w:t>
            </w:r>
          </w:p>
        </w:tc>
      </w:tr>
      <w:tr w:rsidR="006A728D" w:rsidRPr="00B7014B" w14:paraId="3F5BEEEF" w14:textId="77777777" w:rsidTr="009757BD">
        <w:tc>
          <w:tcPr>
            <w:tcW w:w="3375" w:type="dxa"/>
          </w:tcPr>
          <w:p w14:paraId="40D9A33F" w14:textId="77777777" w:rsidR="006A728D" w:rsidRDefault="006A728D" w:rsidP="006A728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63" w:type="dxa"/>
          </w:tcPr>
          <w:p w14:paraId="78587270" w14:textId="77777777" w:rsidR="006A728D" w:rsidRPr="006D32E8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2B289F" w14:textId="141F54BA" w:rsidR="006A728D" w:rsidRPr="00496B69" w:rsidRDefault="00825B5A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5,73</w:t>
            </w:r>
            <w:r w:rsidR="000755C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6C2585E" w14:textId="77777777" w:rsidR="006A728D" w:rsidRPr="00496B69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58C4EAAF" w14:textId="5B9A59DC" w:rsidR="006A728D" w:rsidRPr="00496B69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6B69">
              <w:rPr>
                <w:rFonts w:ascii="Angsana New" w:hAnsi="Angsana New"/>
                <w:sz w:val="30"/>
                <w:szCs w:val="30"/>
                <w:lang w:val="en-US" w:bidi="th-TH"/>
              </w:rPr>
              <w:t>10,</w:t>
            </w:r>
            <w:r w:rsidR="00E01E94">
              <w:rPr>
                <w:rFonts w:ascii="Angsana New" w:hAnsi="Angsana New"/>
                <w:sz w:val="30"/>
                <w:szCs w:val="30"/>
                <w:lang w:val="en-US" w:bidi="th-TH"/>
              </w:rPr>
              <w:t>405</w:t>
            </w:r>
          </w:p>
        </w:tc>
        <w:tc>
          <w:tcPr>
            <w:tcW w:w="251" w:type="dxa"/>
            <w:shd w:val="clear" w:color="auto" w:fill="auto"/>
          </w:tcPr>
          <w:p w14:paraId="156C21EE" w14:textId="77777777" w:rsidR="006A728D" w:rsidRPr="00496B69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705E5F94" w14:textId="448B8DE4" w:rsidR="006A728D" w:rsidRPr="00496B69" w:rsidRDefault="00E01E94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5,204</w:t>
            </w:r>
          </w:p>
        </w:tc>
        <w:tc>
          <w:tcPr>
            <w:tcW w:w="251" w:type="dxa"/>
            <w:shd w:val="clear" w:color="auto" w:fill="auto"/>
          </w:tcPr>
          <w:p w14:paraId="6F85B2D7" w14:textId="77777777" w:rsidR="006A728D" w:rsidRPr="00496B69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772AC888" w14:textId="35C605B6" w:rsidR="006A728D" w:rsidRPr="00496B69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10,</w:t>
            </w:r>
            <w:r w:rsidR="00E01E94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6A728D" w:rsidRPr="00B7014B" w14:paraId="1CE9F785" w14:textId="77777777" w:rsidTr="009757BD">
        <w:tc>
          <w:tcPr>
            <w:tcW w:w="3375" w:type="dxa"/>
          </w:tcPr>
          <w:p w14:paraId="15724EF6" w14:textId="77777777" w:rsidR="006A728D" w:rsidRDefault="006A728D" w:rsidP="006A728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ค่าเบี้ยปรับ</w:t>
            </w:r>
          </w:p>
        </w:tc>
        <w:tc>
          <w:tcPr>
            <w:tcW w:w="963" w:type="dxa"/>
          </w:tcPr>
          <w:p w14:paraId="5D4BDE3A" w14:textId="18F84094" w:rsidR="006A728D" w:rsidRPr="003E2F0D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992D03" w14:textId="1E3A83E2" w:rsidR="006A728D" w:rsidRPr="00496B69" w:rsidRDefault="009757B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1,541</w:t>
            </w:r>
          </w:p>
        </w:tc>
        <w:tc>
          <w:tcPr>
            <w:tcW w:w="236" w:type="dxa"/>
            <w:shd w:val="clear" w:color="auto" w:fill="auto"/>
          </w:tcPr>
          <w:p w14:paraId="0960B30C" w14:textId="77777777" w:rsidR="006A728D" w:rsidRPr="00496B69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5DC17680" w14:textId="1443C796" w:rsidR="006A728D" w:rsidRPr="00496B69" w:rsidRDefault="00E01E94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A728D" w:rsidRPr="00496B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  <w:tc>
          <w:tcPr>
            <w:tcW w:w="251" w:type="dxa"/>
            <w:shd w:val="clear" w:color="auto" w:fill="auto"/>
          </w:tcPr>
          <w:p w14:paraId="61EBED9B" w14:textId="77777777" w:rsidR="006A728D" w:rsidRPr="00496B69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33073CBC" w14:textId="7EB0535C" w:rsidR="006A728D" w:rsidRPr="00496B69" w:rsidRDefault="009757B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1,508</w:t>
            </w:r>
          </w:p>
        </w:tc>
        <w:tc>
          <w:tcPr>
            <w:tcW w:w="251" w:type="dxa"/>
            <w:shd w:val="clear" w:color="auto" w:fill="auto"/>
          </w:tcPr>
          <w:p w14:paraId="37B1C194" w14:textId="77777777" w:rsidR="006A728D" w:rsidRPr="00496B69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395C16F8" w14:textId="77777777" w:rsidR="006A728D" w:rsidRPr="00496B69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4,366</w:t>
            </w:r>
          </w:p>
        </w:tc>
      </w:tr>
      <w:tr w:rsidR="006A728D" w:rsidRPr="00B7014B" w14:paraId="0E7A9F17" w14:textId="77777777" w:rsidTr="009757BD">
        <w:tc>
          <w:tcPr>
            <w:tcW w:w="3375" w:type="dxa"/>
          </w:tcPr>
          <w:p w14:paraId="56C97179" w14:textId="77777777" w:rsidR="006A728D" w:rsidRDefault="006A728D" w:rsidP="006A728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ภาษีซื้อขอคืนไม่ได้</w:t>
            </w:r>
          </w:p>
        </w:tc>
        <w:tc>
          <w:tcPr>
            <w:tcW w:w="963" w:type="dxa"/>
          </w:tcPr>
          <w:p w14:paraId="091305BA" w14:textId="06D21E53" w:rsidR="006A728D" w:rsidRPr="003E2F0D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CF7116" w14:textId="1307473D" w:rsidR="006A728D" w:rsidRPr="00496B69" w:rsidRDefault="00825B5A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</w:t>
            </w:r>
            <w:r w:rsidR="009757B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6321B87" w14:textId="77777777" w:rsidR="006A728D" w:rsidRPr="00496B69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B56EF46" w14:textId="69CF0992" w:rsidR="006A728D" w:rsidRPr="00496B69" w:rsidRDefault="00E01E94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A728D" w:rsidRPr="00496B6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  <w:tc>
          <w:tcPr>
            <w:tcW w:w="251" w:type="dxa"/>
            <w:shd w:val="clear" w:color="auto" w:fill="auto"/>
          </w:tcPr>
          <w:p w14:paraId="4126131E" w14:textId="77777777" w:rsidR="006A728D" w:rsidRPr="00496B69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6CB832B3" w14:textId="0D506C6D" w:rsidR="006A728D" w:rsidRPr="00496B69" w:rsidRDefault="00F34C10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9757BD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51" w:type="dxa"/>
            <w:shd w:val="clear" w:color="auto" w:fill="auto"/>
          </w:tcPr>
          <w:p w14:paraId="717DDDD5" w14:textId="77777777" w:rsidR="006A728D" w:rsidRPr="00496B69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4B4284C" w14:textId="77777777" w:rsidR="006A728D" w:rsidRPr="00496B69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6B69">
              <w:rPr>
                <w:rFonts w:ascii="Angsana New" w:hAnsi="Angsana New"/>
                <w:sz w:val="30"/>
                <w:szCs w:val="30"/>
              </w:rPr>
              <w:t>6,354</w:t>
            </w:r>
          </w:p>
        </w:tc>
      </w:tr>
      <w:tr w:rsidR="006A728D" w:rsidRPr="00B7014B" w14:paraId="61034CCE" w14:textId="77777777" w:rsidTr="009757BD">
        <w:tc>
          <w:tcPr>
            <w:tcW w:w="3375" w:type="dxa"/>
          </w:tcPr>
          <w:p w14:paraId="1135E0AB" w14:textId="77777777" w:rsidR="006A728D" w:rsidRPr="006D32E8" w:rsidRDefault="006A728D" w:rsidP="006A728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63" w:type="dxa"/>
          </w:tcPr>
          <w:p w14:paraId="5AF8B325" w14:textId="77777777" w:rsidR="006A728D" w:rsidRPr="006D32E8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FD8708" w14:textId="4058D5B8" w:rsidR="006A728D" w:rsidRPr="00F66FF1" w:rsidRDefault="009C7D34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C703D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757B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703DF">
              <w:rPr>
                <w:rFonts w:ascii="Angsana New" w:hAnsi="Angsana New"/>
                <w:sz w:val="30"/>
                <w:szCs w:val="30"/>
                <w:lang w:val="en-US" w:bidi="th-TH"/>
              </w:rPr>
              <w:t>972</w:t>
            </w:r>
          </w:p>
        </w:tc>
        <w:tc>
          <w:tcPr>
            <w:tcW w:w="236" w:type="dxa"/>
            <w:shd w:val="clear" w:color="auto" w:fill="auto"/>
          </w:tcPr>
          <w:p w14:paraId="463209A9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08A96460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6FF1">
              <w:rPr>
                <w:rFonts w:ascii="Angsana New" w:hAnsi="Angsana New"/>
                <w:sz w:val="30"/>
                <w:szCs w:val="30"/>
                <w:lang w:val="en-US" w:bidi="th-TH"/>
              </w:rPr>
              <w:t>129,362</w:t>
            </w:r>
          </w:p>
        </w:tc>
        <w:tc>
          <w:tcPr>
            <w:tcW w:w="251" w:type="dxa"/>
            <w:shd w:val="clear" w:color="auto" w:fill="auto"/>
          </w:tcPr>
          <w:p w14:paraId="657C7164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72170435" w14:textId="04531F06" w:rsidR="006A728D" w:rsidRPr="00F66FF1" w:rsidRDefault="009757B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C7D34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C7D34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51" w:type="dxa"/>
            <w:shd w:val="clear" w:color="auto" w:fill="auto"/>
          </w:tcPr>
          <w:p w14:paraId="78096142" w14:textId="77777777" w:rsidR="006A728D" w:rsidRPr="00F66FF1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1AE5127F" w14:textId="77777777" w:rsidR="006A728D" w:rsidRPr="00F66FF1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6FF1">
              <w:rPr>
                <w:rFonts w:ascii="Angsana New" w:hAnsi="Angsana New"/>
                <w:sz w:val="30"/>
                <w:szCs w:val="30"/>
              </w:rPr>
              <w:t>233,009</w:t>
            </w:r>
          </w:p>
        </w:tc>
      </w:tr>
      <w:tr w:rsidR="006A728D" w:rsidRPr="002B4307" w14:paraId="01A1AF0C" w14:textId="77777777" w:rsidTr="0074797C">
        <w:trPr>
          <w:trHeight w:val="209"/>
        </w:trPr>
        <w:tc>
          <w:tcPr>
            <w:tcW w:w="3375" w:type="dxa"/>
          </w:tcPr>
          <w:p w14:paraId="56A65D4A" w14:textId="77777777" w:rsidR="006A728D" w:rsidRPr="006D32E8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รวมต้นทุนขาย </w:t>
            </w:r>
            <w:r w:rsidRPr="007D3A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ต้นทุนในการจัดจำหน่าย</w:t>
            </w:r>
            <w:r w:rsidRPr="002707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และค่าใช้จ่ายในการ</w:t>
            </w:r>
            <w:r w:rsidRPr="006D32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บริหาร</w:t>
            </w:r>
          </w:p>
        </w:tc>
        <w:tc>
          <w:tcPr>
            <w:tcW w:w="963" w:type="dxa"/>
          </w:tcPr>
          <w:p w14:paraId="4755D3A6" w14:textId="77777777" w:rsidR="006A728D" w:rsidRPr="006D32E8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CCC731" w14:textId="77777777" w:rsidR="006A728D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2A55322" w14:textId="21F85A16" w:rsidR="009757BD" w:rsidRPr="006D32E8" w:rsidRDefault="009757B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2,81</w:t>
            </w:r>
            <w:r w:rsidR="009C7D3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7D34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36" w:type="dxa"/>
          </w:tcPr>
          <w:p w14:paraId="5B73124C" w14:textId="77777777" w:rsidR="006A728D" w:rsidRPr="006D32E8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6891CA5E" w14:textId="77777777" w:rsidR="006A728D" w:rsidRPr="0074797C" w:rsidRDefault="006A728D" w:rsidP="006A728D">
            <w:pPr>
              <w:pStyle w:val="acctfourfigures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0D7368" w14:textId="77777777" w:rsidR="006A728D" w:rsidRPr="006D32E8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797C">
              <w:rPr>
                <w:rFonts w:ascii="Angsana New" w:hAnsi="Angsana New"/>
                <w:b/>
                <w:bCs/>
                <w:sz w:val="30"/>
                <w:szCs w:val="30"/>
              </w:rPr>
              <w:t>2,848,407</w:t>
            </w:r>
          </w:p>
        </w:tc>
        <w:tc>
          <w:tcPr>
            <w:tcW w:w="251" w:type="dxa"/>
          </w:tcPr>
          <w:p w14:paraId="6B112EE6" w14:textId="77777777" w:rsidR="006A728D" w:rsidRPr="006D32E8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CD571FB" w14:textId="77777777" w:rsidR="006A728D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4130C2" w14:textId="111E34FE" w:rsidR="009757BD" w:rsidRPr="006D32E8" w:rsidRDefault="009757B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2,33</w:t>
            </w:r>
            <w:r w:rsidR="009C7D3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C7D34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  <w:tc>
          <w:tcPr>
            <w:tcW w:w="251" w:type="dxa"/>
          </w:tcPr>
          <w:p w14:paraId="18F8380E" w14:textId="77777777" w:rsidR="006A728D" w:rsidRPr="006D32E8" w:rsidRDefault="006A728D" w:rsidP="006A7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058B1FB2" w14:textId="77777777" w:rsidR="006A728D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54BA264" w14:textId="77777777" w:rsidR="006A728D" w:rsidRPr="006D32E8" w:rsidRDefault="006A728D" w:rsidP="006A728D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797C">
              <w:rPr>
                <w:rFonts w:ascii="Angsana New" w:hAnsi="Angsana New"/>
                <w:b/>
                <w:bCs/>
                <w:sz w:val="30"/>
                <w:szCs w:val="30"/>
              </w:rPr>
              <w:t>2,818,637</w:t>
            </w:r>
          </w:p>
        </w:tc>
      </w:tr>
    </w:tbl>
    <w:p w14:paraId="09290004" w14:textId="77777777" w:rsidR="00D02D5F" w:rsidRDefault="00D02D5F" w:rsidP="00D02D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2C5153C" w14:textId="383CA23E" w:rsidR="009D5622" w:rsidRPr="003D3F92" w:rsidRDefault="009D5622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3D3F92">
        <w:rPr>
          <w:rFonts w:ascii="Angsana New" w:hAnsi="Angsana New" w:hint="cs"/>
          <w:bCs/>
          <w:sz w:val="30"/>
          <w:szCs w:val="30"/>
          <w:cs/>
        </w:rPr>
        <w:lastRenderedPageBreak/>
        <w:t>ต้นทุนทางการเงิน</w:t>
      </w:r>
    </w:p>
    <w:p w14:paraId="4DCC6947" w14:textId="77777777" w:rsidR="009D5622" w:rsidRPr="00CB4581" w:rsidRDefault="009D5622" w:rsidP="009D56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08"/>
        <w:gridCol w:w="1022"/>
        <w:gridCol w:w="990"/>
        <w:gridCol w:w="252"/>
        <w:gridCol w:w="1008"/>
        <w:gridCol w:w="270"/>
        <w:gridCol w:w="1080"/>
        <w:gridCol w:w="270"/>
        <w:gridCol w:w="1080"/>
      </w:tblGrid>
      <w:tr w:rsidR="009D5622" w14:paraId="5481EA52" w14:textId="77777777" w:rsidTr="00171CAD">
        <w:trPr>
          <w:tblHeader/>
        </w:trPr>
        <w:tc>
          <w:tcPr>
            <w:tcW w:w="3208" w:type="dxa"/>
          </w:tcPr>
          <w:p w14:paraId="35EF9CE7" w14:textId="77777777"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44630C74" w14:textId="77777777"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6E1A35F" w14:textId="77777777"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B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453633" w14:textId="77777777"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3D0F55" w14:textId="77777777"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5B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CAD" w14:paraId="2000E224" w14:textId="77777777" w:rsidTr="00171CAD">
        <w:trPr>
          <w:tblHeader/>
        </w:trPr>
        <w:tc>
          <w:tcPr>
            <w:tcW w:w="3208" w:type="dxa"/>
          </w:tcPr>
          <w:p w14:paraId="17073FB5" w14:textId="77777777"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0C23B629" w14:textId="77777777"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5B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0FE73C" w14:textId="77777777"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12D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A26C64E" w14:textId="77777777"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92928C" w14:textId="77777777"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12D1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E0CFA7F" w14:textId="77777777"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F2BADE" w14:textId="77777777"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12D1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F7C399" w14:textId="77777777"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177C1C" w14:textId="77777777" w:rsidR="009D5622" w:rsidRDefault="009D5622" w:rsidP="003D3F9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12D1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D5622" w14:paraId="441483F1" w14:textId="77777777" w:rsidTr="00171CAD">
        <w:trPr>
          <w:trHeight w:val="80"/>
          <w:tblHeader/>
        </w:trPr>
        <w:tc>
          <w:tcPr>
            <w:tcW w:w="3208" w:type="dxa"/>
          </w:tcPr>
          <w:p w14:paraId="5CF039BF" w14:textId="77777777"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06E4447C" w14:textId="77777777"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7E23F254" w14:textId="77777777"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D55B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71CAD" w14:paraId="11D24A86" w14:textId="77777777" w:rsidTr="00171CAD">
        <w:tc>
          <w:tcPr>
            <w:tcW w:w="3208" w:type="dxa"/>
          </w:tcPr>
          <w:p w14:paraId="62167F1A" w14:textId="77777777" w:rsidR="009D5622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643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="001D11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2" w:type="dxa"/>
          </w:tcPr>
          <w:p w14:paraId="1416FE63" w14:textId="77777777" w:rsidR="009D5622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9CBB2" w14:textId="77777777" w:rsidR="009D5622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B783A30" w14:textId="77777777"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E5D2B10" w14:textId="77777777" w:rsidR="009D5622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9E6AB" w14:textId="77777777"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231081" w14:textId="77777777" w:rsidR="009D5622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EB4C" w14:textId="77777777" w:rsidR="009D5622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1B928F" w14:textId="77777777" w:rsidR="009D5622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D16" w:rsidRPr="00171CAD" w14:paraId="6B04DB17" w14:textId="77777777" w:rsidTr="00171CAD">
        <w:tc>
          <w:tcPr>
            <w:tcW w:w="3208" w:type="dxa"/>
          </w:tcPr>
          <w:p w14:paraId="4B81B099" w14:textId="77777777" w:rsidR="00512D16" w:rsidRPr="007D3A3A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D3A3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22" w:type="dxa"/>
          </w:tcPr>
          <w:p w14:paraId="4960C715" w14:textId="2BF835B1" w:rsidR="00512D16" w:rsidRPr="00086F03" w:rsidRDefault="007452E8" w:rsidP="0051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vAlign w:val="bottom"/>
          </w:tcPr>
          <w:p w14:paraId="20C240E1" w14:textId="77777777" w:rsidR="00512D16" w:rsidRPr="002D71C4" w:rsidRDefault="00F53AC5" w:rsidP="00512D16">
            <w:pPr>
              <w:pStyle w:val="acctmergecolhdg"/>
              <w:tabs>
                <w:tab w:val="decimal" w:pos="52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73FBFD1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3AEAB16" w14:textId="77777777" w:rsidR="00512D16" w:rsidRPr="002D71C4" w:rsidRDefault="00512D16" w:rsidP="00512D16">
            <w:pPr>
              <w:pStyle w:val="acctmergecolhdg"/>
              <w:tabs>
                <w:tab w:val="decimal" w:pos="52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2D71C4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E655FE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7DB370" w14:textId="77777777" w:rsidR="00512D16" w:rsidRPr="00171CAD" w:rsidRDefault="00F53AC5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2,840</w:t>
            </w:r>
          </w:p>
        </w:tc>
        <w:tc>
          <w:tcPr>
            <w:tcW w:w="270" w:type="dxa"/>
          </w:tcPr>
          <w:p w14:paraId="42599213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5BA33" w14:textId="77777777" w:rsidR="00512D16" w:rsidRPr="00171CAD" w:rsidRDefault="00512D16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171CAD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2,295</w:t>
            </w:r>
          </w:p>
        </w:tc>
      </w:tr>
      <w:tr w:rsidR="00512D16" w14:paraId="67F4D96C" w14:textId="77777777" w:rsidTr="00171CAD">
        <w:tc>
          <w:tcPr>
            <w:tcW w:w="3208" w:type="dxa"/>
          </w:tcPr>
          <w:p w14:paraId="3455F3C6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เงินกู้และเงินเบิกเกินบัญชีจากธนาคาร</w:t>
            </w:r>
          </w:p>
        </w:tc>
        <w:tc>
          <w:tcPr>
            <w:tcW w:w="1022" w:type="dxa"/>
          </w:tcPr>
          <w:p w14:paraId="6075C007" w14:textId="77777777" w:rsidR="00512D16" w:rsidRDefault="00512D16" w:rsidP="0051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54C93A" w14:textId="77777777" w:rsidR="00512D16" w:rsidRDefault="00177721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77,450</w:t>
            </w:r>
          </w:p>
        </w:tc>
        <w:tc>
          <w:tcPr>
            <w:tcW w:w="252" w:type="dxa"/>
          </w:tcPr>
          <w:p w14:paraId="6FB87322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25E0FB" w14:textId="77777777" w:rsidR="00512D16" w:rsidRDefault="00177721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78,274</w:t>
            </w:r>
          </w:p>
        </w:tc>
        <w:tc>
          <w:tcPr>
            <w:tcW w:w="270" w:type="dxa"/>
          </w:tcPr>
          <w:p w14:paraId="5234B9F3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CE8508" w14:textId="77777777" w:rsidR="00512D16" w:rsidRPr="002D71C4" w:rsidRDefault="00F53AC5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7</w:t>
            </w:r>
            <w:r w:rsidR="0033102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="0033102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270" w:type="dxa"/>
          </w:tcPr>
          <w:p w14:paraId="4CD25102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7A900B" w14:textId="77777777" w:rsidR="00512D16" w:rsidRPr="002D71C4" w:rsidRDefault="00512D16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2D71C4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7</w:t>
            </w:r>
            <w:r w:rsidR="0033102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</w:t>
            </w:r>
            <w:r w:rsidRPr="002D71C4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="0033102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066</w:t>
            </w:r>
          </w:p>
        </w:tc>
      </w:tr>
      <w:tr w:rsidR="00512D16" w14:paraId="5C112C65" w14:textId="77777777" w:rsidTr="00171CAD">
        <w:tc>
          <w:tcPr>
            <w:tcW w:w="3208" w:type="dxa"/>
          </w:tcPr>
          <w:p w14:paraId="374605DC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22" w:type="dxa"/>
          </w:tcPr>
          <w:p w14:paraId="145BABE8" w14:textId="77777777" w:rsidR="00512D16" w:rsidRDefault="00512D16" w:rsidP="0051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DE94BD" w14:textId="77777777" w:rsidR="00512D16" w:rsidRDefault="0033102F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02F">
              <w:rPr>
                <w:rFonts w:ascii="Angsana New" w:hAnsi="Angsana New"/>
                <w:b/>
                <w:bCs/>
                <w:sz w:val="30"/>
                <w:szCs w:val="30"/>
              </w:rPr>
              <w:t>77,450</w:t>
            </w:r>
          </w:p>
        </w:tc>
        <w:tc>
          <w:tcPr>
            <w:tcW w:w="252" w:type="dxa"/>
          </w:tcPr>
          <w:p w14:paraId="44FCC5A4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36FA26" w14:textId="77777777" w:rsidR="00512D16" w:rsidRDefault="0033102F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02F">
              <w:rPr>
                <w:rFonts w:ascii="Angsana New" w:hAnsi="Angsana New"/>
                <w:b/>
                <w:bCs/>
                <w:sz w:val="30"/>
                <w:szCs w:val="30"/>
              </w:rPr>
              <w:t>78,274</w:t>
            </w:r>
          </w:p>
        </w:tc>
        <w:tc>
          <w:tcPr>
            <w:tcW w:w="270" w:type="dxa"/>
          </w:tcPr>
          <w:p w14:paraId="482747EA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FEBA1F" w14:textId="77777777" w:rsidR="00512D16" w:rsidRPr="002D71C4" w:rsidRDefault="0033102F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33102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</w:t>
            </w:r>
            <w:r w:rsidRPr="0033102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70" w:type="dxa"/>
          </w:tcPr>
          <w:p w14:paraId="3836F022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A71D06" w14:textId="77777777" w:rsidR="00512D16" w:rsidRPr="002D71C4" w:rsidRDefault="0033102F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33102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</w:t>
            </w:r>
            <w:r w:rsidRPr="0033102F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361</w:t>
            </w:r>
          </w:p>
        </w:tc>
      </w:tr>
      <w:tr w:rsidR="00512D16" w14:paraId="39493948" w14:textId="77777777" w:rsidTr="00171CAD">
        <w:tc>
          <w:tcPr>
            <w:tcW w:w="3208" w:type="dxa"/>
          </w:tcPr>
          <w:p w14:paraId="19E107E5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</w:t>
            </w:r>
            <w:r w:rsidRPr="00D55B33">
              <w:rPr>
                <w:rFonts w:ascii="Angsana New" w:hAnsi="Angsana New"/>
                <w:sz w:val="30"/>
                <w:szCs w:val="30"/>
                <w:cs/>
              </w:rPr>
              <w:t>ที่บันทึกรวมกับ</w:t>
            </w:r>
          </w:p>
          <w:p w14:paraId="68F89090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55B33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22" w:type="dxa"/>
          </w:tcPr>
          <w:p w14:paraId="22CEE33E" w14:textId="77777777" w:rsidR="00512D16" w:rsidRDefault="00512D16" w:rsidP="0051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08FD2" w14:textId="77777777" w:rsidR="00512D16" w:rsidRPr="001B6456" w:rsidRDefault="0033102F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3,503</w:t>
            </w:r>
          </w:p>
        </w:tc>
        <w:tc>
          <w:tcPr>
            <w:tcW w:w="252" w:type="dxa"/>
          </w:tcPr>
          <w:p w14:paraId="28CA6460" w14:textId="77777777" w:rsidR="00512D16" w:rsidRPr="001B645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7797EBA" w14:textId="77777777" w:rsidR="00512D16" w:rsidRPr="001B6456" w:rsidRDefault="0033102F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  <w:tc>
          <w:tcPr>
            <w:tcW w:w="270" w:type="dxa"/>
          </w:tcPr>
          <w:p w14:paraId="0AFFAD32" w14:textId="77777777" w:rsidR="00512D16" w:rsidRPr="001B645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A401F4" w14:textId="77777777" w:rsidR="00512D16" w:rsidRPr="001B6456" w:rsidRDefault="0033102F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3,361</w:t>
            </w:r>
          </w:p>
        </w:tc>
        <w:tc>
          <w:tcPr>
            <w:tcW w:w="270" w:type="dxa"/>
          </w:tcPr>
          <w:p w14:paraId="67EB9640" w14:textId="77777777" w:rsidR="00512D16" w:rsidRPr="001B645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F00052" w14:textId="77777777" w:rsidR="00512D16" w:rsidRPr="001B6456" w:rsidRDefault="0033102F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1,251</w:t>
            </w:r>
          </w:p>
        </w:tc>
      </w:tr>
      <w:tr w:rsidR="00512D16" w14:paraId="3CE61FD0" w14:textId="77777777" w:rsidTr="00171CAD">
        <w:tc>
          <w:tcPr>
            <w:tcW w:w="3208" w:type="dxa"/>
          </w:tcPr>
          <w:p w14:paraId="492763C9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22" w:type="dxa"/>
          </w:tcPr>
          <w:p w14:paraId="072BEDB0" w14:textId="77777777" w:rsidR="00512D16" w:rsidRDefault="00512D16" w:rsidP="0051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4A4058" w14:textId="77777777" w:rsidR="00512D16" w:rsidRDefault="00F53AC5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7,833</w:t>
            </w:r>
          </w:p>
        </w:tc>
        <w:tc>
          <w:tcPr>
            <w:tcW w:w="252" w:type="dxa"/>
          </w:tcPr>
          <w:p w14:paraId="2A934DC8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1BB504" w14:textId="77777777" w:rsidR="00512D16" w:rsidRDefault="00512D16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10,062</w:t>
            </w:r>
          </w:p>
        </w:tc>
        <w:tc>
          <w:tcPr>
            <w:tcW w:w="270" w:type="dxa"/>
          </w:tcPr>
          <w:p w14:paraId="71FC3F9B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20FF89" w14:textId="77777777" w:rsidR="00512D16" w:rsidRPr="002D71C4" w:rsidRDefault="00F53AC5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3,910</w:t>
            </w:r>
          </w:p>
        </w:tc>
        <w:tc>
          <w:tcPr>
            <w:tcW w:w="270" w:type="dxa"/>
          </w:tcPr>
          <w:p w14:paraId="0DF83012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58DB6A" w14:textId="77777777" w:rsidR="00512D16" w:rsidRPr="002D71C4" w:rsidRDefault="00512D16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1D1116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6</w:t>
            </w:r>
            <w:r w:rsidRPr="002D71C4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Pr="002E62E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0</w:t>
            </w:r>
            <w:r w:rsidRPr="001D1116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61</w:t>
            </w:r>
          </w:p>
        </w:tc>
      </w:tr>
      <w:tr w:rsidR="00512D16" w14:paraId="4335F689" w14:textId="77777777" w:rsidTr="00171CAD">
        <w:tc>
          <w:tcPr>
            <w:tcW w:w="3208" w:type="dxa"/>
          </w:tcPr>
          <w:p w14:paraId="635F5224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2" w:type="dxa"/>
          </w:tcPr>
          <w:p w14:paraId="5ADF1847" w14:textId="77777777" w:rsidR="00512D16" w:rsidRDefault="00512D16" w:rsidP="0051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3688" w14:textId="77777777" w:rsidR="00512D16" w:rsidRDefault="0033102F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88,786</w:t>
            </w:r>
          </w:p>
        </w:tc>
        <w:tc>
          <w:tcPr>
            <w:tcW w:w="252" w:type="dxa"/>
          </w:tcPr>
          <w:p w14:paraId="653FD7F8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D39C1" w14:textId="77777777" w:rsidR="00512D16" w:rsidRDefault="00512D16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89,696</w:t>
            </w:r>
          </w:p>
        </w:tc>
        <w:tc>
          <w:tcPr>
            <w:tcW w:w="270" w:type="dxa"/>
          </w:tcPr>
          <w:p w14:paraId="76AD9A32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5E61" w14:textId="77777777" w:rsidR="00512D16" w:rsidRPr="002D71C4" w:rsidRDefault="00F53AC5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81,</w:t>
            </w:r>
            <w:r w:rsidR="0033102F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70" w:type="dxa"/>
          </w:tcPr>
          <w:p w14:paraId="388EB6EF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CC6DD" w14:textId="77777777" w:rsidR="00512D16" w:rsidRPr="002D71C4" w:rsidRDefault="00512D16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1D1116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81</w:t>
            </w:r>
            <w:r w:rsidRPr="002D71C4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673</w:t>
            </w:r>
          </w:p>
        </w:tc>
      </w:tr>
      <w:tr w:rsidR="00512D16" w14:paraId="0BC2C676" w14:textId="77777777" w:rsidTr="00171CAD">
        <w:tc>
          <w:tcPr>
            <w:tcW w:w="3208" w:type="dxa"/>
          </w:tcPr>
          <w:p w14:paraId="083FAEFA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40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</w:t>
            </w:r>
          </w:p>
          <w:p w14:paraId="0E28720F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สินทรัพย์ที่เข้าเงื่อนไข</w:t>
            </w:r>
          </w:p>
        </w:tc>
        <w:tc>
          <w:tcPr>
            <w:tcW w:w="1022" w:type="dxa"/>
            <w:vAlign w:val="bottom"/>
          </w:tcPr>
          <w:p w14:paraId="40AC56A2" w14:textId="77777777" w:rsidR="00512D16" w:rsidRDefault="00512D16" w:rsidP="0051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844CA2" w14:textId="77777777" w:rsidR="00512D16" w:rsidRDefault="00512D16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47CBD24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070E332" w14:textId="77777777" w:rsidR="00512D16" w:rsidRDefault="00512D16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8DC30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B41446" w14:textId="77777777" w:rsidR="00512D16" w:rsidRPr="002D71C4" w:rsidRDefault="00512D16" w:rsidP="00512D16">
            <w:pPr>
              <w:pStyle w:val="acctmergecolhdg"/>
              <w:tabs>
                <w:tab w:val="decimal" w:pos="612"/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87A9E6A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1C324F" w14:textId="77777777" w:rsidR="00512D16" w:rsidRPr="002D71C4" w:rsidRDefault="00512D16" w:rsidP="00512D16">
            <w:pPr>
              <w:pStyle w:val="acctmergecolhdg"/>
              <w:tabs>
                <w:tab w:val="decimal" w:pos="612"/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512D16" w14:paraId="2E4B864B" w14:textId="77777777" w:rsidTr="00171CAD">
        <w:tc>
          <w:tcPr>
            <w:tcW w:w="3208" w:type="dxa"/>
          </w:tcPr>
          <w:p w14:paraId="4A445477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</w:t>
            </w:r>
            <w:r w:rsidRPr="00D67E3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ระหว่า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3A692A87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022" w:type="dxa"/>
            <w:vAlign w:val="bottom"/>
          </w:tcPr>
          <w:p w14:paraId="6F9159F4" w14:textId="77777777" w:rsidR="00512D16" w:rsidRDefault="00512D16" w:rsidP="0051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634C879" w14:textId="77777777" w:rsidR="00512D16" w:rsidRPr="00EC5F2A" w:rsidRDefault="00F53AC5" w:rsidP="00EC5F2A">
            <w:pPr>
              <w:pStyle w:val="acctmergecolhdg"/>
              <w:tabs>
                <w:tab w:val="decimal" w:pos="430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C5F2A"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1FB93EA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B663633" w14:textId="77777777" w:rsidR="00512D16" w:rsidRDefault="00512D16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(332)</w:t>
            </w:r>
          </w:p>
        </w:tc>
        <w:tc>
          <w:tcPr>
            <w:tcW w:w="270" w:type="dxa"/>
          </w:tcPr>
          <w:p w14:paraId="2B3A133A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006398" w14:textId="77777777" w:rsidR="00512D16" w:rsidRPr="002D71C4" w:rsidRDefault="00F53AC5" w:rsidP="00EC5F2A">
            <w:pPr>
              <w:pStyle w:val="acctmergecolhdg"/>
              <w:tabs>
                <w:tab w:val="decimal" w:pos="520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9C205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9500C6" w14:textId="77777777" w:rsidR="00512D16" w:rsidRPr="002D71C4" w:rsidRDefault="00512D16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(332)</w:t>
            </w:r>
          </w:p>
        </w:tc>
      </w:tr>
      <w:tr w:rsidR="00512D16" w14:paraId="5BFC566C" w14:textId="77777777" w:rsidTr="00171CAD">
        <w:tc>
          <w:tcPr>
            <w:tcW w:w="3208" w:type="dxa"/>
          </w:tcPr>
          <w:p w14:paraId="226BC756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2" w:type="dxa"/>
          </w:tcPr>
          <w:p w14:paraId="1BCAEAC9" w14:textId="77777777" w:rsidR="00512D16" w:rsidRDefault="00512D16" w:rsidP="0051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DF1DE" w14:textId="77777777" w:rsidR="00512D16" w:rsidRPr="00EC5F2A" w:rsidRDefault="00F53AC5" w:rsidP="00EC5F2A">
            <w:pPr>
              <w:pStyle w:val="acctmergecolhdg"/>
              <w:tabs>
                <w:tab w:val="decimal" w:pos="430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C5F2A"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054AB1E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54CBB" w14:textId="77777777" w:rsidR="00512D16" w:rsidRDefault="00512D16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(332)</w:t>
            </w:r>
          </w:p>
        </w:tc>
        <w:tc>
          <w:tcPr>
            <w:tcW w:w="270" w:type="dxa"/>
          </w:tcPr>
          <w:p w14:paraId="66CD6990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7AC06" w14:textId="77777777" w:rsidR="00512D16" w:rsidRPr="002D71C4" w:rsidRDefault="00F53AC5" w:rsidP="00EC5F2A">
            <w:pPr>
              <w:pStyle w:val="acctmergecolhdg"/>
              <w:tabs>
                <w:tab w:val="decimal" w:pos="520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6F65E7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53559" w14:textId="77777777" w:rsidR="00512D16" w:rsidRPr="002D71C4" w:rsidRDefault="00512D16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(332)</w:t>
            </w:r>
          </w:p>
        </w:tc>
      </w:tr>
      <w:tr w:rsidR="00512D16" w14:paraId="2D341AD9" w14:textId="77777777" w:rsidTr="00171CAD">
        <w:tc>
          <w:tcPr>
            <w:tcW w:w="3208" w:type="dxa"/>
          </w:tcPr>
          <w:p w14:paraId="7A8C44D3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B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2" w:type="dxa"/>
          </w:tcPr>
          <w:p w14:paraId="72393974" w14:textId="77777777" w:rsidR="00512D16" w:rsidRDefault="00512D16" w:rsidP="0051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DF913" w14:textId="77777777" w:rsidR="00512D16" w:rsidRDefault="0033102F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02F">
              <w:rPr>
                <w:rFonts w:ascii="Angsana New" w:hAnsi="Angsana New"/>
                <w:b/>
                <w:bCs/>
                <w:sz w:val="30"/>
                <w:szCs w:val="30"/>
              </w:rPr>
              <w:t>88,786</w:t>
            </w:r>
          </w:p>
        </w:tc>
        <w:tc>
          <w:tcPr>
            <w:tcW w:w="252" w:type="dxa"/>
          </w:tcPr>
          <w:p w14:paraId="682910F6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C9D04" w14:textId="77777777" w:rsidR="00512D16" w:rsidRDefault="00512D16" w:rsidP="00512D16">
            <w:pPr>
              <w:pStyle w:val="acctfourfigures"/>
              <w:tabs>
                <w:tab w:val="clear" w:pos="765"/>
              </w:tabs>
              <w:spacing w:line="240" w:lineRule="auto"/>
              <w:ind w:left="-126"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89,364</w:t>
            </w:r>
          </w:p>
        </w:tc>
        <w:tc>
          <w:tcPr>
            <w:tcW w:w="270" w:type="dxa"/>
          </w:tcPr>
          <w:p w14:paraId="69A0484A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234AC" w14:textId="77777777" w:rsidR="00512D16" w:rsidRPr="009935AC" w:rsidRDefault="0033102F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102F">
              <w:rPr>
                <w:rFonts w:ascii="Angsana New" w:hAnsi="Angsana New"/>
                <w:sz w:val="30"/>
                <w:szCs w:val="30"/>
                <w:lang w:val="en-US"/>
              </w:rPr>
              <w:t>81,433</w:t>
            </w:r>
          </w:p>
        </w:tc>
        <w:tc>
          <w:tcPr>
            <w:tcW w:w="270" w:type="dxa"/>
          </w:tcPr>
          <w:p w14:paraId="00AB72A5" w14:textId="77777777" w:rsidR="00512D16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9D458" w14:textId="77777777" w:rsidR="00512D16" w:rsidRPr="009935AC" w:rsidRDefault="00512D16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71C4">
              <w:rPr>
                <w:rFonts w:ascii="Angsana New" w:hAnsi="Angsana New"/>
                <w:sz w:val="30"/>
                <w:szCs w:val="30"/>
              </w:rPr>
              <w:t>81,</w:t>
            </w:r>
            <w:r>
              <w:rPr>
                <w:rFonts w:ascii="Angsana New" w:hAnsi="Angsana New"/>
                <w:sz w:val="30"/>
                <w:szCs w:val="30"/>
              </w:rPr>
              <w:t>341</w:t>
            </w:r>
          </w:p>
        </w:tc>
      </w:tr>
    </w:tbl>
    <w:p w14:paraId="42F6C4D5" w14:textId="77777777" w:rsidR="007E5D91" w:rsidRDefault="007E5D91" w:rsidP="007E5D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0FE9FC98" w14:textId="77777777" w:rsidR="007E5D91" w:rsidRDefault="007E5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1E8C0533" w14:textId="77777777" w:rsidR="00A77D7D" w:rsidRDefault="00A77D7D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07375">
        <w:rPr>
          <w:rFonts w:ascii="Angsana New" w:hAnsi="Angsana New"/>
          <w:bCs/>
          <w:sz w:val="30"/>
          <w:szCs w:val="30"/>
          <w:cs/>
        </w:rPr>
        <w:lastRenderedPageBreak/>
        <w:t>ภาษีเงินได้</w:t>
      </w:r>
    </w:p>
    <w:p w14:paraId="6EE42918" w14:textId="77777777" w:rsidR="003C2C0C" w:rsidRPr="003C2E27" w:rsidRDefault="003C2C0C" w:rsidP="00AB0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51" w:type="dxa"/>
        <w:tblInd w:w="450" w:type="dxa"/>
        <w:tblLook w:val="01E0" w:firstRow="1" w:lastRow="1" w:firstColumn="1" w:lastColumn="1" w:noHBand="0" w:noVBand="0"/>
      </w:tblPr>
      <w:tblGrid>
        <w:gridCol w:w="2870"/>
        <w:gridCol w:w="976"/>
        <w:gridCol w:w="1092"/>
        <w:gridCol w:w="263"/>
        <w:gridCol w:w="1131"/>
        <w:gridCol w:w="263"/>
        <w:gridCol w:w="1095"/>
        <w:gridCol w:w="263"/>
        <w:gridCol w:w="1098"/>
      </w:tblGrid>
      <w:tr w:rsidR="008208EF" w:rsidRPr="00A0764C" w14:paraId="3812E405" w14:textId="77777777" w:rsidTr="009C7D34">
        <w:trPr>
          <w:tblHeader/>
        </w:trPr>
        <w:tc>
          <w:tcPr>
            <w:tcW w:w="2870" w:type="dxa"/>
          </w:tcPr>
          <w:p w14:paraId="42097082" w14:textId="1BE52D56" w:rsidR="008208EF" w:rsidRPr="00523C90" w:rsidRDefault="009014A7" w:rsidP="00523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  <w:tab w:val="center" w:pos="1133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9014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</w:t>
            </w:r>
            <w:r w:rsidRPr="009014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ที่</w:t>
            </w:r>
            <w:r w:rsidRPr="009014A7">
              <w:rPr>
                <w:rFonts w:ascii="Angsana New" w:hAnsi="Angsana New"/>
                <w:bCs/>
                <w:i/>
                <w:iCs/>
                <w:sz w:val="27"/>
                <w:szCs w:val="27"/>
                <w:cs/>
              </w:rPr>
              <w:t>รับรู้</w:t>
            </w:r>
            <w:r w:rsidRPr="009014A7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ในกำไรหรือขาดทุน</w:t>
            </w:r>
          </w:p>
        </w:tc>
        <w:tc>
          <w:tcPr>
            <w:tcW w:w="976" w:type="dxa"/>
          </w:tcPr>
          <w:p w14:paraId="7F2E0F8D" w14:textId="77777777"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</w:p>
        </w:tc>
        <w:tc>
          <w:tcPr>
            <w:tcW w:w="2486" w:type="dxa"/>
            <w:gridSpan w:val="3"/>
          </w:tcPr>
          <w:p w14:paraId="25179CBE" w14:textId="559FF0BC" w:rsidR="008208EF" w:rsidRPr="00093E4B" w:rsidRDefault="009014A7" w:rsidP="0090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  <w:tab w:val="center" w:pos="1133"/>
              </w:tabs>
              <w:ind w:left="-108" w:right="-108"/>
              <w:rPr>
                <w:rFonts w:ascii="Angsana New" w:hAnsi="Angsana New"/>
                <w:bCs/>
                <w:sz w:val="27"/>
                <w:szCs w:val="27"/>
              </w:rPr>
            </w:pPr>
            <w:r>
              <w:rPr>
                <w:rFonts w:ascii="Angsana New" w:hAnsi="Angsana New"/>
                <w:bCs/>
                <w:sz w:val="27"/>
                <w:szCs w:val="27"/>
                <w:cs/>
              </w:rPr>
              <w:tab/>
            </w:r>
            <w:r>
              <w:rPr>
                <w:rFonts w:ascii="Angsana New" w:hAnsi="Angsana New"/>
                <w:bCs/>
                <w:sz w:val="27"/>
                <w:szCs w:val="27"/>
                <w:cs/>
              </w:rPr>
              <w:tab/>
            </w:r>
            <w:r w:rsidR="008208EF" w:rsidRPr="00093E4B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15E4FD11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56" w:type="dxa"/>
            <w:gridSpan w:val="3"/>
          </w:tcPr>
          <w:p w14:paraId="0CCD3910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208EF" w:rsidRPr="00A0764C" w14:paraId="5CD1CCC0" w14:textId="77777777" w:rsidTr="009C7D34">
        <w:trPr>
          <w:tblHeader/>
        </w:trPr>
        <w:tc>
          <w:tcPr>
            <w:tcW w:w="2870" w:type="dxa"/>
          </w:tcPr>
          <w:p w14:paraId="47C2590D" w14:textId="77777777"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76" w:type="dxa"/>
          </w:tcPr>
          <w:p w14:paraId="05DF1B46" w14:textId="7E87D007"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B25EDD9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256</w:t>
            </w:r>
            <w:r w:rsidR="00D13D4A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922781F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1A671262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256</w:t>
            </w:r>
            <w:r w:rsidR="00D13D4A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7F38FA43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7E5D32D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256</w:t>
            </w:r>
            <w:r w:rsidR="00D13D4A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6E3427C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77A606B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256</w:t>
            </w:r>
            <w:r w:rsidR="00D13D4A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8208EF" w:rsidRPr="00A0764C" w14:paraId="06DF1A9B" w14:textId="77777777" w:rsidTr="009C7D34">
        <w:trPr>
          <w:tblHeader/>
        </w:trPr>
        <w:tc>
          <w:tcPr>
            <w:tcW w:w="2870" w:type="dxa"/>
          </w:tcPr>
          <w:p w14:paraId="77A8C075" w14:textId="77777777"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976" w:type="dxa"/>
          </w:tcPr>
          <w:p w14:paraId="1FEC3920" w14:textId="77777777" w:rsidR="008208EF" w:rsidRPr="00093E4B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</w:p>
        </w:tc>
        <w:tc>
          <w:tcPr>
            <w:tcW w:w="5205" w:type="dxa"/>
            <w:gridSpan w:val="7"/>
          </w:tcPr>
          <w:p w14:paraId="44583467" w14:textId="77777777" w:rsidR="008208EF" w:rsidRPr="00093E4B" w:rsidRDefault="00956942" w:rsidP="0095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(พั</w:t>
            </w:r>
            <w:r w:rsidR="008208EF" w:rsidRPr="00093E4B">
              <w:rPr>
                <w:rFonts w:ascii="Angsana New" w:hAnsi="Angsana New"/>
                <w:b/>
                <w:i/>
                <w:iCs/>
                <w:sz w:val="27"/>
                <w:szCs w:val="27"/>
                <w:cs/>
              </w:rPr>
              <w:t>นบาท)</w:t>
            </w:r>
          </w:p>
        </w:tc>
      </w:tr>
      <w:tr w:rsidR="008208EF" w:rsidRPr="00A0764C" w14:paraId="4082BBAD" w14:textId="77777777" w:rsidTr="009C7D34">
        <w:tc>
          <w:tcPr>
            <w:tcW w:w="3846" w:type="dxa"/>
            <w:gridSpan w:val="2"/>
          </w:tcPr>
          <w:p w14:paraId="380C4EDA" w14:textId="3B449DB8" w:rsidR="008208EF" w:rsidRPr="00093E4B" w:rsidRDefault="008208EF" w:rsidP="009569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4B39D0EB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</w:tcPr>
          <w:p w14:paraId="0410AB68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0E8C54B4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</w:tcPr>
          <w:p w14:paraId="389A3F67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95" w:type="dxa"/>
            <w:vAlign w:val="bottom"/>
          </w:tcPr>
          <w:p w14:paraId="107F2D3C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</w:tcPr>
          <w:p w14:paraId="79F70FF7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162C6747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13D4A" w:rsidRPr="00A0764C" w14:paraId="6291BAC4" w14:textId="77777777" w:rsidTr="009C7D34">
        <w:tc>
          <w:tcPr>
            <w:tcW w:w="2870" w:type="dxa"/>
          </w:tcPr>
          <w:p w14:paraId="7266AE1E" w14:textId="77777777" w:rsidR="00D13D4A" w:rsidRPr="00093E4B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/>
                <w:sz w:val="27"/>
                <w:szCs w:val="27"/>
                <w:cs/>
              </w:rPr>
              <w:t xml:space="preserve">สำหรับงวดปัจจุบัน </w:t>
            </w:r>
          </w:p>
        </w:tc>
        <w:tc>
          <w:tcPr>
            <w:tcW w:w="976" w:type="dxa"/>
          </w:tcPr>
          <w:p w14:paraId="68329FAB" w14:textId="77777777" w:rsidR="00D13D4A" w:rsidRPr="00093E4B" w:rsidRDefault="00D13D4A" w:rsidP="00D1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</w:p>
        </w:tc>
        <w:tc>
          <w:tcPr>
            <w:tcW w:w="1092" w:type="dxa"/>
            <w:vAlign w:val="bottom"/>
          </w:tcPr>
          <w:p w14:paraId="79245D2D" w14:textId="4137E738" w:rsidR="00D13D4A" w:rsidRPr="00093E4B" w:rsidRDefault="009C7D34" w:rsidP="00D13D4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30,333</w:t>
            </w:r>
          </w:p>
        </w:tc>
        <w:tc>
          <w:tcPr>
            <w:tcW w:w="263" w:type="dxa"/>
          </w:tcPr>
          <w:p w14:paraId="0317836F" w14:textId="77777777" w:rsidR="00D13D4A" w:rsidRPr="00093E4B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1" w:type="dxa"/>
            <w:vAlign w:val="bottom"/>
          </w:tcPr>
          <w:p w14:paraId="3819E502" w14:textId="77777777" w:rsidR="00D13D4A" w:rsidRPr="00093E4B" w:rsidRDefault="00D13D4A" w:rsidP="00D13D4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31,33</w:t>
            </w: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63" w:type="dxa"/>
          </w:tcPr>
          <w:p w14:paraId="54735399" w14:textId="77777777" w:rsidR="00D13D4A" w:rsidRPr="00093E4B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95" w:type="dxa"/>
            <w:vAlign w:val="bottom"/>
          </w:tcPr>
          <w:p w14:paraId="675AE534" w14:textId="218EADC4" w:rsidR="00D13D4A" w:rsidRPr="00093E4B" w:rsidRDefault="009C7D34" w:rsidP="00D13D4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30,283</w:t>
            </w:r>
          </w:p>
        </w:tc>
        <w:tc>
          <w:tcPr>
            <w:tcW w:w="263" w:type="dxa"/>
          </w:tcPr>
          <w:p w14:paraId="2517E6D1" w14:textId="77777777" w:rsidR="00D13D4A" w:rsidRPr="00093E4B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98" w:type="dxa"/>
            <w:vAlign w:val="bottom"/>
          </w:tcPr>
          <w:p w14:paraId="20FE9B1F" w14:textId="7DC6C2E2" w:rsidR="00D13D4A" w:rsidRPr="00093E4B" w:rsidRDefault="00D13D4A" w:rsidP="00D13D4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28,63</w:t>
            </w:r>
            <w:r w:rsidR="009C7D34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D13D4A" w:rsidRPr="00AB31F9" w14:paraId="6D2FD090" w14:textId="77777777" w:rsidTr="009C7D34">
        <w:tc>
          <w:tcPr>
            <w:tcW w:w="2870" w:type="dxa"/>
            <w:shd w:val="clear" w:color="auto" w:fill="auto"/>
          </w:tcPr>
          <w:p w14:paraId="0BB6EE7D" w14:textId="77777777" w:rsidR="00D13D4A" w:rsidRPr="00AB31F9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14:paraId="03E7D980" w14:textId="77777777" w:rsidR="00D13D4A" w:rsidRPr="00AB31F9" w:rsidRDefault="00D13D4A" w:rsidP="00D1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708FBDCB" w14:textId="77777777" w:rsidR="00D13D4A" w:rsidRPr="00AB31F9" w:rsidRDefault="00D13D4A" w:rsidP="00D13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3" w:type="dxa"/>
            <w:shd w:val="clear" w:color="auto" w:fill="auto"/>
          </w:tcPr>
          <w:p w14:paraId="5570FAB9" w14:textId="77777777" w:rsidR="00D13D4A" w:rsidRPr="00AB31F9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A4F6D49" w14:textId="77777777" w:rsidR="00D13D4A" w:rsidRPr="00AB31F9" w:rsidRDefault="00D13D4A" w:rsidP="00D13D4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3" w:type="dxa"/>
            <w:shd w:val="clear" w:color="auto" w:fill="auto"/>
          </w:tcPr>
          <w:p w14:paraId="042080CF" w14:textId="77777777" w:rsidR="00D13D4A" w:rsidRPr="00AB31F9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DFA3F44" w14:textId="77777777" w:rsidR="00D13D4A" w:rsidRPr="00AB31F9" w:rsidRDefault="00D13D4A" w:rsidP="00D13D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3" w:type="dxa"/>
            <w:shd w:val="clear" w:color="auto" w:fill="auto"/>
          </w:tcPr>
          <w:p w14:paraId="345A0B24" w14:textId="77777777" w:rsidR="00D13D4A" w:rsidRPr="00AB31F9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D6A2C3B" w14:textId="77777777" w:rsidR="00D13D4A" w:rsidRPr="00AB31F9" w:rsidRDefault="00D13D4A" w:rsidP="00D13D4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8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13D4A" w:rsidRPr="00A0764C" w14:paraId="51C80F30" w14:textId="77777777" w:rsidTr="009C7D34">
        <w:tc>
          <w:tcPr>
            <w:tcW w:w="2870" w:type="dxa"/>
            <w:shd w:val="clear" w:color="auto" w:fill="auto"/>
          </w:tcPr>
          <w:p w14:paraId="5E610B56" w14:textId="77777777" w:rsidR="00D13D4A" w:rsidRPr="00093E4B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color w:val="0000FF"/>
                <w:sz w:val="27"/>
                <w:szCs w:val="27"/>
                <w:cs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ภาษีเงินได้รอการตัดบัญชี</w:t>
            </w:r>
            <w:r w:rsidRPr="00093E4B">
              <w:rPr>
                <w:rFonts w:ascii="Angsana New" w:hAnsi="Angsana New"/>
                <w:b/>
                <w:bCs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76" w:type="dxa"/>
            <w:shd w:val="clear" w:color="auto" w:fill="auto"/>
          </w:tcPr>
          <w:p w14:paraId="4BFCD927" w14:textId="77777777" w:rsidR="00D13D4A" w:rsidRPr="00093E4B" w:rsidRDefault="00D13D4A" w:rsidP="00D13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E23911F" w14:textId="1D908450" w:rsidR="00D13D4A" w:rsidRPr="00093E4B" w:rsidRDefault="00D13D4A" w:rsidP="00D13D4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14:paraId="758337F0" w14:textId="77777777" w:rsidR="00D13D4A" w:rsidRPr="00093E4B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605DEAF" w14:textId="77777777" w:rsidR="00D13D4A" w:rsidRPr="00093E4B" w:rsidRDefault="00D13D4A" w:rsidP="00D13D4A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14:paraId="6A3CBA03" w14:textId="77777777" w:rsidR="00D13D4A" w:rsidRPr="00093E4B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6B8E825" w14:textId="77777777" w:rsidR="00D13D4A" w:rsidRPr="00093E4B" w:rsidRDefault="00D13D4A" w:rsidP="00D13D4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14:paraId="6EAEB239" w14:textId="77777777" w:rsidR="00D13D4A" w:rsidRPr="00093E4B" w:rsidRDefault="00D13D4A" w:rsidP="00D13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EF82C4B" w14:textId="77777777" w:rsidR="00D13D4A" w:rsidRPr="00093E4B" w:rsidRDefault="00D13D4A" w:rsidP="00D13D4A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C7D34" w:rsidRPr="00A0764C" w14:paraId="39CC6ADA" w14:textId="77777777" w:rsidTr="009C7D34">
        <w:tc>
          <w:tcPr>
            <w:tcW w:w="2870" w:type="dxa"/>
            <w:shd w:val="clear" w:color="auto" w:fill="auto"/>
          </w:tcPr>
          <w:p w14:paraId="02FB8B65" w14:textId="77777777" w:rsidR="009C7D34" w:rsidRPr="00093E4B" w:rsidRDefault="009C7D34" w:rsidP="009C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/>
                <w:sz w:val="27"/>
                <w:szCs w:val="27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76" w:type="dxa"/>
            <w:shd w:val="clear" w:color="auto" w:fill="auto"/>
          </w:tcPr>
          <w:p w14:paraId="071F44D6" w14:textId="52637B60" w:rsidR="009C7D34" w:rsidRPr="004B00BD" w:rsidRDefault="009C7D34" w:rsidP="009C7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5A0807D" w14:textId="45AEE6A4" w:rsidR="009C7D34" w:rsidRPr="00093E4B" w:rsidRDefault="009C7D34" w:rsidP="009C7D3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4,275</w:t>
            </w:r>
          </w:p>
        </w:tc>
        <w:tc>
          <w:tcPr>
            <w:tcW w:w="263" w:type="dxa"/>
            <w:shd w:val="clear" w:color="auto" w:fill="auto"/>
          </w:tcPr>
          <w:p w14:paraId="096E1578" w14:textId="77777777" w:rsidR="009C7D34" w:rsidRPr="00093E4B" w:rsidRDefault="009C7D34" w:rsidP="009C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F3A4D85" w14:textId="77777777" w:rsidR="009C7D34" w:rsidRPr="00093E4B" w:rsidRDefault="009C7D34" w:rsidP="009C7D3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(5,09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Pr="00093E4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ABCD89B" w14:textId="77777777" w:rsidR="009C7D34" w:rsidRPr="00093E4B" w:rsidRDefault="009C7D34" w:rsidP="009C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CEA4BA" w14:textId="0C39A875" w:rsidR="009C7D34" w:rsidRPr="00093E4B" w:rsidRDefault="009C7D34" w:rsidP="009C7D3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3,630</w:t>
            </w:r>
          </w:p>
        </w:tc>
        <w:tc>
          <w:tcPr>
            <w:tcW w:w="263" w:type="dxa"/>
            <w:shd w:val="clear" w:color="auto" w:fill="auto"/>
          </w:tcPr>
          <w:p w14:paraId="2792350F" w14:textId="77777777" w:rsidR="009C7D34" w:rsidRPr="00093E4B" w:rsidRDefault="009C7D34" w:rsidP="009C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F0A50D9" w14:textId="77777777" w:rsidR="009C7D34" w:rsidRPr="00093E4B" w:rsidRDefault="009C7D34" w:rsidP="009C7D3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(356)</w:t>
            </w:r>
          </w:p>
        </w:tc>
      </w:tr>
      <w:tr w:rsidR="009C7D34" w:rsidRPr="00A0764C" w14:paraId="7DD4FBCE" w14:textId="77777777" w:rsidTr="009C7D34">
        <w:tc>
          <w:tcPr>
            <w:tcW w:w="2870" w:type="dxa"/>
            <w:shd w:val="clear" w:color="auto" w:fill="auto"/>
          </w:tcPr>
          <w:p w14:paraId="722BF4C0" w14:textId="77777777" w:rsidR="009C7D34" w:rsidRPr="00093E4B" w:rsidRDefault="009C7D34" w:rsidP="009C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รวมภาษีเงินได้</w:t>
            </w:r>
          </w:p>
        </w:tc>
        <w:tc>
          <w:tcPr>
            <w:tcW w:w="976" w:type="dxa"/>
            <w:shd w:val="clear" w:color="auto" w:fill="auto"/>
          </w:tcPr>
          <w:p w14:paraId="1B595580" w14:textId="77777777" w:rsidR="009C7D34" w:rsidRPr="00093E4B" w:rsidRDefault="009C7D34" w:rsidP="009C7D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7"/>
                <w:szCs w:val="27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1CAC5" w14:textId="46CB6578" w:rsidR="009C7D34" w:rsidRPr="00093E4B" w:rsidRDefault="009C7D34" w:rsidP="009C7D3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34,608</w:t>
            </w:r>
          </w:p>
        </w:tc>
        <w:tc>
          <w:tcPr>
            <w:tcW w:w="263" w:type="dxa"/>
            <w:shd w:val="clear" w:color="auto" w:fill="auto"/>
          </w:tcPr>
          <w:p w14:paraId="0A3CB50C" w14:textId="77777777" w:rsidR="009C7D34" w:rsidRPr="00093E4B" w:rsidRDefault="009C7D34" w:rsidP="009C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FA39CA" w14:textId="77777777" w:rsidR="009C7D34" w:rsidRPr="00093E4B" w:rsidRDefault="009C7D34" w:rsidP="009C7D34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26,242</w:t>
            </w:r>
          </w:p>
        </w:tc>
        <w:tc>
          <w:tcPr>
            <w:tcW w:w="263" w:type="dxa"/>
            <w:shd w:val="clear" w:color="auto" w:fill="auto"/>
          </w:tcPr>
          <w:p w14:paraId="7B87EF91" w14:textId="77777777" w:rsidR="009C7D34" w:rsidRPr="00093E4B" w:rsidRDefault="009C7D34" w:rsidP="009C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E912D" w14:textId="1CB02090" w:rsidR="009C7D34" w:rsidRPr="00093E4B" w:rsidRDefault="009C7D34" w:rsidP="009C7D3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33,913</w:t>
            </w:r>
          </w:p>
        </w:tc>
        <w:tc>
          <w:tcPr>
            <w:tcW w:w="263" w:type="dxa"/>
            <w:shd w:val="clear" w:color="auto" w:fill="auto"/>
          </w:tcPr>
          <w:p w14:paraId="49143CCB" w14:textId="77777777" w:rsidR="009C7D34" w:rsidRPr="00093E4B" w:rsidRDefault="009C7D34" w:rsidP="009C7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D2298" w14:textId="2CEE1390" w:rsidR="009C7D34" w:rsidRPr="003C4036" w:rsidRDefault="009C7D34" w:rsidP="009C7D34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A76983">
              <w:rPr>
                <w:rFonts w:ascii="Angsana New" w:hAnsi="Angsana New"/>
                <w:b/>
                <w:bCs/>
                <w:sz w:val="27"/>
                <w:szCs w:val="27"/>
              </w:rPr>
              <w:t>28,28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</w:tr>
    </w:tbl>
    <w:p w14:paraId="6ECCFED3" w14:textId="77777777" w:rsidR="003D3F92" w:rsidRPr="00B7351E" w:rsidRDefault="003D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4958E18F" w14:textId="77777777" w:rsidR="00AB31F9" w:rsidRPr="0091361D" w:rsidRDefault="00AB31F9" w:rsidP="0091361D">
      <w:pPr>
        <w:spacing w:line="240" w:lineRule="auto"/>
        <w:rPr>
          <w:rFonts w:ascii="Angsana New" w:hAnsi="Angsana New"/>
          <w:sz w:val="30"/>
          <w:szCs w:val="30"/>
        </w:rPr>
      </w:pPr>
    </w:p>
    <w:p w14:paraId="795E6CFE" w14:textId="77777777" w:rsidR="00A0764C" w:rsidRPr="00B7351E" w:rsidRDefault="00A0764C" w:rsidP="0039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114"/>
        <w:gridCol w:w="270"/>
        <w:gridCol w:w="1080"/>
        <w:gridCol w:w="270"/>
        <w:gridCol w:w="1080"/>
      </w:tblGrid>
      <w:tr w:rsidR="008208EF" w:rsidRPr="00A0764C" w14:paraId="20ADEDE4" w14:textId="77777777" w:rsidTr="00415580">
        <w:trPr>
          <w:tblHeader/>
        </w:trPr>
        <w:tc>
          <w:tcPr>
            <w:tcW w:w="3870" w:type="dxa"/>
            <w:shd w:val="clear" w:color="auto" w:fill="auto"/>
          </w:tcPr>
          <w:p w14:paraId="36884E33" w14:textId="07FB8BCC" w:rsidR="008208EF" w:rsidRPr="00093E4B" w:rsidRDefault="00D52C29" w:rsidP="00D5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  <w:tab w:val="center" w:pos="1133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D52C2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การกระทบยอดเพื่อหา</w:t>
            </w:r>
            <w:r w:rsidRPr="00D52C2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262CD32B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208EF" w:rsidRPr="00A0764C" w14:paraId="5E4A231A" w14:textId="77777777" w:rsidTr="00415580">
        <w:trPr>
          <w:tblHeader/>
        </w:trPr>
        <w:tc>
          <w:tcPr>
            <w:tcW w:w="3870" w:type="dxa"/>
            <w:shd w:val="clear" w:color="auto" w:fill="auto"/>
          </w:tcPr>
          <w:p w14:paraId="4B8C126D" w14:textId="77777777"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7ABCE31" w14:textId="77777777"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Cs/>
                <w:sz w:val="27"/>
                <w:szCs w:val="27"/>
              </w:rPr>
              <w:t>256</w:t>
            </w:r>
            <w:r w:rsidR="0025686C">
              <w:rPr>
                <w:rFonts w:ascii="Angsana New" w:hAnsi="Angsana New"/>
                <w:bCs/>
                <w:sz w:val="27"/>
                <w:szCs w:val="27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5120B88" w14:textId="77777777"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516986" w14:textId="77777777"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Cs/>
                <w:sz w:val="27"/>
                <w:szCs w:val="27"/>
              </w:rPr>
              <w:t>256</w:t>
            </w:r>
            <w:r w:rsidR="0025686C">
              <w:rPr>
                <w:rFonts w:ascii="Angsana New" w:hAnsi="Angsana New"/>
                <w:bCs/>
                <w:sz w:val="27"/>
                <w:szCs w:val="27"/>
              </w:rPr>
              <w:t>1</w:t>
            </w:r>
          </w:p>
        </w:tc>
      </w:tr>
      <w:tr w:rsidR="008208EF" w:rsidRPr="00A0764C" w14:paraId="2D301A0E" w14:textId="77777777" w:rsidTr="00415580">
        <w:trPr>
          <w:tblHeader/>
        </w:trPr>
        <w:tc>
          <w:tcPr>
            <w:tcW w:w="3870" w:type="dxa"/>
            <w:shd w:val="clear" w:color="auto" w:fill="auto"/>
          </w:tcPr>
          <w:p w14:paraId="5D318C16" w14:textId="77777777" w:rsidR="008208EF" w:rsidRPr="00093E4B" w:rsidRDefault="008208EF" w:rsidP="00E1171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0D81A8F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0D7FAF60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677BE07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AC20FAC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1E02083" w14:textId="77777777" w:rsidR="008208EF" w:rsidRPr="00093E4B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14:paraId="7E4C120F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75DCCCC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748697FB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A816B45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FD3646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6A17C6BC" w14:textId="77777777" w:rsidR="008208EF" w:rsidRPr="00093E4B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</w:tr>
      <w:tr w:rsidR="00407D39" w:rsidRPr="00A0764C" w14:paraId="32180E42" w14:textId="77777777" w:rsidTr="00415580">
        <w:tc>
          <w:tcPr>
            <w:tcW w:w="3870" w:type="dxa"/>
            <w:shd w:val="clear" w:color="auto" w:fill="auto"/>
          </w:tcPr>
          <w:p w14:paraId="296449F4" w14:textId="77777777" w:rsidR="00407D39" w:rsidRPr="00093E4B" w:rsidRDefault="00407D39" w:rsidP="00407D39">
            <w:pPr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กำไร</w:t>
            </w: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775D855" w14:textId="77777777" w:rsidR="00407D39" w:rsidRPr="00093E4B" w:rsidRDefault="00407D39" w:rsidP="00407D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F8DB51" w14:textId="77777777" w:rsidR="00407D39" w:rsidRPr="00093E4B" w:rsidRDefault="00407D39" w:rsidP="0040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C02933C" w14:textId="01123F05" w:rsidR="00407D39" w:rsidRPr="00093E4B" w:rsidRDefault="009C7D34" w:rsidP="00407D3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230,507</w:t>
            </w:r>
          </w:p>
        </w:tc>
        <w:tc>
          <w:tcPr>
            <w:tcW w:w="270" w:type="dxa"/>
            <w:shd w:val="clear" w:color="auto" w:fill="auto"/>
          </w:tcPr>
          <w:p w14:paraId="49D73259" w14:textId="77777777" w:rsidR="00407D39" w:rsidRPr="00093E4B" w:rsidRDefault="00407D39" w:rsidP="0040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FB35A18" w14:textId="77777777" w:rsidR="00407D39" w:rsidRPr="00093E4B" w:rsidRDefault="00407D39" w:rsidP="00407D3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943BC8" w14:textId="77777777" w:rsidR="00407D39" w:rsidRPr="00093E4B" w:rsidRDefault="00407D39" w:rsidP="0040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7C66B88" w14:textId="77777777" w:rsidR="00407D39" w:rsidRPr="00093E4B" w:rsidRDefault="00407D39" w:rsidP="001B384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205,402</w:t>
            </w:r>
          </w:p>
        </w:tc>
      </w:tr>
      <w:tr w:rsidR="00407D39" w:rsidRPr="00A0764C" w14:paraId="610DC15F" w14:textId="77777777" w:rsidTr="00415580">
        <w:tc>
          <w:tcPr>
            <w:tcW w:w="3870" w:type="dxa"/>
            <w:shd w:val="clear" w:color="auto" w:fill="auto"/>
          </w:tcPr>
          <w:p w14:paraId="5FE7C940" w14:textId="77777777" w:rsidR="00407D39" w:rsidRPr="00093E4B" w:rsidRDefault="00407D39" w:rsidP="00407D39">
            <w:pPr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A207CD5" w14:textId="77777777" w:rsidR="00407D39" w:rsidRPr="00820E80" w:rsidRDefault="00407D39" w:rsidP="00407D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0E80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2B61D664" w14:textId="77777777" w:rsidR="00407D39" w:rsidRPr="00093E4B" w:rsidRDefault="00407D39" w:rsidP="0040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36A7A17" w14:textId="0F604769" w:rsidR="00407D39" w:rsidRPr="00093E4B" w:rsidRDefault="009C7D34" w:rsidP="00407D3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46,101</w:t>
            </w:r>
          </w:p>
        </w:tc>
        <w:tc>
          <w:tcPr>
            <w:tcW w:w="270" w:type="dxa"/>
            <w:shd w:val="clear" w:color="auto" w:fill="auto"/>
          </w:tcPr>
          <w:p w14:paraId="06DAB44D" w14:textId="77777777" w:rsidR="00407D39" w:rsidRPr="00093E4B" w:rsidRDefault="00407D39" w:rsidP="0040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F43AFB0" w14:textId="77777777" w:rsidR="00407D39" w:rsidRPr="00820E80" w:rsidRDefault="00407D39" w:rsidP="00407D3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0E80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32B7B1E1" w14:textId="77777777" w:rsidR="00407D39" w:rsidRPr="00093E4B" w:rsidRDefault="00407D39" w:rsidP="00407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C2FCE64" w14:textId="77777777" w:rsidR="00407D39" w:rsidRPr="00093E4B" w:rsidRDefault="00407D39" w:rsidP="001B384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093E4B">
              <w:rPr>
                <w:rFonts w:ascii="Angsana New" w:hAnsi="Angsana New"/>
                <w:sz w:val="27"/>
                <w:szCs w:val="27"/>
                <w:lang w:val="en-US" w:bidi="th-TH"/>
              </w:rPr>
              <w:t>41,080</w:t>
            </w:r>
          </w:p>
        </w:tc>
      </w:tr>
      <w:tr w:rsidR="0053278D" w:rsidRPr="00A0764C" w14:paraId="3B83A3AF" w14:textId="77777777" w:rsidTr="00415580">
        <w:tc>
          <w:tcPr>
            <w:tcW w:w="3870" w:type="dxa"/>
            <w:shd w:val="clear" w:color="auto" w:fill="auto"/>
          </w:tcPr>
          <w:p w14:paraId="2A88A494" w14:textId="1BE9E9D2" w:rsidR="0053278D" w:rsidRPr="00093E4B" w:rsidRDefault="0053278D" w:rsidP="0053278D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71E9370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B0B0914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0168127F" w14:textId="00EA0480" w:rsidR="0053278D" w:rsidRDefault="0053278D" w:rsidP="0053278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(3,260)</w:t>
            </w:r>
          </w:p>
        </w:tc>
        <w:tc>
          <w:tcPr>
            <w:tcW w:w="270" w:type="dxa"/>
            <w:shd w:val="clear" w:color="auto" w:fill="auto"/>
          </w:tcPr>
          <w:p w14:paraId="109A3787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7510206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49C76633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1A895B3" w14:textId="2D348DA6" w:rsidR="0053278D" w:rsidRDefault="0053278D" w:rsidP="0053278D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20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3278D" w:rsidRPr="00A0764C" w14:paraId="7A5AA6F3" w14:textId="77777777" w:rsidTr="00415580">
        <w:tc>
          <w:tcPr>
            <w:tcW w:w="3870" w:type="dxa"/>
            <w:shd w:val="clear" w:color="auto" w:fill="auto"/>
          </w:tcPr>
          <w:p w14:paraId="67C03AB1" w14:textId="451D3F99" w:rsidR="0053278D" w:rsidRPr="00093E4B" w:rsidRDefault="0053278D" w:rsidP="0053278D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shd w:val="clear" w:color="auto" w:fill="auto"/>
          </w:tcPr>
          <w:p w14:paraId="549888B1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AC0D9D2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5371403A" w14:textId="3165E5FB" w:rsidR="0053278D" w:rsidRPr="00093E4B" w:rsidRDefault="0053278D" w:rsidP="0053278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(16,110)</w:t>
            </w:r>
          </w:p>
        </w:tc>
        <w:tc>
          <w:tcPr>
            <w:tcW w:w="270" w:type="dxa"/>
            <w:shd w:val="clear" w:color="auto" w:fill="auto"/>
          </w:tcPr>
          <w:p w14:paraId="3AB9E37D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858F3E7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7918EF4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625FCAA" w14:textId="77777777" w:rsidR="0053278D" w:rsidRPr="00093E4B" w:rsidRDefault="0053278D" w:rsidP="0053278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0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(12,851</w:t>
            </w:r>
            <w:r w:rsidRPr="00093E4B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3278D" w:rsidRPr="00A0764C" w14:paraId="35CFD331" w14:textId="77777777" w:rsidTr="003C2C0C">
        <w:tc>
          <w:tcPr>
            <w:tcW w:w="3870" w:type="dxa"/>
            <w:shd w:val="clear" w:color="auto" w:fill="auto"/>
          </w:tcPr>
          <w:p w14:paraId="02C3A407" w14:textId="77777777" w:rsidR="0053278D" w:rsidRPr="00093E4B" w:rsidRDefault="0053278D" w:rsidP="0053278D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6785BD0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267080A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5AC516E" w14:textId="76F02E67" w:rsidR="0053278D" w:rsidRPr="00093E4B" w:rsidRDefault="0053278D" w:rsidP="0053278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21,878</w:t>
            </w:r>
          </w:p>
        </w:tc>
        <w:tc>
          <w:tcPr>
            <w:tcW w:w="270" w:type="dxa"/>
            <w:shd w:val="clear" w:color="auto" w:fill="auto"/>
          </w:tcPr>
          <w:p w14:paraId="6EBCD514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4764AA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6EDA61A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09ECD7" w14:textId="77777777" w:rsidR="0053278D" w:rsidRPr="00093E4B" w:rsidRDefault="0053278D" w:rsidP="0053278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12,532</w:t>
            </w:r>
          </w:p>
        </w:tc>
      </w:tr>
      <w:tr w:rsidR="0053278D" w:rsidRPr="00A0764C" w14:paraId="427F06F1" w14:textId="77777777" w:rsidTr="003C2C0C">
        <w:tc>
          <w:tcPr>
            <w:tcW w:w="3870" w:type="dxa"/>
            <w:shd w:val="clear" w:color="auto" w:fill="auto"/>
          </w:tcPr>
          <w:p w14:paraId="00E5C58A" w14:textId="77777777" w:rsidR="0053278D" w:rsidRPr="00093E4B" w:rsidRDefault="0053278D" w:rsidP="0053278D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ค่าใช้จ่ายที่มีสิทธิ์หักได้เพิ่ม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7DE3B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9753F86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12BE99" w14:textId="2B50424A" w:rsidR="0053278D" w:rsidRPr="00093E4B" w:rsidRDefault="0053278D" w:rsidP="0053278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(18,998)</w:t>
            </w:r>
          </w:p>
        </w:tc>
        <w:tc>
          <w:tcPr>
            <w:tcW w:w="270" w:type="dxa"/>
            <w:shd w:val="clear" w:color="auto" w:fill="auto"/>
          </w:tcPr>
          <w:p w14:paraId="0426DDAF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133DD7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73854F3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1F9AB5" w14:textId="77777777" w:rsidR="0053278D" w:rsidRPr="00093E4B" w:rsidRDefault="0053278D" w:rsidP="0053278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(18</w:t>
            </w: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599</w:t>
            </w:r>
            <w:r w:rsidRPr="00093E4B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3278D" w:rsidRPr="00A0764C" w14:paraId="4F30779F" w14:textId="77777777" w:rsidTr="003C2C0C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E3A28B0" w14:textId="77777777" w:rsidR="0053278D" w:rsidRPr="00093E4B" w:rsidRDefault="0053278D" w:rsidP="0053278D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ผลขาดทุนในปีปัจจุบัน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7B94F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CCEF94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0FDF79" w14:textId="3E136115" w:rsidR="0053278D" w:rsidRPr="00093E4B" w:rsidRDefault="0053278D" w:rsidP="0053278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4,997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FD1594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1828A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69D5AE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73D1E" w14:textId="77777777" w:rsidR="0053278D" w:rsidRPr="00093E4B" w:rsidRDefault="0053278D" w:rsidP="0053278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4,080</w:t>
            </w:r>
          </w:p>
        </w:tc>
      </w:tr>
      <w:tr w:rsidR="0053278D" w:rsidRPr="00A0764C" w14:paraId="32CEF1A7" w14:textId="77777777" w:rsidTr="003C2C0C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169F2CB" w14:textId="77777777" w:rsidR="0053278D" w:rsidRPr="00093E4B" w:rsidRDefault="0053278D" w:rsidP="0053278D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1C08" w14:textId="7979A83F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15.01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0420EB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B230" w14:textId="7731247D" w:rsidR="0053278D" w:rsidRPr="00093E4B" w:rsidRDefault="0053278D" w:rsidP="0053278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34,608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13949C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8EED9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14.64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2FF44A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BA5A8" w14:textId="77777777" w:rsidR="0053278D" w:rsidRPr="00093E4B" w:rsidRDefault="0053278D" w:rsidP="0053278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26,242</w:t>
            </w:r>
          </w:p>
        </w:tc>
      </w:tr>
    </w:tbl>
    <w:p w14:paraId="4819626B" w14:textId="77777777" w:rsidR="008208EF" w:rsidRPr="003C2E27" w:rsidRDefault="008208EF" w:rsidP="00AB31F9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450"/>
        <w:gridCol w:w="630"/>
        <w:gridCol w:w="236"/>
        <w:gridCol w:w="247"/>
        <w:gridCol w:w="269"/>
        <w:gridCol w:w="598"/>
        <w:gridCol w:w="270"/>
        <w:gridCol w:w="213"/>
        <w:gridCol w:w="270"/>
        <w:gridCol w:w="597"/>
        <w:gridCol w:w="270"/>
        <w:gridCol w:w="213"/>
        <w:gridCol w:w="270"/>
        <w:gridCol w:w="597"/>
        <w:gridCol w:w="483"/>
      </w:tblGrid>
      <w:tr w:rsidR="008208EF" w:rsidRPr="00A0764C" w14:paraId="0E419122" w14:textId="77777777" w:rsidTr="00D26B1B">
        <w:trPr>
          <w:gridAfter w:val="1"/>
          <w:wAfter w:w="483" w:type="dxa"/>
        </w:trPr>
        <w:tc>
          <w:tcPr>
            <w:tcW w:w="3870" w:type="dxa"/>
            <w:shd w:val="clear" w:color="auto" w:fill="auto"/>
          </w:tcPr>
          <w:p w14:paraId="10E1790B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130" w:type="dxa"/>
            <w:gridSpan w:val="14"/>
            <w:shd w:val="clear" w:color="auto" w:fill="auto"/>
          </w:tcPr>
          <w:p w14:paraId="34ED4A21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208EF" w:rsidRPr="00A0764C" w14:paraId="74EB791A" w14:textId="77777777" w:rsidTr="00D26B1B">
        <w:trPr>
          <w:gridAfter w:val="1"/>
          <w:wAfter w:w="483" w:type="dxa"/>
        </w:trPr>
        <w:tc>
          <w:tcPr>
            <w:tcW w:w="3870" w:type="dxa"/>
            <w:shd w:val="clear" w:color="auto" w:fill="auto"/>
          </w:tcPr>
          <w:p w14:paraId="04698139" w14:textId="77777777"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430" w:type="dxa"/>
            <w:gridSpan w:val="6"/>
            <w:shd w:val="clear" w:color="auto" w:fill="auto"/>
          </w:tcPr>
          <w:p w14:paraId="5E8F2034" w14:textId="77777777"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Cs/>
                <w:sz w:val="27"/>
                <w:szCs w:val="27"/>
              </w:rPr>
              <w:t>256</w:t>
            </w:r>
            <w:r w:rsidR="00A05DEF">
              <w:rPr>
                <w:rFonts w:ascii="Angsana New" w:hAnsi="Angsana New"/>
                <w:bCs/>
                <w:sz w:val="27"/>
                <w:szCs w:val="27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3D34315" w14:textId="77777777"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7"/>
            <w:shd w:val="clear" w:color="auto" w:fill="auto"/>
          </w:tcPr>
          <w:p w14:paraId="4AC14E73" w14:textId="77777777" w:rsidR="008208EF" w:rsidRPr="00093E4B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Cs/>
                <w:sz w:val="27"/>
                <w:szCs w:val="27"/>
              </w:rPr>
              <w:t>256</w:t>
            </w:r>
            <w:r w:rsidR="00A05DEF">
              <w:rPr>
                <w:rFonts w:ascii="Angsana New" w:hAnsi="Angsana New"/>
                <w:bCs/>
                <w:sz w:val="27"/>
                <w:szCs w:val="27"/>
              </w:rPr>
              <w:t>1</w:t>
            </w:r>
          </w:p>
        </w:tc>
      </w:tr>
      <w:tr w:rsidR="008208EF" w:rsidRPr="00A0764C" w14:paraId="35C7B6BA" w14:textId="77777777" w:rsidTr="00D26B1B">
        <w:trPr>
          <w:gridAfter w:val="1"/>
          <w:wAfter w:w="483" w:type="dxa"/>
        </w:trPr>
        <w:tc>
          <w:tcPr>
            <w:tcW w:w="3870" w:type="dxa"/>
            <w:shd w:val="clear" w:color="auto" w:fill="auto"/>
          </w:tcPr>
          <w:p w14:paraId="0891C6CC" w14:textId="77777777" w:rsidR="008208EF" w:rsidRPr="00093E4B" w:rsidRDefault="008208EF" w:rsidP="00E1171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B842665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77C1E9EC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537FEE3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303A49EB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7329516" w14:textId="77777777" w:rsidR="008208EF" w:rsidRPr="00093E4B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14:paraId="7A8E493A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F9C26EA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648DA7C3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969CBFE" w14:textId="77777777" w:rsidR="008208EF" w:rsidRPr="00093E4B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AC3952E" w14:textId="77777777" w:rsidR="008208EF" w:rsidRPr="00093E4B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C3EF19C" w14:textId="77777777" w:rsidR="008208EF" w:rsidRPr="00093E4B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093E4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</w:tr>
      <w:tr w:rsidR="00A05DEF" w:rsidRPr="00A0764C" w14:paraId="0EAE9D3A" w14:textId="77777777" w:rsidTr="00D26B1B">
        <w:trPr>
          <w:gridAfter w:val="1"/>
          <w:wAfter w:w="483" w:type="dxa"/>
        </w:trPr>
        <w:tc>
          <w:tcPr>
            <w:tcW w:w="3870" w:type="dxa"/>
            <w:shd w:val="clear" w:color="auto" w:fill="auto"/>
          </w:tcPr>
          <w:p w14:paraId="49B9DB3B" w14:textId="77777777" w:rsidR="00A05DEF" w:rsidRPr="00093E4B" w:rsidRDefault="00A05DEF" w:rsidP="00A05DEF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A1C4238" w14:textId="77777777" w:rsidR="00A05DEF" w:rsidRPr="00093E4B" w:rsidRDefault="00A05DEF" w:rsidP="00A05DE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254BBE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16D772FF" w14:textId="29BF90B2" w:rsidR="00A05DEF" w:rsidRPr="00093E4B" w:rsidRDefault="00403552" w:rsidP="00A05DEF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253,393</w:t>
            </w:r>
          </w:p>
        </w:tc>
        <w:tc>
          <w:tcPr>
            <w:tcW w:w="270" w:type="dxa"/>
            <w:shd w:val="clear" w:color="auto" w:fill="auto"/>
          </w:tcPr>
          <w:p w14:paraId="6263523D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1756D171" w14:textId="77777777" w:rsidR="00A05DEF" w:rsidRPr="00093E4B" w:rsidRDefault="00A05DEF" w:rsidP="00A05D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ADA960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947B319" w14:textId="77777777" w:rsidR="00A05DEF" w:rsidRPr="00093E4B" w:rsidRDefault="00A05DEF" w:rsidP="00A05DEF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237,952</w:t>
            </w:r>
          </w:p>
        </w:tc>
      </w:tr>
      <w:tr w:rsidR="00A05DEF" w:rsidRPr="00A0764C" w14:paraId="6032A12A" w14:textId="77777777" w:rsidTr="00D26B1B">
        <w:trPr>
          <w:gridAfter w:val="1"/>
          <w:wAfter w:w="483" w:type="dxa"/>
        </w:trPr>
        <w:tc>
          <w:tcPr>
            <w:tcW w:w="3870" w:type="dxa"/>
            <w:shd w:val="clear" w:color="auto" w:fill="auto"/>
          </w:tcPr>
          <w:p w14:paraId="5BD27710" w14:textId="77777777" w:rsidR="00A05DEF" w:rsidRPr="00093E4B" w:rsidRDefault="00A05DEF" w:rsidP="00A05DEF">
            <w:pPr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42E751C" w14:textId="77777777" w:rsidR="00A05DEF" w:rsidRPr="00820E80" w:rsidRDefault="00A05DEF" w:rsidP="00A05DE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0E80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754F73E8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41E8917" w14:textId="3D1B5688" w:rsidR="00A05DEF" w:rsidRPr="00093E4B" w:rsidRDefault="00403552" w:rsidP="00A05DEF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50,679</w:t>
            </w:r>
          </w:p>
        </w:tc>
        <w:tc>
          <w:tcPr>
            <w:tcW w:w="270" w:type="dxa"/>
            <w:shd w:val="clear" w:color="auto" w:fill="auto"/>
          </w:tcPr>
          <w:p w14:paraId="227DE9EF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384409A" w14:textId="77777777" w:rsidR="00A05DEF" w:rsidRPr="00820E80" w:rsidRDefault="00A05DEF" w:rsidP="00A05DE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20E80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3AF386D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44147754" w14:textId="77777777" w:rsidR="00A05DEF" w:rsidRPr="00093E4B" w:rsidRDefault="00A05DEF" w:rsidP="00A05DEF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47,590</w:t>
            </w:r>
          </w:p>
        </w:tc>
      </w:tr>
      <w:tr w:rsidR="0053278D" w:rsidRPr="00A0764C" w14:paraId="53FE6774" w14:textId="77777777" w:rsidTr="00D26B1B">
        <w:trPr>
          <w:gridAfter w:val="1"/>
          <w:wAfter w:w="483" w:type="dxa"/>
        </w:trPr>
        <w:tc>
          <w:tcPr>
            <w:tcW w:w="3870" w:type="dxa"/>
            <w:shd w:val="clear" w:color="auto" w:fill="auto"/>
          </w:tcPr>
          <w:p w14:paraId="115DA552" w14:textId="6E1A7334" w:rsidR="0053278D" w:rsidRPr="00093E4B" w:rsidRDefault="0053278D" w:rsidP="0053278D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09C0531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C8010CE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281166CF" w14:textId="39040BA5" w:rsidR="0053278D" w:rsidRPr="00093E4B" w:rsidRDefault="0053278D" w:rsidP="0053278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(15,732)</w:t>
            </w:r>
          </w:p>
        </w:tc>
        <w:tc>
          <w:tcPr>
            <w:tcW w:w="270" w:type="dxa"/>
            <w:shd w:val="clear" w:color="auto" w:fill="auto"/>
          </w:tcPr>
          <w:p w14:paraId="3EA1E0FA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3409F20" w14:textId="77777777" w:rsidR="0053278D" w:rsidRPr="00093E4B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1257354" w14:textId="77777777" w:rsidR="0053278D" w:rsidRPr="00093E4B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54C63C26" w14:textId="77777777" w:rsidR="0053278D" w:rsidRPr="00093E4B" w:rsidRDefault="0053278D" w:rsidP="0053278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112"/>
              <w:rPr>
                <w:rFonts w:ascii="Angsana New" w:hAnsi="Angsana New"/>
                <w:sz w:val="27"/>
                <w:szCs w:val="27"/>
              </w:rPr>
            </w:pPr>
            <w:r w:rsidRPr="00093E4B">
              <w:rPr>
                <w:rFonts w:ascii="Angsana New" w:hAnsi="Angsana New"/>
                <w:sz w:val="27"/>
                <w:szCs w:val="27"/>
              </w:rPr>
              <w:t>(17,274)</w:t>
            </w:r>
          </w:p>
        </w:tc>
      </w:tr>
      <w:tr w:rsidR="00A05DEF" w:rsidRPr="00A0764C" w14:paraId="005C806E" w14:textId="77777777" w:rsidTr="00D26B1B">
        <w:trPr>
          <w:gridAfter w:val="1"/>
          <w:wAfter w:w="483" w:type="dxa"/>
        </w:trPr>
        <w:tc>
          <w:tcPr>
            <w:tcW w:w="3870" w:type="dxa"/>
            <w:shd w:val="clear" w:color="auto" w:fill="auto"/>
          </w:tcPr>
          <w:p w14:paraId="61D3AB53" w14:textId="77777777" w:rsidR="00A05DEF" w:rsidRPr="00093E4B" w:rsidRDefault="00A05DEF" w:rsidP="00A05DEF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060755C" w14:textId="77777777" w:rsidR="00A05DEF" w:rsidRPr="00093E4B" w:rsidRDefault="00A05DEF" w:rsidP="00A05DE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F82F49B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3DEEC243" w14:textId="5885B43A" w:rsidR="00A05DEF" w:rsidRPr="00093E4B" w:rsidRDefault="00403552" w:rsidP="00A05DEF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17,504</w:t>
            </w:r>
          </w:p>
        </w:tc>
        <w:tc>
          <w:tcPr>
            <w:tcW w:w="270" w:type="dxa"/>
            <w:shd w:val="clear" w:color="auto" w:fill="auto"/>
          </w:tcPr>
          <w:p w14:paraId="0B9F6A05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DB307F2" w14:textId="77777777" w:rsidR="00A05DEF" w:rsidRPr="00093E4B" w:rsidRDefault="00A05DEF" w:rsidP="00A05D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844CFB7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2E1829C" w14:textId="77777777" w:rsidR="00A05DEF" w:rsidRPr="00093E4B" w:rsidRDefault="00A05DEF" w:rsidP="00A05DEF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16,565</w:t>
            </w:r>
          </w:p>
        </w:tc>
      </w:tr>
      <w:tr w:rsidR="00A05DEF" w:rsidRPr="00A0764C" w14:paraId="64661DE3" w14:textId="77777777" w:rsidTr="00D26B1B">
        <w:trPr>
          <w:gridAfter w:val="1"/>
          <w:wAfter w:w="483" w:type="dxa"/>
        </w:trPr>
        <w:tc>
          <w:tcPr>
            <w:tcW w:w="3870" w:type="dxa"/>
            <w:shd w:val="clear" w:color="auto" w:fill="auto"/>
          </w:tcPr>
          <w:p w14:paraId="77B7A2B2" w14:textId="77777777" w:rsidR="00A05DEF" w:rsidRPr="00093E4B" w:rsidRDefault="00A05DEF" w:rsidP="00A05DEF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sz w:val="27"/>
                <w:szCs w:val="27"/>
                <w:cs/>
              </w:rPr>
              <w:t>ค่าใช้จ่ายที่มีสิทธิ์หักได้เพิ่ม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AE98358" w14:textId="77777777" w:rsidR="00A05DEF" w:rsidRPr="00093E4B" w:rsidRDefault="00A05DEF" w:rsidP="00A05DE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B60B8C9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589DCD7C" w14:textId="3F093C08" w:rsidR="00A05DEF" w:rsidRPr="00093E4B" w:rsidRDefault="00403552" w:rsidP="00A05DEF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(18,538)</w:t>
            </w:r>
          </w:p>
        </w:tc>
        <w:tc>
          <w:tcPr>
            <w:tcW w:w="270" w:type="dxa"/>
            <w:shd w:val="clear" w:color="auto" w:fill="auto"/>
          </w:tcPr>
          <w:p w14:paraId="38E0FF6A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AB35888" w14:textId="77777777" w:rsidR="00A05DEF" w:rsidRPr="00093E4B" w:rsidRDefault="00A05DEF" w:rsidP="00A05DE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D5816C6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76E7AB3" w14:textId="6D6A2B34" w:rsidR="00A05DEF" w:rsidRPr="00093E4B" w:rsidRDefault="00A05DEF" w:rsidP="004554F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(18,</w:t>
            </w:r>
            <w:r w:rsidR="00A76983">
              <w:rPr>
                <w:rFonts w:ascii="Angsana New" w:hAnsi="Angsana New"/>
                <w:sz w:val="27"/>
                <w:szCs w:val="27"/>
              </w:rPr>
              <w:t>600</w:t>
            </w:r>
            <w:r w:rsidRPr="00093E4B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A05DEF" w:rsidRPr="00A0764C" w14:paraId="52B0C3BB" w14:textId="77777777" w:rsidTr="00D26B1B">
        <w:trPr>
          <w:gridAfter w:val="1"/>
          <w:wAfter w:w="483" w:type="dxa"/>
        </w:trPr>
        <w:tc>
          <w:tcPr>
            <w:tcW w:w="3870" w:type="dxa"/>
            <w:shd w:val="clear" w:color="auto" w:fill="auto"/>
          </w:tcPr>
          <w:p w14:paraId="3C9566DB" w14:textId="77777777" w:rsidR="00A05DEF" w:rsidRPr="00093E4B" w:rsidRDefault="00A05DEF" w:rsidP="00A05DEF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93E4B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ADC9" w14:textId="653F08A0" w:rsidR="00A05DEF" w:rsidRPr="00093E4B" w:rsidRDefault="00403552" w:rsidP="00A05DE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13.38</w:t>
            </w:r>
          </w:p>
        </w:tc>
        <w:tc>
          <w:tcPr>
            <w:tcW w:w="236" w:type="dxa"/>
            <w:shd w:val="clear" w:color="auto" w:fill="auto"/>
          </w:tcPr>
          <w:p w14:paraId="37F2C3C6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D4EE7" w14:textId="355E3404" w:rsidR="00A05DEF" w:rsidRPr="00093E4B" w:rsidRDefault="00403552" w:rsidP="00403552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33,913</w:t>
            </w:r>
          </w:p>
        </w:tc>
        <w:tc>
          <w:tcPr>
            <w:tcW w:w="270" w:type="dxa"/>
            <w:shd w:val="clear" w:color="auto" w:fill="auto"/>
          </w:tcPr>
          <w:p w14:paraId="6BD8FB29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4ED9" w14:textId="77777777" w:rsidR="00A05DEF" w:rsidRPr="00093E4B" w:rsidRDefault="00A05DEF" w:rsidP="00A05DEF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93E4B">
              <w:rPr>
                <w:rFonts w:ascii="Angsana New" w:hAnsi="Angsana New"/>
                <w:b/>
                <w:bCs/>
                <w:sz w:val="27"/>
                <w:szCs w:val="27"/>
              </w:rPr>
              <w:t>11.89</w:t>
            </w:r>
          </w:p>
        </w:tc>
        <w:tc>
          <w:tcPr>
            <w:tcW w:w="270" w:type="dxa"/>
            <w:shd w:val="clear" w:color="auto" w:fill="auto"/>
          </w:tcPr>
          <w:p w14:paraId="6B65DDE1" w14:textId="77777777" w:rsidR="00A05DEF" w:rsidRPr="00093E4B" w:rsidRDefault="00A05DEF" w:rsidP="00A05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DF51A" w14:textId="62F91BF4" w:rsidR="00A05DEF" w:rsidRPr="00A76983" w:rsidRDefault="00A05DEF" w:rsidP="00A05DEF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76983">
              <w:rPr>
                <w:rFonts w:ascii="Angsana New" w:hAnsi="Angsana New"/>
                <w:b/>
                <w:bCs/>
                <w:sz w:val="27"/>
                <w:szCs w:val="27"/>
              </w:rPr>
              <w:t>28,28</w:t>
            </w:r>
            <w:r w:rsidR="00306489" w:rsidRPr="00A76983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</w:tr>
      <w:tr w:rsidR="00D26B1B" w:rsidRPr="00C700F3" w14:paraId="6C64ADF0" w14:textId="77777777" w:rsidTr="00D26B1B">
        <w:trPr>
          <w:tblHeader/>
        </w:trPr>
        <w:tc>
          <w:tcPr>
            <w:tcW w:w="4320" w:type="dxa"/>
            <w:gridSpan w:val="2"/>
          </w:tcPr>
          <w:p w14:paraId="66141E86" w14:textId="77777777" w:rsidR="00D26B1B" w:rsidRPr="00C700F3" w:rsidRDefault="00D26B1B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700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C700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63" w:type="dxa"/>
            <w:gridSpan w:val="7"/>
          </w:tcPr>
          <w:p w14:paraId="2CE3F377" w14:textId="2BDF217B" w:rsidR="00D26B1B" w:rsidRPr="00C700F3" w:rsidRDefault="00D26B1B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700F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FFFEE94" w14:textId="77777777" w:rsidR="00D26B1B" w:rsidRPr="00C700F3" w:rsidRDefault="00D26B1B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58706F24" w14:textId="6623FE83" w:rsidR="00D26B1B" w:rsidRPr="00C700F3" w:rsidRDefault="00D26B1B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700F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26B1B" w:rsidRPr="00C700F3" w14:paraId="3BB3E695" w14:textId="77777777" w:rsidTr="00D26B1B">
        <w:trPr>
          <w:tblHeader/>
        </w:trPr>
        <w:tc>
          <w:tcPr>
            <w:tcW w:w="4320" w:type="dxa"/>
            <w:gridSpan w:val="2"/>
          </w:tcPr>
          <w:p w14:paraId="6D71C5AC" w14:textId="7500C1C1" w:rsidR="00D26B1B" w:rsidRPr="00C700F3" w:rsidRDefault="00D26B1B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gridSpan w:val="3"/>
            <w:vAlign w:val="center"/>
          </w:tcPr>
          <w:p w14:paraId="40B9507E" w14:textId="77777777" w:rsidR="00D26B1B" w:rsidRPr="00C700F3" w:rsidRDefault="00D26B1B" w:rsidP="0080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center"/>
          </w:tcPr>
          <w:p w14:paraId="2051D91A" w14:textId="77777777" w:rsidR="00D26B1B" w:rsidRPr="00C700F3" w:rsidRDefault="00D26B1B" w:rsidP="0080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vAlign w:val="center"/>
          </w:tcPr>
          <w:p w14:paraId="7F02806D" w14:textId="77777777" w:rsidR="00D26B1B" w:rsidRPr="00C700F3" w:rsidRDefault="00D26B1B" w:rsidP="0080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E05C877" w14:textId="77777777" w:rsidR="00D26B1B" w:rsidRPr="00C700F3" w:rsidRDefault="00D26B1B" w:rsidP="0080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5EE8423D" w14:textId="77777777" w:rsidR="00D26B1B" w:rsidRPr="00C700F3" w:rsidRDefault="00D26B1B" w:rsidP="0080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0F42032B" w14:textId="77777777" w:rsidR="00D26B1B" w:rsidRPr="00C700F3" w:rsidRDefault="00D26B1B" w:rsidP="0080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2803666" w14:textId="77777777" w:rsidR="00D26B1B" w:rsidRPr="00C700F3" w:rsidRDefault="00D26B1B" w:rsidP="0080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D26B1B" w:rsidRPr="00C700F3" w14:paraId="7FA051FE" w14:textId="77777777" w:rsidTr="00403552">
        <w:trPr>
          <w:tblHeader/>
        </w:trPr>
        <w:tc>
          <w:tcPr>
            <w:tcW w:w="4320" w:type="dxa"/>
            <w:gridSpan w:val="2"/>
          </w:tcPr>
          <w:p w14:paraId="7FA1C1F5" w14:textId="77777777" w:rsidR="00D26B1B" w:rsidRPr="00C700F3" w:rsidRDefault="00D26B1B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14"/>
          </w:tcPr>
          <w:p w14:paraId="7B9AE06B" w14:textId="399DEE55" w:rsidR="00D26B1B" w:rsidRPr="00C700F3" w:rsidRDefault="00D26B1B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700F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3A2DA6" w:rsidRPr="00C700F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C700F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26B1B" w:rsidRPr="00C700F3" w14:paraId="7C340C56" w14:textId="77777777" w:rsidTr="0053278D">
        <w:tc>
          <w:tcPr>
            <w:tcW w:w="4320" w:type="dxa"/>
            <w:gridSpan w:val="2"/>
          </w:tcPr>
          <w:p w14:paraId="7577C31A" w14:textId="77777777" w:rsidR="00D26B1B" w:rsidRPr="00C700F3" w:rsidRDefault="00D26B1B" w:rsidP="0080126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C700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bottom w:val="single" w:sz="4" w:space="0" w:color="auto"/>
            </w:tcBorders>
          </w:tcPr>
          <w:p w14:paraId="0E84B382" w14:textId="5E4B9DC8" w:rsidR="00D26B1B" w:rsidRPr="00C700F3" w:rsidRDefault="00403552" w:rsidP="00535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120,842</w:t>
            </w:r>
          </w:p>
        </w:tc>
        <w:tc>
          <w:tcPr>
            <w:tcW w:w="269" w:type="dxa"/>
          </w:tcPr>
          <w:p w14:paraId="13E74DD5" w14:textId="77777777" w:rsidR="00D26B1B" w:rsidRPr="00C700F3" w:rsidRDefault="00D26B1B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</w:tcPr>
          <w:p w14:paraId="2BA1A26C" w14:textId="37D4475F" w:rsidR="00D26B1B" w:rsidRPr="00C700F3" w:rsidRDefault="00403552" w:rsidP="005355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95,856</w:t>
            </w:r>
          </w:p>
        </w:tc>
        <w:tc>
          <w:tcPr>
            <w:tcW w:w="270" w:type="dxa"/>
          </w:tcPr>
          <w:p w14:paraId="72E0CBFE" w14:textId="77777777" w:rsidR="00D26B1B" w:rsidRPr="00C700F3" w:rsidRDefault="00D26B1B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34FEC968" w14:textId="65C2E6E5" w:rsidR="00D26B1B" w:rsidRPr="00C700F3" w:rsidRDefault="00403552" w:rsidP="004035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81779E" w14:textId="77777777" w:rsidR="00D26B1B" w:rsidRPr="00C700F3" w:rsidRDefault="00D26B1B" w:rsidP="00403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AD6C442" w14:textId="0120C1CD" w:rsidR="00D26B1B" w:rsidRPr="00C700F3" w:rsidRDefault="00403552" w:rsidP="004035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278D" w:rsidRPr="00C700F3" w14:paraId="730ACBA7" w14:textId="77777777" w:rsidTr="0053278D">
        <w:tc>
          <w:tcPr>
            <w:tcW w:w="4320" w:type="dxa"/>
            <w:gridSpan w:val="2"/>
          </w:tcPr>
          <w:p w14:paraId="41441412" w14:textId="00F16AC4" w:rsidR="0053278D" w:rsidRPr="0053278D" w:rsidRDefault="0053278D" w:rsidP="0053278D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278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C2D8D8" w14:textId="1011B2E4" w:rsidR="0053278D" w:rsidRPr="0053278D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120,842</w:t>
            </w:r>
          </w:p>
        </w:tc>
        <w:tc>
          <w:tcPr>
            <w:tcW w:w="269" w:type="dxa"/>
          </w:tcPr>
          <w:p w14:paraId="2D05BC4C" w14:textId="77777777" w:rsidR="0053278D" w:rsidRPr="0053278D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1583C1" w14:textId="12087ECB" w:rsidR="0053278D" w:rsidRPr="0053278D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95,856</w:t>
            </w:r>
          </w:p>
        </w:tc>
        <w:tc>
          <w:tcPr>
            <w:tcW w:w="270" w:type="dxa"/>
          </w:tcPr>
          <w:p w14:paraId="646C5C47" w14:textId="77777777" w:rsidR="0053278D" w:rsidRPr="0053278D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C1CEF7A" w14:textId="6AF4DA6E" w:rsidR="0053278D" w:rsidRPr="0053278D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1BF36F" w14:textId="77777777" w:rsidR="0053278D" w:rsidRPr="0053278D" w:rsidRDefault="0053278D" w:rsidP="00532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56DA8A" w14:textId="4E6CA000" w:rsidR="0053278D" w:rsidRPr="0053278D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7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2C6962B" w14:textId="77777777" w:rsidR="006A30DA" w:rsidRDefault="006A30DA" w:rsidP="00D26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660C8" w14:textId="21FBD19C" w:rsidR="00D26B1B" w:rsidRPr="00C700F3" w:rsidRDefault="00D26B1B" w:rsidP="00D26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03552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="00403552" w:rsidRPr="00403552">
        <w:rPr>
          <w:rFonts w:asciiTheme="majorBidi" w:hAnsiTheme="majorBidi" w:cstheme="majorBidi"/>
          <w:sz w:val="30"/>
          <w:szCs w:val="30"/>
        </w:rPr>
        <w:t xml:space="preserve">2563 </w:t>
      </w:r>
      <w:r w:rsidR="00403552" w:rsidRPr="00403552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="00403552" w:rsidRPr="00403552">
        <w:rPr>
          <w:rFonts w:asciiTheme="majorBidi" w:hAnsiTheme="majorBidi" w:cstheme="majorBidi"/>
          <w:sz w:val="30"/>
          <w:szCs w:val="30"/>
        </w:rPr>
        <w:t>2567</w:t>
      </w:r>
      <w:r w:rsidRPr="00403552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403552">
        <w:rPr>
          <w:rFonts w:asciiTheme="majorBidi" w:hAnsiTheme="majorBidi" w:cstheme="majorBidi"/>
          <w:sz w:val="30"/>
          <w:szCs w:val="30"/>
        </w:rPr>
        <w:t xml:space="preserve"> </w:t>
      </w:r>
      <w:r w:rsidRPr="00403552">
        <w:rPr>
          <w:rFonts w:asciiTheme="majorBidi" w:hAnsiTheme="majorBidi" w:cstheme="majorBidi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C700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700F3">
        <w:rPr>
          <w:rFonts w:asciiTheme="majorBidi" w:hAnsiTheme="majorBidi" w:cstheme="majorBidi"/>
          <w:sz w:val="30"/>
          <w:szCs w:val="30"/>
        </w:rPr>
        <w:t xml:space="preserve"> </w:t>
      </w:r>
    </w:p>
    <w:p w14:paraId="193D6AC9" w14:textId="1AF96A92" w:rsidR="00D26B1B" w:rsidRPr="00C700F3" w:rsidRDefault="00D26B1B" w:rsidP="00D26B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F96596F" w14:textId="77777777" w:rsidR="00F07C47" w:rsidRPr="00C700F3" w:rsidRDefault="00F07C47" w:rsidP="00F07C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C700F3">
        <w:rPr>
          <w:rFonts w:ascii="Angsana New" w:hAnsi="Angsana New" w:hint="cs"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45F1E40C" w14:textId="77777777" w:rsidR="00F07C47" w:rsidRPr="00C700F3" w:rsidRDefault="00F07C47" w:rsidP="003C38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0"/>
        </w:tabs>
        <w:spacing w:line="160" w:lineRule="atLeast"/>
        <w:ind w:right="-72" w:firstLine="576"/>
        <w:jc w:val="thaiDistribute"/>
        <w:rPr>
          <w:rFonts w:ascii="Angsana New" w:hAnsi="Angsana New"/>
          <w:sz w:val="30"/>
          <w:szCs w:val="30"/>
        </w:rPr>
      </w:pPr>
    </w:p>
    <w:p w14:paraId="6BC6696A" w14:textId="4E9AFA94" w:rsidR="00F07C47" w:rsidRDefault="00F07C47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540"/>
        <w:jc w:val="thaiDistribute"/>
        <w:rPr>
          <w:rFonts w:ascii="Angsana New" w:hAnsi="Angsana New"/>
          <w:sz w:val="30"/>
          <w:szCs w:val="30"/>
        </w:rPr>
      </w:pPr>
      <w:r w:rsidRPr="00C700F3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C700F3">
        <w:rPr>
          <w:rFonts w:ascii="Angsana New" w:hAnsi="Angsana New"/>
          <w:sz w:val="30"/>
          <w:szCs w:val="30"/>
        </w:rPr>
        <w:t>31</w:t>
      </w:r>
      <w:r w:rsidRPr="00C700F3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A8BD3E9" w14:textId="77777777" w:rsidR="00C700F3" w:rsidRPr="00C700F3" w:rsidRDefault="00C700F3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90"/>
        <w:gridCol w:w="270"/>
        <w:gridCol w:w="1080"/>
        <w:gridCol w:w="270"/>
        <w:gridCol w:w="1080"/>
      </w:tblGrid>
      <w:tr w:rsidR="00F07C47" w:rsidRPr="00C700F3" w14:paraId="7116F35D" w14:textId="77777777" w:rsidTr="001837CD">
        <w:tc>
          <w:tcPr>
            <w:tcW w:w="4320" w:type="dxa"/>
          </w:tcPr>
          <w:p w14:paraId="2A527E8F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9CE08EB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700F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38F876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4A09F96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700F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C47" w:rsidRPr="00C700F3" w14:paraId="7472ACA4" w14:textId="77777777" w:rsidTr="001837CD">
        <w:tc>
          <w:tcPr>
            <w:tcW w:w="4320" w:type="dxa"/>
          </w:tcPr>
          <w:p w14:paraId="188327A1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A94143E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1DD976AD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AAA90E8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C85E7C0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1897EC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62893D81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60978F8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07C47" w:rsidRPr="00C700F3" w14:paraId="3FB6BC6E" w14:textId="77777777" w:rsidTr="001837CD">
        <w:tc>
          <w:tcPr>
            <w:tcW w:w="4320" w:type="dxa"/>
          </w:tcPr>
          <w:p w14:paraId="6E55F4A7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7297AC37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C47" w:rsidRPr="00C700F3" w14:paraId="2F4701B0" w14:textId="77777777" w:rsidTr="001837CD">
        <w:tc>
          <w:tcPr>
            <w:tcW w:w="4320" w:type="dxa"/>
          </w:tcPr>
          <w:p w14:paraId="6067AAF1" w14:textId="77777777" w:rsidR="00F07C47" w:rsidRPr="00C700F3" w:rsidRDefault="00F07C47" w:rsidP="001837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00F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0415B75F" w14:textId="6C51FE4C" w:rsidR="00F07C47" w:rsidRPr="00C700F3" w:rsidRDefault="00F07C47" w:rsidP="005B2FBC">
            <w:pPr>
              <w:pStyle w:val="acctfourfigures"/>
              <w:tabs>
                <w:tab w:val="clear" w:pos="765"/>
              </w:tabs>
              <w:spacing w:line="240" w:lineRule="atLeast"/>
              <w:ind w:left="-79" w:right="5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A4C67" w:rsidRPr="00C700F3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403552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270" w:type="dxa"/>
          </w:tcPr>
          <w:p w14:paraId="5028667E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F0C558" w14:textId="74E47E99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5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A4C67" w:rsidRPr="00C700F3">
              <w:rPr>
                <w:rFonts w:ascii="Angsana New" w:hAnsi="Angsana New"/>
                <w:sz w:val="30"/>
                <w:szCs w:val="30"/>
                <w:lang w:val="en-US" w:bidi="th-TH"/>
              </w:rPr>
              <w:t>6,645</w:t>
            </w:r>
          </w:p>
        </w:tc>
        <w:tc>
          <w:tcPr>
            <w:tcW w:w="270" w:type="dxa"/>
          </w:tcPr>
          <w:p w14:paraId="07CF8515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12E60" w14:textId="06D804B4" w:rsidR="00F07C47" w:rsidRPr="0053278D" w:rsidRDefault="0053278D" w:rsidP="0053278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(9,408)</w:t>
            </w:r>
          </w:p>
        </w:tc>
        <w:tc>
          <w:tcPr>
            <w:tcW w:w="270" w:type="dxa"/>
          </w:tcPr>
          <w:p w14:paraId="5CCCF81C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571ED7" w14:textId="77777777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10,985</w:t>
            </w:r>
          </w:p>
        </w:tc>
      </w:tr>
      <w:tr w:rsidR="00F07C47" w:rsidRPr="00C700F3" w14:paraId="09C755B0" w14:textId="77777777" w:rsidTr="001837CD">
        <w:tc>
          <w:tcPr>
            <w:tcW w:w="4320" w:type="dxa"/>
          </w:tcPr>
          <w:p w14:paraId="52187FC6" w14:textId="77777777" w:rsidR="00F07C47" w:rsidRPr="00C700F3" w:rsidRDefault="00F07C47" w:rsidP="001837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700F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EAA9AC" w14:textId="21E05509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(8</w:t>
            </w:r>
            <w:r w:rsidR="00403552">
              <w:rPr>
                <w:rFonts w:ascii="Angsana New" w:hAnsi="Angsana New"/>
                <w:sz w:val="30"/>
                <w:szCs w:val="30"/>
              </w:rPr>
              <w:t>7,661</w:t>
            </w:r>
            <w:r w:rsidRPr="00C700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7BDDB0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F4773D" w14:textId="17C73449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</w:t>
            </w:r>
            <w:r w:rsidR="004A4C67" w:rsidRPr="00C700F3">
              <w:rPr>
                <w:rFonts w:ascii="Angsana New" w:hAnsi="Angsana New"/>
                <w:sz w:val="30"/>
                <w:szCs w:val="30"/>
              </w:rPr>
              <w:t>87,293</w:t>
            </w:r>
            <w:r w:rsidRPr="00C700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8F31E1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7972F6" w14:textId="77777777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(43,632)</w:t>
            </w:r>
          </w:p>
        </w:tc>
        <w:tc>
          <w:tcPr>
            <w:tcW w:w="270" w:type="dxa"/>
          </w:tcPr>
          <w:p w14:paraId="7A3C0255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327535" w14:textId="77777777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(40,868)</w:t>
            </w:r>
          </w:p>
        </w:tc>
      </w:tr>
      <w:tr w:rsidR="00F07C47" w:rsidRPr="00C700F3" w14:paraId="02342F40" w14:textId="77777777" w:rsidTr="001837CD">
        <w:tc>
          <w:tcPr>
            <w:tcW w:w="4320" w:type="dxa"/>
          </w:tcPr>
          <w:p w14:paraId="3F2EF5EA" w14:textId="77777777" w:rsidR="00F07C47" w:rsidRPr="00C700F3" w:rsidRDefault="00F07C47" w:rsidP="001837C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9CD599" w14:textId="73BAB518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03552">
              <w:rPr>
                <w:rFonts w:ascii="Angsana New" w:hAnsi="Angsana New"/>
                <w:b/>
                <w:bCs/>
                <w:sz w:val="30"/>
                <w:szCs w:val="30"/>
              </w:rPr>
              <w:t>75,911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BAFBEA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5F15B9" w14:textId="77777777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(70,648)</w:t>
            </w:r>
          </w:p>
        </w:tc>
        <w:tc>
          <w:tcPr>
            <w:tcW w:w="270" w:type="dxa"/>
          </w:tcPr>
          <w:p w14:paraId="50D1529E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5B4D58" w14:textId="5C2101B2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(34,</w:t>
            </w:r>
            <w:r w:rsidR="0053278D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B2E98F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B6DC75" w14:textId="77777777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(29,883)</w:t>
            </w:r>
          </w:p>
        </w:tc>
      </w:tr>
    </w:tbl>
    <w:p w14:paraId="27056D50" w14:textId="4F434BDA" w:rsidR="00C700F3" w:rsidRDefault="00C700F3" w:rsidP="003C3824">
      <w:pPr>
        <w:spacing w:line="220" w:lineRule="atLeast"/>
        <w:rPr>
          <w:rFonts w:ascii="Angsana New" w:hAnsi="Angsana New"/>
          <w:sz w:val="30"/>
          <w:szCs w:val="30"/>
        </w:rPr>
      </w:pPr>
    </w:p>
    <w:p w14:paraId="63C1B93E" w14:textId="77777777" w:rsidR="00C700F3" w:rsidRDefault="00C70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402"/>
        <w:gridCol w:w="1440"/>
        <w:gridCol w:w="270"/>
        <w:gridCol w:w="1260"/>
        <w:gridCol w:w="270"/>
        <w:gridCol w:w="1260"/>
        <w:gridCol w:w="270"/>
        <w:gridCol w:w="1530"/>
      </w:tblGrid>
      <w:tr w:rsidR="00F07C47" w:rsidRPr="00C700F3" w14:paraId="0C969055" w14:textId="77777777" w:rsidTr="00A77987">
        <w:trPr>
          <w:trHeight w:val="139"/>
        </w:trPr>
        <w:tc>
          <w:tcPr>
            <w:tcW w:w="3420" w:type="dxa"/>
            <w:gridSpan w:val="2"/>
          </w:tcPr>
          <w:p w14:paraId="163F6AD8" w14:textId="77777777" w:rsidR="00F07C47" w:rsidRPr="00C700F3" w:rsidDel="00D54CF3" w:rsidRDefault="00F07C47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19F2A452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7C47" w:rsidRPr="00C700F3" w14:paraId="2BFD5764" w14:textId="77777777" w:rsidTr="00A77987">
        <w:trPr>
          <w:trHeight w:val="139"/>
        </w:trPr>
        <w:tc>
          <w:tcPr>
            <w:tcW w:w="3420" w:type="dxa"/>
            <w:gridSpan w:val="2"/>
          </w:tcPr>
          <w:p w14:paraId="072BC0FF" w14:textId="77777777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97A3A2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86D4765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358BF1A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00F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C700F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C700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700F3">
              <w:rPr>
                <w:rFonts w:ascii="Angsana New" w:hAnsi="Angsana New"/>
                <w:sz w:val="30"/>
                <w:szCs w:val="30"/>
              </w:rPr>
              <w:t>/</w:t>
            </w:r>
            <w:r w:rsidRPr="00C700F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EA81CAB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6085E4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07C47" w:rsidRPr="00C700F3" w14:paraId="5DE7445C" w14:textId="77777777" w:rsidTr="00A77987">
        <w:trPr>
          <w:trHeight w:val="139"/>
        </w:trPr>
        <w:tc>
          <w:tcPr>
            <w:tcW w:w="3420" w:type="dxa"/>
            <w:gridSpan w:val="2"/>
          </w:tcPr>
          <w:p w14:paraId="310E6FD2" w14:textId="77777777" w:rsidR="00F07C47" w:rsidRPr="00C700F3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E492A0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8D9B49B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22F265CB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37DB29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DF9980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1082AB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6719252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07101B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001BE1E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F07C47" w:rsidRPr="00C700F3" w14:paraId="649D67E2" w14:textId="77777777" w:rsidTr="00A77987">
        <w:trPr>
          <w:trHeight w:val="139"/>
        </w:trPr>
        <w:tc>
          <w:tcPr>
            <w:tcW w:w="3420" w:type="dxa"/>
            <w:gridSpan w:val="2"/>
          </w:tcPr>
          <w:p w14:paraId="15CEDC47" w14:textId="77777777" w:rsidR="00F07C47" w:rsidRPr="00C700F3" w:rsidRDefault="00F07C47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3BE53E8C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00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C47" w:rsidRPr="00C700F3" w14:paraId="1921E3A5" w14:textId="77777777" w:rsidTr="00A77987">
        <w:trPr>
          <w:trHeight w:val="139"/>
        </w:trPr>
        <w:tc>
          <w:tcPr>
            <w:tcW w:w="3420" w:type="dxa"/>
            <w:gridSpan w:val="2"/>
          </w:tcPr>
          <w:p w14:paraId="05A73FF1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7C4CB72C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1BFCC9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ABD70C8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9C6040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A256EE9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1CBDA1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EA3B349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07C47" w:rsidRPr="00C700F3" w14:paraId="4DBFF865" w14:textId="77777777" w:rsidTr="00A77987">
        <w:trPr>
          <w:trHeight w:val="139"/>
        </w:trPr>
        <w:tc>
          <w:tcPr>
            <w:tcW w:w="3420" w:type="dxa"/>
            <w:gridSpan w:val="2"/>
          </w:tcPr>
          <w:p w14:paraId="4426E89D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440" w:type="dxa"/>
          </w:tcPr>
          <w:p w14:paraId="23B6A74E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496</w:t>
            </w:r>
          </w:p>
        </w:tc>
        <w:tc>
          <w:tcPr>
            <w:tcW w:w="270" w:type="dxa"/>
          </w:tcPr>
          <w:p w14:paraId="313D0DC4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45D50C" w14:textId="05DEDD82" w:rsidR="00F07C47" w:rsidRPr="00C700F3" w:rsidRDefault="00F07C47" w:rsidP="0091361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71</w:t>
            </w:r>
            <w:r w:rsidR="0093328E" w:rsidRPr="00C700F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80AF3B8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734A2D3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9574F58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358BC2E1" w14:textId="291C8AAB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1,21</w:t>
            </w:r>
            <w:r w:rsidR="003C3824" w:rsidRPr="00C700F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07C47" w:rsidRPr="00C700F3" w14:paraId="6099CC20" w14:textId="77777777" w:rsidTr="00A77987">
        <w:trPr>
          <w:trHeight w:val="139"/>
        </w:trPr>
        <w:tc>
          <w:tcPr>
            <w:tcW w:w="3420" w:type="dxa"/>
            <w:gridSpan w:val="2"/>
          </w:tcPr>
          <w:p w14:paraId="58A91F8B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440" w:type="dxa"/>
          </w:tcPr>
          <w:p w14:paraId="6B2C0411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5,669</w:t>
            </w:r>
          </w:p>
        </w:tc>
        <w:tc>
          <w:tcPr>
            <w:tcW w:w="270" w:type="dxa"/>
          </w:tcPr>
          <w:p w14:paraId="12A4E196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A6EF010" w14:textId="202EDDEE" w:rsidR="00F07C47" w:rsidRPr="00C700F3" w:rsidRDefault="00403552" w:rsidP="0091361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6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70" w:type="dxa"/>
          </w:tcPr>
          <w:p w14:paraId="6CFC74F8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C204229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C96E04E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73280020" w14:textId="47EEE18B" w:rsidR="00F07C47" w:rsidRPr="00C700F3" w:rsidRDefault="00403552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6,476</w:t>
            </w:r>
          </w:p>
        </w:tc>
      </w:tr>
      <w:tr w:rsidR="00F07C47" w:rsidRPr="00C700F3" w14:paraId="1AC3C739" w14:textId="77777777" w:rsidTr="00A77987">
        <w:trPr>
          <w:trHeight w:val="334"/>
        </w:trPr>
        <w:tc>
          <w:tcPr>
            <w:tcW w:w="3420" w:type="dxa"/>
            <w:gridSpan w:val="2"/>
          </w:tcPr>
          <w:p w14:paraId="0738D540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14:paraId="2A59A1C3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440" w:type="dxa"/>
          </w:tcPr>
          <w:p w14:paraId="4B9F8171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4135B074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270" w:type="dxa"/>
          </w:tcPr>
          <w:p w14:paraId="43BF3B44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51737A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C7C5A5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(645)</w:t>
            </w:r>
          </w:p>
        </w:tc>
        <w:tc>
          <w:tcPr>
            <w:tcW w:w="270" w:type="dxa"/>
          </w:tcPr>
          <w:p w14:paraId="27F618DE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4D2E5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ABB514A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F2A6345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82F0A4E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AB5409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F07C47" w:rsidRPr="00C700F3" w14:paraId="4B8BC974" w14:textId="77777777" w:rsidTr="00A77987">
        <w:trPr>
          <w:trHeight w:val="334"/>
        </w:trPr>
        <w:tc>
          <w:tcPr>
            <w:tcW w:w="3420" w:type="dxa"/>
            <w:gridSpan w:val="2"/>
          </w:tcPr>
          <w:p w14:paraId="63BE8330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14:paraId="1EBBAC18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0C5DE86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4,780</w:t>
            </w:r>
          </w:p>
        </w:tc>
        <w:tc>
          <w:tcPr>
            <w:tcW w:w="270" w:type="dxa"/>
          </w:tcPr>
          <w:p w14:paraId="61F6914C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B30E98D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E7C9101" w14:textId="0FFC951D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</w:t>
            </w:r>
            <w:r w:rsidR="00403552">
              <w:rPr>
                <w:rFonts w:ascii="Angsana New" w:hAnsi="Angsana New"/>
                <w:sz w:val="30"/>
                <w:szCs w:val="30"/>
              </w:rPr>
              <w:t>594</w:t>
            </w:r>
            <w:r w:rsidRPr="00C700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D3917A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E80E569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1EDE328" w14:textId="0103BC36" w:rsidR="00F07C47" w:rsidRPr="00C700F3" w:rsidRDefault="00065ED6" w:rsidP="00065ED6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(988)</w:t>
            </w:r>
          </w:p>
        </w:tc>
        <w:tc>
          <w:tcPr>
            <w:tcW w:w="270" w:type="dxa"/>
          </w:tcPr>
          <w:p w14:paraId="0E3052AC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EE03B7E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B5734A8" w14:textId="3756B8C0" w:rsidR="00F07C47" w:rsidRPr="00C700F3" w:rsidRDefault="00403552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3,198</w:t>
            </w:r>
          </w:p>
        </w:tc>
      </w:tr>
      <w:tr w:rsidR="00F07C47" w:rsidRPr="00C700F3" w14:paraId="55CCA426" w14:textId="77777777" w:rsidTr="00A77987">
        <w:trPr>
          <w:gridBefore w:val="1"/>
          <w:wBefore w:w="18" w:type="dxa"/>
          <w:trHeight w:val="334"/>
        </w:trPr>
        <w:tc>
          <w:tcPr>
            <w:tcW w:w="3402" w:type="dxa"/>
          </w:tcPr>
          <w:p w14:paraId="5FF6DDC9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440" w:type="dxa"/>
          </w:tcPr>
          <w:p w14:paraId="1CA748FB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852</w:t>
            </w:r>
          </w:p>
        </w:tc>
        <w:tc>
          <w:tcPr>
            <w:tcW w:w="270" w:type="dxa"/>
          </w:tcPr>
          <w:p w14:paraId="58A77A4E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0BFA39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(426)</w:t>
            </w:r>
          </w:p>
        </w:tc>
        <w:tc>
          <w:tcPr>
            <w:tcW w:w="270" w:type="dxa"/>
          </w:tcPr>
          <w:p w14:paraId="628B2828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90835D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60C51CA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1AA8568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F07C47" w:rsidRPr="00C700F3" w14:paraId="6E438127" w14:textId="77777777" w:rsidTr="00A77987">
        <w:trPr>
          <w:trHeight w:val="334"/>
        </w:trPr>
        <w:tc>
          <w:tcPr>
            <w:tcW w:w="3420" w:type="dxa"/>
            <w:gridSpan w:val="2"/>
          </w:tcPr>
          <w:p w14:paraId="193EDF3C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06C1E9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3,766</w:t>
            </w:r>
          </w:p>
        </w:tc>
        <w:tc>
          <w:tcPr>
            <w:tcW w:w="270" w:type="dxa"/>
          </w:tcPr>
          <w:p w14:paraId="4A49DB90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790DF0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(3,766)</w:t>
            </w:r>
          </w:p>
        </w:tc>
        <w:tc>
          <w:tcPr>
            <w:tcW w:w="270" w:type="dxa"/>
          </w:tcPr>
          <w:p w14:paraId="551875DF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6EC301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23BD2C9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121F31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65ED6" w:rsidRPr="00C700F3" w14:paraId="3025A015" w14:textId="77777777" w:rsidTr="00A77987">
        <w:trPr>
          <w:trHeight w:val="334"/>
        </w:trPr>
        <w:tc>
          <w:tcPr>
            <w:tcW w:w="3420" w:type="dxa"/>
            <w:gridSpan w:val="2"/>
          </w:tcPr>
          <w:p w14:paraId="2EBEAAA8" w14:textId="77777777" w:rsidR="00065ED6" w:rsidRPr="00C700F3" w:rsidRDefault="00065ED6" w:rsidP="00065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A5C1AD" w14:textId="047D2EDF" w:rsidR="00065ED6" w:rsidRPr="00C700F3" w:rsidRDefault="00065ED6" w:rsidP="00065ED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16,645</w:t>
            </w:r>
          </w:p>
        </w:tc>
        <w:tc>
          <w:tcPr>
            <w:tcW w:w="270" w:type="dxa"/>
          </w:tcPr>
          <w:p w14:paraId="6903F119" w14:textId="77777777" w:rsidR="00065ED6" w:rsidRPr="00C700F3" w:rsidRDefault="00065ED6" w:rsidP="00065E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453175" w14:textId="4DB8C061" w:rsidR="00065ED6" w:rsidRPr="00C700F3" w:rsidRDefault="00065ED6" w:rsidP="00065ED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03552">
              <w:rPr>
                <w:rFonts w:ascii="Angsana New" w:hAnsi="Angsana New"/>
                <w:b/>
                <w:bCs/>
                <w:sz w:val="30"/>
                <w:szCs w:val="30"/>
              </w:rPr>
              <w:t>3,907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874C7E" w14:textId="77777777" w:rsidR="00065ED6" w:rsidRPr="00C700F3" w:rsidRDefault="00065ED6" w:rsidP="00065ED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8E4256" w14:textId="17F37AEF" w:rsidR="00065ED6" w:rsidRPr="00065ED6" w:rsidRDefault="00065ED6" w:rsidP="00065ED6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65E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(988)</w:t>
            </w:r>
          </w:p>
        </w:tc>
        <w:tc>
          <w:tcPr>
            <w:tcW w:w="270" w:type="dxa"/>
          </w:tcPr>
          <w:p w14:paraId="5D93986F" w14:textId="77777777" w:rsidR="00065ED6" w:rsidRPr="00C700F3" w:rsidRDefault="00065ED6" w:rsidP="00065ED6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24BC733" w14:textId="3D956C43" w:rsidR="00065ED6" w:rsidRPr="00C700F3" w:rsidRDefault="00065ED6" w:rsidP="00065ED6">
            <w:pPr>
              <w:pStyle w:val="acctfourfigures"/>
              <w:tabs>
                <w:tab w:val="clear" w:pos="765"/>
                <w:tab w:val="decimal" w:pos="832"/>
                <w:tab w:val="decimal" w:pos="905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11,</w:t>
            </w:r>
            <w:r w:rsidR="00403552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</w:tr>
      <w:tr w:rsidR="00C700F3" w:rsidRPr="00C700F3" w14:paraId="3E7A9010" w14:textId="77777777" w:rsidTr="00A77987">
        <w:trPr>
          <w:trHeight w:val="334"/>
        </w:trPr>
        <w:tc>
          <w:tcPr>
            <w:tcW w:w="3420" w:type="dxa"/>
            <w:gridSpan w:val="2"/>
          </w:tcPr>
          <w:p w14:paraId="6943E93A" w14:textId="77777777" w:rsidR="00C700F3" w:rsidRPr="00C700F3" w:rsidRDefault="00C700F3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573FF1" w14:textId="77777777" w:rsidR="00C700F3" w:rsidRPr="00C700F3" w:rsidRDefault="00C700F3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CF3A4" w14:textId="77777777" w:rsidR="00C700F3" w:rsidRPr="00C700F3" w:rsidRDefault="00C700F3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5BB46C" w14:textId="77777777" w:rsidR="00C700F3" w:rsidRPr="00C700F3" w:rsidRDefault="00C700F3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53E8B" w14:textId="77777777" w:rsidR="00C700F3" w:rsidRPr="00C700F3" w:rsidRDefault="00C700F3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DD33E3" w14:textId="77777777" w:rsidR="00C700F3" w:rsidRPr="00C700F3" w:rsidRDefault="00C700F3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1C59B0" w14:textId="77777777" w:rsidR="00C700F3" w:rsidRPr="00C700F3" w:rsidRDefault="00C700F3" w:rsidP="001837CD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3A9A70E" w14:textId="77777777" w:rsidR="00C700F3" w:rsidRPr="00C700F3" w:rsidRDefault="00C700F3" w:rsidP="001837CD">
            <w:pPr>
              <w:pStyle w:val="acctfourfigures"/>
              <w:tabs>
                <w:tab w:val="clear" w:pos="765"/>
                <w:tab w:val="decimal" w:pos="832"/>
                <w:tab w:val="decimal" w:pos="905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7C47" w:rsidRPr="00C700F3" w14:paraId="06AF1700" w14:textId="77777777" w:rsidTr="00A77987">
        <w:trPr>
          <w:gridAfter w:val="7"/>
          <w:wAfter w:w="6300" w:type="dxa"/>
          <w:trHeight w:val="334"/>
        </w:trPr>
        <w:tc>
          <w:tcPr>
            <w:tcW w:w="3420" w:type="dxa"/>
            <w:gridSpan w:val="2"/>
          </w:tcPr>
          <w:p w14:paraId="749B58EB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C70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F07C47" w:rsidRPr="003C3824" w14:paraId="75EBD993" w14:textId="77777777" w:rsidTr="00A77987">
        <w:trPr>
          <w:trHeight w:val="334"/>
        </w:trPr>
        <w:tc>
          <w:tcPr>
            <w:tcW w:w="3420" w:type="dxa"/>
            <w:gridSpan w:val="2"/>
          </w:tcPr>
          <w:p w14:paraId="06121692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>การประเมินมูลค่ายุติธรรมของสินทรัพย์ที่ได้มาจากการซื้อธุรกิจ</w:t>
            </w:r>
          </w:p>
        </w:tc>
        <w:tc>
          <w:tcPr>
            <w:tcW w:w="1440" w:type="dxa"/>
          </w:tcPr>
          <w:p w14:paraId="7EF8A205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36CA8DB" w14:textId="0E80E2E0" w:rsidR="00F07C47" w:rsidRPr="00C700F3" w:rsidRDefault="00F07C47" w:rsidP="00CB1D8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(2</w:t>
            </w:r>
            <w:r w:rsidR="00B44224" w:rsidRPr="00C700F3">
              <w:rPr>
                <w:rFonts w:ascii="Angsana New" w:hAnsi="Angsana New"/>
                <w:sz w:val="30"/>
                <w:szCs w:val="30"/>
              </w:rPr>
              <w:t>0</w:t>
            </w:r>
            <w:r w:rsidRPr="00C700F3">
              <w:rPr>
                <w:rFonts w:ascii="Angsana New" w:hAnsi="Angsana New"/>
                <w:sz w:val="30"/>
                <w:szCs w:val="30"/>
              </w:rPr>
              <w:t>,</w:t>
            </w:r>
            <w:r w:rsidR="00B44224" w:rsidRPr="00C700F3">
              <w:rPr>
                <w:rFonts w:ascii="Angsana New" w:hAnsi="Angsana New"/>
                <w:sz w:val="30"/>
                <w:szCs w:val="30"/>
              </w:rPr>
              <w:t>136</w:t>
            </w:r>
            <w:r w:rsidRPr="00C700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96A9F6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02F206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0B97BD" w14:textId="27EA6150" w:rsidR="00F07C47" w:rsidRPr="00C700F3" w:rsidRDefault="00B44224" w:rsidP="00CB1D8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(647)</w:t>
            </w:r>
          </w:p>
        </w:tc>
        <w:tc>
          <w:tcPr>
            <w:tcW w:w="270" w:type="dxa"/>
          </w:tcPr>
          <w:p w14:paraId="1CC8F30C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20CE7A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9E0439" w14:textId="77777777" w:rsidR="00F07C47" w:rsidRPr="00C700F3" w:rsidRDefault="00F07C47" w:rsidP="00A779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E14D9BF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F24277" w14:textId="77777777" w:rsidR="00F07C47" w:rsidRPr="00C700F3" w:rsidRDefault="00F07C47" w:rsidP="00A7798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EC8D0D" w14:textId="7BAEB73B" w:rsidR="00F07C47" w:rsidRPr="00C700F3" w:rsidRDefault="00F07C47" w:rsidP="00A7798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(2</w:t>
            </w:r>
            <w:r w:rsidR="00B44224" w:rsidRPr="00C700F3">
              <w:rPr>
                <w:rFonts w:ascii="Angsana New" w:hAnsi="Angsana New"/>
                <w:sz w:val="30"/>
                <w:szCs w:val="30"/>
              </w:rPr>
              <w:t>0</w:t>
            </w:r>
            <w:r w:rsidRPr="00C700F3">
              <w:rPr>
                <w:rFonts w:ascii="Angsana New" w:hAnsi="Angsana New"/>
                <w:sz w:val="30"/>
                <w:szCs w:val="30"/>
              </w:rPr>
              <w:t>,</w:t>
            </w:r>
            <w:r w:rsidR="00B44224" w:rsidRPr="00C700F3">
              <w:rPr>
                <w:rFonts w:ascii="Angsana New" w:hAnsi="Angsana New"/>
                <w:sz w:val="30"/>
                <w:szCs w:val="30"/>
              </w:rPr>
              <w:t>783</w:t>
            </w:r>
            <w:r w:rsidRPr="00C700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7C47" w:rsidRPr="003C3824" w14:paraId="703DFDE5" w14:textId="77777777" w:rsidTr="00A77987">
        <w:trPr>
          <w:trHeight w:val="334"/>
        </w:trPr>
        <w:tc>
          <w:tcPr>
            <w:tcW w:w="3420" w:type="dxa"/>
            <w:gridSpan w:val="2"/>
          </w:tcPr>
          <w:p w14:paraId="7406E2E5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>การตีราคาสิทธิในสัญญาการประกอบธุรกิจสถานีก๊าซธรรมชาติ</w:t>
            </w:r>
          </w:p>
        </w:tc>
        <w:tc>
          <w:tcPr>
            <w:tcW w:w="1440" w:type="dxa"/>
          </w:tcPr>
          <w:p w14:paraId="473B6D31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DD8D055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(19,503)</w:t>
            </w:r>
          </w:p>
        </w:tc>
        <w:tc>
          <w:tcPr>
            <w:tcW w:w="270" w:type="dxa"/>
          </w:tcPr>
          <w:p w14:paraId="11BD3D6D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EA2B55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8D2036" w14:textId="710ACCBF" w:rsidR="00F07C47" w:rsidRPr="00C700F3" w:rsidRDefault="00F07C47" w:rsidP="00CB1D8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5,</w:t>
            </w:r>
            <w:r w:rsidR="00C839C3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6619AAA1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3DBBA" w14:textId="77777777" w:rsidR="00F07C47" w:rsidRPr="00C700F3" w:rsidRDefault="00F07C47" w:rsidP="00A779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C011DFF" w14:textId="77777777" w:rsidR="00F07C47" w:rsidRPr="00C700F3" w:rsidRDefault="00F07C47" w:rsidP="00A779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1E8BF05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F4E547" w14:textId="77777777" w:rsidR="00F07C47" w:rsidRPr="00C700F3" w:rsidRDefault="00F07C47" w:rsidP="00A7798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0CB30E" w14:textId="0E0C3A63" w:rsidR="00F07C47" w:rsidRPr="00C700F3" w:rsidRDefault="00F07C47" w:rsidP="00A7798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(1</w:t>
            </w:r>
            <w:r w:rsidR="00C839C3">
              <w:rPr>
                <w:rFonts w:ascii="Angsana New" w:hAnsi="Angsana New"/>
                <w:sz w:val="30"/>
                <w:szCs w:val="30"/>
              </w:rPr>
              <w:t>3</w:t>
            </w:r>
            <w:r w:rsidRPr="00C700F3">
              <w:rPr>
                <w:rFonts w:ascii="Angsana New" w:hAnsi="Angsana New"/>
                <w:sz w:val="30"/>
                <w:szCs w:val="30"/>
              </w:rPr>
              <w:t>,</w:t>
            </w:r>
            <w:r w:rsidR="00C839C3">
              <w:rPr>
                <w:rFonts w:ascii="Angsana New" w:hAnsi="Angsana New"/>
                <w:sz w:val="30"/>
                <w:szCs w:val="30"/>
              </w:rPr>
              <w:t>962</w:t>
            </w:r>
            <w:r w:rsidRPr="00C700F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7C47" w:rsidRPr="003C3824" w14:paraId="74461797" w14:textId="77777777" w:rsidTr="00A77987">
        <w:trPr>
          <w:trHeight w:val="334"/>
        </w:trPr>
        <w:tc>
          <w:tcPr>
            <w:tcW w:w="3420" w:type="dxa"/>
            <w:gridSpan w:val="2"/>
          </w:tcPr>
          <w:p w14:paraId="154223EB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</w:tcPr>
          <w:p w14:paraId="2568AD3D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(26,667)</w:t>
            </w:r>
          </w:p>
        </w:tc>
        <w:tc>
          <w:tcPr>
            <w:tcW w:w="270" w:type="dxa"/>
          </w:tcPr>
          <w:p w14:paraId="3BCABFD9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EB4A2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(4,946)</w:t>
            </w:r>
          </w:p>
        </w:tc>
        <w:tc>
          <w:tcPr>
            <w:tcW w:w="270" w:type="dxa"/>
          </w:tcPr>
          <w:p w14:paraId="56D48BA8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FE9FF2" w14:textId="77777777" w:rsidR="00F07C47" w:rsidRPr="00C700F3" w:rsidRDefault="00F07C47" w:rsidP="00A779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D4AE0AD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9A3DE9" w14:textId="77777777" w:rsidR="00F07C47" w:rsidRPr="00C700F3" w:rsidRDefault="00F07C47" w:rsidP="00A7798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(31,613)</w:t>
            </w:r>
          </w:p>
        </w:tc>
      </w:tr>
      <w:tr w:rsidR="00F07C47" w:rsidRPr="003C3824" w14:paraId="0D7141AA" w14:textId="77777777" w:rsidTr="00A77987">
        <w:trPr>
          <w:trHeight w:val="334"/>
        </w:trPr>
        <w:tc>
          <w:tcPr>
            <w:tcW w:w="3420" w:type="dxa"/>
            <w:gridSpan w:val="2"/>
          </w:tcPr>
          <w:p w14:paraId="7E339B4E" w14:textId="77777777" w:rsidR="00A77987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ผลต่างจากการรับรู้รายได้ทางบัญชี</w:t>
            </w:r>
          </w:p>
          <w:p w14:paraId="4003F71D" w14:textId="5A3A6B19" w:rsidR="00F07C47" w:rsidRPr="00C700F3" w:rsidRDefault="00A7798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07C47" w:rsidRPr="00C700F3">
              <w:rPr>
                <w:rFonts w:ascii="Angsana New" w:hAnsi="Angsana New" w:hint="cs"/>
                <w:sz w:val="30"/>
                <w:szCs w:val="30"/>
                <w:cs/>
              </w:rPr>
              <w:t>และภาษี</w:t>
            </w:r>
          </w:p>
        </w:tc>
        <w:tc>
          <w:tcPr>
            <w:tcW w:w="1440" w:type="dxa"/>
          </w:tcPr>
          <w:p w14:paraId="50671C0F" w14:textId="77777777" w:rsidR="00D71518" w:rsidRDefault="00D71518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76191ABC" w14:textId="6397C4D5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(20,987)</w:t>
            </w:r>
          </w:p>
        </w:tc>
        <w:tc>
          <w:tcPr>
            <w:tcW w:w="270" w:type="dxa"/>
          </w:tcPr>
          <w:p w14:paraId="3C239C67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5AE900" w14:textId="77777777" w:rsidR="00D71518" w:rsidRDefault="00D71518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0B9FCA4F" w14:textId="1EAC4EE2" w:rsidR="00F07C47" w:rsidRPr="00C700F3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(316)</w:t>
            </w:r>
          </w:p>
        </w:tc>
        <w:tc>
          <w:tcPr>
            <w:tcW w:w="270" w:type="dxa"/>
          </w:tcPr>
          <w:p w14:paraId="0C20F851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D28000" w14:textId="77777777" w:rsidR="00D71518" w:rsidRDefault="00D71518" w:rsidP="00A779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92D377F" w14:textId="61A987FB" w:rsidR="00F07C47" w:rsidRPr="00C700F3" w:rsidRDefault="00F07C47" w:rsidP="00A779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6B6C154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27E689" w14:textId="77777777" w:rsidR="00D71518" w:rsidRDefault="00D71518" w:rsidP="00A7798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0993FD83" w14:textId="09855559" w:rsidR="00F07C47" w:rsidRPr="00C700F3" w:rsidRDefault="00F07C47" w:rsidP="00A7798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C700F3">
              <w:rPr>
                <w:rFonts w:ascii="Angsana New" w:hAnsi="Angsana New"/>
                <w:sz w:val="30"/>
                <w:szCs w:val="30"/>
              </w:rPr>
              <w:t>(21,303)</w:t>
            </w:r>
          </w:p>
        </w:tc>
      </w:tr>
      <w:tr w:rsidR="00F07C47" w:rsidRPr="003C3824" w14:paraId="085CF906" w14:textId="77777777" w:rsidTr="00A77987">
        <w:trPr>
          <w:trHeight w:val="334"/>
        </w:trPr>
        <w:tc>
          <w:tcPr>
            <w:tcW w:w="3420" w:type="dxa"/>
            <w:gridSpan w:val="2"/>
          </w:tcPr>
          <w:p w14:paraId="38B8931B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F03E0A" w14:textId="32D7DD66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44224" w:rsidRPr="00C700F3">
              <w:rPr>
                <w:rFonts w:ascii="Angsana New" w:hAnsi="Angsana New"/>
                <w:b/>
                <w:bCs/>
                <w:sz w:val="30"/>
                <w:szCs w:val="30"/>
              </w:rPr>
              <w:t>87,293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88C731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4EA088" w14:textId="3BCB91FC" w:rsidR="00F07C47" w:rsidRPr="00C700F3" w:rsidRDefault="00B44224" w:rsidP="00CB1D8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839C3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71534E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959F45" w14:textId="77777777" w:rsidR="00F07C47" w:rsidRPr="00C700F3" w:rsidRDefault="00F07C47" w:rsidP="00A779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C0BDBEE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E010655" w14:textId="16ED4E29" w:rsidR="00F07C47" w:rsidRPr="00C700F3" w:rsidRDefault="00F07C47" w:rsidP="00A77987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839C3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839C3">
              <w:rPr>
                <w:rFonts w:ascii="Angsana New" w:hAnsi="Angsana New"/>
                <w:b/>
                <w:bCs/>
                <w:sz w:val="30"/>
                <w:szCs w:val="30"/>
              </w:rPr>
              <w:t>661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F07C47" w:rsidRPr="003C3824" w14:paraId="742E4F0F" w14:textId="77777777" w:rsidTr="00A77987">
        <w:trPr>
          <w:trHeight w:val="334"/>
        </w:trPr>
        <w:tc>
          <w:tcPr>
            <w:tcW w:w="3420" w:type="dxa"/>
            <w:gridSpan w:val="2"/>
          </w:tcPr>
          <w:p w14:paraId="71C9FE51" w14:textId="77777777" w:rsidR="00F07C47" w:rsidRPr="00C700F3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2E70E5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DEA9E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0E78C2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B5749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9056D2" w14:textId="77777777" w:rsidR="00F07C47" w:rsidRPr="00C700F3" w:rsidRDefault="00F07C47" w:rsidP="00A779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5FA52F" w14:textId="77777777" w:rsidR="00F07C47" w:rsidRPr="00C700F3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150CF51" w14:textId="77777777" w:rsidR="00F07C47" w:rsidRPr="00C700F3" w:rsidRDefault="00F07C47" w:rsidP="00A77987">
            <w:pPr>
              <w:pStyle w:val="acctfourfigures"/>
              <w:tabs>
                <w:tab w:val="clear" w:pos="765"/>
                <w:tab w:val="decimal" w:pos="90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3AB9" w:rsidRPr="003C3824" w14:paraId="22D4F170" w14:textId="77777777" w:rsidTr="00A77987">
        <w:trPr>
          <w:trHeight w:val="334"/>
        </w:trPr>
        <w:tc>
          <w:tcPr>
            <w:tcW w:w="3420" w:type="dxa"/>
            <w:gridSpan w:val="2"/>
          </w:tcPr>
          <w:p w14:paraId="2F9BDD39" w14:textId="77777777" w:rsidR="00B83AB9" w:rsidRPr="00C700F3" w:rsidRDefault="00B83AB9" w:rsidP="00B83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00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982A768" w14:textId="77777777" w:rsidR="00B83AB9" w:rsidRPr="00C700F3" w:rsidRDefault="00B83AB9" w:rsidP="00B83AB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(70,648)</w:t>
            </w:r>
          </w:p>
        </w:tc>
        <w:tc>
          <w:tcPr>
            <w:tcW w:w="270" w:type="dxa"/>
          </w:tcPr>
          <w:p w14:paraId="745CF022" w14:textId="77777777" w:rsidR="00B83AB9" w:rsidRPr="00C700F3" w:rsidRDefault="00B83AB9" w:rsidP="00B83A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7540C3" w14:textId="2AB68576" w:rsidR="00B83AB9" w:rsidRPr="00C700F3" w:rsidRDefault="00B83AB9" w:rsidP="00B83AB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839C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4,275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424EC9" w14:textId="77777777" w:rsidR="00B83AB9" w:rsidRPr="00C700F3" w:rsidRDefault="00B83AB9" w:rsidP="00B83A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FD5359B" w14:textId="01C20D36" w:rsidR="00B83AB9" w:rsidRPr="00C700F3" w:rsidRDefault="00B83AB9" w:rsidP="00B83AB9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65ED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(988)</w:t>
            </w:r>
          </w:p>
        </w:tc>
        <w:tc>
          <w:tcPr>
            <w:tcW w:w="270" w:type="dxa"/>
          </w:tcPr>
          <w:p w14:paraId="61766B2D" w14:textId="77777777" w:rsidR="00B83AB9" w:rsidRPr="00C700F3" w:rsidRDefault="00B83AB9" w:rsidP="00B83AB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6FA7E88" w14:textId="6529E381" w:rsidR="00B83AB9" w:rsidRPr="00C700F3" w:rsidRDefault="00B83AB9" w:rsidP="00B83AB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839C3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839C3">
              <w:rPr>
                <w:rFonts w:ascii="Angsana New" w:hAnsi="Angsana New"/>
                <w:b/>
                <w:bCs/>
                <w:sz w:val="30"/>
                <w:szCs w:val="30"/>
              </w:rPr>
              <w:t>911</w:t>
            </w:r>
            <w:r w:rsidRPr="00C700F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E3F1AD8" w14:textId="77777777" w:rsidR="00F07C47" w:rsidRDefault="00F07C47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  <w:tab w:val="left" w:pos="1152"/>
        </w:tabs>
        <w:rPr>
          <w:cs/>
        </w:rPr>
      </w:pP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</w:p>
    <w:p w14:paraId="35F5C369" w14:textId="77777777" w:rsidR="00F07C47" w:rsidRDefault="00F07C47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9"/>
        <w:gridCol w:w="1354"/>
        <w:gridCol w:w="270"/>
        <w:gridCol w:w="1258"/>
        <w:gridCol w:w="270"/>
        <w:gridCol w:w="1258"/>
        <w:gridCol w:w="239"/>
        <w:gridCol w:w="1562"/>
      </w:tblGrid>
      <w:tr w:rsidR="00F07C47" w:rsidRPr="00657ADE" w14:paraId="35013B12" w14:textId="77777777" w:rsidTr="007D538E">
        <w:trPr>
          <w:trHeight w:val="139"/>
        </w:trPr>
        <w:tc>
          <w:tcPr>
            <w:tcW w:w="3329" w:type="dxa"/>
          </w:tcPr>
          <w:p w14:paraId="30565F0C" w14:textId="77777777" w:rsidR="00F07C47" w:rsidRPr="00657ADE" w:rsidDel="00D54CF3" w:rsidRDefault="00F07C47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sz w:val="30"/>
                <w:szCs w:val="30"/>
              </w:rPr>
            </w:pPr>
          </w:p>
        </w:tc>
        <w:tc>
          <w:tcPr>
            <w:tcW w:w="6211" w:type="dxa"/>
            <w:gridSpan w:val="7"/>
          </w:tcPr>
          <w:p w14:paraId="7C892945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7A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7C47" w:rsidRPr="00657ADE" w14:paraId="0E3D5B74" w14:textId="77777777" w:rsidTr="007D538E">
        <w:trPr>
          <w:trHeight w:val="139"/>
        </w:trPr>
        <w:tc>
          <w:tcPr>
            <w:tcW w:w="3329" w:type="dxa"/>
          </w:tcPr>
          <w:p w14:paraId="0B43F6E3" w14:textId="77777777" w:rsidR="00F07C47" w:rsidRPr="00657ADE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96311AB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A9B797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vAlign w:val="bottom"/>
          </w:tcPr>
          <w:p w14:paraId="21F52055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7ADE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57AD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657AD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57ADE">
              <w:rPr>
                <w:rFonts w:ascii="Angsana New" w:hAnsi="Angsana New"/>
                <w:sz w:val="30"/>
                <w:szCs w:val="30"/>
              </w:rPr>
              <w:t>/</w:t>
            </w:r>
            <w:r w:rsidRPr="00657ADE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53E615C0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14:paraId="3CDD3B6B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07C47" w:rsidRPr="00657ADE" w14:paraId="435C8FE7" w14:textId="77777777" w:rsidTr="007D538E">
        <w:trPr>
          <w:trHeight w:val="139"/>
        </w:trPr>
        <w:tc>
          <w:tcPr>
            <w:tcW w:w="3329" w:type="dxa"/>
          </w:tcPr>
          <w:p w14:paraId="62EA33FA" w14:textId="77777777" w:rsidR="00F07C47" w:rsidRPr="00657ADE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DD8D88F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2F8BE84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57A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6BB19C40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7C43C56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4B7719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1024DB58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9" w:type="dxa"/>
          </w:tcPr>
          <w:p w14:paraId="70FF699A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vAlign w:val="bottom"/>
          </w:tcPr>
          <w:p w14:paraId="11832059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E7CC348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57A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F07C47" w:rsidRPr="00657ADE" w14:paraId="0E5449CD" w14:textId="77777777" w:rsidTr="007D538E">
        <w:trPr>
          <w:trHeight w:val="139"/>
        </w:trPr>
        <w:tc>
          <w:tcPr>
            <w:tcW w:w="3329" w:type="dxa"/>
          </w:tcPr>
          <w:p w14:paraId="15C87473" w14:textId="77777777" w:rsidR="00F07C47" w:rsidRPr="00657ADE" w:rsidRDefault="00F07C47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6211" w:type="dxa"/>
            <w:gridSpan w:val="7"/>
            <w:vAlign w:val="bottom"/>
          </w:tcPr>
          <w:p w14:paraId="46282D07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7A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C47" w:rsidRPr="00657ADE" w14:paraId="3FF17D9C" w14:textId="77777777" w:rsidTr="007D538E">
        <w:trPr>
          <w:trHeight w:val="139"/>
        </w:trPr>
        <w:tc>
          <w:tcPr>
            <w:tcW w:w="3329" w:type="dxa"/>
          </w:tcPr>
          <w:p w14:paraId="529FF24C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4" w:type="dxa"/>
          </w:tcPr>
          <w:p w14:paraId="5D1F299F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8C94B4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1F316C00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08EEBA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5FBB2E4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2AEB82C2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</w:tcPr>
          <w:p w14:paraId="280416F5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07C47" w:rsidRPr="00657ADE" w14:paraId="79B55E8A" w14:textId="77777777" w:rsidTr="007D538E">
        <w:trPr>
          <w:trHeight w:val="139"/>
        </w:trPr>
        <w:tc>
          <w:tcPr>
            <w:tcW w:w="3329" w:type="dxa"/>
          </w:tcPr>
          <w:p w14:paraId="2E6CA3E3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354" w:type="dxa"/>
          </w:tcPr>
          <w:p w14:paraId="18D8099E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114</w:t>
            </w:r>
          </w:p>
        </w:tc>
        <w:tc>
          <w:tcPr>
            <w:tcW w:w="270" w:type="dxa"/>
          </w:tcPr>
          <w:p w14:paraId="32F5B72F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1781562D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</w:tcPr>
          <w:p w14:paraId="57D3B67E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700CD7D0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7C030D0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</w:tcPr>
          <w:p w14:paraId="631D64EA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F07C47" w:rsidRPr="00657ADE" w14:paraId="71D9070F" w14:textId="77777777" w:rsidTr="007D538E">
        <w:trPr>
          <w:trHeight w:val="139"/>
        </w:trPr>
        <w:tc>
          <w:tcPr>
            <w:tcW w:w="3329" w:type="dxa"/>
          </w:tcPr>
          <w:p w14:paraId="3DF8C5CD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354" w:type="dxa"/>
          </w:tcPr>
          <w:p w14:paraId="0BC91215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4,321</w:t>
            </w:r>
          </w:p>
        </w:tc>
        <w:tc>
          <w:tcPr>
            <w:tcW w:w="270" w:type="dxa"/>
          </w:tcPr>
          <w:p w14:paraId="3BC7637B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6B4033D5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1,348</w:t>
            </w:r>
          </w:p>
        </w:tc>
        <w:tc>
          <w:tcPr>
            <w:tcW w:w="270" w:type="dxa"/>
          </w:tcPr>
          <w:p w14:paraId="19115D87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4A3DD44A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1060954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</w:tcPr>
          <w:p w14:paraId="1FA0AB51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5,669</w:t>
            </w:r>
          </w:p>
        </w:tc>
      </w:tr>
      <w:tr w:rsidR="00F07C47" w:rsidRPr="00657ADE" w14:paraId="776834EC" w14:textId="77777777" w:rsidTr="007D538E">
        <w:trPr>
          <w:trHeight w:val="334"/>
        </w:trPr>
        <w:tc>
          <w:tcPr>
            <w:tcW w:w="3329" w:type="dxa"/>
          </w:tcPr>
          <w:p w14:paraId="2DF0B2FA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14:paraId="060EE349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354" w:type="dxa"/>
          </w:tcPr>
          <w:p w14:paraId="04321F6C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11EC12AE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270" w:type="dxa"/>
          </w:tcPr>
          <w:p w14:paraId="289569A4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702768C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8A94A8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5375A28F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2EA2442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B7DEFC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964DCDE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6D7A0B3C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E0DEDC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</w:tr>
      <w:tr w:rsidR="00F07C47" w:rsidRPr="00657ADE" w14:paraId="0F2F88DD" w14:textId="77777777" w:rsidTr="007D538E">
        <w:trPr>
          <w:trHeight w:val="334"/>
        </w:trPr>
        <w:tc>
          <w:tcPr>
            <w:tcW w:w="3329" w:type="dxa"/>
          </w:tcPr>
          <w:p w14:paraId="73C33A24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4" w:type="dxa"/>
          </w:tcPr>
          <w:p w14:paraId="239A7363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7495DA0" w14:textId="3B1A295C" w:rsidR="00F07C47" w:rsidRPr="00657ADE" w:rsidRDefault="00B83AB9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3,864</w:t>
            </w:r>
          </w:p>
        </w:tc>
        <w:tc>
          <w:tcPr>
            <w:tcW w:w="270" w:type="dxa"/>
          </w:tcPr>
          <w:p w14:paraId="5499B9F6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287FEF81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F13F93C" w14:textId="14A21F31" w:rsidR="00F07C47" w:rsidRPr="00657ADE" w:rsidRDefault="00B83AB9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4C4D56AD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4E03098E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5927D34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FDA0DF4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</w:tcPr>
          <w:p w14:paraId="2B563038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84A15F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4,780</w:t>
            </w:r>
          </w:p>
        </w:tc>
      </w:tr>
      <w:tr w:rsidR="00F07C47" w:rsidRPr="00657ADE" w14:paraId="4F435820" w14:textId="77777777" w:rsidTr="007D538E">
        <w:trPr>
          <w:trHeight w:val="334"/>
        </w:trPr>
        <w:tc>
          <w:tcPr>
            <w:tcW w:w="3329" w:type="dxa"/>
          </w:tcPr>
          <w:p w14:paraId="2DA24779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กำไรที่ยังไม่เกิดขึ้นจริงของเงินลงทุน</w:t>
            </w:r>
          </w:p>
          <w:p w14:paraId="459CC7D8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354" w:type="dxa"/>
          </w:tcPr>
          <w:p w14:paraId="2AAB8FF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12BF0985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DCE06C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459A766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1BD788E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C6B454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1E00E511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3607C0B" w14:textId="77777777" w:rsidR="00F07C47" w:rsidRPr="00657ADE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39" w:type="dxa"/>
          </w:tcPr>
          <w:p w14:paraId="478374AF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</w:tcPr>
          <w:p w14:paraId="19202A61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20685B0" w14:textId="77777777" w:rsidR="00F07C47" w:rsidRPr="00657ADE" w:rsidRDefault="00F07C47" w:rsidP="00E13762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3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7C47" w:rsidRPr="00657ADE" w14:paraId="2AB0ADDC" w14:textId="77777777" w:rsidTr="007D538E">
        <w:trPr>
          <w:trHeight w:val="334"/>
        </w:trPr>
        <w:tc>
          <w:tcPr>
            <w:tcW w:w="3329" w:type="dxa"/>
          </w:tcPr>
          <w:p w14:paraId="65989D64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354" w:type="dxa"/>
          </w:tcPr>
          <w:p w14:paraId="2ADAE70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234"/>
              </w:tabs>
              <w:spacing w:line="240" w:lineRule="atLeast"/>
              <w:ind w:right="-1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ADE18B7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566F328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798B14BA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67A7238C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120B94FE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</w:tcPr>
          <w:p w14:paraId="615F93A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  <w:tr w:rsidR="00F07C47" w:rsidRPr="00657ADE" w14:paraId="1A78C255" w14:textId="77777777" w:rsidTr="007D538E">
        <w:trPr>
          <w:trHeight w:val="334"/>
        </w:trPr>
        <w:tc>
          <w:tcPr>
            <w:tcW w:w="3329" w:type="dxa"/>
          </w:tcPr>
          <w:p w14:paraId="0912001C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29AE460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3,160</w:t>
            </w:r>
          </w:p>
        </w:tc>
        <w:tc>
          <w:tcPr>
            <w:tcW w:w="270" w:type="dxa"/>
          </w:tcPr>
          <w:p w14:paraId="5B38052C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F2B6212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0E5E1466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A4147F3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5720646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426792D5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3,766</w:t>
            </w:r>
          </w:p>
        </w:tc>
      </w:tr>
      <w:tr w:rsidR="00F07C47" w:rsidRPr="00657ADE" w14:paraId="11F27A4C" w14:textId="77777777" w:rsidTr="007D538E">
        <w:trPr>
          <w:trHeight w:val="334"/>
        </w:trPr>
        <w:tc>
          <w:tcPr>
            <w:tcW w:w="3329" w:type="dxa"/>
          </w:tcPr>
          <w:p w14:paraId="25C3FF43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B2472A5" w14:textId="0F035985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="00B83AB9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704F24D1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7444FF3" w14:textId="0BE456D8" w:rsidR="00F07C47" w:rsidRPr="00657ADE" w:rsidRDefault="00CF06CC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07C47" w:rsidRPr="00657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83AB9">
              <w:rPr>
                <w:rFonts w:ascii="Angsana New" w:hAnsi="Angsana New"/>
                <w:b/>
                <w:bCs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14:paraId="02BBF805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0268A06" w14:textId="77777777" w:rsidR="00F07C47" w:rsidRPr="00657ADE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239" w:type="dxa"/>
          </w:tcPr>
          <w:p w14:paraId="6189B01E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7A36589D" w14:textId="6AF4B755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12B94" w:rsidRPr="00657AD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12B94" w:rsidRPr="00657ADE"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</w:p>
        </w:tc>
      </w:tr>
      <w:tr w:rsidR="00F07C47" w:rsidRPr="00657ADE" w14:paraId="4E658A9F" w14:textId="77777777" w:rsidTr="007D538E">
        <w:trPr>
          <w:trHeight w:val="280"/>
        </w:trPr>
        <w:tc>
          <w:tcPr>
            <w:tcW w:w="3329" w:type="dxa"/>
          </w:tcPr>
          <w:p w14:paraId="1E4A6172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6890FDB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321C4C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474845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6242B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7A67DA8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92F6F6D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7BD25075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C47" w:rsidRPr="00657ADE" w14:paraId="6FDF1979" w14:textId="77777777" w:rsidTr="007D538E">
        <w:trPr>
          <w:trHeight w:val="334"/>
        </w:trPr>
        <w:tc>
          <w:tcPr>
            <w:tcW w:w="3329" w:type="dxa"/>
          </w:tcPr>
          <w:p w14:paraId="2883C1D1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57A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4" w:type="dxa"/>
          </w:tcPr>
          <w:p w14:paraId="61AF306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122E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1004F44D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CF588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570427CA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57751DD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</w:tcPr>
          <w:p w14:paraId="5D8C7130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7C47" w:rsidRPr="00657ADE" w14:paraId="00D15E6E" w14:textId="77777777" w:rsidTr="007D538E">
        <w:trPr>
          <w:trHeight w:val="334"/>
        </w:trPr>
        <w:tc>
          <w:tcPr>
            <w:tcW w:w="3329" w:type="dxa"/>
          </w:tcPr>
          <w:p w14:paraId="5CE12B65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การประเมินมูลค่ายุติธรรมของสินทรัพย์ที่ได้มาจากการซื้อธุรกิจ</w:t>
            </w:r>
          </w:p>
        </w:tc>
        <w:tc>
          <w:tcPr>
            <w:tcW w:w="1354" w:type="dxa"/>
          </w:tcPr>
          <w:p w14:paraId="454AA605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5BCFEFF9" w14:textId="77777777" w:rsidR="00F07C47" w:rsidRPr="00657ADE" w:rsidRDefault="00F07C47" w:rsidP="00CF06C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(24,267)</w:t>
            </w:r>
          </w:p>
        </w:tc>
        <w:tc>
          <w:tcPr>
            <w:tcW w:w="270" w:type="dxa"/>
          </w:tcPr>
          <w:p w14:paraId="5335FB5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58F861A4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C6C863" w14:textId="3D0B1550" w:rsidR="00F07C47" w:rsidRPr="00657ADE" w:rsidRDefault="00CF06CC" w:rsidP="00CF06CC">
            <w:pPr>
              <w:pStyle w:val="acctfourfigures"/>
              <w:tabs>
                <w:tab w:val="clear" w:pos="765"/>
                <w:tab w:val="decimal" w:pos="695"/>
              </w:tabs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4</w:t>
            </w:r>
            <w:r w:rsidR="00F07C47" w:rsidRPr="00657ADE">
              <w:rPr>
                <w:rFonts w:ascii="Angsana New" w:hAnsi="Angsana New"/>
                <w:sz w:val="30"/>
                <w:szCs w:val="30"/>
              </w:rPr>
              <w:t>,</w:t>
            </w:r>
            <w:r w:rsidRPr="00657ADE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14:paraId="240268D1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B7BCE28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7A078CC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524700A7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</w:tcPr>
          <w:p w14:paraId="08F0D8A5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B3DA7B" w14:textId="2AD81AEB" w:rsidR="00F07C47" w:rsidRPr="00657ADE" w:rsidRDefault="00F07C47" w:rsidP="0084577C">
            <w:pPr>
              <w:pStyle w:val="acctfourfigures"/>
              <w:tabs>
                <w:tab w:val="clear" w:pos="765"/>
                <w:tab w:val="left" w:pos="820"/>
                <w:tab w:val="decimal" w:pos="13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(2</w:t>
            </w:r>
            <w:r w:rsidR="003D7637" w:rsidRPr="00657ADE">
              <w:rPr>
                <w:rFonts w:ascii="Angsana New" w:hAnsi="Angsana New"/>
                <w:sz w:val="30"/>
                <w:szCs w:val="30"/>
              </w:rPr>
              <w:t>0</w:t>
            </w:r>
            <w:r w:rsidRPr="00657ADE">
              <w:rPr>
                <w:rFonts w:ascii="Angsana New" w:hAnsi="Angsana New"/>
                <w:sz w:val="30"/>
                <w:szCs w:val="30"/>
              </w:rPr>
              <w:t>,</w:t>
            </w:r>
            <w:r w:rsidR="003D7637" w:rsidRPr="00657ADE">
              <w:rPr>
                <w:rFonts w:ascii="Angsana New" w:hAnsi="Angsana New"/>
                <w:sz w:val="30"/>
                <w:szCs w:val="30"/>
              </w:rPr>
              <w:t>136</w:t>
            </w:r>
            <w:r w:rsidRPr="00657A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07C47" w:rsidRPr="00657ADE" w14:paraId="59788BDA" w14:textId="77777777" w:rsidTr="007D538E">
        <w:trPr>
          <w:trHeight w:val="334"/>
        </w:trPr>
        <w:tc>
          <w:tcPr>
            <w:tcW w:w="3329" w:type="dxa"/>
          </w:tcPr>
          <w:p w14:paraId="7B2048D8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การตีราคาสิทธิในสัญญาการประกอบธุรกิจสถานีก๊าซธรรมชาติ</w:t>
            </w:r>
          </w:p>
        </w:tc>
        <w:tc>
          <w:tcPr>
            <w:tcW w:w="1354" w:type="dxa"/>
          </w:tcPr>
          <w:p w14:paraId="20979117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71A5DFB7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(21,317)</w:t>
            </w:r>
          </w:p>
        </w:tc>
        <w:tc>
          <w:tcPr>
            <w:tcW w:w="270" w:type="dxa"/>
          </w:tcPr>
          <w:p w14:paraId="038470D0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AE87C76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FB6461" w14:textId="77777777" w:rsidR="00F07C47" w:rsidRPr="00657ADE" w:rsidRDefault="00F07C47" w:rsidP="00CF06CC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  <w:tc>
          <w:tcPr>
            <w:tcW w:w="270" w:type="dxa"/>
          </w:tcPr>
          <w:p w14:paraId="2E46A8D8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67C82482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42D785B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5F6EE877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</w:tcPr>
          <w:p w14:paraId="3CD8F9EB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AF87A4B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(19,503)</w:t>
            </w:r>
          </w:p>
        </w:tc>
      </w:tr>
      <w:tr w:rsidR="00F07C47" w:rsidRPr="00657ADE" w14:paraId="58777D0C" w14:textId="77777777" w:rsidTr="007D538E">
        <w:trPr>
          <w:trHeight w:val="334"/>
        </w:trPr>
        <w:tc>
          <w:tcPr>
            <w:tcW w:w="3329" w:type="dxa"/>
          </w:tcPr>
          <w:p w14:paraId="009A06BC" w14:textId="77777777" w:rsidR="00F07C47" w:rsidRPr="00657ADE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354" w:type="dxa"/>
          </w:tcPr>
          <w:p w14:paraId="30011A4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(21,765)</w:t>
            </w:r>
          </w:p>
        </w:tc>
        <w:tc>
          <w:tcPr>
            <w:tcW w:w="270" w:type="dxa"/>
          </w:tcPr>
          <w:p w14:paraId="355A4102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27CAA93" w14:textId="77777777" w:rsidR="00F07C47" w:rsidRPr="00657ADE" w:rsidRDefault="00F07C47" w:rsidP="00CF06C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(4,902)</w:t>
            </w:r>
          </w:p>
        </w:tc>
        <w:tc>
          <w:tcPr>
            <w:tcW w:w="270" w:type="dxa"/>
          </w:tcPr>
          <w:p w14:paraId="63A8BE7A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BA03439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2C0049BF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2219F277" w14:textId="77777777" w:rsidR="00F07C47" w:rsidRPr="00657ADE" w:rsidRDefault="00F07C47" w:rsidP="001837CD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(26,667)</w:t>
            </w:r>
          </w:p>
        </w:tc>
      </w:tr>
      <w:tr w:rsidR="00E6570A" w:rsidRPr="00657ADE" w14:paraId="2F3C9E48" w14:textId="77777777" w:rsidTr="007D538E">
        <w:trPr>
          <w:trHeight w:val="92"/>
        </w:trPr>
        <w:tc>
          <w:tcPr>
            <w:tcW w:w="3329" w:type="dxa"/>
          </w:tcPr>
          <w:p w14:paraId="15616C82" w14:textId="77777777" w:rsidR="00657ADE" w:rsidRDefault="00E6570A" w:rsidP="00E6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ผลต่างจากการรับรู้รายได้ทางบัญชี</w:t>
            </w:r>
          </w:p>
          <w:p w14:paraId="7B050993" w14:textId="309ACA43" w:rsidR="00E6570A" w:rsidRPr="00657ADE" w:rsidRDefault="00657ADE" w:rsidP="00E6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E6570A" w:rsidRPr="00657ADE">
              <w:rPr>
                <w:rFonts w:ascii="Angsana New" w:hAnsi="Angsana New" w:hint="cs"/>
                <w:sz w:val="30"/>
                <w:szCs w:val="30"/>
                <w:cs/>
              </w:rPr>
              <w:t>และภาษี</w:t>
            </w:r>
          </w:p>
        </w:tc>
        <w:tc>
          <w:tcPr>
            <w:tcW w:w="1354" w:type="dxa"/>
          </w:tcPr>
          <w:p w14:paraId="081EAA6E" w14:textId="77777777" w:rsidR="00E13762" w:rsidRDefault="00E13762" w:rsidP="00E6570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0721D31" w14:textId="54F9A43D" w:rsidR="00E6570A" w:rsidRPr="00657ADE" w:rsidRDefault="00E6570A" w:rsidP="00E6570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(20,523)</w:t>
            </w:r>
          </w:p>
        </w:tc>
        <w:tc>
          <w:tcPr>
            <w:tcW w:w="270" w:type="dxa"/>
          </w:tcPr>
          <w:p w14:paraId="24D6C043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34A073B" w14:textId="77777777" w:rsidR="00E13762" w:rsidRDefault="00E13762" w:rsidP="00E657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D353171" w14:textId="1B7CF184" w:rsidR="00E6570A" w:rsidRPr="00657ADE" w:rsidRDefault="00E6570A" w:rsidP="00E6570A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(464)</w:t>
            </w:r>
          </w:p>
        </w:tc>
        <w:tc>
          <w:tcPr>
            <w:tcW w:w="270" w:type="dxa"/>
          </w:tcPr>
          <w:p w14:paraId="4CB68003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ED9C2FE" w14:textId="77777777" w:rsidR="00E13762" w:rsidRDefault="00E13762" w:rsidP="00E6570A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EA4C8D0" w14:textId="6A0437B3" w:rsidR="00E6570A" w:rsidRPr="00657ADE" w:rsidRDefault="00E6570A" w:rsidP="00E6570A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72B8CDD8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63DBFC99" w14:textId="77777777" w:rsidR="00E13762" w:rsidRDefault="00E13762" w:rsidP="00E6570A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8CBD87B" w14:textId="431A5281" w:rsidR="00E6570A" w:rsidRPr="00657ADE" w:rsidRDefault="00E6570A" w:rsidP="00E6570A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ADE">
              <w:rPr>
                <w:rFonts w:ascii="Angsana New" w:hAnsi="Angsana New"/>
                <w:sz w:val="30"/>
                <w:szCs w:val="30"/>
              </w:rPr>
              <w:t>(20,987)</w:t>
            </w:r>
          </w:p>
        </w:tc>
      </w:tr>
      <w:tr w:rsidR="00E6570A" w:rsidRPr="00657ADE" w14:paraId="4C8BC681" w14:textId="77777777" w:rsidTr="007D538E">
        <w:trPr>
          <w:trHeight w:val="334"/>
        </w:trPr>
        <w:tc>
          <w:tcPr>
            <w:tcW w:w="3329" w:type="dxa"/>
          </w:tcPr>
          <w:p w14:paraId="2C5E253D" w14:textId="77777777" w:rsidR="00E6570A" w:rsidRPr="00657ADE" w:rsidRDefault="00E6570A" w:rsidP="00E6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32C76FD3" w14:textId="117A8E3E" w:rsidR="00E6570A" w:rsidRPr="00657ADE" w:rsidRDefault="00E6570A" w:rsidP="00E6570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83AB9">
              <w:rPr>
                <w:rFonts w:ascii="Angsana New" w:hAnsi="Angsana New"/>
                <w:b/>
                <w:bCs/>
                <w:sz w:val="30"/>
                <w:szCs w:val="30"/>
              </w:rPr>
              <w:t>87,872</w:t>
            </w: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19C340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F6440AB" w14:textId="21B945B4" w:rsidR="00E6570A" w:rsidRPr="00657ADE" w:rsidRDefault="00B83AB9" w:rsidP="00E6570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4411D8D5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BB82ED4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63E977D8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14:paraId="0EA78AFD" w14:textId="5B1A0D9F" w:rsidR="00E6570A" w:rsidRPr="00657ADE" w:rsidRDefault="00E6570A" w:rsidP="00E6570A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(87,293)</w:t>
            </w:r>
          </w:p>
        </w:tc>
      </w:tr>
      <w:tr w:rsidR="00E6570A" w:rsidRPr="00657ADE" w14:paraId="250F712E" w14:textId="77777777" w:rsidTr="007D538E">
        <w:trPr>
          <w:trHeight w:val="199"/>
        </w:trPr>
        <w:tc>
          <w:tcPr>
            <w:tcW w:w="3329" w:type="dxa"/>
          </w:tcPr>
          <w:p w14:paraId="294B1E5A" w14:textId="77777777" w:rsidR="00E6570A" w:rsidRPr="00657ADE" w:rsidRDefault="00E6570A" w:rsidP="00E6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1D83438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813CD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3FC4F94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5ABC4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1B7797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28C79939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14:paraId="0C4DF07C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570A" w:rsidRPr="00657ADE" w14:paraId="2041B6BE" w14:textId="77777777" w:rsidTr="007D538E">
        <w:trPr>
          <w:trHeight w:val="334"/>
        </w:trPr>
        <w:tc>
          <w:tcPr>
            <w:tcW w:w="3329" w:type="dxa"/>
          </w:tcPr>
          <w:p w14:paraId="5C75CB06" w14:textId="77777777" w:rsidR="00E6570A" w:rsidRPr="00657ADE" w:rsidRDefault="00E6570A" w:rsidP="00E6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7A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2DFA92CD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(75,740)</w:t>
            </w:r>
          </w:p>
        </w:tc>
        <w:tc>
          <w:tcPr>
            <w:tcW w:w="270" w:type="dxa"/>
          </w:tcPr>
          <w:p w14:paraId="00DE925A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75A12BEF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5,093</w:t>
            </w:r>
          </w:p>
        </w:tc>
        <w:tc>
          <w:tcPr>
            <w:tcW w:w="270" w:type="dxa"/>
          </w:tcPr>
          <w:p w14:paraId="431F543B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23EF29BC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(1)</w:t>
            </w:r>
          </w:p>
        </w:tc>
        <w:tc>
          <w:tcPr>
            <w:tcW w:w="239" w:type="dxa"/>
          </w:tcPr>
          <w:p w14:paraId="2920E405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</w:tcPr>
          <w:p w14:paraId="6DD85BAC" w14:textId="77777777" w:rsidR="00E6570A" w:rsidRPr="00657ADE" w:rsidRDefault="00E6570A" w:rsidP="00E6570A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(7</w:t>
            </w:r>
            <w:r w:rsidRPr="00657AD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657ADE">
              <w:rPr>
                <w:rFonts w:ascii="Angsana New" w:hAnsi="Angsana New"/>
                <w:b/>
                <w:bCs/>
                <w:sz w:val="30"/>
                <w:szCs w:val="30"/>
              </w:rPr>
              <w:t>,648)</w:t>
            </w:r>
          </w:p>
        </w:tc>
      </w:tr>
    </w:tbl>
    <w:p w14:paraId="59CD1E06" w14:textId="77777777" w:rsidR="00EA77E8" w:rsidRDefault="00EA77E8">
      <w: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9"/>
        <w:gridCol w:w="1354"/>
        <w:gridCol w:w="270"/>
        <w:gridCol w:w="1258"/>
        <w:gridCol w:w="270"/>
        <w:gridCol w:w="1258"/>
        <w:gridCol w:w="239"/>
        <w:gridCol w:w="1472"/>
      </w:tblGrid>
      <w:tr w:rsidR="00F07C47" w:rsidRPr="00401A7E" w14:paraId="50E75813" w14:textId="77777777" w:rsidTr="00EA77E8">
        <w:trPr>
          <w:trHeight w:val="139"/>
        </w:trPr>
        <w:tc>
          <w:tcPr>
            <w:tcW w:w="3329" w:type="dxa"/>
          </w:tcPr>
          <w:p w14:paraId="140C682C" w14:textId="40BAD012" w:rsidR="00F07C47" w:rsidRPr="0074586D" w:rsidRDefault="008414FE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74586D">
              <w:rPr>
                <w:sz w:val="30"/>
                <w:szCs w:val="30"/>
              </w:rPr>
              <w:lastRenderedPageBreak/>
              <w:br w:type="column"/>
            </w:r>
          </w:p>
        </w:tc>
        <w:tc>
          <w:tcPr>
            <w:tcW w:w="6121" w:type="dxa"/>
            <w:gridSpan w:val="7"/>
            <w:vAlign w:val="bottom"/>
          </w:tcPr>
          <w:p w14:paraId="3B052EF6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8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C47" w:rsidRPr="00401A7E" w14:paraId="4FDB0170" w14:textId="77777777" w:rsidTr="00EA77E8">
        <w:trPr>
          <w:trHeight w:val="139"/>
        </w:trPr>
        <w:tc>
          <w:tcPr>
            <w:tcW w:w="3329" w:type="dxa"/>
          </w:tcPr>
          <w:p w14:paraId="562AC065" w14:textId="77777777" w:rsidR="00F07C47" w:rsidRPr="0074586D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123C752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A26C75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tcBorders>
              <w:bottom w:val="single" w:sz="4" w:space="0" w:color="auto"/>
            </w:tcBorders>
            <w:vAlign w:val="bottom"/>
          </w:tcPr>
          <w:p w14:paraId="36278BE9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586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7458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4586D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7458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458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4586D">
              <w:rPr>
                <w:rFonts w:ascii="Angsana New" w:hAnsi="Angsana New"/>
                <w:sz w:val="30"/>
                <w:szCs w:val="30"/>
              </w:rPr>
              <w:t>/</w:t>
            </w:r>
            <w:r w:rsidRPr="0074586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262F4775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7ED516DC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07C47" w:rsidRPr="00401A7E" w14:paraId="5D69DBD1" w14:textId="77777777" w:rsidTr="00EA77E8">
        <w:trPr>
          <w:trHeight w:val="139"/>
        </w:trPr>
        <w:tc>
          <w:tcPr>
            <w:tcW w:w="3329" w:type="dxa"/>
          </w:tcPr>
          <w:p w14:paraId="1FD307EC" w14:textId="77777777" w:rsidR="00F07C47" w:rsidRPr="0074586D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7DE3A13A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0AD2CA0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458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4586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2E95C806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327561C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586D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71F5865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688F0DEE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586D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9" w:type="dxa"/>
          </w:tcPr>
          <w:p w14:paraId="53164B3C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  <w:vAlign w:val="bottom"/>
          </w:tcPr>
          <w:p w14:paraId="19512C98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A2876FE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458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4586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F07C47" w:rsidRPr="00401A7E" w14:paraId="68ED0923" w14:textId="77777777" w:rsidTr="00EA77E8">
        <w:trPr>
          <w:trHeight w:val="139"/>
        </w:trPr>
        <w:tc>
          <w:tcPr>
            <w:tcW w:w="3329" w:type="dxa"/>
          </w:tcPr>
          <w:p w14:paraId="2B6D5969" w14:textId="77777777" w:rsidR="00F07C47" w:rsidRPr="0074586D" w:rsidRDefault="00F07C47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6121" w:type="dxa"/>
            <w:gridSpan w:val="7"/>
            <w:vAlign w:val="bottom"/>
          </w:tcPr>
          <w:p w14:paraId="1D0BCE10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5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C47" w:rsidRPr="00401A7E" w14:paraId="2680E7F0" w14:textId="77777777" w:rsidTr="00EA77E8">
        <w:trPr>
          <w:trHeight w:val="139"/>
        </w:trPr>
        <w:tc>
          <w:tcPr>
            <w:tcW w:w="3329" w:type="dxa"/>
          </w:tcPr>
          <w:p w14:paraId="68846EEF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58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4" w:type="dxa"/>
          </w:tcPr>
          <w:p w14:paraId="3BA0C441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95CE01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0B0CAE6B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8BFF3D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15CB7BC3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3A57AEF3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2" w:type="dxa"/>
          </w:tcPr>
          <w:p w14:paraId="50DF6DB7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07C47" w:rsidRPr="00401A7E" w14:paraId="3BCD2D4B" w14:textId="77777777" w:rsidTr="00EA77E8">
        <w:trPr>
          <w:trHeight w:val="139"/>
        </w:trPr>
        <w:tc>
          <w:tcPr>
            <w:tcW w:w="3329" w:type="dxa"/>
          </w:tcPr>
          <w:p w14:paraId="3A4EAF97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74586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74586D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354" w:type="dxa"/>
          </w:tcPr>
          <w:p w14:paraId="77B2FFAE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476</w:t>
            </w:r>
          </w:p>
        </w:tc>
        <w:tc>
          <w:tcPr>
            <w:tcW w:w="270" w:type="dxa"/>
          </w:tcPr>
          <w:p w14:paraId="2907AF86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26E55E28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180</w:t>
            </w:r>
          </w:p>
        </w:tc>
        <w:tc>
          <w:tcPr>
            <w:tcW w:w="270" w:type="dxa"/>
          </w:tcPr>
          <w:p w14:paraId="4859DA08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3A0E32E8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DC3CB7E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2" w:type="dxa"/>
          </w:tcPr>
          <w:p w14:paraId="6B62791D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656</w:t>
            </w:r>
          </w:p>
        </w:tc>
      </w:tr>
      <w:tr w:rsidR="00F07C47" w:rsidRPr="00401A7E" w14:paraId="67E6477C" w14:textId="77777777" w:rsidTr="00EA77E8">
        <w:trPr>
          <w:trHeight w:val="139"/>
        </w:trPr>
        <w:tc>
          <w:tcPr>
            <w:tcW w:w="3329" w:type="dxa"/>
          </w:tcPr>
          <w:p w14:paraId="494F757B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74586D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354" w:type="dxa"/>
          </w:tcPr>
          <w:p w14:paraId="085AC45B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4,646</w:t>
            </w:r>
          </w:p>
        </w:tc>
        <w:tc>
          <w:tcPr>
            <w:tcW w:w="270" w:type="dxa"/>
          </w:tcPr>
          <w:p w14:paraId="1D2B9447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2BE42AA1" w14:textId="445AD5BF" w:rsidR="00F07C47" w:rsidRPr="0074586D" w:rsidRDefault="00C839C3" w:rsidP="001837C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727</w:t>
            </w:r>
          </w:p>
        </w:tc>
        <w:tc>
          <w:tcPr>
            <w:tcW w:w="270" w:type="dxa"/>
          </w:tcPr>
          <w:p w14:paraId="6B443D39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33EDB2A3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0EAE5AA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2" w:type="dxa"/>
          </w:tcPr>
          <w:p w14:paraId="0E798B6B" w14:textId="4ED320B2" w:rsidR="00F07C47" w:rsidRPr="0074586D" w:rsidRDefault="008007F3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F07C47" w:rsidRPr="0074586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373</w:t>
            </w:r>
          </w:p>
        </w:tc>
      </w:tr>
      <w:tr w:rsidR="00F07C47" w:rsidRPr="00401A7E" w14:paraId="606C8158" w14:textId="77777777" w:rsidTr="00EA77E8">
        <w:trPr>
          <w:trHeight w:val="334"/>
        </w:trPr>
        <w:tc>
          <w:tcPr>
            <w:tcW w:w="3329" w:type="dxa"/>
          </w:tcPr>
          <w:p w14:paraId="0851420F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74586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74586D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14:paraId="305FDD0B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74586D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354" w:type="dxa"/>
          </w:tcPr>
          <w:p w14:paraId="68AFAD2F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3693DB23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74586D">
              <w:rPr>
                <w:rFonts w:ascii="Angsana New" w:hAnsi="Angsana New"/>
                <w:sz w:val="30"/>
                <w:szCs w:val="30"/>
              </w:rPr>
              <w:t>1,082</w:t>
            </w:r>
          </w:p>
        </w:tc>
        <w:tc>
          <w:tcPr>
            <w:tcW w:w="270" w:type="dxa"/>
          </w:tcPr>
          <w:p w14:paraId="614A993E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5E5BCF6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8EF040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(645)</w:t>
            </w:r>
          </w:p>
        </w:tc>
        <w:tc>
          <w:tcPr>
            <w:tcW w:w="270" w:type="dxa"/>
          </w:tcPr>
          <w:p w14:paraId="5BA39AA5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E708C27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2EBD7056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dxa"/>
          </w:tcPr>
          <w:p w14:paraId="348B679D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12B9BD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437</w:t>
            </w:r>
          </w:p>
        </w:tc>
      </w:tr>
      <w:tr w:rsidR="00F07C47" w:rsidRPr="00401A7E" w14:paraId="78E9D178" w14:textId="77777777" w:rsidTr="00EA77E8">
        <w:trPr>
          <w:trHeight w:val="334"/>
        </w:trPr>
        <w:tc>
          <w:tcPr>
            <w:tcW w:w="3329" w:type="dxa"/>
          </w:tcPr>
          <w:p w14:paraId="3DAAE635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74586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4" w:type="dxa"/>
          </w:tcPr>
          <w:p w14:paraId="604E65E7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AA84947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3,929</w:t>
            </w:r>
          </w:p>
        </w:tc>
        <w:tc>
          <w:tcPr>
            <w:tcW w:w="270" w:type="dxa"/>
          </w:tcPr>
          <w:p w14:paraId="650FF405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30114BBE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2938F64" w14:textId="47FF059C" w:rsidR="00F07C47" w:rsidRPr="0074586D" w:rsidRDefault="00F07C47" w:rsidP="0074586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D8716E">
              <w:rPr>
                <w:rFonts w:ascii="Angsana New" w:hAnsi="Angsana New"/>
                <w:sz w:val="30"/>
                <w:szCs w:val="30"/>
                <w:lang w:bidi="th-TH"/>
              </w:rPr>
              <w:t>70</w:t>
            </w:r>
            <w:r w:rsidR="00C839C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1F0C13A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397BAFF1" w14:textId="77777777" w:rsidR="00F07C47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C319600" w14:textId="03FAAC73" w:rsidR="00D8716E" w:rsidRPr="0074586D" w:rsidRDefault="00D8716E" w:rsidP="00D8716E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21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(711)</w:t>
            </w:r>
          </w:p>
        </w:tc>
        <w:tc>
          <w:tcPr>
            <w:tcW w:w="239" w:type="dxa"/>
          </w:tcPr>
          <w:p w14:paraId="75546639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2" w:type="dxa"/>
          </w:tcPr>
          <w:p w14:paraId="41E28BF2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B1FAAD7" w14:textId="7B16F9C3" w:rsidR="00F07C47" w:rsidRPr="0074586D" w:rsidRDefault="00D8716E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2,51</w:t>
            </w:r>
            <w:r w:rsidR="008007F3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</w:tr>
      <w:tr w:rsidR="00F07C47" w:rsidRPr="00401A7E" w14:paraId="3363AA72" w14:textId="77777777" w:rsidTr="00EA77E8">
        <w:trPr>
          <w:trHeight w:val="334"/>
        </w:trPr>
        <w:tc>
          <w:tcPr>
            <w:tcW w:w="3329" w:type="dxa"/>
          </w:tcPr>
          <w:p w14:paraId="3D15E0DB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586D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354" w:type="dxa"/>
          </w:tcPr>
          <w:p w14:paraId="0B5FF991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852</w:t>
            </w:r>
          </w:p>
        </w:tc>
        <w:tc>
          <w:tcPr>
            <w:tcW w:w="270" w:type="dxa"/>
          </w:tcPr>
          <w:p w14:paraId="7BF5F881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264B5BFC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(426)</w:t>
            </w:r>
          </w:p>
        </w:tc>
        <w:tc>
          <w:tcPr>
            <w:tcW w:w="270" w:type="dxa"/>
          </w:tcPr>
          <w:p w14:paraId="34149469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8" w:type="dxa"/>
          </w:tcPr>
          <w:p w14:paraId="148E4D06" w14:textId="77777777" w:rsidR="00F07C47" w:rsidRPr="0074586D" w:rsidRDefault="00F07C47" w:rsidP="00BB2DC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22DA098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2" w:type="dxa"/>
          </w:tcPr>
          <w:p w14:paraId="1B76B0A7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426</w:t>
            </w:r>
          </w:p>
        </w:tc>
      </w:tr>
      <w:tr w:rsidR="00F07C47" w:rsidRPr="00401A7E" w14:paraId="2A9492B8" w14:textId="77777777" w:rsidTr="00EA77E8">
        <w:trPr>
          <w:trHeight w:val="334"/>
        </w:trPr>
        <w:tc>
          <w:tcPr>
            <w:tcW w:w="3329" w:type="dxa"/>
          </w:tcPr>
          <w:p w14:paraId="118E9E99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7671C7D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</w:rPr>
              <w:t>10,985</w:t>
            </w:r>
          </w:p>
        </w:tc>
        <w:tc>
          <w:tcPr>
            <w:tcW w:w="270" w:type="dxa"/>
          </w:tcPr>
          <w:p w14:paraId="39BCB722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7CA7762" w14:textId="17C4F67C" w:rsidR="00F07C47" w:rsidRPr="0074586D" w:rsidRDefault="00F07C47" w:rsidP="00710CF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007F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866</w:t>
            </w:r>
            <w:r w:rsidRPr="0074586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D52B0E2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858B679" w14:textId="4660362B" w:rsidR="00F07C47" w:rsidRPr="0074586D" w:rsidRDefault="00D8716E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(711)</w:t>
            </w:r>
          </w:p>
        </w:tc>
        <w:tc>
          <w:tcPr>
            <w:tcW w:w="239" w:type="dxa"/>
          </w:tcPr>
          <w:p w14:paraId="7E5D4121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5A9894E2" w14:textId="07916048" w:rsidR="00F07C47" w:rsidRPr="0074586D" w:rsidRDefault="008007F3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  <w:r w:rsidR="00D8716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408</w:t>
            </w:r>
          </w:p>
        </w:tc>
      </w:tr>
      <w:tr w:rsidR="00F07C47" w:rsidRPr="00401A7E" w14:paraId="2853C1E1" w14:textId="77777777" w:rsidTr="00EA77E8">
        <w:trPr>
          <w:trHeight w:val="334"/>
        </w:trPr>
        <w:tc>
          <w:tcPr>
            <w:tcW w:w="3329" w:type="dxa"/>
          </w:tcPr>
          <w:p w14:paraId="20CD76E9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55788DD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87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A2CF4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F0B35A1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790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1522AD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1E021BD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E7B0FCC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3219F188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07C47" w:rsidRPr="00401A7E" w14:paraId="14284DC5" w14:textId="77777777" w:rsidTr="00EA77E8">
        <w:trPr>
          <w:trHeight w:val="334"/>
        </w:trPr>
        <w:tc>
          <w:tcPr>
            <w:tcW w:w="3329" w:type="dxa"/>
          </w:tcPr>
          <w:p w14:paraId="3041958D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8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4" w:type="dxa"/>
          </w:tcPr>
          <w:p w14:paraId="5F1320A1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87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7BB98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1E44A0C5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790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8646E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D91B904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A7374E5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</w:tcPr>
          <w:p w14:paraId="2A582FA3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07C47" w:rsidRPr="00401A7E" w14:paraId="09959F8C" w14:textId="77777777" w:rsidTr="00EA77E8">
        <w:trPr>
          <w:trHeight w:val="334"/>
        </w:trPr>
        <w:tc>
          <w:tcPr>
            <w:tcW w:w="3329" w:type="dxa"/>
          </w:tcPr>
          <w:p w14:paraId="693C31F7" w14:textId="77777777" w:rsidR="00F07C47" w:rsidRPr="0074586D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586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354" w:type="dxa"/>
          </w:tcPr>
          <w:p w14:paraId="4555C1CC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(19,881)</w:t>
            </w:r>
          </w:p>
        </w:tc>
        <w:tc>
          <w:tcPr>
            <w:tcW w:w="270" w:type="dxa"/>
          </w:tcPr>
          <w:p w14:paraId="05F88CA0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B377D9D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(2,448)</w:t>
            </w:r>
          </w:p>
        </w:tc>
        <w:tc>
          <w:tcPr>
            <w:tcW w:w="270" w:type="dxa"/>
          </w:tcPr>
          <w:p w14:paraId="0ADABF50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4EA1A49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23FF1B2B" w14:textId="77777777" w:rsidR="00F07C47" w:rsidRPr="0074586D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</w:tcPr>
          <w:p w14:paraId="0CC20063" w14:textId="77777777" w:rsidR="00F07C47" w:rsidRPr="0074586D" w:rsidRDefault="00F07C47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(22,329)</w:t>
            </w:r>
          </w:p>
        </w:tc>
      </w:tr>
      <w:tr w:rsidR="00BB2DC6" w:rsidRPr="00401A7E" w14:paraId="1ADA616A" w14:textId="77777777" w:rsidTr="00EA77E8">
        <w:trPr>
          <w:trHeight w:val="334"/>
        </w:trPr>
        <w:tc>
          <w:tcPr>
            <w:tcW w:w="3329" w:type="dxa"/>
          </w:tcPr>
          <w:p w14:paraId="16C9AEA5" w14:textId="77777777" w:rsidR="0074586D" w:rsidRDefault="00BB2DC6" w:rsidP="00BB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74586D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ผลต่างจากการรับรู้รายได้ทางบัญชี</w:t>
            </w:r>
          </w:p>
          <w:p w14:paraId="4C167F92" w14:textId="173A0A9F" w:rsidR="00BB2DC6" w:rsidRPr="0074586D" w:rsidRDefault="0074586D" w:rsidP="00BB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B2DC6" w:rsidRPr="0074586D">
              <w:rPr>
                <w:rFonts w:ascii="Angsana New" w:hAnsi="Angsana New" w:hint="cs"/>
                <w:sz w:val="30"/>
                <w:szCs w:val="30"/>
                <w:cs/>
              </w:rPr>
              <w:t>และภาษี</w:t>
            </w:r>
          </w:p>
        </w:tc>
        <w:tc>
          <w:tcPr>
            <w:tcW w:w="1354" w:type="dxa"/>
          </w:tcPr>
          <w:p w14:paraId="6E5BE636" w14:textId="77777777" w:rsidR="0074586D" w:rsidRDefault="0074586D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A8C9EA0" w14:textId="28B622A5" w:rsidR="00BB2DC6" w:rsidRPr="0074586D" w:rsidRDefault="00BB2DC6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(20,987)</w:t>
            </w:r>
          </w:p>
        </w:tc>
        <w:tc>
          <w:tcPr>
            <w:tcW w:w="270" w:type="dxa"/>
          </w:tcPr>
          <w:p w14:paraId="3FAE28CE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8FF2006" w14:textId="77777777" w:rsidR="0074586D" w:rsidRDefault="0074586D" w:rsidP="00BB2DC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B7B1D8" w14:textId="569B9064" w:rsidR="00BB2DC6" w:rsidRPr="0074586D" w:rsidRDefault="00BB2DC6" w:rsidP="00BB2DC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(316)</w:t>
            </w:r>
          </w:p>
        </w:tc>
        <w:tc>
          <w:tcPr>
            <w:tcW w:w="270" w:type="dxa"/>
          </w:tcPr>
          <w:p w14:paraId="192E96FE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63DE5899" w14:textId="77777777" w:rsidR="0074586D" w:rsidRDefault="0074586D" w:rsidP="00BB2DC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A1291A" w14:textId="5E7C5BE5" w:rsidR="00BB2DC6" w:rsidRPr="0074586D" w:rsidRDefault="00BB2DC6" w:rsidP="00BB2DC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AB27DFF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</w:tcPr>
          <w:p w14:paraId="0458C88D" w14:textId="77777777" w:rsidR="0074586D" w:rsidRDefault="0074586D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04B1110" w14:textId="63F9E1D0" w:rsidR="00BB2DC6" w:rsidRPr="0074586D" w:rsidRDefault="00BB2DC6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sz w:val="30"/>
                <w:szCs w:val="30"/>
                <w:lang w:bidi="th-TH"/>
              </w:rPr>
              <w:t>(21,303)</w:t>
            </w:r>
          </w:p>
        </w:tc>
      </w:tr>
      <w:tr w:rsidR="00BB2DC6" w:rsidRPr="00401A7E" w14:paraId="71ADB62E" w14:textId="77777777" w:rsidTr="00EA77E8">
        <w:trPr>
          <w:trHeight w:val="334"/>
        </w:trPr>
        <w:tc>
          <w:tcPr>
            <w:tcW w:w="3329" w:type="dxa"/>
          </w:tcPr>
          <w:p w14:paraId="2696B50D" w14:textId="77777777" w:rsidR="00BB2DC6" w:rsidRPr="0074586D" w:rsidRDefault="00BB2DC6" w:rsidP="00BB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EAC8790" w14:textId="77777777" w:rsidR="00BB2DC6" w:rsidRPr="0074586D" w:rsidRDefault="00BB2DC6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</w:rPr>
              <w:t>(40,868)</w:t>
            </w:r>
          </w:p>
        </w:tc>
        <w:tc>
          <w:tcPr>
            <w:tcW w:w="270" w:type="dxa"/>
          </w:tcPr>
          <w:p w14:paraId="3BD9A955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841EBD6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(2,764)</w:t>
            </w:r>
          </w:p>
        </w:tc>
        <w:tc>
          <w:tcPr>
            <w:tcW w:w="270" w:type="dxa"/>
          </w:tcPr>
          <w:p w14:paraId="04012EF0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C725786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09947B36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0477DB1" w14:textId="77777777" w:rsidR="00BB2DC6" w:rsidRPr="0074586D" w:rsidRDefault="00BB2DC6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(43,632)</w:t>
            </w:r>
          </w:p>
        </w:tc>
      </w:tr>
      <w:tr w:rsidR="00BB2DC6" w:rsidRPr="00401A7E" w14:paraId="3DC983E6" w14:textId="77777777" w:rsidTr="00EA77E8">
        <w:trPr>
          <w:trHeight w:val="334"/>
        </w:trPr>
        <w:tc>
          <w:tcPr>
            <w:tcW w:w="3329" w:type="dxa"/>
          </w:tcPr>
          <w:p w14:paraId="3032FC79" w14:textId="77777777" w:rsidR="00BB2DC6" w:rsidRPr="0074586D" w:rsidRDefault="00BB2DC6" w:rsidP="00BB2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F0C67E1" w14:textId="77777777" w:rsidR="00BB2DC6" w:rsidRPr="0074586D" w:rsidRDefault="00BB2DC6" w:rsidP="00710CF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E5E1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2F4929F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A9CC36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C0BDD0E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3E2C26B8" w14:textId="77777777" w:rsidR="00BB2DC6" w:rsidRPr="0074586D" w:rsidRDefault="00BB2DC6" w:rsidP="00BB2DC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3ED6495E" w14:textId="77777777" w:rsidR="00BB2DC6" w:rsidRPr="0074586D" w:rsidRDefault="00BB2DC6" w:rsidP="00710CFE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4512C" w:rsidRPr="00401A7E" w14:paraId="70707EC3" w14:textId="77777777" w:rsidTr="00EA77E8">
        <w:trPr>
          <w:trHeight w:val="334"/>
        </w:trPr>
        <w:tc>
          <w:tcPr>
            <w:tcW w:w="3329" w:type="dxa"/>
          </w:tcPr>
          <w:p w14:paraId="76D5E5D8" w14:textId="77777777" w:rsidR="0044512C" w:rsidRPr="0074586D" w:rsidRDefault="0044512C" w:rsidP="00445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8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06DF80C4" w14:textId="77777777" w:rsidR="0044512C" w:rsidRPr="0074586D" w:rsidRDefault="0044512C" w:rsidP="0044512C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</w:rPr>
              <w:t>(29,883)</w:t>
            </w:r>
          </w:p>
        </w:tc>
        <w:tc>
          <w:tcPr>
            <w:tcW w:w="270" w:type="dxa"/>
          </w:tcPr>
          <w:p w14:paraId="475B84E4" w14:textId="77777777" w:rsidR="0044512C" w:rsidRPr="0074586D" w:rsidRDefault="0044512C" w:rsidP="004451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1D0606AE" w14:textId="035F47A0" w:rsidR="0044512C" w:rsidRPr="0074586D" w:rsidRDefault="0044512C" w:rsidP="0044512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007F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Pr="0074586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007F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630</w:t>
            </w:r>
            <w:r w:rsidRPr="0074586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B3B119D" w14:textId="77777777" w:rsidR="0044512C" w:rsidRPr="0074586D" w:rsidRDefault="0044512C" w:rsidP="0044512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741F63B0" w14:textId="016B38B4" w:rsidR="0044512C" w:rsidRPr="0074586D" w:rsidRDefault="0044512C" w:rsidP="0044512C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(711)</w:t>
            </w:r>
          </w:p>
        </w:tc>
        <w:tc>
          <w:tcPr>
            <w:tcW w:w="239" w:type="dxa"/>
          </w:tcPr>
          <w:p w14:paraId="734044DB" w14:textId="77777777" w:rsidR="0044512C" w:rsidRPr="0074586D" w:rsidRDefault="0044512C" w:rsidP="0044512C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2" w:type="dxa"/>
            <w:tcBorders>
              <w:bottom w:val="double" w:sz="4" w:space="0" w:color="auto"/>
            </w:tcBorders>
          </w:tcPr>
          <w:p w14:paraId="039E7162" w14:textId="20C0B193" w:rsidR="0044512C" w:rsidRPr="0074586D" w:rsidRDefault="0044512C" w:rsidP="0044512C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586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(34,</w:t>
            </w:r>
            <w:r w:rsidR="008007F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6BBE797" w14:textId="77777777" w:rsidR="00F07C47" w:rsidRDefault="00F07C47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  <w:tab w:val="left" w:pos="1152"/>
        </w:tabs>
      </w:pPr>
    </w:p>
    <w:p w14:paraId="11B0634D" w14:textId="77777777" w:rsidR="00F07C47" w:rsidRDefault="00F07C47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270"/>
        <w:gridCol w:w="1260"/>
        <w:gridCol w:w="270"/>
        <w:gridCol w:w="1260"/>
        <w:gridCol w:w="270"/>
        <w:gridCol w:w="1530"/>
      </w:tblGrid>
      <w:tr w:rsidR="00F07C47" w:rsidRPr="00403A64" w14:paraId="3E3E4197" w14:textId="77777777" w:rsidTr="001837CD">
        <w:trPr>
          <w:trHeight w:val="139"/>
        </w:trPr>
        <w:tc>
          <w:tcPr>
            <w:tcW w:w="3060" w:type="dxa"/>
          </w:tcPr>
          <w:p w14:paraId="36DE337A" w14:textId="77777777" w:rsidR="00F07C47" w:rsidRPr="00403A64" w:rsidDel="00D54CF3" w:rsidRDefault="00F07C47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sz w:val="30"/>
                <w:szCs w:val="30"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05699322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A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C47" w:rsidRPr="00403A64" w14:paraId="550B8563" w14:textId="77777777" w:rsidTr="001837CD">
        <w:trPr>
          <w:trHeight w:val="139"/>
        </w:trPr>
        <w:tc>
          <w:tcPr>
            <w:tcW w:w="3060" w:type="dxa"/>
          </w:tcPr>
          <w:p w14:paraId="75670735" w14:textId="77777777" w:rsidR="00F07C47" w:rsidRPr="00403A64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C8C75CB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38F91D7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35DA9536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3A64">
              <w:rPr>
                <w:rFonts w:ascii="Angsana New" w:hAnsi="Angsana New" w:hint="cs"/>
                <w:sz w:val="30"/>
                <w:szCs w:val="30"/>
                <w:cs/>
              </w:rPr>
              <w:t>บั</w:t>
            </w:r>
            <w:r w:rsidRPr="00403A64">
              <w:rPr>
                <w:rFonts w:ascii="Angsana New" w:hAnsi="Angsana New"/>
                <w:sz w:val="30"/>
                <w:szCs w:val="30"/>
                <w:cs/>
              </w:rPr>
              <w:t xml:space="preserve">นทึกเป็น </w:t>
            </w:r>
            <w:r w:rsidRPr="00403A6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03A64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403A6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403A6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03A64">
              <w:rPr>
                <w:rFonts w:ascii="Angsana New" w:hAnsi="Angsana New"/>
                <w:sz w:val="30"/>
                <w:szCs w:val="30"/>
              </w:rPr>
              <w:t>/</w:t>
            </w:r>
            <w:r w:rsidRPr="00403A64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D9B039F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EE6BDC8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07C47" w:rsidRPr="00403A64" w14:paraId="4728D754" w14:textId="77777777" w:rsidTr="001837CD">
        <w:trPr>
          <w:trHeight w:val="139"/>
        </w:trPr>
        <w:tc>
          <w:tcPr>
            <w:tcW w:w="3060" w:type="dxa"/>
          </w:tcPr>
          <w:p w14:paraId="3608F7BD" w14:textId="77777777" w:rsidR="00F07C47" w:rsidRPr="00403A64" w:rsidRDefault="00F07C47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114E029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8E837D8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03A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03A64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2FB34717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BB0D3C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3A64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1F75C0A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92A9AD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3A64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7A84149B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177871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77463E2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03A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03A64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F07C47" w:rsidRPr="00403A64" w14:paraId="3C7104D5" w14:textId="77777777" w:rsidTr="001837CD">
        <w:trPr>
          <w:trHeight w:val="139"/>
        </w:trPr>
        <w:tc>
          <w:tcPr>
            <w:tcW w:w="3060" w:type="dxa"/>
          </w:tcPr>
          <w:p w14:paraId="12B31A05" w14:textId="77777777" w:rsidR="00F07C47" w:rsidRPr="00403A64" w:rsidRDefault="00F07C47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highlight w:val="lightGray"/>
                <w:shd w:val="clear" w:color="auto" w:fill="E6E6E6"/>
                <w:cs/>
              </w:rPr>
            </w:pPr>
          </w:p>
        </w:tc>
        <w:tc>
          <w:tcPr>
            <w:tcW w:w="6390" w:type="dxa"/>
            <w:gridSpan w:val="7"/>
            <w:vAlign w:val="bottom"/>
          </w:tcPr>
          <w:p w14:paraId="7BF9E271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03A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7C47" w:rsidRPr="00403A64" w14:paraId="3F1872B6" w14:textId="77777777" w:rsidTr="001837CD">
        <w:trPr>
          <w:trHeight w:val="139"/>
        </w:trPr>
        <w:tc>
          <w:tcPr>
            <w:tcW w:w="3060" w:type="dxa"/>
          </w:tcPr>
          <w:p w14:paraId="56D33BEA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403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00AE665D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99B5E8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CE460FF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69E229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91642B2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096D9F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42BF4720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07C47" w:rsidRPr="00403A64" w14:paraId="60F2DD0B" w14:textId="77777777" w:rsidTr="001837CD">
        <w:trPr>
          <w:trHeight w:val="139"/>
        </w:trPr>
        <w:tc>
          <w:tcPr>
            <w:tcW w:w="3060" w:type="dxa"/>
          </w:tcPr>
          <w:p w14:paraId="27F59306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403A6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403A64"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530" w:type="dxa"/>
          </w:tcPr>
          <w:p w14:paraId="13161E08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528ACC02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1C13DEC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467</w:t>
            </w:r>
          </w:p>
        </w:tc>
        <w:tc>
          <w:tcPr>
            <w:tcW w:w="270" w:type="dxa"/>
          </w:tcPr>
          <w:p w14:paraId="5D714E5D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D83880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7FC63DD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88FD534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476</w:t>
            </w:r>
          </w:p>
        </w:tc>
      </w:tr>
      <w:tr w:rsidR="00F07C47" w:rsidRPr="00403A64" w14:paraId="6F4172D5" w14:textId="77777777" w:rsidTr="001837CD">
        <w:trPr>
          <w:trHeight w:val="139"/>
        </w:trPr>
        <w:tc>
          <w:tcPr>
            <w:tcW w:w="3060" w:type="dxa"/>
          </w:tcPr>
          <w:p w14:paraId="6016CED4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03A64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530" w:type="dxa"/>
          </w:tcPr>
          <w:p w14:paraId="66098111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3,376</w:t>
            </w:r>
          </w:p>
        </w:tc>
        <w:tc>
          <w:tcPr>
            <w:tcW w:w="270" w:type="dxa"/>
          </w:tcPr>
          <w:p w14:paraId="15A95227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BC16801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1,270</w:t>
            </w:r>
          </w:p>
        </w:tc>
        <w:tc>
          <w:tcPr>
            <w:tcW w:w="270" w:type="dxa"/>
          </w:tcPr>
          <w:p w14:paraId="65BFACED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559F3A4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6E49180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69AEBACE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4,646</w:t>
            </w:r>
          </w:p>
        </w:tc>
      </w:tr>
      <w:tr w:rsidR="00F07C47" w:rsidRPr="00403A64" w14:paraId="68A0D4C3" w14:textId="77777777" w:rsidTr="001837CD">
        <w:trPr>
          <w:trHeight w:val="139"/>
        </w:trPr>
        <w:tc>
          <w:tcPr>
            <w:tcW w:w="3060" w:type="dxa"/>
          </w:tcPr>
          <w:p w14:paraId="3CDF5B34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03A6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403A64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  <w:p w14:paraId="5FBA9D40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03A64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530" w:type="dxa"/>
          </w:tcPr>
          <w:p w14:paraId="152F8568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</w:p>
          <w:p w14:paraId="5B1DA27F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03A64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70" w:type="dxa"/>
          </w:tcPr>
          <w:p w14:paraId="1AEFD96D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74E4AA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5754531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414</w:t>
            </w:r>
          </w:p>
        </w:tc>
        <w:tc>
          <w:tcPr>
            <w:tcW w:w="270" w:type="dxa"/>
          </w:tcPr>
          <w:p w14:paraId="5EEC5752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DEBB8F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ACE1D77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04D20C4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EEE46E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CBE3916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1,082</w:t>
            </w:r>
          </w:p>
        </w:tc>
      </w:tr>
      <w:tr w:rsidR="00F07C47" w:rsidRPr="00403A64" w14:paraId="45844592" w14:textId="77777777" w:rsidTr="001837CD">
        <w:trPr>
          <w:trHeight w:val="139"/>
        </w:trPr>
        <w:tc>
          <w:tcPr>
            <w:tcW w:w="3060" w:type="dxa"/>
          </w:tcPr>
          <w:p w14:paraId="7D0F1986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03A6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530" w:type="dxa"/>
          </w:tcPr>
          <w:p w14:paraId="47531DF8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B18956" w14:textId="7E8AF320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3,4</w:t>
            </w:r>
            <w:r w:rsidR="0044512C">
              <w:rPr>
                <w:rFonts w:ascii="Angsana New" w:hAnsi="Angsana New"/>
                <w:sz w:val="30"/>
                <w:szCs w:val="30"/>
                <w:lang w:bidi="th-TH"/>
              </w:rPr>
              <w:t>32</w:t>
            </w:r>
          </w:p>
        </w:tc>
        <w:tc>
          <w:tcPr>
            <w:tcW w:w="270" w:type="dxa"/>
          </w:tcPr>
          <w:p w14:paraId="67EE84B4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465CCC6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06DAA8A" w14:textId="0A8ED0FB" w:rsidR="00F07C47" w:rsidRPr="00403A64" w:rsidRDefault="0044512C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497</w:t>
            </w:r>
          </w:p>
        </w:tc>
        <w:tc>
          <w:tcPr>
            <w:tcW w:w="270" w:type="dxa"/>
          </w:tcPr>
          <w:p w14:paraId="5A34251B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D8066C2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1F2F42B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08E11B4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549F870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1CCB68F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3,929</w:t>
            </w:r>
          </w:p>
        </w:tc>
      </w:tr>
      <w:tr w:rsidR="00E832EF" w:rsidRPr="00403A64" w14:paraId="6C975E98" w14:textId="77777777" w:rsidTr="001837CD">
        <w:trPr>
          <w:trHeight w:val="139"/>
        </w:trPr>
        <w:tc>
          <w:tcPr>
            <w:tcW w:w="3060" w:type="dxa"/>
          </w:tcPr>
          <w:p w14:paraId="7DF34DD4" w14:textId="635E9E3F" w:rsidR="00E832EF" w:rsidRPr="00403A64" w:rsidRDefault="00E832E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3A64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กำไรจากการขายสินทรัพย์รอตัด</w:t>
            </w:r>
          </w:p>
        </w:tc>
        <w:tc>
          <w:tcPr>
            <w:tcW w:w="1530" w:type="dxa"/>
          </w:tcPr>
          <w:p w14:paraId="79FDBFCA" w14:textId="77777777" w:rsidR="00E832EF" w:rsidRPr="00403A64" w:rsidRDefault="00E832EF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B3994D" w14:textId="77777777" w:rsidR="00E832EF" w:rsidRPr="00403A64" w:rsidRDefault="00E832EF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30CEEA0" w14:textId="77777777" w:rsidR="00E832EF" w:rsidRPr="00403A64" w:rsidRDefault="00E832EF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2B26D3" w14:textId="77777777" w:rsidR="00E832EF" w:rsidRPr="00403A64" w:rsidRDefault="00E832EF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C7D370E" w14:textId="77777777" w:rsidR="00E832EF" w:rsidRPr="00403A64" w:rsidRDefault="00E832EF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B61318" w14:textId="77777777" w:rsidR="00E832EF" w:rsidRPr="00403A64" w:rsidRDefault="00E832EF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56072EB3" w14:textId="77777777" w:rsidR="00E832EF" w:rsidRPr="00403A64" w:rsidRDefault="00E832EF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07C47" w:rsidRPr="00403A64" w14:paraId="3A86F2C6" w14:textId="77777777" w:rsidTr="001837CD">
        <w:trPr>
          <w:trHeight w:val="334"/>
        </w:trPr>
        <w:tc>
          <w:tcPr>
            <w:tcW w:w="3060" w:type="dxa"/>
          </w:tcPr>
          <w:p w14:paraId="7E6DBFA9" w14:textId="206728D4" w:rsidR="00F07C47" w:rsidRPr="00403A64" w:rsidRDefault="00E832E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F07C47" w:rsidRPr="00403A64">
              <w:rPr>
                <w:rFonts w:ascii="Angsana New" w:hAnsi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1530" w:type="dxa"/>
          </w:tcPr>
          <w:p w14:paraId="535EBD7D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98516E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278CDD1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852</w:t>
            </w:r>
          </w:p>
        </w:tc>
        <w:tc>
          <w:tcPr>
            <w:tcW w:w="270" w:type="dxa"/>
          </w:tcPr>
          <w:p w14:paraId="3F7C9149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8DE6680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0F1330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8601EB6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852</w:t>
            </w:r>
          </w:p>
        </w:tc>
      </w:tr>
      <w:tr w:rsidR="00F07C47" w:rsidRPr="00403A64" w14:paraId="58103BAC" w14:textId="77777777" w:rsidTr="001837CD">
        <w:trPr>
          <w:trHeight w:val="334"/>
        </w:trPr>
        <w:tc>
          <w:tcPr>
            <w:tcW w:w="3060" w:type="dxa"/>
          </w:tcPr>
          <w:p w14:paraId="661C7AC8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D9F373A" w14:textId="05B8934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4512C">
              <w:rPr>
                <w:rFonts w:ascii="Angsana New" w:hAnsi="Angsana New"/>
                <w:b/>
                <w:bCs/>
                <w:sz w:val="30"/>
                <w:szCs w:val="30"/>
              </w:rPr>
              <w:t>,485</w:t>
            </w:r>
          </w:p>
        </w:tc>
        <w:tc>
          <w:tcPr>
            <w:tcW w:w="270" w:type="dxa"/>
          </w:tcPr>
          <w:p w14:paraId="10168D7B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3E6041" w14:textId="1E3D509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</w:t>
            </w:r>
            <w:r w:rsidR="004451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500</w:t>
            </w:r>
          </w:p>
        </w:tc>
        <w:tc>
          <w:tcPr>
            <w:tcW w:w="270" w:type="dxa"/>
          </w:tcPr>
          <w:p w14:paraId="0FFF7CC7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6285A1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9AD5930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A436F44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10,985</w:t>
            </w:r>
          </w:p>
        </w:tc>
      </w:tr>
      <w:tr w:rsidR="00F07C47" w:rsidRPr="00403A64" w14:paraId="086CBEF1" w14:textId="77777777" w:rsidTr="001837CD">
        <w:trPr>
          <w:trHeight w:val="334"/>
        </w:trPr>
        <w:tc>
          <w:tcPr>
            <w:tcW w:w="3060" w:type="dxa"/>
          </w:tcPr>
          <w:p w14:paraId="01CE29A1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D1FA76E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70BAB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376E65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32"/>
                <w:tab w:val="decimal" w:pos="880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2F945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71D170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C9BD1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726A81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7C47" w:rsidRPr="00403A64" w14:paraId="2DE66678" w14:textId="77777777" w:rsidTr="001837CD">
        <w:trPr>
          <w:trHeight w:val="334"/>
        </w:trPr>
        <w:tc>
          <w:tcPr>
            <w:tcW w:w="3060" w:type="dxa"/>
          </w:tcPr>
          <w:p w14:paraId="4EE5E27D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14:paraId="642EC56D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8D5A4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08D5C2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32"/>
                <w:tab w:val="decimal" w:pos="880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D63F3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F0071D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DD952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970D4F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7C47" w:rsidRPr="00403A64" w14:paraId="1286ED71" w14:textId="77777777" w:rsidTr="001837CD">
        <w:trPr>
          <w:trHeight w:val="334"/>
        </w:trPr>
        <w:tc>
          <w:tcPr>
            <w:tcW w:w="3060" w:type="dxa"/>
          </w:tcPr>
          <w:p w14:paraId="7AF5CA1B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3A64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530" w:type="dxa"/>
          </w:tcPr>
          <w:p w14:paraId="425756B5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</w:rPr>
              <w:t>(17,201)</w:t>
            </w:r>
          </w:p>
        </w:tc>
        <w:tc>
          <w:tcPr>
            <w:tcW w:w="270" w:type="dxa"/>
          </w:tcPr>
          <w:p w14:paraId="2BA642FC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64803C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(2,680)</w:t>
            </w:r>
          </w:p>
        </w:tc>
        <w:tc>
          <w:tcPr>
            <w:tcW w:w="270" w:type="dxa"/>
          </w:tcPr>
          <w:p w14:paraId="3E984A99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72B063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E5B9E2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18C694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(19,881)</w:t>
            </w:r>
          </w:p>
        </w:tc>
      </w:tr>
      <w:tr w:rsidR="003C4036" w:rsidRPr="00403A64" w14:paraId="608E891F" w14:textId="77777777" w:rsidTr="0044512C">
        <w:trPr>
          <w:trHeight w:val="334"/>
        </w:trPr>
        <w:tc>
          <w:tcPr>
            <w:tcW w:w="3060" w:type="dxa"/>
          </w:tcPr>
          <w:p w14:paraId="0F3081A8" w14:textId="77777777" w:rsidR="003C4036" w:rsidRPr="00403A64" w:rsidRDefault="003C4036" w:rsidP="003E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A64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530" w:type="dxa"/>
          </w:tcPr>
          <w:p w14:paraId="52EACA05" w14:textId="77777777" w:rsidR="003C4036" w:rsidRPr="00403A64" w:rsidRDefault="003C4036" w:rsidP="003E385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455004E" w14:textId="77777777" w:rsidR="003C4036" w:rsidRPr="00403A64" w:rsidRDefault="003C4036" w:rsidP="003E385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(20,523)</w:t>
            </w:r>
          </w:p>
        </w:tc>
        <w:tc>
          <w:tcPr>
            <w:tcW w:w="270" w:type="dxa"/>
          </w:tcPr>
          <w:p w14:paraId="1BF965B0" w14:textId="77777777" w:rsidR="003C4036" w:rsidRPr="00403A64" w:rsidRDefault="003C4036" w:rsidP="003E38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ED100" w14:textId="77777777" w:rsidR="003C4036" w:rsidRPr="00403A64" w:rsidRDefault="003C4036" w:rsidP="003E38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864D274" w14:textId="77777777" w:rsidR="003C4036" w:rsidRPr="00403A64" w:rsidRDefault="003C4036" w:rsidP="003E385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(464)</w:t>
            </w:r>
          </w:p>
        </w:tc>
        <w:tc>
          <w:tcPr>
            <w:tcW w:w="270" w:type="dxa"/>
          </w:tcPr>
          <w:p w14:paraId="0EEA83BC" w14:textId="77777777" w:rsidR="003C4036" w:rsidRPr="00403A64" w:rsidRDefault="003C4036" w:rsidP="003E385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CC83BC" w14:textId="77777777" w:rsidR="003C4036" w:rsidRPr="00403A64" w:rsidRDefault="003C4036" w:rsidP="003E385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1E6A53B" w14:textId="77777777" w:rsidR="003C4036" w:rsidRPr="00403A64" w:rsidRDefault="003C4036" w:rsidP="003E385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85D8B6C" w14:textId="77777777" w:rsidR="003C4036" w:rsidRPr="00403A64" w:rsidRDefault="003C4036" w:rsidP="003E385F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BA708C" w14:textId="77777777" w:rsidR="003C4036" w:rsidRPr="00403A64" w:rsidRDefault="003C4036" w:rsidP="003E385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67C7B2F" w14:textId="77777777" w:rsidR="003C4036" w:rsidRPr="00403A64" w:rsidRDefault="003C4036" w:rsidP="003E385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sz w:val="30"/>
                <w:szCs w:val="30"/>
                <w:lang w:bidi="th-TH"/>
              </w:rPr>
              <w:t>(20,987)</w:t>
            </w:r>
          </w:p>
        </w:tc>
      </w:tr>
      <w:tr w:rsidR="00F07C47" w:rsidRPr="00403A64" w14:paraId="14EF0F12" w14:textId="77777777" w:rsidTr="001837CD">
        <w:trPr>
          <w:trHeight w:val="334"/>
        </w:trPr>
        <w:tc>
          <w:tcPr>
            <w:tcW w:w="3060" w:type="dxa"/>
          </w:tcPr>
          <w:p w14:paraId="17C9AE47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F2F8D45" w14:textId="2BCC6020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</w:rPr>
              <w:t>(37,7</w:t>
            </w:r>
            <w:r w:rsidR="0044512C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403A6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4B61BD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F1690D" w14:textId="779A49AA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(3,1</w:t>
            </w:r>
            <w:r w:rsidR="0044512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44</w:t>
            </w:r>
            <w:r w:rsidRPr="00403A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457E5F3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1D6709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20669E3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B18E3FC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(40,868)</w:t>
            </w:r>
          </w:p>
        </w:tc>
      </w:tr>
      <w:tr w:rsidR="00F07C47" w:rsidRPr="00403A64" w14:paraId="55E8EF32" w14:textId="77777777" w:rsidTr="0044512C">
        <w:trPr>
          <w:trHeight w:val="334"/>
        </w:trPr>
        <w:tc>
          <w:tcPr>
            <w:tcW w:w="3060" w:type="dxa"/>
          </w:tcPr>
          <w:p w14:paraId="3221EBD3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60BFAA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5B792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803B93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7A4095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0C673A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E0E068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0DC26F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07C47" w:rsidRPr="00403A64" w14:paraId="797F0ED7" w14:textId="77777777" w:rsidTr="0044512C">
        <w:trPr>
          <w:trHeight w:val="334"/>
        </w:trPr>
        <w:tc>
          <w:tcPr>
            <w:tcW w:w="3060" w:type="dxa"/>
          </w:tcPr>
          <w:p w14:paraId="642D26F4" w14:textId="77777777" w:rsidR="00F07C47" w:rsidRPr="00403A64" w:rsidRDefault="00F07C4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A6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33C5E05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</w:rPr>
              <w:t>(30,239)</w:t>
            </w:r>
          </w:p>
        </w:tc>
        <w:tc>
          <w:tcPr>
            <w:tcW w:w="270" w:type="dxa"/>
          </w:tcPr>
          <w:p w14:paraId="2DEFB791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061EFAB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356</w:t>
            </w:r>
          </w:p>
        </w:tc>
        <w:tc>
          <w:tcPr>
            <w:tcW w:w="270" w:type="dxa"/>
          </w:tcPr>
          <w:p w14:paraId="28346397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CDD63FB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518300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61B89B7" w14:textId="77777777" w:rsidR="00F07C47" w:rsidRPr="00403A64" w:rsidRDefault="00F07C47" w:rsidP="001837C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A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(29,883)</w:t>
            </w:r>
          </w:p>
        </w:tc>
      </w:tr>
    </w:tbl>
    <w:p w14:paraId="1A693463" w14:textId="77777777" w:rsidR="00F07C47" w:rsidRDefault="00F07C47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510B6B31" w14:textId="77777777" w:rsidR="00F07C47" w:rsidRDefault="00F07C47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63AF15F3" w14:textId="77777777" w:rsidR="00071FC6" w:rsidRDefault="00071FC6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4EEA0184" w14:textId="77777777" w:rsidR="0033188C" w:rsidRPr="00E40447" w:rsidRDefault="0033188C" w:rsidP="00331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02490790" w14:textId="77777777" w:rsidR="00AB0EB0" w:rsidRDefault="0033188C" w:rsidP="00331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953BB3">
        <w:rPr>
          <w:rFonts w:ascii="Angsana New" w:hAnsi="Angsana New"/>
          <w:spacing w:val="6"/>
          <w:sz w:val="30"/>
          <w:szCs w:val="30"/>
          <w:cs/>
        </w:rPr>
        <w:t>กำไรต่อหุ้นขั้นพื้นฐานสำหรับ</w:t>
      </w:r>
      <w:r>
        <w:rPr>
          <w:rFonts w:ascii="Angsana New" w:hAnsi="Angsana New"/>
          <w:spacing w:val="6"/>
          <w:sz w:val="30"/>
          <w:szCs w:val="30"/>
          <w:cs/>
        </w:rPr>
        <w:t>ปี</w:t>
      </w:r>
      <w:r w:rsidRPr="00953BB3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Pr="008620B8">
        <w:rPr>
          <w:rFonts w:ascii="Angsana New" w:hAnsi="Angsana New"/>
          <w:spacing w:val="6"/>
          <w:sz w:val="30"/>
          <w:szCs w:val="30"/>
        </w:rPr>
        <w:t>3</w:t>
      </w:r>
      <w:r>
        <w:rPr>
          <w:rFonts w:ascii="Angsana New" w:hAnsi="Angsana New"/>
          <w:spacing w:val="6"/>
          <w:sz w:val="30"/>
          <w:szCs w:val="30"/>
        </w:rPr>
        <w:t>1</w:t>
      </w:r>
      <w:r w:rsidR="001D1116"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ธันวาคม</w:t>
      </w:r>
      <w:r w:rsidRPr="00953BB3">
        <w:rPr>
          <w:rFonts w:ascii="Angsana New" w:hAnsi="Angsana New"/>
          <w:spacing w:val="6"/>
          <w:sz w:val="30"/>
          <w:szCs w:val="30"/>
          <w:cs/>
        </w:rPr>
        <w:t xml:space="preserve"> คำนวณจากกำไรสำหรับ</w:t>
      </w:r>
      <w:r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953BB3">
        <w:rPr>
          <w:rFonts w:ascii="Angsana New" w:hAnsi="Angsana New"/>
          <w:spacing w:val="6"/>
          <w:sz w:val="30"/>
          <w:szCs w:val="30"/>
          <w:cs/>
        </w:rPr>
        <w:t>ที่เป็นส่วนของ</w:t>
      </w:r>
      <w:r w:rsidRPr="005A74D3">
        <w:rPr>
          <w:rFonts w:ascii="Angsana New" w:hAnsi="Angsana New"/>
          <w:sz w:val="30"/>
          <w:szCs w:val="30"/>
          <w:cs/>
        </w:rPr>
        <w:t>ผู้ถือหุ้นสามัญบริษัทใหญ่ และจำนวนหุ้</w:t>
      </w:r>
      <w:r>
        <w:rPr>
          <w:rFonts w:ascii="Angsana New" w:hAnsi="Angsana New"/>
          <w:sz w:val="30"/>
          <w:szCs w:val="30"/>
          <w:cs/>
        </w:rPr>
        <w:t>นสามัญที่ออกจำหน่ายแล้วระหว่า</w:t>
      </w:r>
      <w:r>
        <w:rPr>
          <w:rFonts w:ascii="Angsana New" w:hAnsi="Angsana New" w:hint="cs"/>
          <w:sz w:val="30"/>
          <w:szCs w:val="30"/>
          <w:cs/>
        </w:rPr>
        <w:t>งปี</w:t>
      </w:r>
      <w:r w:rsidRPr="005A74D3">
        <w:rPr>
          <w:rFonts w:ascii="Angsana New" w:hAnsi="Angsana New"/>
          <w:sz w:val="30"/>
          <w:szCs w:val="30"/>
          <w:cs/>
        </w:rPr>
        <w:t xml:space="preserve"> โดยแสดงการคำนวณดังนี้</w:t>
      </w:r>
    </w:p>
    <w:p w14:paraId="46B3D449" w14:textId="77777777" w:rsidR="0033188C" w:rsidRPr="00E40447" w:rsidRDefault="0033188C" w:rsidP="000F7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260"/>
        <w:gridCol w:w="236"/>
        <w:gridCol w:w="1114"/>
        <w:gridCol w:w="236"/>
        <w:gridCol w:w="1204"/>
      </w:tblGrid>
      <w:tr w:rsidR="0033188C" w:rsidRPr="00282DF8" w14:paraId="0C72BA44" w14:textId="77777777" w:rsidTr="00B61C32">
        <w:tc>
          <w:tcPr>
            <w:tcW w:w="3870" w:type="dxa"/>
          </w:tcPr>
          <w:p w14:paraId="7BE3DE78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DF8">
              <w:rPr>
                <w:sz w:val="28"/>
                <w:szCs w:val="28"/>
              </w:rPr>
              <w:br w:type="page"/>
            </w:r>
          </w:p>
        </w:tc>
        <w:tc>
          <w:tcPr>
            <w:tcW w:w="2790" w:type="dxa"/>
            <w:gridSpan w:val="3"/>
          </w:tcPr>
          <w:p w14:paraId="6FDA8C4A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2E44E5E6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4" w:type="dxa"/>
            <w:gridSpan w:val="3"/>
          </w:tcPr>
          <w:p w14:paraId="24347B81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33188C" w:rsidRPr="00282DF8" w14:paraId="16798892" w14:textId="77777777" w:rsidTr="00B61C32">
        <w:tc>
          <w:tcPr>
            <w:tcW w:w="3870" w:type="dxa"/>
          </w:tcPr>
          <w:p w14:paraId="2860713C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282D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282D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282D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1D1116" w:rsidRPr="00282D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82D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</w:tcPr>
          <w:p w14:paraId="16E4DCEC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2DF8">
              <w:rPr>
                <w:rFonts w:ascii="Angsana New" w:hAnsi="Angsana New"/>
                <w:sz w:val="28"/>
                <w:szCs w:val="28"/>
              </w:rPr>
              <w:t>256</w:t>
            </w:r>
            <w:r w:rsidR="0087178B" w:rsidRPr="00282DF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4FC0035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A0CD1E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sz w:val="28"/>
                <w:szCs w:val="28"/>
              </w:rPr>
              <w:t>256</w:t>
            </w:r>
            <w:r w:rsidR="0087178B" w:rsidRPr="00282DF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5DE9C5E6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59E5C3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2DF8">
              <w:rPr>
                <w:rFonts w:ascii="Angsana New" w:hAnsi="Angsana New"/>
                <w:sz w:val="28"/>
                <w:szCs w:val="28"/>
              </w:rPr>
              <w:t>256</w:t>
            </w:r>
            <w:r w:rsidR="0087178B" w:rsidRPr="00282DF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FD0688B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9477C55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sz w:val="28"/>
                <w:szCs w:val="28"/>
              </w:rPr>
              <w:t>256</w:t>
            </w:r>
            <w:r w:rsidR="0087178B" w:rsidRPr="00282DF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3188C" w:rsidRPr="00282DF8" w14:paraId="0C4BD26F" w14:textId="77777777" w:rsidTr="00B61C32">
        <w:trPr>
          <w:trHeight w:val="335"/>
        </w:trPr>
        <w:tc>
          <w:tcPr>
            <w:tcW w:w="3870" w:type="dxa"/>
          </w:tcPr>
          <w:p w14:paraId="4F790BA6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1C0CB80" w14:textId="55923829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="00E832E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282DF8">
              <w:rPr>
                <w:rFonts w:ascii="Angsana New" w:hAnsi="Angsana New"/>
                <w:i/>
                <w:iCs/>
                <w:sz w:val="28"/>
                <w:szCs w:val="28"/>
              </w:rPr>
              <w:t>/</w:t>
            </w:r>
            <w:r w:rsidR="00E832E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282DF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33188C" w:rsidRPr="00282DF8" w14:paraId="71E66E50" w14:textId="77777777" w:rsidTr="00B61C32">
        <w:tc>
          <w:tcPr>
            <w:tcW w:w="3870" w:type="dxa"/>
          </w:tcPr>
          <w:p w14:paraId="53D49336" w14:textId="77777777" w:rsidR="0033188C" w:rsidRPr="00282DF8" w:rsidRDefault="0033188C" w:rsidP="00FB5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="00FB5694" w:rsidRPr="00282DF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282DF8">
              <w:rPr>
                <w:rFonts w:ascii="Angsana New" w:hAnsi="Angsana New"/>
                <w:sz w:val="28"/>
                <w:szCs w:val="28"/>
                <w:cs/>
              </w:rPr>
              <w:t>ที่เป็นส่วนของผู้ถือหุ้น</w:t>
            </w:r>
          </w:p>
        </w:tc>
        <w:tc>
          <w:tcPr>
            <w:tcW w:w="1260" w:type="dxa"/>
          </w:tcPr>
          <w:p w14:paraId="1D2062E0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7DE032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0EE08A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C8EA12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C88982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9501951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E81124" w14:textId="77777777" w:rsidR="0033188C" w:rsidRPr="00282DF8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7178B" w:rsidRPr="00282DF8" w14:paraId="1D939F0E" w14:textId="77777777" w:rsidTr="00B61C32">
        <w:tc>
          <w:tcPr>
            <w:tcW w:w="3870" w:type="dxa"/>
          </w:tcPr>
          <w:p w14:paraId="3022E3E8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8E0409" w14:textId="57F6DA8A" w:rsidR="0087178B" w:rsidRPr="00282DF8" w:rsidRDefault="00312387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195,90</w:t>
            </w:r>
            <w:r w:rsidR="001875A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43DB56B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65B624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F8">
              <w:rPr>
                <w:rFonts w:ascii="Angsana New" w:hAnsi="Angsana New"/>
                <w:sz w:val="28"/>
                <w:szCs w:val="28"/>
              </w:rPr>
              <w:t>179,158</w:t>
            </w:r>
          </w:p>
        </w:tc>
        <w:tc>
          <w:tcPr>
            <w:tcW w:w="236" w:type="dxa"/>
          </w:tcPr>
          <w:p w14:paraId="1F096F0D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7F615D2" w14:textId="713E3213" w:rsidR="0087178B" w:rsidRPr="00282DF8" w:rsidRDefault="00312387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44" w:right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219,480</w:t>
            </w:r>
          </w:p>
        </w:tc>
        <w:tc>
          <w:tcPr>
            <w:tcW w:w="236" w:type="dxa"/>
          </w:tcPr>
          <w:p w14:paraId="46AFF9CC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80EDF26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44" w:right="15"/>
              <w:rPr>
                <w:rFonts w:ascii="Angsana New" w:hAnsi="Angsana New"/>
                <w:sz w:val="28"/>
                <w:szCs w:val="28"/>
              </w:rPr>
            </w:pPr>
            <w:r w:rsidRPr="00282DF8">
              <w:rPr>
                <w:rFonts w:ascii="Angsana New" w:hAnsi="Angsana New"/>
                <w:sz w:val="28"/>
                <w:szCs w:val="28"/>
              </w:rPr>
              <w:t>209,671</w:t>
            </w:r>
          </w:p>
        </w:tc>
      </w:tr>
      <w:tr w:rsidR="0087178B" w:rsidRPr="00282DF8" w14:paraId="11BAC2AC" w14:textId="77777777" w:rsidTr="00B61C32">
        <w:tc>
          <w:tcPr>
            <w:tcW w:w="3870" w:type="dxa"/>
          </w:tcPr>
          <w:p w14:paraId="4349A54A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56F37A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F8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  <w:tc>
          <w:tcPr>
            <w:tcW w:w="270" w:type="dxa"/>
          </w:tcPr>
          <w:p w14:paraId="51C7893A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E8644A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2DF8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  <w:tc>
          <w:tcPr>
            <w:tcW w:w="236" w:type="dxa"/>
          </w:tcPr>
          <w:p w14:paraId="645C4C23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3E1D23A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 w:rsidRPr="00282DF8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  <w:tc>
          <w:tcPr>
            <w:tcW w:w="236" w:type="dxa"/>
          </w:tcPr>
          <w:p w14:paraId="494ACA0B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535F311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28"/>
                <w:szCs w:val="28"/>
              </w:rPr>
            </w:pPr>
            <w:r w:rsidRPr="00282DF8">
              <w:rPr>
                <w:rFonts w:ascii="Angsana New" w:hAnsi="Angsana New"/>
                <w:sz w:val="28"/>
                <w:szCs w:val="28"/>
              </w:rPr>
              <w:t>1,200,000</w:t>
            </w:r>
          </w:p>
        </w:tc>
      </w:tr>
      <w:tr w:rsidR="0087178B" w:rsidRPr="00282DF8" w14:paraId="3E4D0506" w14:textId="77777777" w:rsidTr="00B61C32">
        <w:tc>
          <w:tcPr>
            <w:tcW w:w="3870" w:type="dxa"/>
          </w:tcPr>
          <w:p w14:paraId="44CAFEC0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282DF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A9BE36B" w14:textId="77777777" w:rsidR="0087178B" w:rsidRPr="00282DF8" w:rsidRDefault="003B7469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DF8">
              <w:rPr>
                <w:rFonts w:ascii="Angsana New" w:hAnsi="Angsana New"/>
                <w:b/>
                <w:bCs/>
                <w:sz w:val="28"/>
                <w:szCs w:val="28"/>
              </w:rPr>
              <w:t>0.16</w:t>
            </w:r>
          </w:p>
        </w:tc>
        <w:tc>
          <w:tcPr>
            <w:tcW w:w="270" w:type="dxa"/>
          </w:tcPr>
          <w:p w14:paraId="09704748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36B4C9B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2DF8">
              <w:rPr>
                <w:rFonts w:ascii="Angsana New" w:hAnsi="Angsana New"/>
                <w:b/>
                <w:bCs/>
                <w:sz w:val="28"/>
                <w:szCs w:val="28"/>
              </w:rPr>
              <w:t>0.15</w:t>
            </w:r>
          </w:p>
        </w:tc>
        <w:tc>
          <w:tcPr>
            <w:tcW w:w="236" w:type="dxa"/>
          </w:tcPr>
          <w:p w14:paraId="366699AC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19221A47" w14:textId="6D159123" w:rsidR="0087178B" w:rsidRPr="00282DF8" w:rsidRDefault="003B7469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44" w:right="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b/>
                <w:bCs/>
                <w:sz w:val="28"/>
                <w:szCs w:val="28"/>
              </w:rPr>
              <w:t>0.1</w:t>
            </w:r>
            <w:r w:rsidR="0031238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C56D183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39B05F83" w14:textId="77777777" w:rsidR="0087178B" w:rsidRPr="00282DF8" w:rsidRDefault="0087178B" w:rsidP="00871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44" w:right="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DF8">
              <w:rPr>
                <w:rFonts w:ascii="Angsana New" w:hAnsi="Angsana New"/>
                <w:b/>
                <w:bCs/>
                <w:sz w:val="28"/>
                <w:szCs w:val="28"/>
              </w:rPr>
              <w:t>0.17</w:t>
            </w:r>
          </w:p>
        </w:tc>
      </w:tr>
    </w:tbl>
    <w:p w14:paraId="52DF327D" w14:textId="77777777" w:rsidR="00DF00A7" w:rsidRPr="00E40447" w:rsidRDefault="00DF00A7" w:rsidP="00DF00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2BC68841" w14:textId="79ABE78E" w:rsidR="002B2995" w:rsidRDefault="002B2995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07375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7A65ED9E" w14:textId="77777777" w:rsidR="00F1765A" w:rsidRPr="00E40447" w:rsidRDefault="00F1765A" w:rsidP="00F176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3359B598" w14:textId="77777777" w:rsidR="000F4B64" w:rsidRDefault="00EC713E" w:rsidP="00EC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4"/>
          <w:sz w:val="30"/>
          <w:szCs w:val="30"/>
        </w:rPr>
      </w:pPr>
      <w:bookmarkStart w:id="3" w:name="OLE_LINK4"/>
      <w:r>
        <w:rPr>
          <w:rFonts w:ascii="Angsana New" w:hAnsi="Angsana New" w:hint="cs"/>
          <w:spacing w:val="4"/>
          <w:sz w:val="30"/>
          <w:szCs w:val="30"/>
          <w:cs/>
        </w:rPr>
        <w:t>ผู้</w:t>
      </w:r>
      <w:r w:rsidRPr="00EC713E">
        <w:rPr>
          <w:rFonts w:ascii="Angsana New" w:hAnsi="Angsana New"/>
          <w:spacing w:val="4"/>
          <w:sz w:val="30"/>
          <w:szCs w:val="30"/>
          <w:cs/>
        </w:rPr>
        <w:t>ถือหุ้นของบริษัทได้อนุมัติเงินปันผลดังต่อไปนี้</w:t>
      </w:r>
    </w:p>
    <w:p w14:paraId="139850FA" w14:textId="77777777" w:rsidR="00EC713E" w:rsidRPr="00E40447" w:rsidRDefault="00EC713E" w:rsidP="00EC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4"/>
          <w:sz w:val="24"/>
          <w:szCs w:val="24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16"/>
        <w:gridCol w:w="236"/>
        <w:gridCol w:w="1280"/>
        <w:gridCol w:w="240"/>
        <w:gridCol w:w="1164"/>
        <w:gridCol w:w="234"/>
        <w:gridCol w:w="1194"/>
      </w:tblGrid>
      <w:tr w:rsidR="00EC713E" w:rsidRPr="00D91A27" w14:paraId="13647A97" w14:textId="77777777" w:rsidTr="00526F27">
        <w:tc>
          <w:tcPr>
            <w:tcW w:w="3510" w:type="dxa"/>
            <w:vAlign w:val="bottom"/>
          </w:tcPr>
          <w:p w14:paraId="5567489B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416" w:type="dxa"/>
            <w:vAlign w:val="bottom"/>
          </w:tcPr>
          <w:p w14:paraId="76594E94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B286FA9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  <w:vAlign w:val="bottom"/>
          </w:tcPr>
          <w:p w14:paraId="395095D0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กำหนดจ่าย</w:t>
            </w:r>
          </w:p>
          <w:p w14:paraId="63902A39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เงินปันผล</w:t>
            </w:r>
          </w:p>
        </w:tc>
        <w:tc>
          <w:tcPr>
            <w:tcW w:w="240" w:type="dxa"/>
          </w:tcPr>
          <w:p w14:paraId="2CB0A87F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64" w:type="dxa"/>
            <w:vAlign w:val="bottom"/>
          </w:tcPr>
          <w:p w14:paraId="103CD72C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09176DF5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94" w:type="dxa"/>
            <w:vAlign w:val="bottom"/>
          </w:tcPr>
          <w:p w14:paraId="62E2019B" w14:textId="77777777" w:rsidR="00EC713E" w:rsidRPr="00D91A27" w:rsidDel="00D43E7A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จำนวนเงิน</w:t>
            </w:r>
          </w:p>
        </w:tc>
      </w:tr>
      <w:tr w:rsidR="00EC713E" w:rsidRPr="00D91A27" w14:paraId="1EA8C822" w14:textId="77777777" w:rsidTr="00526F27">
        <w:tc>
          <w:tcPr>
            <w:tcW w:w="3510" w:type="dxa"/>
          </w:tcPr>
          <w:p w14:paraId="10BFC02F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1416" w:type="dxa"/>
          </w:tcPr>
          <w:p w14:paraId="273C8FEF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596A9AE4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14:paraId="69C4F936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14:paraId="44998B65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64" w:type="dxa"/>
          </w:tcPr>
          <w:p w14:paraId="5185886B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D91A2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(บาท)</w:t>
            </w:r>
          </w:p>
        </w:tc>
        <w:tc>
          <w:tcPr>
            <w:tcW w:w="234" w:type="dxa"/>
          </w:tcPr>
          <w:p w14:paraId="0ACF4BD6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194" w:type="dxa"/>
          </w:tcPr>
          <w:p w14:paraId="4D9D17D9" w14:textId="46CB36C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</w:t>
            </w:r>
            <w:r w:rsidR="00E832EF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D91A2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EC713E" w:rsidRPr="00D91A27" w14:paraId="2D3E93F0" w14:textId="77777777" w:rsidTr="00526F27">
        <w:tc>
          <w:tcPr>
            <w:tcW w:w="3510" w:type="dxa"/>
          </w:tcPr>
          <w:p w14:paraId="4C129432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ปี </w:t>
            </w:r>
            <w:r w:rsidRPr="00D91A27">
              <w:rPr>
                <w:rFonts w:ascii="Angsana New" w:hAnsi="Angsana New"/>
                <w:i/>
                <w:iCs/>
                <w:sz w:val="29"/>
                <w:szCs w:val="29"/>
              </w:rPr>
              <w:t>2562</w:t>
            </w:r>
          </w:p>
        </w:tc>
        <w:tc>
          <w:tcPr>
            <w:tcW w:w="1416" w:type="dxa"/>
          </w:tcPr>
          <w:p w14:paraId="7FCC25D1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55D3B318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0" w:type="dxa"/>
          </w:tcPr>
          <w:p w14:paraId="358A7669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0" w:type="dxa"/>
          </w:tcPr>
          <w:p w14:paraId="1BED7A0E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</w:tcPr>
          <w:p w14:paraId="007031BF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14:paraId="6B312AE0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</w:tcPr>
          <w:p w14:paraId="5846BFF2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C713E" w:rsidRPr="00D91A27" w14:paraId="4FED449E" w14:textId="77777777" w:rsidTr="00526F27">
        <w:tc>
          <w:tcPr>
            <w:tcW w:w="3510" w:type="dxa"/>
          </w:tcPr>
          <w:p w14:paraId="54BE1CAD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เงินปันผลประจำปี</w:t>
            </w:r>
          </w:p>
        </w:tc>
        <w:tc>
          <w:tcPr>
            <w:tcW w:w="1416" w:type="dxa"/>
          </w:tcPr>
          <w:p w14:paraId="1C5F056C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 xml:space="preserve">22 </w:t>
            </w: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เมษายน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36" w:type="dxa"/>
          </w:tcPr>
          <w:p w14:paraId="045FBB48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14:paraId="67A071BA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พฤษภาคม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40" w:type="dxa"/>
          </w:tcPr>
          <w:p w14:paraId="1137CBBC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248F92A3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0.10</w:t>
            </w:r>
          </w:p>
        </w:tc>
        <w:tc>
          <w:tcPr>
            <w:tcW w:w="234" w:type="dxa"/>
          </w:tcPr>
          <w:p w14:paraId="32F9388E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DFB620D" w14:textId="31E7A6F0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120</w:t>
            </w:r>
            <w:r w:rsidR="00E832EF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</w:tr>
      <w:tr w:rsidR="00EC713E" w:rsidRPr="00D91A27" w14:paraId="1A2E15A1" w14:textId="77777777" w:rsidTr="00526F27">
        <w:tc>
          <w:tcPr>
            <w:tcW w:w="3510" w:type="dxa"/>
          </w:tcPr>
          <w:p w14:paraId="5C6E4E91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6" w:type="dxa"/>
          </w:tcPr>
          <w:p w14:paraId="0EC90378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5096D08F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14:paraId="44CBE01B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14:paraId="5C6143B3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1A6F0657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14:paraId="3053090E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C8F2291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C713E" w:rsidRPr="00D91A27" w14:paraId="7CAE514A" w14:textId="77777777" w:rsidTr="00526F27">
        <w:tc>
          <w:tcPr>
            <w:tcW w:w="3510" w:type="dxa"/>
          </w:tcPr>
          <w:p w14:paraId="75008C30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ปี 2561</w:t>
            </w:r>
          </w:p>
        </w:tc>
        <w:tc>
          <w:tcPr>
            <w:tcW w:w="1416" w:type="dxa"/>
          </w:tcPr>
          <w:p w14:paraId="310F1150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2A17F7EA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14:paraId="748E9B47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0" w:type="dxa"/>
          </w:tcPr>
          <w:p w14:paraId="1DE7F9BE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</w:tcPr>
          <w:p w14:paraId="6764A6BE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4" w:type="dxa"/>
          </w:tcPr>
          <w:p w14:paraId="1B5DB41F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</w:tcPr>
          <w:p w14:paraId="74D3CEB8" w14:textId="77777777" w:rsidR="00EC713E" w:rsidRPr="00D91A27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832EF" w:rsidRPr="00D91A27" w14:paraId="3168DCB8" w14:textId="77777777" w:rsidTr="00526F27">
        <w:tc>
          <w:tcPr>
            <w:tcW w:w="3510" w:type="dxa"/>
          </w:tcPr>
          <w:p w14:paraId="46718C2D" w14:textId="77777777" w:rsidR="00E832EF" w:rsidRPr="00D91A27" w:rsidRDefault="00E832EF" w:rsidP="00E8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/>
                <w:sz w:val="29"/>
                <w:szCs w:val="29"/>
                <w:cs/>
              </w:rPr>
              <w:t>เงินปันผลประจำปี</w:t>
            </w:r>
          </w:p>
        </w:tc>
        <w:tc>
          <w:tcPr>
            <w:tcW w:w="1416" w:type="dxa"/>
          </w:tcPr>
          <w:p w14:paraId="0D1B83C6" w14:textId="77777777" w:rsidR="00E832EF" w:rsidRPr="00D91A27" w:rsidRDefault="00E832EF" w:rsidP="00E8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 xml:space="preserve">27 </w:t>
            </w: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เมษายน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36" w:type="dxa"/>
          </w:tcPr>
          <w:p w14:paraId="739B0C35" w14:textId="77777777" w:rsidR="00E832EF" w:rsidRPr="00D91A27" w:rsidRDefault="00E832EF" w:rsidP="00E8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</w:tcPr>
          <w:p w14:paraId="1E303FD2" w14:textId="77777777" w:rsidR="00E832EF" w:rsidRPr="00D91A27" w:rsidRDefault="00E832EF" w:rsidP="00E8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91A27">
              <w:rPr>
                <w:rFonts w:ascii="Angsana New" w:hAnsi="Angsana New" w:hint="cs"/>
                <w:sz w:val="29"/>
                <w:szCs w:val="29"/>
                <w:cs/>
              </w:rPr>
              <w:t>พฤษภาคม</w:t>
            </w:r>
            <w:r w:rsidRPr="00D91A27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91A27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40" w:type="dxa"/>
          </w:tcPr>
          <w:p w14:paraId="3C0D2ACA" w14:textId="77777777" w:rsidR="00E832EF" w:rsidRPr="00D91A27" w:rsidRDefault="00E832EF" w:rsidP="00E8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602F5681" w14:textId="77777777" w:rsidR="00E832EF" w:rsidRPr="00D91A27" w:rsidRDefault="00E832EF" w:rsidP="00E8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0.10</w:t>
            </w:r>
          </w:p>
        </w:tc>
        <w:tc>
          <w:tcPr>
            <w:tcW w:w="234" w:type="dxa"/>
          </w:tcPr>
          <w:p w14:paraId="13168BE0" w14:textId="77777777" w:rsidR="00E832EF" w:rsidRPr="00D91A27" w:rsidRDefault="00E832EF" w:rsidP="00E8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6300D143" w14:textId="2567C32E" w:rsidR="00E832EF" w:rsidRPr="00D91A27" w:rsidRDefault="00E832EF" w:rsidP="00E8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67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91A27">
              <w:rPr>
                <w:rFonts w:ascii="Angsana New" w:hAnsi="Angsana New"/>
                <w:sz w:val="29"/>
                <w:szCs w:val="29"/>
              </w:rPr>
              <w:t>120</w:t>
            </w:r>
            <w:r>
              <w:rPr>
                <w:rFonts w:ascii="Angsana New" w:hAnsi="Angsana New"/>
                <w:sz w:val="29"/>
                <w:szCs w:val="29"/>
              </w:rPr>
              <w:t>,000</w:t>
            </w:r>
          </w:p>
        </w:tc>
      </w:tr>
    </w:tbl>
    <w:p w14:paraId="1EE84F78" w14:textId="77777777" w:rsidR="001935C8" w:rsidRPr="00E40447" w:rsidRDefault="0019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4"/>
          <w:szCs w:val="24"/>
          <w:cs/>
        </w:rPr>
      </w:pPr>
    </w:p>
    <w:p w14:paraId="513D7327" w14:textId="77777777" w:rsidR="00F313FC" w:rsidRPr="00567006" w:rsidRDefault="00F313FC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567006">
        <w:rPr>
          <w:rFonts w:ascii="Angsana New" w:hAnsi="Angsana New" w:hint="cs"/>
          <w:bCs/>
          <w:sz w:val="30"/>
          <w:szCs w:val="30"/>
          <w:cs/>
        </w:rPr>
        <w:t>เครื่องมือทางการเงิน</w:t>
      </w:r>
    </w:p>
    <w:p w14:paraId="3D7780BA" w14:textId="77777777" w:rsidR="00F313FC" w:rsidRPr="00E40447" w:rsidRDefault="00F313FC" w:rsidP="00F313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2C922614" w14:textId="77777777" w:rsidR="00816E5B" w:rsidRPr="00567006" w:rsidRDefault="00816E5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56700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7DCBA42E" w14:textId="77777777" w:rsidR="00816E5B" w:rsidRDefault="00816E5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E40447">
        <w:rPr>
          <w:rFonts w:ascii="Angsana New" w:hAnsi="Angsana New" w:hint="cs"/>
          <w:sz w:val="24"/>
          <w:szCs w:val="24"/>
          <w:cs/>
        </w:rPr>
        <w:br/>
      </w:r>
      <w:r w:rsidRPr="00567006">
        <w:rPr>
          <w:rFonts w:ascii="Angsana New" w:hAnsi="Angsana New" w:hint="cs"/>
          <w:sz w:val="30"/>
          <w:szCs w:val="30"/>
          <w:cs/>
        </w:rPr>
        <w:t>นโยบายของ</w:t>
      </w:r>
      <w:r w:rsidRPr="006D32E8">
        <w:rPr>
          <w:rFonts w:ascii="Angsana New" w:hAnsi="Angsana New" w:hint="cs"/>
          <w:sz w:val="30"/>
          <w:szCs w:val="30"/>
          <w:cs/>
        </w:rPr>
        <w:t>คณะกรรมการบริษัท คือการรักษาระดับเงินทุนให้มั่นคงเพื่อรักษา</w:t>
      </w:r>
      <w:r w:rsidRPr="007D3A3A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6D32E8">
        <w:rPr>
          <w:rFonts w:ascii="Angsana New" w:hAnsi="Angsana New" w:hint="cs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0F4B64">
        <w:rPr>
          <w:rFonts w:ascii="Angsana New" w:hAnsi="Angsana New"/>
          <w:sz w:val="30"/>
          <w:szCs w:val="30"/>
        </w:rPr>
        <w:br/>
      </w:r>
      <w:r w:rsidRPr="006D32E8">
        <w:rPr>
          <w:rFonts w:ascii="Angsana New" w:hAnsi="Angsana New" w:hint="cs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C848E69" w14:textId="77777777" w:rsidR="00816E5B" w:rsidRPr="00641A49" w:rsidRDefault="00816E5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41A4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64583F17" w14:textId="77777777" w:rsidR="00816E5B" w:rsidRPr="0054144F" w:rsidRDefault="00816E5B" w:rsidP="0081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2"/>
          <w:szCs w:val="32"/>
        </w:rPr>
      </w:pPr>
    </w:p>
    <w:p w14:paraId="2879333E" w14:textId="004EA81F" w:rsidR="000F4B64" w:rsidRPr="00FA078E" w:rsidRDefault="00816E5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A078E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</w:t>
      </w:r>
      <w:r w:rsidRPr="00FA078E">
        <w:rPr>
          <w:rFonts w:ascii="Angsana New" w:hAnsi="Angsana New" w:hint="cs"/>
          <w:sz w:val="30"/>
          <w:szCs w:val="30"/>
          <w:cs/>
        </w:rPr>
        <w:t>ที่จะเกิดในอนาคต</w:t>
      </w:r>
      <w:r w:rsidRPr="00FA078E">
        <w:rPr>
          <w:rFonts w:ascii="Angsana New" w:hAnsi="Angsana New"/>
          <w:sz w:val="30"/>
          <w:szCs w:val="30"/>
          <w:cs/>
        </w:rPr>
        <w:t>ของอัตราดอกเบี้ย</w:t>
      </w:r>
      <w:r w:rsidR="000F4B64" w:rsidRPr="00FA078E">
        <w:rPr>
          <w:rFonts w:ascii="Angsana New" w:hAnsi="Angsana New"/>
          <w:sz w:val="30"/>
          <w:szCs w:val="30"/>
        </w:rPr>
        <w:br/>
      </w:r>
      <w:r w:rsidRPr="00FA078E">
        <w:rPr>
          <w:rFonts w:ascii="Angsana New" w:hAnsi="Angsana New"/>
          <w:sz w:val="30"/>
          <w:szCs w:val="30"/>
          <w:cs/>
        </w:rPr>
        <w:t>ในตลาด ซึ่งส่งผลกระทบต่อการดำเนินงานและกระแสเงินสดของ</w:t>
      </w:r>
      <w:r w:rsidR="002342D5" w:rsidRPr="00FA078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A078E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FA078E">
        <w:rPr>
          <w:rFonts w:ascii="Angsana New" w:hAnsi="Angsana New"/>
          <w:sz w:val="30"/>
          <w:szCs w:val="30"/>
          <w:cs/>
        </w:rPr>
        <w:t>เนื่องจาก</w:t>
      </w:r>
      <w:r w:rsidRPr="00FA078E"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FA078E">
        <w:rPr>
          <w:rFonts w:ascii="Angsana New" w:hAnsi="Angsana New"/>
          <w:sz w:val="30"/>
          <w:szCs w:val="30"/>
          <w:cs/>
        </w:rPr>
        <w:t xml:space="preserve">เงินกู้ยืมส่วนใหญ่มีอัตราคงที่ </w:t>
      </w:r>
      <w:r w:rsidR="002342D5" w:rsidRPr="00FA078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A078E">
        <w:rPr>
          <w:rFonts w:ascii="Angsana New" w:hAnsi="Angsana New" w:hint="cs"/>
          <w:sz w:val="30"/>
          <w:szCs w:val="30"/>
          <w:cs/>
        </w:rPr>
        <w:t>บริษัท</w:t>
      </w:r>
      <w:r w:rsidRPr="00FA078E">
        <w:rPr>
          <w:rFonts w:ascii="Angsana New" w:hAnsi="Angsana New"/>
          <w:sz w:val="30"/>
          <w:szCs w:val="30"/>
          <w:cs/>
        </w:rPr>
        <w:t>มีความเสี่ยงด้านอัตราดอกเบี้ยที่เกิดจากเงินกู้ยืม (</w:t>
      </w:r>
      <w:r w:rsidRPr="00FA078E">
        <w:rPr>
          <w:rFonts w:ascii="Angsana New" w:hAnsi="Angsana New" w:hint="cs"/>
          <w:sz w:val="30"/>
          <w:szCs w:val="30"/>
          <w:cs/>
        </w:rPr>
        <w:t>ดู</w:t>
      </w:r>
      <w:r w:rsidRPr="00FA078E">
        <w:rPr>
          <w:rFonts w:ascii="Angsana New" w:hAnsi="Angsana New"/>
          <w:sz w:val="30"/>
          <w:szCs w:val="30"/>
          <w:cs/>
        </w:rPr>
        <w:t>หมายเหตุข้อ</w:t>
      </w:r>
      <w:r w:rsidR="001D1116" w:rsidRPr="00FA078E">
        <w:rPr>
          <w:rFonts w:ascii="Angsana New" w:hAnsi="Angsana New"/>
          <w:sz w:val="30"/>
          <w:szCs w:val="30"/>
          <w:cs/>
        </w:rPr>
        <w:t xml:space="preserve"> </w:t>
      </w:r>
      <w:r w:rsidR="007B5F36">
        <w:rPr>
          <w:rFonts w:ascii="Angsana New" w:hAnsi="Angsana New"/>
          <w:sz w:val="30"/>
          <w:szCs w:val="30"/>
        </w:rPr>
        <w:t>1</w:t>
      </w:r>
      <w:r w:rsidR="008367D6">
        <w:rPr>
          <w:rFonts w:ascii="Angsana New" w:hAnsi="Angsana New"/>
          <w:sz w:val="30"/>
          <w:szCs w:val="30"/>
        </w:rPr>
        <w:t>8</w:t>
      </w:r>
      <w:r w:rsidRPr="00FA078E">
        <w:rPr>
          <w:rFonts w:ascii="Angsana New" w:hAnsi="Angsana New"/>
          <w:sz w:val="30"/>
          <w:szCs w:val="30"/>
          <w:cs/>
        </w:rPr>
        <w:t>)</w:t>
      </w:r>
      <w:r w:rsidRPr="00FA078E">
        <w:rPr>
          <w:rFonts w:ascii="Angsana New" w:hAnsi="Angsana New" w:hint="cs"/>
          <w:sz w:val="30"/>
          <w:szCs w:val="30"/>
          <w:cs/>
        </w:rPr>
        <w:t xml:space="preserve"> </w:t>
      </w:r>
      <w:r w:rsidRPr="00FA078E">
        <w:rPr>
          <w:rFonts w:ascii="Angsana New" w:hAnsi="Angsana New"/>
          <w:sz w:val="30"/>
          <w:szCs w:val="30"/>
          <w:cs/>
        </w:rPr>
        <w:t xml:space="preserve"> </w:t>
      </w:r>
      <w:r w:rsidR="00357855" w:rsidRPr="00FA078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FA078E">
        <w:rPr>
          <w:rFonts w:ascii="Angsana New" w:hAnsi="Angsana New" w:hint="cs"/>
          <w:sz w:val="30"/>
          <w:szCs w:val="30"/>
          <w:cs/>
        </w:rPr>
        <w:t>บริษัท</w:t>
      </w:r>
      <w:r w:rsidRPr="00FA078E">
        <w:rPr>
          <w:rFonts w:ascii="Angsana New" w:hAnsi="Angsana New"/>
          <w:sz w:val="30"/>
          <w:szCs w:val="30"/>
          <w:cs/>
        </w:rPr>
        <w:t>ได้</w:t>
      </w:r>
      <w:r w:rsidRPr="00FA078E">
        <w:rPr>
          <w:rFonts w:ascii="Angsana New" w:hAnsi="Angsana New" w:hint="cs"/>
          <w:sz w:val="30"/>
          <w:szCs w:val="30"/>
          <w:cs/>
        </w:rPr>
        <w:t>ลด</w:t>
      </w:r>
      <w:r w:rsidRPr="00FA078E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 w:rsidRPr="00FA078E">
        <w:rPr>
          <w:rFonts w:ascii="Angsana New" w:hAnsi="Angsana New" w:hint="cs"/>
          <w:sz w:val="30"/>
          <w:szCs w:val="30"/>
          <w:cs/>
        </w:rPr>
        <w:t>แน่</w:t>
      </w:r>
      <w:r w:rsidRPr="00FA078E">
        <w:rPr>
          <w:rFonts w:ascii="Angsana New" w:hAnsi="Angsana New"/>
          <w:sz w:val="30"/>
          <w:szCs w:val="30"/>
          <w:cs/>
        </w:rPr>
        <w:t>ใจ</w:t>
      </w:r>
      <w:r w:rsidRPr="00FA078E">
        <w:rPr>
          <w:rFonts w:ascii="Angsana New" w:hAnsi="Angsana New" w:hint="cs"/>
          <w:sz w:val="30"/>
          <w:szCs w:val="30"/>
          <w:cs/>
        </w:rPr>
        <w:t>ว่า</w:t>
      </w:r>
      <w:r w:rsidRPr="00FA078E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FA078E">
        <w:rPr>
          <w:rFonts w:ascii="Angsana New" w:hAnsi="Angsana New" w:hint="cs"/>
          <w:sz w:val="30"/>
          <w:szCs w:val="30"/>
          <w:cs/>
        </w:rPr>
        <w:t>มี</w:t>
      </w:r>
      <w:r w:rsidRPr="00FA078E">
        <w:rPr>
          <w:rFonts w:ascii="Angsana New" w:hAnsi="Angsana New"/>
          <w:sz w:val="30"/>
          <w:szCs w:val="30"/>
          <w:cs/>
        </w:rPr>
        <w:t>อัตราคงที่ และใช้ตราสารอนุพันธ์ซึ่ง</w:t>
      </w:r>
      <w:r w:rsidRPr="00FA078E">
        <w:rPr>
          <w:rFonts w:ascii="Angsana New" w:hAnsi="Angsana New" w:hint="cs"/>
          <w:sz w:val="30"/>
          <w:szCs w:val="30"/>
          <w:cs/>
        </w:rPr>
        <w:t>ส่วนใหญ่เป็นสัญญา</w:t>
      </w:r>
      <w:r w:rsidRPr="00FA078E">
        <w:rPr>
          <w:rFonts w:ascii="Angsana New" w:hAnsi="Angsana New"/>
          <w:sz w:val="30"/>
          <w:szCs w:val="30"/>
          <w:cs/>
        </w:rPr>
        <w:t>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</w:t>
      </w:r>
      <w:r w:rsidRPr="00FA078E">
        <w:rPr>
          <w:rFonts w:ascii="Angsana New" w:hAnsi="Angsana New" w:hint="cs"/>
          <w:sz w:val="30"/>
          <w:szCs w:val="30"/>
          <w:cs/>
        </w:rPr>
        <w:t>ยืมเป็นการ</w:t>
      </w:r>
      <w:r w:rsidRPr="00FA078E">
        <w:rPr>
          <w:rFonts w:ascii="Angsana New" w:hAnsi="Angsana New"/>
          <w:sz w:val="30"/>
          <w:szCs w:val="30"/>
          <w:cs/>
        </w:rPr>
        <w:t>เฉพาะ</w:t>
      </w:r>
    </w:p>
    <w:p w14:paraId="4CAF9BDA" w14:textId="77777777" w:rsidR="000F4B64" w:rsidRPr="0054144F" w:rsidRDefault="000F4B64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2"/>
          <w:szCs w:val="32"/>
          <w:cs/>
        </w:rPr>
      </w:pPr>
    </w:p>
    <w:p w14:paraId="07FADB3B" w14:textId="77777777" w:rsidR="00816E5B" w:rsidRPr="00FA078E" w:rsidRDefault="00816E5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A078E">
        <w:rPr>
          <w:rFonts w:ascii="Angsana New" w:hAnsi="Angsana New" w:hint="cs"/>
          <w:sz w:val="30"/>
          <w:szCs w:val="30"/>
          <w:cs/>
        </w:rPr>
        <w:t xml:space="preserve">อัตราดอกเบี้ยที่แท้จริงของเงินให้กู้ยืม ณ วันที่ </w:t>
      </w:r>
      <w:r w:rsidRPr="00FA078E">
        <w:rPr>
          <w:rFonts w:ascii="Angsana New" w:hAnsi="Angsana New"/>
          <w:sz w:val="30"/>
          <w:szCs w:val="30"/>
        </w:rPr>
        <w:t>31</w:t>
      </w:r>
      <w:r w:rsidR="001D1116" w:rsidRPr="00FA078E">
        <w:rPr>
          <w:rFonts w:ascii="Angsana New" w:hAnsi="Angsana New"/>
          <w:sz w:val="30"/>
          <w:szCs w:val="30"/>
          <w:cs/>
        </w:rPr>
        <w:t xml:space="preserve"> </w:t>
      </w:r>
      <w:r w:rsidRPr="00FA078E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</w:t>
      </w:r>
      <w:r w:rsidR="00567006" w:rsidRPr="00FA078E">
        <w:rPr>
          <w:rFonts w:ascii="Angsana New" w:hAnsi="Angsana New"/>
          <w:sz w:val="30"/>
          <w:szCs w:val="30"/>
        </w:rPr>
        <w:br/>
      </w:r>
      <w:r w:rsidRPr="00FA078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DB92287" w14:textId="77777777" w:rsidR="00AF27C3" w:rsidRPr="0054144F" w:rsidRDefault="00AF27C3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X="360" w:tblpY="2"/>
        <w:tblW w:w="9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68"/>
        <w:gridCol w:w="1802"/>
        <w:gridCol w:w="720"/>
        <w:gridCol w:w="180"/>
        <w:gridCol w:w="1176"/>
        <w:gridCol w:w="181"/>
        <w:gridCol w:w="898"/>
        <w:gridCol w:w="180"/>
        <w:gridCol w:w="1080"/>
        <w:gridCol w:w="180"/>
        <w:gridCol w:w="990"/>
        <w:gridCol w:w="180"/>
        <w:gridCol w:w="895"/>
      </w:tblGrid>
      <w:tr w:rsidR="009F0955" w:rsidRPr="00DF3B2A" w14:paraId="695BCC78" w14:textId="77777777" w:rsidTr="0054144F">
        <w:trPr>
          <w:trHeight w:val="113"/>
          <w:tblHeader/>
        </w:trPr>
        <w:tc>
          <w:tcPr>
            <w:tcW w:w="1168" w:type="dxa"/>
          </w:tcPr>
          <w:p w14:paraId="219273A5" w14:textId="77777777" w:rsidR="009F0955" w:rsidRPr="00DF3B2A" w:rsidRDefault="009F0955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878" w:type="dxa"/>
            <w:gridSpan w:val="4"/>
            <w:shd w:val="clear" w:color="auto" w:fill="auto"/>
            <w:vAlign w:val="bottom"/>
          </w:tcPr>
          <w:p w14:paraId="026E6273" w14:textId="715FFBDC" w:rsidR="009F0955" w:rsidRPr="00DF3B2A" w:rsidRDefault="009F0955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584" w:type="dxa"/>
            <w:gridSpan w:val="8"/>
            <w:shd w:val="clear" w:color="auto" w:fill="auto"/>
          </w:tcPr>
          <w:p w14:paraId="5FC37B3D" w14:textId="77777777" w:rsidR="009F0955" w:rsidRPr="00DF3B2A" w:rsidRDefault="009F0955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3B2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0661FF" w:rsidRPr="00DF3B2A" w14:paraId="5DB2CCDA" w14:textId="77777777" w:rsidTr="0054144F">
        <w:trPr>
          <w:trHeight w:val="113"/>
          <w:tblHeader/>
        </w:trPr>
        <w:tc>
          <w:tcPr>
            <w:tcW w:w="1168" w:type="dxa"/>
          </w:tcPr>
          <w:p w14:paraId="42D13A29" w14:textId="77777777" w:rsidR="000661FF" w:rsidRPr="00DF3B2A" w:rsidRDefault="000661FF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878" w:type="dxa"/>
            <w:gridSpan w:val="4"/>
            <w:shd w:val="clear" w:color="auto" w:fill="auto"/>
            <w:vAlign w:val="bottom"/>
          </w:tcPr>
          <w:p w14:paraId="6FB10F28" w14:textId="77777777" w:rsidR="000661FF" w:rsidRPr="00DF3B2A" w:rsidRDefault="000661FF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58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69F70AE" w14:textId="0241887F" w:rsidR="000661FF" w:rsidRPr="00C35DB9" w:rsidRDefault="000661FF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35D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9F0955" w:rsidRPr="00DF3B2A" w14:paraId="5765514E" w14:textId="77777777" w:rsidTr="0054144F">
        <w:trPr>
          <w:trHeight w:val="364"/>
          <w:tblHeader/>
        </w:trPr>
        <w:tc>
          <w:tcPr>
            <w:tcW w:w="2970" w:type="dxa"/>
            <w:gridSpan w:val="2"/>
            <w:shd w:val="clear" w:color="auto" w:fill="auto"/>
            <w:vAlign w:val="bottom"/>
          </w:tcPr>
          <w:p w14:paraId="01C00B5D" w14:textId="77777777" w:rsidR="009F0955" w:rsidRPr="00DF3B2A" w:rsidRDefault="009F0955" w:rsidP="002342D5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720" w:type="dxa"/>
          </w:tcPr>
          <w:p w14:paraId="528987B5" w14:textId="77777777" w:rsidR="009F0955" w:rsidRPr="00DF3B2A" w:rsidRDefault="009F0955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B941F05" w14:textId="77777777" w:rsidR="009F0955" w:rsidRPr="00DF3B2A" w:rsidRDefault="009F0955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F809440" w14:textId="6EB39CD2" w:rsidR="009F0955" w:rsidRPr="00DF3B2A" w:rsidRDefault="009F0955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42C42E33" w14:textId="77777777" w:rsidR="009F0955" w:rsidRPr="00DF3B2A" w:rsidRDefault="009F0955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</w:tcPr>
          <w:p w14:paraId="7B2D27ED" w14:textId="77777777" w:rsidR="009F0955" w:rsidRPr="00DF3B2A" w:rsidRDefault="009F0955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1A14B" w14:textId="77777777" w:rsidR="009F0955" w:rsidRPr="00DF3B2A" w:rsidRDefault="009F0955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ภายใน </w:t>
            </w:r>
            <w:r w:rsidRPr="00DF3B2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F3B2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66D4" w14:textId="77777777" w:rsidR="009F0955" w:rsidRPr="00DF3B2A" w:rsidRDefault="009F0955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B182B" w14:textId="77777777" w:rsidR="00D17A1B" w:rsidRPr="00DF3B2A" w:rsidRDefault="009F0955" w:rsidP="0000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หลังจาก</w:t>
            </w:r>
            <w:r w:rsidRPr="00DF3B2A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  <w:p w14:paraId="7CF6AFC6" w14:textId="0AA8D409" w:rsidR="009F0955" w:rsidRPr="00DF3B2A" w:rsidRDefault="009F0955" w:rsidP="000029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แต่ภายใน</w:t>
            </w:r>
            <w:r w:rsidRPr="00DF3B2A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DF3B2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DF3B2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DF3B2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23A30" w14:textId="77777777" w:rsidR="009F0955" w:rsidRPr="00DF3B2A" w:rsidRDefault="009F0955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F15A3" w14:textId="77777777" w:rsidR="009F0955" w:rsidRPr="00DF3B2A" w:rsidRDefault="009F0955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DF3B2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DF3B2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DF3B2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2DCBA8" w14:textId="77777777" w:rsidR="009F0955" w:rsidRPr="00DF3B2A" w:rsidRDefault="009F0955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AC3C5" w14:textId="77777777" w:rsidR="009F0955" w:rsidRPr="00DF3B2A" w:rsidRDefault="009F0955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</w:t>
            </w:r>
            <w:r w:rsidRPr="00DF3B2A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วม</w:t>
            </w:r>
          </w:p>
        </w:tc>
      </w:tr>
      <w:tr w:rsidR="009F0955" w:rsidRPr="00DF3B2A" w14:paraId="041E66A6" w14:textId="77777777" w:rsidTr="0054144F">
        <w:trPr>
          <w:tblHeader/>
        </w:trPr>
        <w:tc>
          <w:tcPr>
            <w:tcW w:w="2970" w:type="dxa"/>
            <w:gridSpan w:val="2"/>
            <w:shd w:val="clear" w:color="auto" w:fill="auto"/>
          </w:tcPr>
          <w:p w14:paraId="64ECF706" w14:textId="25C13467" w:rsidR="009F0955" w:rsidRPr="00DF3B2A" w:rsidRDefault="009F0955" w:rsidP="000661FF">
            <w:pPr>
              <w:tabs>
                <w:tab w:val="clear" w:pos="227"/>
                <w:tab w:val="clear" w:pos="907"/>
                <w:tab w:val="left" w:pos="188"/>
                <w:tab w:val="left" w:pos="728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9CEAFA9" w14:textId="17877793" w:rsidR="009F0955" w:rsidRPr="00DF3B2A" w:rsidRDefault="009F0955" w:rsidP="00391753">
            <w:pPr>
              <w:ind w:left="180" w:right="-79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A09C799" w14:textId="77777777" w:rsidR="009F0955" w:rsidRPr="00DF3B2A" w:rsidRDefault="009F0955" w:rsidP="00391753">
            <w:pPr>
              <w:ind w:left="180" w:right="-79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1CD8B47" w14:textId="7C76F108" w:rsidR="009F0955" w:rsidRPr="00DF3B2A" w:rsidRDefault="009F0955" w:rsidP="00391753">
            <w:pPr>
              <w:ind w:left="180" w:right="-79" w:hanging="18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F3B2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1" w:type="dxa"/>
            <w:shd w:val="clear" w:color="auto" w:fill="auto"/>
          </w:tcPr>
          <w:p w14:paraId="7565046C" w14:textId="77777777" w:rsidR="009F0955" w:rsidRPr="00DF3B2A" w:rsidRDefault="009F0955" w:rsidP="00391753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3" w:type="dxa"/>
            <w:gridSpan w:val="7"/>
            <w:shd w:val="clear" w:color="auto" w:fill="auto"/>
          </w:tcPr>
          <w:p w14:paraId="3F679726" w14:textId="77777777" w:rsidR="009F0955" w:rsidRPr="00DF3B2A" w:rsidRDefault="009F0955" w:rsidP="00391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DF3B2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F0955" w:rsidRPr="00DF3B2A" w14:paraId="0522D0F8" w14:textId="77777777" w:rsidTr="008367D6">
        <w:trPr>
          <w:cantSplit/>
        </w:trPr>
        <w:tc>
          <w:tcPr>
            <w:tcW w:w="2970" w:type="dxa"/>
            <w:gridSpan w:val="2"/>
            <w:shd w:val="clear" w:color="auto" w:fill="auto"/>
          </w:tcPr>
          <w:p w14:paraId="3EDCEB57" w14:textId="77777777" w:rsidR="009F0955" w:rsidRPr="00DF3B2A" w:rsidRDefault="009F0955" w:rsidP="00926DF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F3B2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DF3B2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720" w:type="dxa"/>
          </w:tcPr>
          <w:p w14:paraId="232701E4" w14:textId="77777777" w:rsidR="009F0955" w:rsidRPr="00DF3B2A" w:rsidRDefault="009F0955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91FC31" w14:textId="77777777" w:rsidR="009F0955" w:rsidRPr="00DF3B2A" w:rsidRDefault="009F0955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C3D478A" w14:textId="09E0510C" w:rsidR="009F0955" w:rsidRPr="00DF3B2A" w:rsidRDefault="009F0955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15EE584B" w14:textId="77777777" w:rsidR="009F0955" w:rsidRPr="00DF3B2A" w:rsidRDefault="009F0955" w:rsidP="00926DF7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73BE02F2" w14:textId="77777777" w:rsidR="009F0955" w:rsidRPr="00DF3B2A" w:rsidRDefault="009F0955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83E59D" w14:textId="77777777" w:rsidR="009F0955" w:rsidRPr="00DF3B2A" w:rsidRDefault="009F0955" w:rsidP="00926DF7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0CA0DB" w14:textId="77777777" w:rsidR="009F0955" w:rsidRPr="00DF3B2A" w:rsidRDefault="009F0955" w:rsidP="00926DF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583F62E" w14:textId="77777777" w:rsidR="009F0955" w:rsidRPr="00DF3B2A" w:rsidRDefault="009F0955" w:rsidP="00926DF7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883008" w14:textId="77777777" w:rsidR="009F0955" w:rsidRPr="00DF3B2A" w:rsidRDefault="009F0955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A77D59" w14:textId="77777777" w:rsidR="009F0955" w:rsidRPr="00DF3B2A" w:rsidRDefault="009F0955" w:rsidP="00926DF7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3D807C06" w14:textId="77777777" w:rsidR="009F0955" w:rsidRPr="00DF3B2A" w:rsidRDefault="009F0955" w:rsidP="00926DF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61FF" w:rsidRPr="00DF3B2A" w14:paraId="2A32A600" w14:textId="77777777" w:rsidTr="008367D6">
        <w:trPr>
          <w:cantSplit/>
        </w:trPr>
        <w:tc>
          <w:tcPr>
            <w:tcW w:w="2970" w:type="dxa"/>
            <w:gridSpan w:val="2"/>
            <w:shd w:val="clear" w:color="auto" w:fill="auto"/>
          </w:tcPr>
          <w:p w14:paraId="02BE00C8" w14:textId="438ACCBB" w:rsidR="000661FF" w:rsidRPr="00DF3B2A" w:rsidRDefault="00651985" w:rsidP="000661FF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3B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="000661FF" w:rsidRPr="00DF3B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4E30B679" w14:textId="77777777" w:rsidR="000661FF" w:rsidRPr="00DF3B2A" w:rsidRDefault="000661FF" w:rsidP="000661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D5142E" w14:textId="77777777" w:rsidR="000661FF" w:rsidRPr="00DF3B2A" w:rsidRDefault="000661FF" w:rsidP="000661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273F97C" w14:textId="77777777" w:rsidR="000661FF" w:rsidRPr="00DF3B2A" w:rsidRDefault="000661FF" w:rsidP="000661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2636DC8B" w14:textId="77777777" w:rsidR="000661FF" w:rsidRPr="00DF3B2A" w:rsidRDefault="000661FF" w:rsidP="000661F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shd w:val="clear" w:color="auto" w:fill="auto"/>
          </w:tcPr>
          <w:p w14:paraId="21B799D0" w14:textId="77777777" w:rsidR="000661FF" w:rsidRPr="00DF3B2A" w:rsidRDefault="000661FF" w:rsidP="000661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9487D2" w14:textId="77777777" w:rsidR="000661FF" w:rsidRPr="00DF3B2A" w:rsidRDefault="000661FF" w:rsidP="000661FF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2B532A" w14:textId="77777777" w:rsidR="000661FF" w:rsidRPr="00DF3B2A" w:rsidRDefault="000661FF" w:rsidP="000661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5223DDD" w14:textId="77777777" w:rsidR="000661FF" w:rsidRPr="00DF3B2A" w:rsidRDefault="000661FF" w:rsidP="000661FF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AC0553" w14:textId="77777777" w:rsidR="000661FF" w:rsidRPr="00DF3B2A" w:rsidRDefault="000661FF" w:rsidP="000661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552A47" w14:textId="77777777" w:rsidR="000661FF" w:rsidRPr="00DF3B2A" w:rsidRDefault="000661FF" w:rsidP="000661FF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shd w:val="clear" w:color="auto" w:fill="auto"/>
          </w:tcPr>
          <w:p w14:paraId="7D43B98F" w14:textId="77777777" w:rsidR="000661FF" w:rsidRPr="00DF3B2A" w:rsidRDefault="000661FF" w:rsidP="000661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61FF" w:rsidRPr="00DF3B2A" w14:paraId="63621C4B" w14:textId="77777777" w:rsidTr="008367D6">
        <w:trPr>
          <w:cantSplit/>
        </w:trPr>
        <w:tc>
          <w:tcPr>
            <w:tcW w:w="2970" w:type="dxa"/>
            <w:gridSpan w:val="2"/>
            <w:shd w:val="clear" w:color="auto" w:fill="auto"/>
          </w:tcPr>
          <w:p w14:paraId="23B764F4" w14:textId="12A8B0A2" w:rsidR="000661FF" w:rsidRPr="00DF3B2A" w:rsidRDefault="000661FF" w:rsidP="00C35DB9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</w:t>
            </w:r>
            <w:r w:rsidR="00651985" w:rsidRPr="00DF3B2A">
              <w:rPr>
                <w:rFonts w:ascii="Angsana New" w:hAnsi="Angsana New" w:hint="cs"/>
                <w:sz w:val="28"/>
                <w:szCs w:val="28"/>
                <w:cs/>
              </w:rPr>
              <w:t>ผู้ดำเนินงานอื่น</w:t>
            </w:r>
          </w:p>
        </w:tc>
        <w:tc>
          <w:tcPr>
            <w:tcW w:w="720" w:type="dxa"/>
          </w:tcPr>
          <w:p w14:paraId="16C0165F" w14:textId="77777777" w:rsidR="000661FF" w:rsidRPr="00DF3B2A" w:rsidRDefault="000661FF" w:rsidP="000661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94E4A8F" w14:textId="77777777" w:rsidR="000661FF" w:rsidRPr="00DF3B2A" w:rsidRDefault="000661FF" w:rsidP="000661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6" w:type="dxa"/>
            <w:shd w:val="clear" w:color="auto" w:fill="auto"/>
          </w:tcPr>
          <w:p w14:paraId="4DA8BA95" w14:textId="1BC7EA95" w:rsidR="000661FF" w:rsidRPr="00DF3B2A" w:rsidRDefault="000661FF" w:rsidP="000661F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F3B2A">
              <w:rPr>
                <w:rFonts w:ascii="Angsana New" w:hAnsi="Angsana New"/>
                <w:sz w:val="28"/>
                <w:szCs w:val="28"/>
                <w:lang w:val="en-US" w:bidi="th-TH"/>
              </w:rPr>
              <w:t>6.00</w:t>
            </w:r>
            <w:r w:rsidRPr="00DF3B2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DF3B2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DF3B2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DF3B2A">
              <w:rPr>
                <w:rFonts w:ascii="Angsana New" w:hAnsi="Angsana New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81" w:type="dxa"/>
            <w:shd w:val="clear" w:color="auto" w:fill="auto"/>
          </w:tcPr>
          <w:p w14:paraId="5D0ACD14" w14:textId="77777777" w:rsidR="000661FF" w:rsidRPr="00DF3B2A" w:rsidRDefault="000661FF" w:rsidP="000661FF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</w:tcPr>
          <w:p w14:paraId="026A6823" w14:textId="2C68D9E4" w:rsidR="000661FF" w:rsidRPr="00DF3B2A" w:rsidRDefault="000661FF" w:rsidP="000661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DF3B2A">
              <w:rPr>
                <w:rFonts w:ascii="Angsana New" w:hAnsi="Angsana New"/>
                <w:sz w:val="28"/>
                <w:szCs w:val="28"/>
              </w:rPr>
              <w:t>488,027</w:t>
            </w:r>
          </w:p>
        </w:tc>
        <w:tc>
          <w:tcPr>
            <w:tcW w:w="180" w:type="dxa"/>
            <w:shd w:val="clear" w:color="auto" w:fill="auto"/>
          </w:tcPr>
          <w:p w14:paraId="4729C175" w14:textId="77777777" w:rsidR="000661FF" w:rsidRPr="00DF3B2A" w:rsidRDefault="000661FF" w:rsidP="000661FF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EF8EEF" w14:textId="1EE7FA02" w:rsidR="000661FF" w:rsidRPr="00DF3B2A" w:rsidRDefault="000661FF" w:rsidP="000661F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DF3B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4B20BF" w14:textId="77777777" w:rsidR="000661FF" w:rsidRPr="00DF3B2A" w:rsidRDefault="000661FF" w:rsidP="000661FF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9340285" w14:textId="6D8B03A4" w:rsidR="000661FF" w:rsidRPr="00DF3B2A" w:rsidRDefault="000661FF" w:rsidP="000661F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DF3B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519EEE" w14:textId="77777777" w:rsidR="000661FF" w:rsidRPr="00DF3B2A" w:rsidRDefault="000661FF" w:rsidP="000661FF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  <w:tcBorders>
              <w:bottom w:val="double" w:sz="4" w:space="0" w:color="auto"/>
            </w:tcBorders>
            <w:shd w:val="clear" w:color="auto" w:fill="auto"/>
          </w:tcPr>
          <w:p w14:paraId="454AD88B" w14:textId="6BE88D6F" w:rsidR="000661FF" w:rsidRPr="00DF3B2A" w:rsidRDefault="000661FF" w:rsidP="000661F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DF3B2A">
              <w:rPr>
                <w:rFonts w:ascii="Angsana New" w:hAnsi="Angsana New"/>
                <w:sz w:val="28"/>
                <w:szCs w:val="28"/>
              </w:rPr>
              <w:t>488,027</w:t>
            </w:r>
          </w:p>
        </w:tc>
      </w:tr>
    </w:tbl>
    <w:p w14:paraId="10BFA880" w14:textId="77777777" w:rsidR="00F73462" w:rsidRPr="0054144F" w:rsidRDefault="00F73462" w:rsidP="00751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X="360" w:tblpY="2"/>
        <w:tblW w:w="963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69"/>
        <w:gridCol w:w="1169"/>
        <w:gridCol w:w="630"/>
        <w:gridCol w:w="722"/>
        <w:gridCol w:w="180"/>
        <w:gridCol w:w="1170"/>
        <w:gridCol w:w="180"/>
        <w:gridCol w:w="900"/>
        <w:gridCol w:w="180"/>
        <w:gridCol w:w="1080"/>
        <w:gridCol w:w="180"/>
        <w:gridCol w:w="990"/>
        <w:gridCol w:w="180"/>
        <w:gridCol w:w="906"/>
      </w:tblGrid>
      <w:tr w:rsidR="00C220FC" w:rsidRPr="00DF3B2A" w14:paraId="4F84E21A" w14:textId="77777777" w:rsidTr="008367D6">
        <w:trPr>
          <w:trHeight w:val="113"/>
          <w:tblHeader/>
        </w:trPr>
        <w:tc>
          <w:tcPr>
            <w:tcW w:w="1169" w:type="dxa"/>
          </w:tcPr>
          <w:p w14:paraId="3F718E73" w14:textId="77777777" w:rsidR="00C220FC" w:rsidRPr="00DF3B2A" w:rsidRDefault="00C220FC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6EA8EAD9" w14:textId="77777777" w:rsidR="00C220FC" w:rsidRPr="00DF3B2A" w:rsidRDefault="00C220FC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gridSpan w:val="5"/>
            <w:shd w:val="clear" w:color="auto" w:fill="auto"/>
            <w:vAlign w:val="bottom"/>
          </w:tcPr>
          <w:p w14:paraId="23AFF0DF" w14:textId="3132385C" w:rsidR="00C220FC" w:rsidRPr="00DF3B2A" w:rsidRDefault="00C220FC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6" w:type="dxa"/>
            <w:gridSpan w:val="7"/>
            <w:shd w:val="clear" w:color="auto" w:fill="auto"/>
          </w:tcPr>
          <w:p w14:paraId="2FB86198" w14:textId="77777777" w:rsidR="00C220FC" w:rsidRPr="00DF3B2A" w:rsidRDefault="00C220FC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3B2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02A3D" w:rsidRPr="00DF3B2A" w14:paraId="6D20F4A1" w14:textId="77777777" w:rsidTr="008367D6">
        <w:trPr>
          <w:trHeight w:val="113"/>
          <w:tblHeader/>
        </w:trPr>
        <w:tc>
          <w:tcPr>
            <w:tcW w:w="1169" w:type="dxa"/>
          </w:tcPr>
          <w:p w14:paraId="5EFAC319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51B90F7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2" w:type="dxa"/>
            <w:gridSpan w:val="5"/>
            <w:shd w:val="clear" w:color="auto" w:fill="auto"/>
            <w:vAlign w:val="bottom"/>
          </w:tcPr>
          <w:p w14:paraId="1D952960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E6112F3" w14:textId="3BF9D6A8" w:rsidR="00A02A3D" w:rsidRPr="00C35DB9" w:rsidRDefault="00A02A3D" w:rsidP="00A02A3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35D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A02A3D" w:rsidRPr="00DF3B2A" w14:paraId="0A8C37D2" w14:textId="77777777" w:rsidTr="00336078">
        <w:trPr>
          <w:trHeight w:val="364"/>
          <w:tblHeader/>
        </w:trPr>
        <w:tc>
          <w:tcPr>
            <w:tcW w:w="2968" w:type="dxa"/>
            <w:gridSpan w:val="3"/>
            <w:shd w:val="clear" w:color="auto" w:fill="auto"/>
            <w:vAlign w:val="bottom"/>
          </w:tcPr>
          <w:p w14:paraId="37E2F023" w14:textId="77777777" w:rsidR="00A02A3D" w:rsidRPr="00DF3B2A" w:rsidRDefault="00A02A3D" w:rsidP="00A02A3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722" w:type="dxa"/>
          </w:tcPr>
          <w:p w14:paraId="04D83672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9C2B57F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34FC0" w14:textId="61468755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1DB734D8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18730FDF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4A9D8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ภายใน </w:t>
            </w:r>
            <w:r w:rsidRPr="00DF3B2A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DF3B2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4700D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DA904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หลังจาก</w:t>
            </w:r>
            <w:r w:rsidRPr="00DF3B2A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  <w:p w14:paraId="242B7F7C" w14:textId="353AD442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แต่ภายใน</w:t>
            </w:r>
            <w:r w:rsidRPr="00DF3B2A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DF3B2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DF3B2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DF3B2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68CF1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9CBAC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DF3B2A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DF3B2A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DF3B2A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76251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3BFA8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</w:t>
            </w:r>
            <w:r w:rsidRPr="00DF3B2A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วม</w:t>
            </w:r>
          </w:p>
        </w:tc>
      </w:tr>
      <w:tr w:rsidR="00A02A3D" w:rsidRPr="00DF3B2A" w14:paraId="68D526F3" w14:textId="77777777" w:rsidTr="00336078">
        <w:trPr>
          <w:tblHeader/>
        </w:trPr>
        <w:tc>
          <w:tcPr>
            <w:tcW w:w="2968" w:type="dxa"/>
            <w:gridSpan w:val="3"/>
            <w:shd w:val="clear" w:color="auto" w:fill="auto"/>
          </w:tcPr>
          <w:p w14:paraId="40463813" w14:textId="77777777" w:rsidR="00A02A3D" w:rsidRPr="00DF3B2A" w:rsidRDefault="00A02A3D" w:rsidP="00A02A3D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2" w:type="dxa"/>
          </w:tcPr>
          <w:p w14:paraId="164E98A5" w14:textId="5A592F78" w:rsidR="00A02A3D" w:rsidRPr="00DF3B2A" w:rsidRDefault="00A02A3D" w:rsidP="00A02A3D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F3B2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0" w:type="dxa"/>
          </w:tcPr>
          <w:p w14:paraId="09EF917B" w14:textId="77777777" w:rsidR="00A02A3D" w:rsidRPr="00DF3B2A" w:rsidRDefault="00A02A3D" w:rsidP="00A02A3D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E20100" w14:textId="6DB9BF5F" w:rsidR="00A02A3D" w:rsidRPr="00DF3B2A" w:rsidRDefault="00A02A3D" w:rsidP="00A02A3D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F3B2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594D3D82" w14:textId="77777777" w:rsidR="00A02A3D" w:rsidRPr="00DF3B2A" w:rsidRDefault="00A02A3D" w:rsidP="00A02A3D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16" w:type="dxa"/>
            <w:gridSpan w:val="7"/>
            <w:shd w:val="clear" w:color="auto" w:fill="auto"/>
          </w:tcPr>
          <w:p w14:paraId="033D7C45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DF3B2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02A3D" w:rsidRPr="00DF3B2A" w14:paraId="26523CE0" w14:textId="77777777" w:rsidTr="008367D6">
        <w:trPr>
          <w:cantSplit/>
        </w:trPr>
        <w:tc>
          <w:tcPr>
            <w:tcW w:w="2968" w:type="dxa"/>
            <w:gridSpan w:val="3"/>
            <w:shd w:val="clear" w:color="auto" w:fill="auto"/>
          </w:tcPr>
          <w:p w14:paraId="544427D9" w14:textId="77777777" w:rsidR="00A02A3D" w:rsidRPr="00DF3B2A" w:rsidRDefault="00A02A3D" w:rsidP="00A02A3D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F3B2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DF3B2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722" w:type="dxa"/>
          </w:tcPr>
          <w:p w14:paraId="7B2F24BE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2C5733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B98C11" w14:textId="46ACD9CD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A3F5904" w14:textId="77777777" w:rsidR="00A02A3D" w:rsidRPr="00DF3B2A" w:rsidRDefault="00A02A3D" w:rsidP="00A02A3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46DD6B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A95272" w14:textId="77777777" w:rsidR="00A02A3D" w:rsidRPr="00DF3B2A" w:rsidRDefault="00A02A3D" w:rsidP="00A02A3D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CCD3ED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EB163F" w14:textId="77777777" w:rsidR="00A02A3D" w:rsidRPr="00DF3B2A" w:rsidRDefault="00A02A3D" w:rsidP="00A02A3D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C13EFC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9A2A0D" w14:textId="77777777" w:rsidR="00A02A3D" w:rsidRPr="00DF3B2A" w:rsidRDefault="00A02A3D" w:rsidP="00A02A3D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14:paraId="204C3321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A3D" w:rsidRPr="00DF3B2A" w14:paraId="37C54948" w14:textId="77777777" w:rsidTr="008367D6">
        <w:trPr>
          <w:cantSplit/>
        </w:trPr>
        <w:tc>
          <w:tcPr>
            <w:tcW w:w="2968" w:type="dxa"/>
            <w:gridSpan w:val="3"/>
            <w:shd w:val="clear" w:color="auto" w:fill="auto"/>
          </w:tcPr>
          <w:p w14:paraId="3428CAC3" w14:textId="13F998BC" w:rsidR="00A02A3D" w:rsidRPr="00DF3B2A" w:rsidRDefault="00A02A3D" w:rsidP="00A02A3D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F3B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DF3B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22" w:type="dxa"/>
          </w:tcPr>
          <w:p w14:paraId="1BF77189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CB4E50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884015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0F4A8E" w14:textId="77777777" w:rsidR="00A02A3D" w:rsidRPr="00DF3B2A" w:rsidRDefault="00A02A3D" w:rsidP="00A02A3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BAC1D20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E63211" w14:textId="77777777" w:rsidR="00A02A3D" w:rsidRPr="00DF3B2A" w:rsidRDefault="00A02A3D" w:rsidP="00A02A3D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1B56B3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9D9BE0F" w14:textId="77777777" w:rsidR="00A02A3D" w:rsidRPr="00DF3B2A" w:rsidRDefault="00A02A3D" w:rsidP="00A02A3D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5D25A8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D7A8090" w14:textId="77777777" w:rsidR="00A02A3D" w:rsidRPr="00DF3B2A" w:rsidRDefault="00A02A3D" w:rsidP="00A02A3D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shd w:val="clear" w:color="auto" w:fill="auto"/>
          </w:tcPr>
          <w:p w14:paraId="4FA2E8AE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2A3D" w:rsidRPr="00DF3B2A" w14:paraId="1B839382" w14:textId="77777777" w:rsidTr="008367D6">
        <w:trPr>
          <w:cantSplit/>
        </w:trPr>
        <w:tc>
          <w:tcPr>
            <w:tcW w:w="2968" w:type="dxa"/>
            <w:gridSpan w:val="3"/>
            <w:shd w:val="clear" w:color="auto" w:fill="auto"/>
          </w:tcPr>
          <w:p w14:paraId="2A3E8F0F" w14:textId="77777777" w:rsidR="00C35DB9" w:rsidRDefault="00A02A3D" w:rsidP="00C35DB9">
            <w:pPr>
              <w:ind w:right="-79"/>
              <w:rPr>
                <w:rFonts w:ascii="Angsana New" w:hAnsi="Angsana New"/>
                <w:sz w:val="28"/>
                <w:szCs w:val="28"/>
              </w:rPr>
            </w:pPr>
            <w:r w:rsidRPr="00DF3B2A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</w:t>
            </w:r>
          </w:p>
          <w:p w14:paraId="6B2D54A9" w14:textId="01C84026" w:rsidR="00A02A3D" w:rsidRPr="00DF3B2A" w:rsidRDefault="00C35DB9" w:rsidP="00C35DB9">
            <w:pPr>
              <w:tabs>
                <w:tab w:val="left" w:pos="2206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A02A3D" w:rsidRPr="00DF3B2A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722" w:type="dxa"/>
          </w:tcPr>
          <w:p w14:paraId="64457DDC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607EE3" w14:textId="1738BF4C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F3B2A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15A4071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15D86C" w14:textId="599D4483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B2A">
              <w:rPr>
                <w:rFonts w:ascii="Angsana New" w:hAnsi="Angsana New"/>
                <w:sz w:val="28"/>
                <w:szCs w:val="28"/>
              </w:rPr>
              <w:t>4.50 - 6.00</w:t>
            </w:r>
          </w:p>
        </w:tc>
        <w:tc>
          <w:tcPr>
            <w:tcW w:w="180" w:type="dxa"/>
            <w:shd w:val="clear" w:color="auto" w:fill="auto"/>
          </w:tcPr>
          <w:p w14:paraId="721C78FA" w14:textId="77777777" w:rsidR="00A02A3D" w:rsidRPr="00DF3B2A" w:rsidRDefault="00A02A3D" w:rsidP="00A02A3D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95A158B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14:paraId="1FF93FC1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DF3B2A">
              <w:rPr>
                <w:rFonts w:ascii="Angsana New" w:hAnsi="Angsana New"/>
                <w:sz w:val="28"/>
                <w:szCs w:val="28"/>
              </w:rPr>
              <w:t>188,173</w:t>
            </w:r>
          </w:p>
        </w:tc>
        <w:tc>
          <w:tcPr>
            <w:tcW w:w="180" w:type="dxa"/>
            <w:shd w:val="clear" w:color="auto" w:fill="auto"/>
          </w:tcPr>
          <w:p w14:paraId="380F82D1" w14:textId="77777777" w:rsidR="00A02A3D" w:rsidRPr="00DF3B2A" w:rsidRDefault="00A02A3D" w:rsidP="00A02A3D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1A4C24" w14:textId="77777777" w:rsidR="00A02A3D" w:rsidRPr="00DF3B2A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B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E7CE1A" w14:textId="77777777" w:rsidR="00A02A3D" w:rsidRPr="00DF3B2A" w:rsidRDefault="00A02A3D" w:rsidP="00A02A3D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DAB128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3B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CB3327" w14:textId="77777777" w:rsidR="00A02A3D" w:rsidRPr="00DF3B2A" w:rsidRDefault="00A02A3D" w:rsidP="00A02A3D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shd w:val="clear" w:color="auto" w:fill="auto"/>
          </w:tcPr>
          <w:p w14:paraId="1A766764" w14:textId="77777777" w:rsidR="00A02A3D" w:rsidRPr="00DF3B2A" w:rsidRDefault="00A02A3D" w:rsidP="00A02A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14:paraId="4B69237F" w14:textId="77777777" w:rsidR="00A02A3D" w:rsidRPr="00DF3B2A" w:rsidRDefault="00A02A3D" w:rsidP="00C35DB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DF3B2A">
              <w:rPr>
                <w:rFonts w:ascii="Angsana New" w:hAnsi="Angsana New"/>
                <w:sz w:val="28"/>
                <w:szCs w:val="28"/>
              </w:rPr>
              <w:t>188,173</w:t>
            </w:r>
          </w:p>
        </w:tc>
      </w:tr>
    </w:tbl>
    <w:p w14:paraId="5AC8B364" w14:textId="4413A94F" w:rsidR="00A02A3D" w:rsidRPr="0054144F" w:rsidRDefault="00A02A3D">
      <w:pPr>
        <w:rPr>
          <w:sz w:val="32"/>
          <w:szCs w:val="32"/>
          <w:cs/>
        </w:rPr>
      </w:pPr>
    </w:p>
    <w:tbl>
      <w:tblPr>
        <w:tblpPr w:leftFromText="180" w:rightFromText="180" w:vertAnchor="text" w:horzAnchor="margin" w:tblpX="360" w:tblpY="2"/>
        <w:tblW w:w="9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69"/>
        <w:gridCol w:w="1169"/>
        <w:gridCol w:w="632"/>
        <w:gridCol w:w="720"/>
        <w:gridCol w:w="180"/>
        <w:gridCol w:w="1170"/>
        <w:gridCol w:w="181"/>
        <w:gridCol w:w="900"/>
        <w:gridCol w:w="180"/>
        <w:gridCol w:w="1080"/>
        <w:gridCol w:w="180"/>
        <w:gridCol w:w="990"/>
        <w:gridCol w:w="180"/>
        <w:gridCol w:w="899"/>
      </w:tblGrid>
      <w:tr w:rsidR="00A02A3D" w:rsidRPr="003612BF" w14:paraId="36BC5202" w14:textId="77777777" w:rsidTr="006535D1">
        <w:trPr>
          <w:trHeight w:val="113"/>
          <w:tblHeader/>
        </w:trPr>
        <w:tc>
          <w:tcPr>
            <w:tcW w:w="1169" w:type="dxa"/>
          </w:tcPr>
          <w:p w14:paraId="6CA8E562" w14:textId="41532307" w:rsidR="00A02A3D" w:rsidRPr="003612BF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sz w:val="28"/>
                <w:szCs w:val="28"/>
                <w:cs/>
              </w:rPr>
              <w:lastRenderedPageBreak/>
              <w:br w:type="column"/>
            </w:r>
          </w:p>
        </w:tc>
        <w:tc>
          <w:tcPr>
            <w:tcW w:w="1169" w:type="dxa"/>
          </w:tcPr>
          <w:p w14:paraId="5B23EE59" w14:textId="77777777" w:rsidR="00A02A3D" w:rsidRPr="003612BF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3" w:type="dxa"/>
            <w:gridSpan w:val="5"/>
            <w:shd w:val="clear" w:color="auto" w:fill="auto"/>
            <w:vAlign w:val="bottom"/>
          </w:tcPr>
          <w:p w14:paraId="2674DE7C" w14:textId="7E534250" w:rsidR="00A02A3D" w:rsidRPr="003612BF" w:rsidRDefault="00A02A3D" w:rsidP="00A02A3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9" w:type="dxa"/>
            <w:gridSpan w:val="7"/>
            <w:shd w:val="clear" w:color="auto" w:fill="auto"/>
          </w:tcPr>
          <w:p w14:paraId="6C87F484" w14:textId="3BC1B7EF" w:rsidR="00A02A3D" w:rsidRPr="003612BF" w:rsidRDefault="00A02A3D" w:rsidP="00A02A3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12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F3B2A" w:rsidRPr="003612BF" w14:paraId="7BE5AA36" w14:textId="77777777" w:rsidTr="006535D1">
        <w:trPr>
          <w:trHeight w:val="113"/>
          <w:tblHeader/>
        </w:trPr>
        <w:tc>
          <w:tcPr>
            <w:tcW w:w="1169" w:type="dxa"/>
          </w:tcPr>
          <w:p w14:paraId="2DD1FE04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C0A98D9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3" w:type="dxa"/>
            <w:gridSpan w:val="5"/>
            <w:shd w:val="clear" w:color="auto" w:fill="auto"/>
            <w:vAlign w:val="bottom"/>
          </w:tcPr>
          <w:p w14:paraId="6D969BEA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5E84D2E" w14:textId="1ED243F6" w:rsidR="00DF3B2A" w:rsidRPr="0087788D" w:rsidRDefault="00DF3B2A" w:rsidP="00DF3B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778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DF3B2A" w:rsidRPr="003612BF" w14:paraId="1160A453" w14:textId="77777777" w:rsidTr="006535D1">
        <w:trPr>
          <w:trHeight w:val="364"/>
          <w:tblHeader/>
        </w:trPr>
        <w:tc>
          <w:tcPr>
            <w:tcW w:w="2970" w:type="dxa"/>
            <w:gridSpan w:val="3"/>
            <w:shd w:val="clear" w:color="auto" w:fill="auto"/>
            <w:vAlign w:val="bottom"/>
          </w:tcPr>
          <w:p w14:paraId="71A2D97C" w14:textId="77777777" w:rsidR="00DF3B2A" w:rsidRPr="003612BF" w:rsidRDefault="00DF3B2A" w:rsidP="00DF3B2A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14:paraId="0F7E642F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F9FAC46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D6158B" w14:textId="0C7BACC5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760577B8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1" w:type="dxa"/>
            <w:shd w:val="clear" w:color="auto" w:fill="auto"/>
          </w:tcPr>
          <w:p w14:paraId="4ACEC25B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30847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ภายใน </w:t>
            </w:r>
            <w:r w:rsidRPr="003612B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612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1893A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A2C3F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หลังจาก</w:t>
            </w:r>
            <w:r w:rsidRPr="003612BF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ปีแต่ภายใน</w:t>
            </w:r>
            <w:r w:rsidRPr="003612BF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3612B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612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3612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02CE0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66BDC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3612B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612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3612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4B2A2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5D748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</w:t>
            </w:r>
            <w:r w:rsidRPr="003612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วม</w:t>
            </w:r>
          </w:p>
        </w:tc>
      </w:tr>
      <w:tr w:rsidR="00DF3B2A" w:rsidRPr="003612BF" w14:paraId="3F14A829" w14:textId="77777777" w:rsidTr="006535D1">
        <w:trPr>
          <w:tblHeader/>
        </w:trPr>
        <w:tc>
          <w:tcPr>
            <w:tcW w:w="2970" w:type="dxa"/>
            <w:gridSpan w:val="3"/>
            <w:shd w:val="clear" w:color="auto" w:fill="auto"/>
          </w:tcPr>
          <w:p w14:paraId="438CBC59" w14:textId="77777777" w:rsidR="00DF3B2A" w:rsidRPr="003612BF" w:rsidRDefault="00DF3B2A" w:rsidP="00DF3B2A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9228504" w14:textId="77777777" w:rsidR="00DF3B2A" w:rsidRPr="003612BF" w:rsidRDefault="00DF3B2A" w:rsidP="00DF3B2A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612B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80" w:type="dxa"/>
          </w:tcPr>
          <w:p w14:paraId="56E96C60" w14:textId="77777777" w:rsidR="00DF3B2A" w:rsidRPr="003612BF" w:rsidRDefault="00DF3B2A" w:rsidP="00DF3B2A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C55A666" w14:textId="2BA0E7CD" w:rsidR="00DF3B2A" w:rsidRPr="003612BF" w:rsidRDefault="00DF3B2A" w:rsidP="00DF3B2A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612B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1" w:type="dxa"/>
            <w:shd w:val="clear" w:color="auto" w:fill="auto"/>
          </w:tcPr>
          <w:p w14:paraId="4CDD5685" w14:textId="77777777" w:rsidR="00DF3B2A" w:rsidRPr="003612BF" w:rsidRDefault="00DF3B2A" w:rsidP="00DF3B2A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9" w:type="dxa"/>
            <w:gridSpan w:val="7"/>
            <w:shd w:val="clear" w:color="auto" w:fill="auto"/>
          </w:tcPr>
          <w:p w14:paraId="624D0062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612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F3B2A" w:rsidRPr="003612BF" w14:paraId="70FD359A" w14:textId="77777777" w:rsidTr="006535D1">
        <w:trPr>
          <w:cantSplit/>
        </w:trPr>
        <w:tc>
          <w:tcPr>
            <w:tcW w:w="2970" w:type="dxa"/>
            <w:gridSpan w:val="3"/>
            <w:shd w:val="clear" w:color="auto" w:fill="auto"/>
          </w:tcPr>
          <w:p w14:paraId="4B3B6B8A" w14:textId="77777777" w:rsidR="00DF3B2A" w:rsidRPr="003612BF" w:rsidRDefault="00DF3B2A" w:rsidP="00DF3B2A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12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3612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720" w:type="dxa"/>
          </w:tcPr>
          <w:p w14:paraId="41996014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328566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07BC07" w14:textId="53EF94F6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27C52D70" w14:textId="77777777" w:rsidR="00DF3B2A" w:rsidRPr="003612BF" w:rsidRDefault="00DF3B2A" w:rsidP="00DF3B2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26CF3CF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D22909" w14:textId="77777777" w:rsidR="00DF3B2A" w:rsidRPr="003612BF" w:rsidRDefault="00DF3B2A" w:rsidP="00DF3B2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7D1A21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60585A" w14:textId="77777777" w:rsidR="00DF3B2A" w:rsidRPr="003612BF" w:rsidRDefault="00DF3B2A" w:rsidP="00DF3B2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2A51FA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97E97E" w14:textId="77777777" w:rsidR="00DF3B2A" w:rsidRPr="003612BF" w:rsidRDefault="00DF3B2A" w:rsidP="00DF3B2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EE56268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3B2A" w:rsidRPr="003612BF" w14:paraId="6677EB1D" w14:textId="77777777" w:rsidTr="006535D1">
        <w:trPr>
          <w:cantSplit/>
        </w:trPr>
        <w:tc>
          <w:tcPr>
            <w:tcW w:w="2970" w:type="dxa"/>
            <w:gridSpan w:val="3"/>
            <w:shd w:val="clear" w:color="auto" w:fill="auto"/>
          </w:tcPr>
          <w:p w14:paraId="452BE257" w14:textId="3C4A2386" w:rsidR="00DF3B2A" w:rsidRPr="003612BF" w:rsidRDefault="00DF3B2A" w:rsidP="00DF3B2A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12B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3612B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720" w:type="dxa"/>
          </w:tcPr>
          <w:p w14:paraId="3F970EC1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1DD237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164221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0F39DAA" w14:textId="77777777" w:rsidR="00DF3B2A" w:rsidRPr="003612BF" w:rsidRDefault="00DF3B2A" w:rsidP="00DF3B2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CF46D01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06AEEF" w14:textId="77777777" w:rsidR="00DF3B2A" w:rsidRPr="003612BF" w:rsidRDefault="00DF3B2A" w:rsidP="00DF3B2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71CC0F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FAE2EFE" w14:textId="77777777" w:rsidR="00DF3B2A" w:rsidRPr="003612BF" w:rsidRDefault="00DF3B2A" w:rsidP="00DF3B2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4DB46B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0F472A" w14:textId="77777777" w:rsidR="00DF3B2A" w:rsidRPr="003612BF" w:rsidRDefault="00DF3B2A" w:rsidP="00DF3B2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1D29C504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3B2A" w:rsidRPr="003612BF" w14:paraId="7B91715C" w14:textId="77777777" w:rsidTr="006535D1">
        <w:trPr>
          <w:cantSplit/>
        </w:trPr>
        <w:tc>
          <w:tcPr>
            <w:tcW w:w="2970" w:type="dxa"/>
            <w:gridSpan w:val="3"/>
            <w:shd w:val="clear" w:color="auto" w:fill="auto"/>
          </w:tcPr>
          <w:p w14:paraId="3CFE3EAB" w14:textId="4FE22B89" w:rsidR="00DF3B2A" w:rsidRPr="003612BF" w:rsidRDefault="00DF3B2A" w:rsidP="006535D1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</w:t>
            </w:r>
            <w:r w:rsidR="006535D1">
              <w:rPr>
                <w:rFonts w:ascii="Angsana New" w:hAnsi="Angsana New" w:hint="cs"/>
                <w:sz w:val="28"/>
                <w:szCs w:val="28"/>
                <w:cs/>
              </w:rPr>
              <w:t>ผู้ดำเนินงานอื่น</w:t>
            </w:r>
          </w:p>
        </w:tc>
        <w:tc>
          <w:tcPr>
            <w:tcW w:w="720" w:type="dxa"/>
          </w:tcPr>
          <w:p w14:paraId="00B70B5A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60AB9D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93B3E63" w14:textId="12346057" w:rsidR="00DF3B2A" w:rsidRPr="003612BF" w:rsidRDefault="00DF3B2A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  <w:lang w:bidi="th-TH"/>
              </w:rPr>
              <w:t>6.00 - 15.00</w:t>
            </w:r>
          </w:p>
        </w:tc>
        <w:tc>
          <w:tcPr>
            <w:tcW w:w="181" w:type="dxa"/>
            <w:shd w:val="clear" w:color="auto" w:fill="auto"/>
          </w:tcPr>
          <w:p w14:paraId="40D50268" w14:textId="77777777" w:rsidR="00DF3B2A" w:rsidRPr="003612BF" w:rsidRDefault="00DF3B2A" w:rsidP="00DF3B2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6CA15BA" w14:textId="77777777" w:rsidR="00DF3B2A" w:rsidRPr="003612BF" w:rsidRDefault="00DF3B2A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488,027</w:t>
            </w:r>
          </w:p>
        </w:tc>
        <w:tc>
          <w:tcPr>
            <w:tcW w:w="180" w:type="dxa"/>
            <w:shd w:val="clear" w:color="auto" w:fill="auto"/>
          </w:tcPr>
          <w:p w14:paraId="51B05CBB" w14:textId="77777777" w:rsidR="00DF3B2A" w:rsidRPr="003612BF" w:rsidRDefault="00DF3B2A" w:rsidP="00DF3B2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E25BCE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E8E0EE" w14:textId="77777777" w:rsidR="00DF3B2A" w:rsidRPr="003612BF" w:rsidRDefault="00DF3B2A" w:rsidP="00DF3B2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09BDF1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C871DB" w14:textId="77777777" w:rsidR="00DF3B2A" w:rsidRPr="003612BF" w:rsidRDefault="00DF3B2A" w:rsidP="00DF3B2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0C4DE4F" w14:textId="77777777" w:rsidR="00DF3B2A" w:rsidRPr="003612BF" w:rsidRDefault="00DF3B2A" w:rsidP="00B4412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488,027</w:t>
            </w:r>
          </w:p>
        </w:tc>
      </w:tr>
      <w:tr w:rsidR="00DF3B2A" w:rsidRPr="003612BF" w14:paraId="71E88742" w14:textId="77777777" w:rsidTr="006535D1">
        <w:trPr>
          <w:cantSplit/>
        </w:trPr>
        <w:tc>
          <w:tcPr>
            <w:tcW w:w="2970" w:type="dxa"/>
            <w:gridSpan w:val="3"/>
            <w:shd w:val="clear" w:color="auto" w:fill="auto"/>
          </w:tcPr>
          <w:p w14:paraId="44DB1476" w14:textId="77777777" w:rsidR="00DF3B2A" w:rsidRPr="003612BF" w:rsidRDefault="00DF3B2A" w:rsidP="006535D1">
            <w:pPr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เงินให้กู้ยืมระยะสั้นแก่กิจการที่</w:t>
            </w:r>
          </w:p>
          <w:p w14:paraId="15B6CF82" w14:textId="0F5DD347" w:rsidR="00DF3B2A" w:rsidRPr="003612BF" w:rsidRDefault="006535D1" w:rsidP="006535D1">
            <w:pPr>
              <w:tabs>
                <w:tab w:val="clear" w:pos="3742"/>
                <w:tab w:val="left" w:pos="2887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DF3B2A" w:rsidRPr="003612BF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720" w:type="dxa"/>
          </w:tcPr>
          <w:p w14:paraId="21437616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15E4E3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12BF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0AFA227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FAA976" w14:textId="5DA4A736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4.50 - 6.00</w:t>
            </w:r>
          </w:p>
        </w:tc>
        <w:tc>
          <w:tcPr>
            <w:tcW w:w="181" w:type="dxa"/>
            <w:shd w:val="clear" w:color="auto" w:fill="auto"/>
          </w:tcPr>
          <w:p w14:paraId="1943FB45" w14:textId="77777777" w:rsidR="00DF3B2A" w:rsidRPr="003612BF" w:rsidRDefault="00DF3B2A" w:rsidP="00DF3B2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00B5304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14:paraId="2D7CAF33" w14:textId="77777777" w:rsidR="00DF3B2A" w:rsidRPr="003612BF" w:rsidRDefault="00DF3B2A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179,693</w:t>
            </w:r>
          </w:p>
        </w:tc>
        <w:tc>
          <w:tcPr>
            <w:tcW w:w="180" w:type="dxa"/>
            <w:shd w:val="clear" w:color="auto" w:fill="auto"/>
          </w:tcPr>
          <w:p w14:paraId="2359FCD7" w14:textId="77777777" w:rsidR="00DF3B2A" w:rsidRPr="003612BF" w:rsidRDefault="00DF3B2A" w:rsidP="00DF3B2A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457841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233FA3" w14:textId="77777777" w:rsidR="00DF3B2A" w:rsidRPr="003612BF" w:rsidRDefault="00DF3B2A" w:rsidP="00DF3B2A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4D2AE2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72CB56" w14:textId="77777777" w:rsidR="00DF3B2A" w:rsidRPr="003612BF" w:rsidRDefault="00DF3B2A" w:rsidP="00DF3B2A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AEF74A9" w14:textId="77777777" w:rsidR="00DF3B2A" w:rsidRPr="003612BF" w:rsidRDefault="00DF3B2A" w:rsidP="00B4412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  <w:p w14:paraId="7F5B701A" w14:textId="77777777" w:rsidR="00DF3B2A" w:rsidRPr="003612BF" w:rsidRDefault="00DF3B2A" w:rsidP="00B4412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179,693</w:t>
            </w:r>
          </w:p>
        </w:tc>
      </w:tr>
      <w:tr w:rsidR="00DF3B2A" w:rsidRPr="003612BF" w14:paraId="45227D16" w14:textId="77777777" w:rsidTr="006535D1">
        <w:trPr>
          <w:cantSplit/>
        </w:trPr>
        <w:tc>
          <w:tcPr>
            <w:tcW w:w="2970" w:type="dxa"/>
            <w:gridSpan w:val="3"/>
            <w:shd w:val="clear" w:color="auto" w:fill="auto"/>
          </w:tcPr>
          <w:p w14:paraId="0099EBE3" w14:textId="77777777" w:rsidR="00DF3B2A" w:rsidRPr="003612BF" w:rsidRDefault="00DF3B2A" w:rsidP="00DF3B2A">
            <w:pPr>
              <w:ind w:left="180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3612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</w:tcPr>
          <w:p w14:paraId="2BFB0F26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6B356D" w14:textId="77777777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80FAAC" w14:textId="3CEC7C59" w:rsidR="00DF3B2A" w:rsidRPr="003612BF" w:rsidRDefault="00DF3B2A" w:rsidP="00DF3B2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41D83F8" w14:textId="77777777" w:rsidR="00DF3B2A" w:rsidRPr="003612BF" w:rsidRDefault="00DF3B2A" w:rsidP="00DF3B2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C9D68" w14:textId="77777777" w:rsidR="00DF3B2A" w:rsidRPr="003612BF" w:rsidRDefault="00DF3B2A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12BF">
              <w:rPr>
                <w:rFonts w:ascii="Angsana New" w:hAnsi="Angsana New"/>
                <w:b/>
                <w:bCs/>
                <w:sz w:val="28"/>
                <w:szCs w:val="28"/>
              </w:rPr>
              <w:t>667,720</w:t>
            </w:r>
          </w:p>
        </w:tc>
        <w:tc>
          <w:tcPr>
            <w:tcW w:w="180" w:type="dxa"/>
            <w:shd w:val="clear" w:color="auto" w:fill="auto"/>
          </w:tcPr>
          <w:p w14:paraId="6B0F703A" w14:textId="77777777" w:rsidR="00DF3B2A" w:rsidRPr="003612BF" w:rsidRDefault="00DF3B2A" w:rsidP="00DF3B2A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14BEB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DA511C" w14:textId="77777777" w:rsidR="00DF3B2A" w:rsidRPr="003612BF" w:rsidRDefault="00DF3B2A" w:rsidP="00DF3B2A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677BC" w14:textId="77777777" w:rsidR="00DF3B2A" w:rsidRPr="003612BF" w:rsidRDefault="00DF3B2A" w:rsidP="00DF3B2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0C5BF7" w14:textId="77777777" w:rsidR="00DF3B2A" w:rsidRPr="003612BF" w:rsidRDefault="00DF3B2A" w:rsidP="00DF3B2A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0BF2B" w14:textId="77777777" w:rsidR="00DF3B2A" w:rsidRPr="003612BF" w:rsidRDefault="00DF3B2A" w:rsidP="00B44123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b/>
                <w:bCs/>
                <w:sz w:val="28"/>
                <w:szCs w:val="28"/>
              </w:rPr>
              <w:t>667,720</w:t>
            </w:r>
          </w:p>
        </w:tc>
      </w:tr>
    </w:tbl>
    <w:p w14:paraId="112251CD" w14:textId="77777777" w:rsidR="00535572" w:rsidRPr="00A11D35" w:rsidRDefault="00535572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p w14:paraId="4046388C" w14:textId="2E7D1F30" w:rsidR="000F4B64" w:rsidRPr="005847A7" w:rsidRDefault="000F4B64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5847A7">
        <w:rPr>
          <w:rFonts w:ascii="Angsana New" w:hAnsi="Angsana New" w:hint="cs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5847A7">
        <w:rPr>
          <w:rFonts w:ascii="Angsana New" w:hAnsi="Angsana New"/>
          <w:sz w:val="30"/>
          <w:szCs w:val="30"/>
        </w:rPr>
        <w:t>31</w:t>
      </w:r>
      <w:r w:rsidR="001D1116" w:rsidRPr="005847A7">
        <w:rPr>
          <w:rFonts w:ascii="Angsana New" w:hAnsi="Angsana New"/>
          <w:sz w:val="30"/>
          <w:szCs w:val="30"/>
          <w:cs/>
        </w:rPr>
        <w:t xml:space="preserve"> </w:t>
      </w:r>
      <w:r w:rsidRPr="005847A7">
        <w:rPr>
          <w:rFonts w:ascii="Angsana New" w:hAnsi="Angsana New" w:hint="cs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14:paraId="60F43085" w14:textId="77777777" w:rsidR="00F9739B" w:rsidRPr="00A11D35" w:rsidRDefault="00F9739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360" w:tblpY="2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38"/>
        <w:gridCol w:w="1438"/>
        <w:gridCol w:w="810"/>
        <w:gridCol w:w="182"/>
        <w:gridCol w:w="1172"/>
        <w:gridCol w:w="183"/>
        <w:gridCol w:w="900"/>
        <w:gridCol w:w="183"/>
        <w:gridCol w:w="1079"/>
        <w:gridCol w:w="180"/>
        <w:gridCol w:w="989"/>
        <w:gridCol w:w="182"/>
        <w:gridCol w:w="984"/>
      </w:tblGrid>
      <w:tr w:rsidR="00887B43" w:rsidRPr="003612BF" w14:paraId="619AED70" w14:textId="77777777" w:rsidTr="00BC5B6A">
        <w:trPr>
          <w:trHeight w:val="113"/>
          <w:tblHeader/>
        </w:trPr>
        <w:tc>
          <w:tcPr>
            <w:tcW w:w="1438" w:type="dxa"/>
          </w:tcPr>
          <w:p w14:paraId="3A8A7738" w14:textId="77777777" w:rsidR="00887B43" w:rsidRPr="003612BF" w:rsidRDefault="00887B43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2426786" w14:textId="77777777" w:rsidR="00887B43" w:rsidRPr="003612BF" w:rsidRDefault="00887B43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2F63A1B" w14:textId="6E3C8189" w:rsidR="00887B43" w:rsidRPr="003612BF" w:rsidRDefault="00887B43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97" w:type="dxa"/>
            <w:gridSpan w:val="7"/>
            <w:shd w:val="clear" w:color="auto" w:fill="auto"/>
          </w:tcPr>
          <w:p w14:paraId="0B1FE4D8" w14:textId="77777777" w:rsidR="00887B43" w:rsidRPr="003612BF" w:rsidRDefault="00887B43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12BF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1B0601" w:rsidRPr="003612BF" w14:paraId="22BE8438" w14:textId="77777777" w:rsidTr="00BC5B6A">
        <w:trPr>
          <w:trHeight w:val="113"/>
          <w:tblHeader/>
        </w:trPr>
        <w:tc>
          <w:tcPr>
            <w:tcW w:w="1438" w:type="dxa"/>
          </w:tcPr>
          <w:p w14:paraId="647C5D1E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20D2A95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1E275213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9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584625D" w14:textId="61772017" w:rsidR="001B0601" w:rsidRPr="0087788D" w:rsidRDefault="001B0601" w:rsidP="001B060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7788D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1B0601" w:rsidRPr="003612BF" w14:paraId="221834FC" w14:textId="77777777" w:rsidTr="00BC5B6A">
        <w:trPr>
          <w:trHeight w:val="364"/>
          <w:tblHeader/>
        </w:trPr>
        <w:tc>
          <w:tcPr>
            <w:tcW w:w="2876" w:type="dxa"/>
            <w:gridSpan w:val="2"/>
            <w:shd w:val="clear" w:color="auto" w:fill="auto"/>
            <w:vAlign w:val="bottom"/>
          </w:tcPr>
          <w:p w14:paraId="0F93B9A8" w14:textId="77777777" w:rsidR="001B0601" w:rsidRPr="003612BF" w:rsidRDefault="001B0601" w:rsidP="001B0601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  <w:p w14:paraId="31461EF3" w14:textId="77777777" w:rsidR="001B0601" w:rsidRPr="003612BF" w:rsidRDefault="001B0601" w:rsidP="001B06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18EBAC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18A59989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A1E1D9A" w14:textId="688A31CE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2062882C" w14:textId="77777777" w:rsidR="001B0601" w:rsidRPr="003612BF" w:rsidRDefault="001B0601" w:rsidP="006535D1">
            <w:pPr>
              <w:pStyle w:val="acctfourfigures"/>
              <w:tabs>
                <w:tab w:val="clear" w:pos="765"/>
                <w:tab w:val="left" w:pos="72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3" w:type="dxa"/>
            <w:shd w:val="clear" w:color="auto" w:fill="auto"/>
          </w:tcPr>
          <w:p w14:paraId="7F0EB0AF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D2C52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ภายใน </w:t>
            </w:r>
            <w:r w:rsidRPr="003612B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3612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44A5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83559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หลังจาก</w:t>
            </w:r>
            <w:r w:rsidRPr="003612BF">
              <w:rPr>
                <w:rFonts w:ascii="Angsana New" w:hAnsi="Angsana New"/>
                <w:sz w:val="28"/>
                <w:szCs w:val="28"/>
                <w:lang w:bidi="th-TH"/>
              </w:rPr>
              <w:t xml:space="preserve"> 1 </w:t>
            </w: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ปีแต่ภายใน </w:t>
            </w:r>
            <w:r w:rsidRPr="003612B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612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3612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37524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DD0B4" w14:textId="4E736708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หลังจาก</w:t>
            </w:r>
            <w:r w:rsidR="00E832EF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3612B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3612B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3612B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C4C13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F6812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</w:t>
            </w:r>
            <w:r w:rsidRPr="003612BF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วม</w:t>
            </w:r>
          </w:p>
        </w:tc>
      </w:tr>
      <w:tr w:rsidR="001B0601" w:rsidRPr="003612BF" w14:paraId="476AACE1" w14:textId="77777777" w:rsidTr="00BC5B6A">
        <w:trPr>
          <w:tblHeader/>
        </w:trPr>
        <w:tc>
          <w:tcPr>
            <w:tcW w:w="2876" w:type="dxa"/>
            <w:gridSpan w:val="2"/>
            <w:shd w:val="clear" w:color="auto" w:fill="auto"/>
          </w:tcPr>
          <w:p w14:paraId="15B5751A" w14:textId="77777777" w:rsidR="001B0601" w:rsidRPr="003612BF" w:rsidRDefault="001B0601" w:rsidP="001B0601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6DAEAEB" w14:textId="77777777" w:rsidR="001B0601" w:rsidRPr="003612BF" w:rsidRDefault="001B0601" w:rsidP="001B0601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771D7BC" w14:textId="77777777" w:rsidR="001B0601" w:rsidRPr="003612BF" w:rsidRDefault="001B0601" w:rsidP="001B0601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6D5A19D8" w14:textId="23FFCD40" w:rsidR="001B0601" w:rsidRPr="003612BF" w:rsidRDefault="001B0601" w:rsidP="001B0601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612B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3" w:type="dxa"/>
            <w:shd w:val="clear" w:color="auto" w:fill="auto"/>
          </w:tcPr>
          <w:p w14:paraId="349E6489" w14:textId="77777777" w:rsidR="001B0601" w:rsidRPr="003612BF" w:rsidRDefault="001B0601" w:rsidP="001B0601">
            <w:pPr>
              <w:ind w:left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97" w:type="dxa"/>
            <w:gridSpan w:val="7"/>
            <w:shd w:val="clear" w:color="auto" w:fill="auto"/>
          </w:tcPr>
          <w:p w14:paraId="3B83B95B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612B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B0601" w:rsidRPr="003612BF" w14:paraId="19EB3357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6276FEE4" w14:textId="77777777" w:rsidR="001B0601" w:rsidRPr="003612BF" w:rsidRDefault="001B0601" w:rsidP="001B0601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612B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3612B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14:paraId="15EB4253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78DDFCB8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A1D51CA" w14:textId="556E05B6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21D76782" w14:textId="77777777" w:rsidR="001B0601" w:rsidRPr="003612BF" w:rsidRDefault="001B0601" w:rsidP="001B060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FAAB7BF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33580C34" w14:textId="77777777" w:rsidR="001B0601" w:rsidRPr="003612BF" w:rsidRDefault="001B0601" w:rsidP="001B060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53D8FD5B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67C7D6D" w14:textId="77777777" w:rsidR="001B0601" w:rsidRPr="003612BF" w:rsidRDefault="001B0601" w:rsidP="001B060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0E4919F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4BB33E21" w14:textId="77777777" w:rsidR="001B0601" w:rsidRPr="003612BF" w:rsidRDefault="001B0601" w:rsidP="001B060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366348C3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601" w:rsidRPr="003612BF" w14:paraId="2CB19D35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6F1D438E" w14:textId="77777777" w:rsidR="001B0601" w:rsidRPr="003612BF" w:rsidRDefault="001B0601" w:rsidP="001B0601">
            <w:pPr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12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810" w:type="dxa"/>
          </w:tcPr>
          <w:p w14:paraId="5428614B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47F58F25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0B58C35" w14:textId="7735045E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5FD09D33" w14:textId="77777777" w:rsidR="001B0601" w:rsidRPr="003612BF" w:rsidRDefault="001B0601" w:rsidP="001B060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2BA676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29DDD26" w14:textId="77777777" w:rsidR="001B0601" w:rsidRPr="003612BF" w:rsidRDefault="001B0601" w:rsidP="001B060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5D39E44D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F85496" w14:textId="77777777" w:rsidR="001B0601" w:rsidRPr="003612BF" w:rsidRDefault="001B0601" w:rsidP="001B060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1D1C693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7BBC534" w14:textId="77777777" w:rsidR="001B0601" w:rsidRPr="003612BF" w:rsidRDefault="001B0601" w:rsidP="001B060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49892086" w14:textId="77777777" w:rsidR="001B0601" w:rsidRPr="003612BF" w:rsidRDefault="001B0601" w:rsidP="001B06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601" w:rsidRPr="003612BF" w14:paraId="39ED3DC3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34E8BCA4" w14:textId="19A8925E" w:rsidR="001B0601" w:rsidRPr="003612BF" w:rsidRDefault="001B0601" w:rsidP="00CC2975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3612B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4B77000A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2985F86A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5F99B6DE" w14:textId="3C8A4D55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12BF">
              <w:rPr>
                <w:rFonts w:ascii="Angsana New" w:hAnsi="Angsana New"/>
                <w:sz w:val="28"/>
                <w:szCs w:val="28"/>
                <w:lang w:bidi="th-TH"/>
              </w:rPr>
              <w:t>2.50 - 2.75</w:t>
            </w:r>
          </w:p>
        </w:tc>
        <w:tc>
          <w:tcPr>
            <w:tcW w:w="183" w:type="dxa"/>
            <w:shd w:val="clear" w:color="auto" w:fill="auto"/>
          </w:tcPr>
          <w:p w14:paraId="270953F1" w14:textId="77777777" w:rsidR="001B0601" w:rsidRPr="003612BF" w:rsidRDefault="001B0601" w:rsidP="001B060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BE6109B" w14:textId="55D6DB23" w:rsidR="001B0601" w:rsidRPr="003612BF" w:rsidRDefault="001B0601" w:rsidP="001B06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675,207</w:t>
            </w:r>
          </w:p>
        </w:tc>
        <w:tc>
          <w:tcPr>
            <w:tcW w:w="183" w:type="dxa"/>
            <w:shd w:val="clear" w:color="auto" w:fill="auto"/>
          </w:tcPr>
          <w:p w14:paraId="3417CBCC" w14:textId="77777777" w:rsidR="001B0601" w:rsidRPr="003612BF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FF22183" w14:textId="0AA00485" w:rsidR="001B0601" w:rsidRPr="003612BF" w:rsidRDefault="001B0601" w:rsidP="001B06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FC4E3E" w14:textId="77777777" w:rsidR="001B0601" w:rsidRPr="003612BF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8528E72" w14:textId="45ADD0F8" w:rsidR="001B0601" w:rsidRPr="003612BF" w:rsidRDefault="001B0601" w:rsidP="001B06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22F70CD" w14:textId="77777777" w:rsidR="001B0601" w:rsidRPr="003612BF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71072397" w14:textId="1FC7D5A8" w:rsidR="001B0601" w:rsidRPr="003612BF" w:rsidRDefault="001B0601" w:rsidP="00BC5B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675,207</w:t>
            </w:r>
          </w:p>
        </w:tc>
      </w:tr>
      <w:tr w:rsidR="004E4E86" w:rsidRPr="003612BF" w14:paraId="5B5E1988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42FBE49B" w14:textId="2346343F" w:rsidR="004E4E86" w:rsidRPr="003612BF" w:rsidRDefault="004E4E86" w:rsidP="00CC2975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3612BF">
              <w:rPr>
                <w:rFonts w:ascii="Angsana New" w:hAnsi="Angsana New"/>
                <w:sz w:val="28"/>
                <w:szCs w:val="28"/>
                <w:cs/>
              </w:rPr>
              <w:t>ส่วนของเงินกู้ระยะยาวจากสถาบัน</w:t>
            </w:r>
            <w:r w:rsidRPr="003612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547DE7EC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7D372BDC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489AA30A" w14:textId="6F174714" w:rsidR="004E4E86" w:rsidRPr="004E4E86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2BF">
              <w:rPr>
                <w:rFonts w:asciiTheme="majorBidi" w:hAnsiTheme="majorBidi" w:cstheme="majorBidi"/>
                <w:sz w:val="28"/>
                <w:szCs w:val="28"/>
              </w:rPr>
              <w:t xml:space="preserve">Fixed 3.75 </w:t>
            </w:r>
            <w:r w:rsidRPr="003612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3612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  <w:shd w:val="clear" w:color="auto" w:fill="auto"/>
          </w:tcPr>
          <w:p w14:paraId="6F6D83E2" w14:textId="77777777" w:rsidR="004E4E86" w:rsidRPr="003612BF" w:rsidRDefault="004E4E86" w:rsidP="001B060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769595B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7F95D365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1DBB3A4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4876E6C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AA408E3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31F5DCA2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401E0978" w14:textId="77777777" w:rsidR="004E4E86" w:rsidRPr="003612BF" w:rsidRDefault="004E4E86" w:rsidP="00BC5B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E86" w:rsidRPr="003612BF" w14:paraId="1C76E9FE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1BD8EFC7" w14:textId="247C2514" w:rsidR="004E4E86" w:rsidRPr="003612BF" w:rsidRDefault="004E4E86" w:rsidP="00CC2975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612BF">
              <w:rPr>
                <w:rFonts w:ascii="Angsana New" w:hAnsi="Angsana New"/>
                <w:sz w:val="28"/>
                <w:szCs w:val="28"/>
                <w:cs/>
              </w:rPr>
              <w:t>การเงินที่ถึงกำหนดชำระภายใน</w:t>
            </w:r>
            <w:r w:rsidRPr="003612BF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810" w:type="dxa"/>
          </w:tcPr>
          <w:p w14:paraId="6C7373BE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242C20AF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4BEE9956" w14:textId="719E7D7E" w:rsidR="004E4E86" w:rsidRPr="004E4E86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2BF">
              <w:rPr>
                <w:rFonts w:asciiTheme="majorBidi" w:hAnsiTheme="majorBidi" w:cstheme="majorBidi"/>
                <w:sz w:val="28"/>
                <w:szCs w:val="28"/>
              </w:rPr>
              <w:t>4.50</w:t>
            </w:r>
          </w:p>
        </w:tc>
        <w:tc>
          <w:tcPr>
            <w:tcW w:w="183" w:type="dxa"/>
            <w:shd w:val="clear" w:color="auto" w:fill="auto"/>
          </w:tcPr>
          <w:p w14:paraId="1B7D6830" w14:textId="77777777" w:rsidR="004E4E86" w:rsidRPr="003612BF" w:rsidRDefault="004E4E86" w:rsidP="001B060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512BB27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2AA2861C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7FFA9D4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22F2B2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5C577D8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639389DC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2E1CA872" w14:textId="77777777" w:rsidR="004E4E86" w:rsidRPr="003612BF" w:rsidRDefault="004E4E86" w:rsidP="00BC5B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E86" w:rsidRPr="003612BF" w14:paraId="05DAE483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3A37FF9D" w14:textId="4D5220A8" w:rsidR="004E4E86" w:rsidRPr="003612BF" w:rsidRDefault="004E4E86" w:rsidP="00CC2975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612BF">
              <w:rPr>
                <w:rFonts w:ascii="Angsana New" w:hAnsi="Angsana New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810" w:type="dxa"/>
          </w:tcPr>
          <w:p w14:paraId="115602E7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2BBA1BBB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1DC6972C" w14:textId="684139BD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12B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3612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3612BF">
              <w:rPr>
                <w:rFonts w:asciiTheme="majorBidi" w:hAnsiTheme="majorBidi" w:cstheme="majorBidi"/>
                <w:sz w:val="28"/>
                <w:szCs w:val="28"/>
              </w:rPr>
              <w:t xml:space="preserve"> 1.75</w:t>
            </w:r>
          </w:p>
        </w:tc>
        <w:tc>
          <w:tcPr>
            <w:tcW w:w="183" w:type="dxa"/>
            <w:shd w:val="clear" w:color="auto" w:fill="auto"/>
          </w:tcPr>
          <w:p w14:paraId="66A23C56" w14:textId="77777777" w:rsidR="004E4E86" w:rsidRPr="003612BF" w:rsidRDefault="004E4E86" w:rsidP="001B060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8F1A8C6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9E4A598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3B1A731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167B6A7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2D6F2D2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B2E2712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149DD401" w14:textId="77777777" w:rsidR="004E4E86" w:rsidRPr="003612BF" w:rsidRDefault="004E4E86" w:rsidP="00BC5B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E86" w:rsidRPr="003612BF" w14:paraId="1A167D1D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0DCE4467" w14:textId="77777777" w:rsidR="004E4E86" w:rsidRPr="003612BF" w:rsidRDefault="004E4E86" w:rsidP="004E4E86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D22E295" w14:textId="77777777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7E5B4CAF" w14:textId="77777777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0F99DE9F" w14:textId="4CA21661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612BF">
              <w:rPr>
                <w:rFonts w:asciiTheme="majorBidi" w:hAnsiTheme="majorBidi" w:cstheme="majorBidi"/>
                <w:sz w:val="28"/>
                <w:szCs w:val="28"/>
              </w:rPr>
              <w:t>MLR - 2.00</w:t>
            </w:r>
          </w:p>
        </w:tc>
        <w:tc>
          <w:tcPr>
            <w:tcW w:w="183" w:type="dxa"/>
            <w:shd w:val="clear" w:color="auto" w:fill="auto"/>
          </w:tcPr>
          <w:p w14:paraId="1CFE35C8" w14:textId="77777777" w:rsidR="004E4E86" w:rsidRPr="003612BF" w:rsidRDefault="004E4E86" w:rsidP="004E4E8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F620016" w14:textId="77777777" w:rsidR="004E4E86" w:rsidRPr="003612BF" w:rsidRDefault="004E4E86" w:rsidP="004E4E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4DAA424E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7BE7CE9" w14:textId="77777777" w:rsidR="004E4E86" w:rsidRPr="003612BF" w:rsidRDefault="004E4E86" w:rsidP="004E4E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CAB091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7E46DCF" w14:textId="77777777" w:rsidR="004E4E86" w:rsidRPr="003612BF" w:rsidRDefault="004E4E86" w:rsidP="004E4E8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715594CF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7B3ACEA5" w14:textId="77777777" w:rsidR="004E4E86" w:rsidRPr="003612BF" w:rsidRDefault="004E4E86" w:rsidP="00BC5B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E86" w:rsidRPr="003612BF" w14:paraId="313E71EC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5D672D97" w14:textId="541F0CE0" w:rsidR="004E4E86" w:rsidRPr="003612BF" w:rsidRDefault="004E4E86" w:rsidP="004E4E86">
            <w:pPr>
              <w:tabs>
                <w:tab w:val="clear" w:pos="227"/>
                <w:tab w:val="left" w:pos="197"/>
                <w:tab w:val="left" w:pos="324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C5084C0" w14:textId="77777777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E369FFE" w14:textId="77777777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A4CEC32" w14:textId="0141534B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2BF">
              <w:rPr>
                <w:rFonts w:asciiTheme="majorBidi" w:hAnsiTheme="majorBidi" w:cstheme="majorBidi"/>
                <w:sz w:val="28"/>
                <w:szCs w:val="28"/>
              </w:rPr>
              <w:t>THBFIX +</w:t>
            </w:r>
          </w:p>
        </w:tc>
        <w:tc>
          <w:tcPr>
            <w:tcW w:w="183" w:type="dxa"/>
            <w:shd w:val="clear" w:color="auto" w:fill="auto"/>
          </w:tcPr>
          <w:p w14:paraId="540E1B0C" w14:textId="77777777" w:rsidR="004E4E86" w:rsidRPr="003612BF" w:rsidRDefault="004E4E86" w:rsidP="004E4E8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C306FE1" w14:textId="77777777" w:rsidR="004E4E86" w:rsidRPr="003612BF" w:rsidRDefault="004E4E86" w:rsidP="004E4E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2940E062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8ECDAAE" w14:textId="77777777" w:rsidR="004E4E86" w:rsidRPr="003612BF" w:rsidRDefault="004E4E86" w:rsidP="004E4E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8E1F32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44FC722" w14:textId="77777777" w:rsidR="004E4E86" w:rsidRPr="003612BF" w:rsidRDefault="004E4E86" w:rsidP="004E4E8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33975ADD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50859F55" w14:textId="77777777" w:rsidR="004E4E86" w:rsidRPr="003612BF" w:rsidRDefault="004E4E86" w:rsidP="00BC5B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E86" w:rsidRPr="003612BF" w14:paraId="0A176D49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3AF1A60C" w14:textId="77777777" w:rsidR="004E4E86" w:rsidRPr="003612BF" w:rsidRDefault="004E4E86" w:rsidP="004E4E86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37BE07E" w14:textId="77777777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2601C37" w14:textId="77777777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C2726AC" w14:textId="422525BC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2BF">
              <w:rPr>
                <w:rFonts w:asciiTheme="majorBidi" w:hAnsiTheme="majorBidi" w:cstheme="majorBidi"/>
                <w:sz w:val="28"/>
                <w:szCs w:val="28"/>
              </w:rPr>
              <w:t>2.10</w:t>
            </w:r>
          </w:p>
        </w:tc>
        <w:tc>
          <w:tcPr>
            <w:tcW w:w="183" w:type="dxa"/>
            <w:shd w:val="clear" w:color="auto" w:fill="auto"/>
          </w:tcPr>
          <w:p w14:paraId="65037344" w14:textId="77777777" w:rsidR="004E4E86" w:rsidRPr="003612BF" w:rsidRDefault="004E4E86" w:rsidP="004E4E8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069EF4A" w14:textId="26256DB3" w:rsidR="004E4E86" w:rsidRPr="003612BF" w:rsidRDefault="004E4E86" w:rsidP="004E4E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284,527</w:t>
            </w:r>
          </w:p>
        </w:tc>
        <w:tc>
          <w:tcPr>
            <w:tcW w:w="183" w:type="dxa"/>
            <w:shd w:val="clear" w:color="auto" w:fill="auto"/>
          </w:tcPr>
          <w:p w14:paraId="0B0DBFD4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984E89B" w14:textId="04EE2726" w:rsidR="004E4E86" w:rsidRPr="003612BF" w:rsidRDefault="004E4E86" w:rsidP="004E4E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DC4BD0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0554BAC" w14:textId="3F609C58" w:rsidR="004E4E86" w:rsidRPr="003612BF" w:rsidRDefault="004E4E86" w:rsidP="004E4E8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344C88D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00CE6C25" w14:textId="785AB701" w:rsidR="004E4E86" w:rsidRPr="003612BF" w:rsidRDefault="004E4E86" w:rsidP="00BC5B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284,527</w:t>
            </w:r>
          </w:p>
        </w:tc>
      </w:tr>
      <w:tr w:rsidR="004E4E86" w:rsidRPr="003612BF" w14:paraId="0177058A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60D02667" w14:textId="77777777" w:rsidR="004E4E86" w:rsidRPr="003612BF" w:rsidRDefault="004E4E86" w:rsidP="004E4E86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C5E3801" w14:textId="77777777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5973822" w14:textId="77777777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5514BEB" w14:textId="77777777" w:rsidR="004E4E86" w:rsidRPr="003612BF" w:rsidRDefault="004E4E86" w:rsidP="004E4E8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1ADA2880" w14:textId="77777777" w:rsidR="004E4E86" w:rsidRPr="003612BF" w:rsidRDefault="004E4E86" w:rsidP="004E4E86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507DD5" w14:textId="77777777" w:rsidR="004E4E86" w:rsidRPr="003612BF" w:rsidRDefault="004E4E86" w:rsidP="004E4E8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30F82B39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B9EF130" w14:textId="77777777" w:rsidR="004E4E86" w:rsidRPr="003612BF" w:rsidRDefault="004E4E86" w:rsidP="004E4E8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97A337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35D5A95" w14:textId="77777777" w:rsidR="004E4E86" w:rsidRPr="003612BF" w:rsidRDefault="004E4E86" w:rsidP="004E4E8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0F68EBA9" w14:textId="77777777" w:rsidR="004E4E86" w:rsidRPr="003612BF" w:rsidRDefault="004E4E86" w:rsidP="004E4E86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47256A97" w14:textId="77777777" w:rsidR="004E4E86" w:rsidRPr="003612BF" w:rsidRDefault="004E4E86" w:rsidP="00BC5B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E86" w:rsidRPr="003612BF" w14:paraId="1D98945F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27004684" w14:textId="2B5DB694" w:rsidR="004E4E86" w:rsidRPr="003612BF" w:rsidRDefault="004E4E86" w:rsidP="004E4E86">
            <w:pPr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3612BF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</w:tcPr>
          <w:p w14:paraId="509DF438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6AEE002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DD49A80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3037D7F3" w14:textId="77777777" w:rsidR="004E4E86" w:rsidRPr="003612BF" w:rsidRDefault="004E4E86" w:rsidP="001B060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96448A3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47437A5E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2BA4A3C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BE8A5B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BCEA57F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11AFBADA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1D9FFC23" w14:textId="77777777" w:rsidR="004E4E86" w:rsidRPr="003612BF" w:rsidRDefault="004E4E86" w:rsidP="00BC5B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4E86" w:rsidRPr="003612BF" w14:paraId="5FEFDEEC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3CF26E76" w14:textId="6C56BE56" w:rsidR="004E4E86" w:rsidRPr="003612BF" w:rsidRDefault="004E4E86" w:rsidP="004E4E86">
            <w:pPr>
              <w:tabs>
                <w:tab w:val="clear" w:pos="227"/>
                <w:tab w:val="clear" w:pos="454"/>
                <w:tab w:val="left" w:pos="730"/>
              </w:tabs>
              <w:ind w:left="190" w:right="-79" w:firstLine="10"/>
              <w:rPr>
                <w:rFonts w:ascii="Angsana New" w:hAnsi="Angsana New"/>
                <w:sz w:val="28"/>
                <w:szCs w:val="28"/>
                <w:cs/>
              </w:rPr>
            </w:pPr>
            <w:r w:rsidRPr="003612BF">
              <w:rPr>
                <w:rFonts w:ascii="Angsana New" w:hAnsi="Angsana New"/>
                <w:sz w:val="28"/>
                <w:szCs w:val="28"/>
                <w:cs/>
              </w:rPr>
              <w:t>การเงินที่ถึงกำหนดชำระภายใน</w:t>
            </w:r>
            <w:r w:rsidRPr="003612B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810" w:type="dxa"/>
          </w:tcPr>
          <w:p w14:paraId="3B84824E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587B137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1A684BE" w14:textId="77777777" w:rsidR="004E4E86" w:rsidRPr="003612BF" w:rsidRDefault="004E4E86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0C3F26DF" w14:textId="77777777" w:rsidR="004E4E86" w:rsidRPr="003612BF" w:rsidRDefault="004E4E86" w:rsidP="001B060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DC2F52D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14:paraId="6B44BA14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6A37F7C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5E9962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D2EF635" w14:textId="77777777" w:rsidR="004E4E86" w:rsidRPr="003612BF" w:rsidRDefault="004E4E86" w:rsidP="001B06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</w:tcPr>
          <w:p w14:paraId="5DA80C2B" w14:textId="77777777" w:rsidR="004E4E86" w:rsidRPr="003612BF" w:rsidRDefault="004E4E86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12E7C150" w14:textId="77777777" w:rsidR="004E4E86" w:rsidRPr="003612BF" w:rsidRDefault="004E4E86" w:rsidP="00BC5B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0601" w:rsidRPr="003612BF" w14:paraId="31F26A8B" w14:textId="77777777" w:rsidTr="00BC5B6A">
        <w:trPr>
          <w:cantSplit/>
        </w:trPr>
        <w:tc>
          <w:tcPr>
            <w:tcW w:w="2876" w:type="dxa"/>
            <w:gridSpan w:val="2"/>
            <w:shd w:val="clear" w:color="auto" w:fill="auto"/>
          </w:tcPr>
          <w:p w14:paraId="23BB729D" w14:textId="5C856AB1" w:rsidR="001B0601" w:rsidRPr="003612BF" w:rsidRDefault="001B0601" w:rsidP="00B53591">
            <w:pPr>
              <w:tabs>
                <w:tab w:val="clear" w:pos="227"/>
                <w:tab w:val="left" w:pos="197"/>
              </w:tabs>
              <w:ind w:left="180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3612BF">
              <w:rPr>
                <w:rFonts w:ascii="Angsana New" w:hAnsi="Angsana New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810" w:type="dxa"/>
          </w:tcPr>
          <w:p w14:paraId="46E71F06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ECE849E" w14:textId="77777777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928C960" w14:textId="43E1F8D5" w:rsidR="001B0601" w:rsidRPr="003612BF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 xml:space="preserve">3.64 </w:t>
            </w:r>
            <w:r w:rsidRPr="003612B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  <w:r w:rsidRPr="003612BF">
              <w:rPr>
                <w:rFonts w:ascii="Angsana New" w:hAnsi="Angsana New"/>
                <w:sz w:val="28"/>
                <w:szCs w:val="28"/>
              </w:rPr>
              <w:t xml:space="preserve"> 7.97</w:t>
            </w:r>
          </w:p>
        </w:tc>
        <w:tc>
          <w:tcPr>
            <w:tcW w:w="183" w:type="dxa"/>
            <w:shd w:val="clear" w:color="auto" w:fill="auto"/>
          </w:tcPr>
          <w:p w14:paraId="5CC247A2" w14:textId="77777777" w:rsidR="001B0601" w:rsidRPr="003612BF" w:rsidRDefault="001B0601" w:rsidP="001B0601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442F0F0" w14:textId="49A72D2B" w:rsidR="001B0601" w:rsidRPr="003612BF" w:rsidRDefault="001B0601" w:rsidP="001B06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69,331</w:t>
            </w:r>
          </w:p>
        </w:tc>
        <w:tc>
          <w:tcPr>
            <w:tcW w:w="183" w:type="dxa"/>
            <w:shd w:val="clear" w:color="auto" w:fill="auto"/>
          </w:tcPr>
          <w:p w14:paraId="3721EDEC" w14:textId="77777777" w:rsidR="001B0601" w:rsidRPr="003612BF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BB13C32" w14:textId="22AF89AE" w:rsidR="001B0601" w:rsidRPr="003612BF" w:rsidRDefault="001B0601" w:rsidP="001B06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5F0C40" w14:textId="77777777" w:rsidR="001B0601" w:rsidRPr="003612BF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E65D508" w14:textId="4464F2F0" w:rsidR="001B0601" w:rsidRPr="003612BF" w:rsidRDefault="001B0601" w:rsidP="001B06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3AA6F53" w14:textId="77777777" w:rsidR="001B0601" w:rsidRPr="003612BF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shd w:val="clear" w:color="auto" w:fill="auto"/>
          </w:tcPr>
          <w:p w14:paraId="3C7D6758" w14:textId="0248D264" w:rsidR="001B0601" w:rsidRPr="003612BF" w:rsidRDefault="001B0601" w:rsidP="00BC5B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612BF">
              <w:rPr>
                <w:rFonts w:ascii="Angsana New" w:hAnsi="Angsana New"/>
                <w:sz w:val="28"/>
                <w:szCs w:val="28"/>
              </w:rPr>
              <w:t>69,331</w:t>
            </w:r>
          </w:p>
        </w:tc>
      </w:tr>
    </w:tbl>
    <w:p w14:paraId="1F37C6D8" w14:textId="494CFD52" w:rsidR="00B44123" w:rsidRDefault="00B44123"/>
    <w:tbl>
      <w:tblPr>
        <w:tblpPr w:leftFromText="180" w:rightFromText="180" w:vertAnchor="text" w:horzAnchor="margin" w:tblpX="360" w:tblpY="2"/>
        <w:tblW w:w="98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36"/>
        <w:gridCol w:w="1710"/>
        <w:gridCol w:w="90"/>
        <w:gridCol w:w="91"/>
        <w:gridCol w:w="273"/>
        <w:gridCol w:w="1075"/>
        <w:gridCol w:w="180"/>
        <w:gridCol w:w="270"/>
        <w:gridCol w:w="187"/>
        <w:gridCol w:w="623"/>
        <w:gridCol w:w="180"/>
        <w:gridCol w:w="97"/>
        <w:gridCol w:w="180"/>
        <w:gridCol w:w="832"/>
        <w:gridCol w:w="180"/>
        <w:gridCol w:w="67"/>
        <w:gridCol w:w="180"/>
        <w:gridCol w:w="653"/>
        <w:gridCol w:w="180"/>
        <w:gridCol w:w="157"/>
        <w:gridCol w:w="180"/>
        <w:gridCol w:w="743"/>
        <w:gridCol w:w="249"/>
      </w:tblGrid>
      <w:tr w:rsidR="00B44123" w:rsidRPr="00A11D35" w14:paraId="380EDE0B" w14:textId="77777777" w:rsidTr="00713B0F">
        <w:trPr>
          <w:trHeight w:val="113"/>
          <w:tblHeader/>
        </w:trPr>
        <w:tc>
          <w:tcPr>
            <w:tcW w:w="1436" w:type="dxa"/>
          </w:tcPr>
          <w:p w14:paraId="371C78BB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1" w:type="dxa"/>
            <w:gridSpan w:val="3"/>
          </w:tcPr>
          <w:p w14:paraId="5A5081F6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5" w:type="dxa"/>
            <w:gridSpan w:val="5"/>
            <w:shd w:val="clear" w:color="auto" w:fill="auto"/>
            <w:vAlign w:val="bottom"/>
          </w:tcPr>
          <w:p w14:paraId="5D96A703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01" w:type="dxa"/>
            <w:gridSpan w:val="14"/>
            <w:shd w:val="clear" w:color="auto" w:fill="auto"/>
          </w:tcPr>
          <w:p w14:paraId="77920676" w14:textId="77777777" w:rsidR="00B44123" w:rsidRPr="00A11D35" w:rsidRDefault="00B44123" w:rsidP="00EA6F5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11D35">
              <w:rPr>
                <w:rFonts w:ascii="Angsana New" w:hAnsi="Angsana New" w:hint="cs"/>
                <w:b/>
                <w:bCs/>
                <w:sz w:val="27"/>
                <w:szCs w:val="27"/>
                <w:cs/>
                <w:lang w:bidi="th-TH"/>
              </w:rPr>
              <w:t xml:space="preserve">งบการเงินรวม </w:t>
            </w:r>
          </w:p>
        </w:tc>
      </w:tr>
      <w:tr w:rsidR="00B44123" w:rsidRPr="00A11D35" w14:paraId="2EE53C74" w14:textId="77777777" w:rsidTr="00713B0F">
        <w:trPr>
          <w:trHeight w:val="113"/>
          <w:tblHeader/>
        </w:trPr>
        <w:tc>
          <w:tcPr>
            <w:tcW w:w="1436" w:type="dxa"/>
          </w:tcPr>
          <w:p w14:paraId="2D692B88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1" w:type="dxa"/>
            <w:gridSpan w:val="3"/>
          </w:tcPr>
          <w:p w14:paraId="36B7CA96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85" w:type="dxa"/>
            <w:gridSpan w:val="5"/>
            <w:shd w:val="clear" w:color="auto" w:fill="auto"/>
            <w:vAlign w:val="bottom"/>
          </w:tcPr>
          <w:p w14:paraId="43E3AF96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01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10D3F831" w14:textId="77777777" w:rsidR="00B44123" w:rsidRPr="00C301C7" w:rsidRDefault="00B44123" w:rsidP="00EA6F5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C301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ระยะเวลาที่ครบกำหนดชำระ</w:t>
            </w:r>
          </w:p>
        </w:tc>
      </w:tr>
      <w:tr w:rsidR="00B44123" w:rsidRPr="00A11D35" w14:paraId="45D0A46B" w14:textId="77777777" w:rsidTr="00713B0F">
        <w:trPr>
          <w:trHeight w:val="364"/>
          <w:tblHeader/>
        </w:trPr>
        <w:tc>
          <w:tcPr>
            <w:tcW w:w="3146" w:type="dxa"/>
            <w:gridSpan w:val="2"/>
            <w:shd w:val="clear" w:color="auto" w:fill="auto"/>
            <w:vAlign w:val="bottom"/>
          </w:tcPr>
          <w:p w14:paraId="2B4D0103" w14:textId="77777777" w:rsidR="00B44123" w:rsidRPr="00A11D35" w:rsidRDefault="00B44123" w:rsidP="00EA6F52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27"/>
                <w:szCs w:val="27"/>
                <w:cs/>
                <w:lang w:bidi="th-TH"/>
              </w:rPr>
            </w:pPr>
          </w:p>
          <w:p w14:paraId="442CA5E2" w14:textId="77777777" w:rsidR="00B44123" w:rsidRPr="00A11D35" w:rsidRDefault="00B44123" w:rsidP="00EA6F5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181" w:type="dxa"/>
            <w:gridSpan w:val="2"/>
          </w:tcPr>
          <w:p w14:paraId="7FE4A81D" w14:textId="77777777" w:rsidR="00B44123" w:rsidRPr="00A11D35" w:rsidRDefault="00B44123" w:rsidP="003612BF">
            <w:pPr>
              <w:pStyle w:val="acctfourfigures"/>
              <w:tabs>
                <w:tab w:val="clear" w:pos="765"/>
              </w:tabs>
              <w:spacing w:line="240" w:lineRule="atLeast"/>
              <w:ind w:left="-84" w:right="-79" w:firstLine="5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273" w:type="dxa"/>
          </w:tcPr>
          <w:p w14:paraId="021258A6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525" w:type="dxa"/>
            <w:gridSpan w:val="3"/>
            <w:shd w:val="clear" w:color="auto" w:fill="auto"/>
            <w:vAlign w:val="bottom"/>
          </w:tcPr>
          <w:p w14:paraId="14DF9261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11D3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อัตราดอกเบี้ย</w:t>
            </w:r>
          </w:p>
          <w:p w14:paraId="5FFF3DF3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11D3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ที่แท้จริง</w:t>
            </w:r>
          </w:p>
        </w:tc>
        <w:tc>
          <w:tcPr>
            <w:tcW w:w="187" w:type="dxa"/>
            <w:shd w:val="clear" w:color="auto" w:fill="auto"/>
          </w:tcPr>
          <w:p w14:paraId="5DF87249" w14:textId="77777777" w:rsidR="00B44123" w:rsidRPr="00A11D35" w:rsidRDefault="00B44123" w:rsidP="00EA6F5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40A6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A11D3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ภายใน </w:t>
            </w:r>
            <w:r w:rsidRPr="00A11D35">
              <w:rPr>
                <w:rFonts w:ascii="Angsana New" w:hAnsi="Angsana New"/>
                <w:sz w:val="27"/>
                <w:szCs w:val="27"/>
                <w:lang w:val="en-US" w:bidi="th-TH"/>
              </w:rPr>
              <w:t>1</w:t>
            </w:r>
            <w:r w:rsidRPr="00A11D3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 xml:space="preserve"> </w:t>
            </w:r>
            <w:r w:rsidRPr="00A11D3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DE9E2" w14:textId="77777777" w:rsidR="00B44123" w:rsidRPr="00A11D35" w:rsidRDefault="00B44123" w:rsidP="00EA6F5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26B2C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  <w:r w:rsidRPr="00A11D3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หลังจาก</w:t>
            </w:r>
            <w:r w:rsidRPr="00A11D35">
              <w:rPr>
                <w:rFonts w:ascii="Angsana New" w:hAnsi="Angsana New"/>
                <w:sz w:val="27"/>
                <w:szCs w:val="27"/>
                <w:lang w:bidi="th-TH"/>
              </w:rPr>
              <w:t xml:space="preserve"> 1 </w:t>
            </w:r>
            <w:r w:rsidRPr="00A11D3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 xml:space="preserve">ปีแต่ภายใน </w:t>
            </w:r>
            <w:r w:rsidRPr="00A11D35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A11D3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 xml:space="preserve"> </w:t>
            </w:r>
            <w:r w:rsidRPr="00A11D35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682A7" w14:textId="77777777" w:rsidR="00B44123" w:rsidRPr="00A11D35" w:rsidRDefault="00B44123" w:rsidP="00EA6F5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F0A53" w14:textId="4822A9F8" w:rsidR="00B44123" w:rsidRPr="00887B43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A11D3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หลังจาก</w:t>
            </w:r>
            <w:r w:rsidR="00CA1665">
              <w:rPr>
                <w:rFonts w:ascii="Angsana New" w:hAnsi="Angsana New"/>
                <w:sz w:val="27"/>
                <w:szCs w:val="27"/>
                <w:lang w:bidi="th-TH"/>
              </w:rPr>
              <w:t xml:space="preserve"> </w:t>
            </w:r>
            <w:r w:rsidRPr="00A11D35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A11D35"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  <w:t xml:space="preserve"> </w:t>
            </w:r>
            <w:r w:rsidRPr="00A11D35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BDAD4" w14:textId="77777777" w:rsidR="00B44123" w:rsidRPr="00A11D35" w:rsidRDefault="00B44123" w:rsidP="00EA6F5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6FE8F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rtl/>
                <w:cs/>
                <w:lang w:bidi="th-TH"/>
              </w:rPr>
            </w:pPr>
            <w:r w:rsidRPr="00A11D35">
              <w:rPr>
                <w:rFonts w:ascii="Angsana New" w:hAnsi="Angsana New" w:hint="cs"/>
                <w:sz w:val="27"/>
                <w:szCs w:val="27"/>
                <w:cs/>
                <w:lang w:bidi="th-TH"/>
              </w:rPr>
              <w:t>ร</w:t>
            </w:r>
            <w:r w:rsidRPr="00A11D35">
              <w:rPr>
                <w:rFonts w:ascii="Angsana New" w:hAnsi="Angsana New"/>
                <w:sz w:val="27"/>
                <w:szCs w:val="27"/>
                <w:cs/>
                <w:lang w:bidi="th-TH"/>
              </w:rPr>
              <w:t>วม</w:t>
            </w:r>
          </w:p>
        </w:tc>
      </w:tr>
      <w:tr w:rsidR="00B44123" w:rsidRPr="00A11D35" w14:paraId="45384B53" w14:textId="77777777" w:rsidTr="00713B0F">
        <w:trPr>
          <w:tblHeader/>
        </w:trPr>
        <w:tc>
          <w:tcPr>
            <w:tcW w:w="3146" w:type="dxa"/>
            <w:gridSpan w:val="2"/>
            <w:shd w:val="clear" w:color="auto" w:fill="auto"/>
          </w:tcPr>
          <w:p w14:paraId="704068FF" w14:textId="77777777" w:rsidR="00B44123" w:rsidRPr="00A11D35" w:rsidRDefault="00B44123" w:rsidP="003612BF">
            <w:pPr>
              <w:tabs>
                <w:tab w:val="clear" w:pos="2807"/>
              </w:tabs>
              <w:ind w:left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81" w:type="dxa"/>
            <w:gridSpan w:val="2"/>
          </w:tcPr>
          <w:p w14:paraId="7208ED74" w14:textId="77777777" w:rsidR="00B44123" w:rsidRPr="00A11D35" w:rsidRDefault="00B44123" w:rsidP="00EA6F52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3" w:type="dxa"/>
          </w:tcPr>
          <w:p w14:paraId="5B8A6DDB" w14:textId="77777777" w:rsidR="00B44123" w:rsidRPr="00A11D35" w:rsidRDefault="00B44123" w:rsidP="00EA6F52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68A547FE" w14:textId="77777777" w:rsidR="00B44123" w:rsidRPr="00A11D35" w:rsidRDefault="00B44123" w:rsidP="00EA6F52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A11D35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87" w:type="dxa"/>
            <w:shd w:val="clear" w:color="auto" w:fill="auto"/>
          </w:tcPr>
          <w:p w14:paraId="27C7C885" w14:textId="77777777" w:rsidR="00B44123" w:rsidRPr="00A11D35" w:rsidRDefault="00B44123" w:rsidP="00EA6F52">
            <w:pPr>
              <w:ind w:left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4501" w:type="dxa"/>
            <w:gridSpan w:val="14"/>
            <w:shd w:val="clear" w:color="auto" w:fill="auto"/>
          </w:tcPr>
          <w:p w14:paraId="366469B6" w14:textId="77777777" w:rsidR="00B44123" w:rsidRPr="00A11D35" w:rsidRDefault="00B44123" w:rsidP="00EA6F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A11D35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1B0601" w:rsidRPr="00B078CB" w14:paraId="493DDF3E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461DC9C3" w14:textId="700A2A18" w:rsidR="001B0601" w:rsidRPr="00A11D35" w:rsidRDefault="001B0601" w:rsidP="00C301C7">
            <w:pPr>
              <w:tabs>
                <w:tab w:val="clear" w:pos="227"/>
                <w:tab w:val="clear" w:pos="454"/>
                <w:tab w:val="left" w:pos="730"/>
              </w:tabs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A11D3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ไม่หมุนเวียน</w:t>
            </w:r>
          </w:p>
        </w:tc>
        <w:tc>
          <w:tcPr>
            <w:tcW w:w="181" w:type="dxa"/>
            <w:gridSpan w:val="2"/>
          </w:tcPr>
          <w:p w14:paraId="7F3A345A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</w:tcPr>
          <w:p w14:paraId="63DD5DAC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3BFFA792" w14:textId="50FDC75D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" w:type="dxa"/>
            <w:shd w:val="clear" w:color="auto" w:fill="auto"/>
          </w:tcPr>
          <w:p w14:paraId="59CC5E16" w14:textId="77777777" w:rsidR="001B0601" w:rsidRPr="00A11D35" w:rsidRDefault="001B0601" w:rsidP="001B0601">
            <w:pPr>
              <w:pStyle w:val="acctfourfigures"/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9CBA2E7" w14:textId="32D62350" w:rsidR="001B0601" w:rsidRPr="00A11D35" w:rsidRDefault="001B0601" w:rsidP="001B06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74356BE7" w14:textId="77777777" w:rsidR="001B0601" w:rsidRPr="00A11D35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10CA541D" w14:textId="5C157673" w:rsidR="001B0601" w:rsidRPr="00A11D35" w:rsidRDefault="001B0601" w:rsidP="001B060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3D099B07" w14:textId="77777777" w:rsidR="001B0601" w:rsidRPr="00A11D35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554A429" w14:textId="3E6DF112" w:rsidR="001B0601" w:rsidRPr="00A11D35" w:rsidRDefault="001B0601" w:rsidP="001B060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3B2A7177" w14:textId="77777777" w:rsidR="001B0601" w:rsidRPr="00A11D35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CBAE708" w14:textId="1AC60A78" w:rsidR="001B0601" w:rsidRPr="00A11D35" w:rsidRDefault="001B0601" w:rsidP="00563A1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1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B0601" w:rsidRPr="00A11D35" w14:paraId="0D232015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65AA3659" w14:textId="11944542" w:rsidR="001B0601" w:rsidRPr="00B10ABE" w:rsidRDefault="001B0601" w:rsidP="00C301C7">
            <w:pPr>
              <w:ind w:right="-79"/>
              <w:rPr>
                <w:rFonts w:ascii="Angsana New" w:hAnsi="Angsana New"/>
                <w:cs/>
              </w:rPr>
            </w:pPr>
            <w:r w:rsidRPr="00A11D35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1" w:type="dxa"/>
            <w:gridSpan w:val="2"/>
          </w:tcPr>
          <w:p w14:paraId="0D91CF2E" w14:textId="77777777" w:rsidR="001B0601" w:rsidRPr="00B10ABE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3" w:type="dxa"/>
          </w:tcPr>
          <w:p w14:paraId="6DA32376" w14:textId="77777777" w:rsidR="001B0601" w:rsidRPr="00B10ABE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06802A26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1D35">
              <w:rPr>
                <w:rFonts w:asciiTheme="majorBidi" w:hAnsiTheme="majorBidi" w:cstheme="majorBidi"/>
                <w:sz w:val="27"/>
                <w:szCs w:val="27"/>
              </w:rPr>
              <w:t xml:space="preserve">Fixed 3.75 </w:t>
            </w:r>
            <w:r w:rsidRPr="00A11D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  <w:r w:rsidRPr="00A11D35">
              <w:rPr>
                <w:rFonts w:asciiTheme="majorBidi" w:hAnsiTheme="majorBidi" w:cstheme="majorBidi"/>
                <w:sz w:val="27"/>
                <w:szCs w:val="27"/>
              </w:rPr>
              <w:t xml:space="preserve"> 4.50</w:t>
            </w:r>
          </w:p>
          <w:p w14:paraId="7DDDA375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1D35">
              <w:rPr>
                <w:rFonts w:asciiTheme="majorBidi" w:hAnsiTheme="majorBidi" w:cstheme="majorBidi"/>
                <w:sz w:val="27"/>
                <w:szCs w:val="27"/>
              </w:rPr>
              <w:t xml:space="preserve">MLR </w:t>
            </w:r>
            <w:r w:rsidRPr="00A11D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  <w:r w:rsidRPr="00A11D35">
              <w:rPr>
                <w:rFonts w:asciiTheme="majorBidi" w:hAnsiTheme="majorBidi" w:cstheme="majorBidi"/>
                <w:sz w:val="27"/>
                <w:szCs w:val="27"/>
              </w:rPr>
              <w:t xml:space="preserve"> 1.75</w:t>
            </w:r>
          </w:p>
          <w:p w14:paraId="3AD4AD6D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11D35">
              <w:rPr>
                <w:rFonts w:asciiTheme="majorBidi" w:hAnsiTheme="majorBidi" w:cstheme="majorBidi"/>
                <w:sz w:val="27"/>
                <w:szCs w:val="27"/>
              </w:rPr>
              <w:t>MLR - 2.00</w:t>
            </w:r>
          </w:p>
          <w:p w14:paraId="4DF3D297" w14:textId="0C0DF40F" w:rsidR="001B0601" w:rsidRPr="00B10ABE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1D35">
              <w:rPr>
                <w:rFonts w:asciiTheme="majorBidi" w:hAnsiTheme="majorBidi" w:cstheme="majorBidi"/>
                <w:sz w:val="27"/>
                <w:szCs w:val="27"/>
              </w:rPr>
              <w:t>THBFIX + 2.10</w:t>
            </w:r>
          </w:p>
        </w:tc>
        <w:tc>
          <w:tcPr>
            <w:tcW w:w="187" w:type="dxa"/>
            <w:shd w:val="clear" w:color="auto" w:fill="auto"/>
          </w:tcPr>
          <w:p w14:paraId="1DE2D807" w14:textId="77777777" w:rsidR="001B0601" w:rsidRPr="00B10ABE" w:rsidRDefault="001B0601" w:rsidP="001B0601">
            <w:pPr>
              <w:pStyle w:val="acctfourfigures"/>
              <w:spacing w:line="24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0E58A58A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170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9D35A8C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170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C45AEA3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170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28650F9" w14:textId="58496DC4" w:rsidR="001B0601" w:rsidRPr="00B10ABE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170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11D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DD1E6D" w14:textId="77777777" w:rsidR="001B0601" w:rsidRPr="00B10ABE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1404EE25" w14:textId="77777777" w:rsidR="001B0601" w:rsidRPr="00A11D35" w:rsidRDefault="001B0601" w:rsidP="001B060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  <w:p w14:paraId="1C30B12C" w14:textId="77777777" w:rsidR="001B0601" w:rsidRPr="00A11D35" w:rsidRDefault="001B0601" w:rsidP="001B060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  <w:p w14:paraId="1309B383" w14:textId="77777777" w:rsidR="001B0601" w:rsidRPr="00A11D35" w:rsidRDefault="001B0601" w:rsidP="001B060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  <w:p w14:paraId="5EE4F764" w14:textId="763869D9" w:rsidR="001B0601" w:rsidRPr="00B10ABE" w:rsidRDefault="001B0601" w:rsidP="00C301C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rFonts w:ascii="Angsana New" w:hAnsi="Angsana New"/>
                <w:sz w:val="18"/>
                <w:szCs w:val="18"/>
              </w:rPr>
            </w:pPr>
            <w:r w:rsidRPr="00A11D35">
              <w:rPr>
                <w:rFonts w:ascii="Angsana New" w:hAnsi="Angsana New"/>
                <w:sz w:val="27"/>
                <w:szCs w:val="27"/>
              </w:rPr>
              <w:t>728,602</w:t>
            </w:r>
          </w:p>
        </w:tc>
        <w:tc>
          <w:tcPr>
            <w:tcW w:w="180" w:type="dxa"/>
            <w:shd w:val="clear" w:color="auto" w:fill="auto"/>
          </w:tcPr>
          <w:p w14:paraId="10F38F39" w14:textId="77777777" w:rsidR="001B0601" w:rsidRPr="00B10ABE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D41B20D" w14:textId="77777777" w:rsidR="001B0601" w:rsidRPr="00A11D35" w:rsidRDefault="001B0601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8"/>
              <w:rPr>
                <w:rFonts w:ascii="Angsana New" w:hAnsi="Angsana New"/>
                <w:sz w:val="27"/>
                <w:szCs w:val="27"/>
              </w:rPr>
            </w:pPr>
          </w:p>
          <w:p w14:paraId="0C587F42" w14:textId="77777777" w:rsidR="001B0601" w:rsidRPr="00A11D35" w:rsidRDefault="001B0601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8"/>
              <w:rPr>
                <w:rFonts w:ascii="Angsana New" w:hAnsi="Angsana New"/>
                <w:sz w:val="27"/>
                <w:szCs w:val="27"/>
              </w:rPr>
            </w:pPr>
          </w:p>
          <w:p w14:paraId="3A16B50F" w14:textId="77777777" w:rsidR="001B0601" w:rsidRPr="00A11D35" w:rsidRDefault="001B0601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8"/>
              <w:rPr>
                <w:rFonts w:ascii="Angsana New" w:hAnsi="Angsana New"/>
                <w:sz w:val="27"/>
                <w:szCs w:val="27"/>
              </w:rPr>
            </w:pPr>
          </w:p>
          <w:p w14:paraId="6ACA33A7" w14:textId="5CAFDDBE" w:rsidR="001B0601" w:rsidRPr="00B10ABE" w:rsidRDefault="001B0601" w:rsidP="00B441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8"/>
              <w:rPr>
                <w:rFonts w:ascii="Angsana New" w:hAnsi="Angsana New"/>
                <w:sz w:val="18"/>
                <w:szCs w:val="18"/>
              </w:rPr>
            </w:pPr>
            <w:r w:rsidRPr="00A11D35">
              <w:rPr>
                <w:rFonts w:ascii="Angsana New" w:hAnsi="Angsana New"/>
                <w:sz w:val="27"/>
                <w:szCs w:val="27"/>
              </w:rPr>
              <w:t>92,83</w:t>
            </w:r>
            <w:r w:rsidR="0020376B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A2C857A" w14:textId="77777777" w:rsidR="001B0601" w:rsidRPr="00B10ABE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612CDD4" w14:textId="77777777" w:rsidR="001B0601" w:rsidRPr="00A11D35" w:rsidRDefault="001B0601" w:rsidP="00563A1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12"/>
              <w:rPr>
                <w:rFonts w:ascii="Angsana New" w:hAnsi="Angsana New"/>
                <w:sz w:val="27"/>
                <w:szCs w:val="27"/>
              </w:rPr>
            </w:pPr>
          </w:p>
          <w:p w14:paraId="6A6EF144" w14:textId="77777777" w:rsidR="001B0601" w:rsidRPr="00A11D35" w:rsidRDefault="001B0601" w:rsidP="00563A1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12"/>
              <w:rPr>
                <w:rFonts w:ascii="Angsana New" w:hAnsi="Angsana New"/>
                <w:sz w:val="27"/>
                <w:szCs w:val="27"/>
              </w:rPr>
            </w:pPr>
          </w:p>
          <w:p w14:paraId="3D2AA0D5" w14:textId="77777777" w:rsidR="001B0601" w:rsidRPr="00A11D35" w:rsidRDefault="001B0601" w:rsidP="00563A1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12"/>
              <w:rPr>
                <w:rFonts w:ascii="Angsana New" w:hAnsi="Angsana New"/>
                <w:sz w:val="27"/>
                <w:szCs w:val="27"/>
              </w:rPr>
            </w:pPr>
          </w:p>
          <w:p w14:paraId="4909843E" w14:textId="2768F122" w:rsidR="001B0601" w:rsidRPr="00B10ABE" w:rsidRDefault="001B0601" w:rsidP="00563A1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12"/>
              <w:rPr>
                <w:rFonts w:ascii="Angsana New" w:hAnsi="Angsana New"/>
                <w:sz w:val="18"/>
                <w:szCs w:val="18"/>
              </w:rPr>
            </w:pPr>
            <w:r w:rsidRPr="00A11D35">
              <w:rPr>
                <w:rFonts w:ascii="Angsana New" w:hAnsi="Angsana New"/>
                <w:sz w:val="27"/>
                <w:szCs w:val="27"/>
              </w:rPr>
              <w:t>821,436</w:t>
            </w:r>
          </w:p>
        </w:tc>
      </w:tr>
      <w:tr w:rsidR="001B0601" w:rsidRPr="00B078CB" w14:paraId="75B59464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17928C24" w14:textId="52EEA275" w:rsidR="001B0601" w:rsidRPr="00A11D35" w:rsidRDefault="001B0601" w:rsidP="001B0601">
            <w:pPr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11D35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หนี้สินตามสัญญาเช่าการเงิน</w:t>
            </w:r>
          </w:p>
        </w:tc>
        <w:tc>
          <w:tcPr>
            <w:tcW w:w="181" w:type="dxa"/>
            <w:gridSpan w:val="2"/>
          </w:tcPr>
          <w:p w14:paraId="1AC862D1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</w:tcPr>
          <w:p w14:paraId="217C4792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6C16F1A1" w14:textId="27DB45F0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1D35">
              <w:rPr>
                <w:rFonts w:ascii="Angsana New" w:hAnsi="Angsana New"/>
                <w:sz w:val="27"/>
                <w:szCs w:val="27"/>
              </w:rPr>
              <w:t xml:space="preserve">3.25 </w:t>
            </w:r>
            <w:r w:rsidRPr="00A11D35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  <w:r w:rsidRPr="00A11D35">
              <w:rPr>
                <w:rFonts w:ascii="Angsana New" w:hAnsi="Angsana New"/>
                <w:sz w:val="27"/>
                <w:szCs w:val="27"/>
              </w:rPr>
              <w:t xml:space="preserve"> 7.97</w:t>
            </w:r>
          </w:p>
        </w:tc>
        <w:tc>
          <w:tcPr>
            <w:tcW w:w="187" w:type="dxa"/>
            <w:shd w:val="clear" w:color="auto" w:fill="auto"/>
          </w:tcPr>
          <w:p w14:paraId="4740A24D" w14:textId="77777777" w:rsidR="001B0601" w:rsidRPr="00A11D35" w:rsidRDefault="001B0601" w:rsidP="001B0601">
            <w:pPr>
              <w:pStyle w:val="acctfourfigures"/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9F44B5" w14:textId="2216BD1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left="-79" w:right="-1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1D3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1B9A57" w14:textId="77777777" w:rsidR="001B0601" w:rsidRPr="00A11D35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FCB321" w14:textId="5D60D7F9" w:rsidR="001B0601" w:rsidRPr="00A11D35" w:rsidRDefault="001B0601" w:rsidP="001B06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A11D35">
              <w:rPr>
                <w:rFonts w:ascii="Angsana New" w:hAnsi="Angsana New"/>
                <w:sz w:val="27"/>
                <w:szCs w:val="27"/>
              </w:rPr>
              <w:t>69,384</w:t>
            </w:r>
          </w:p>
        </w:tc>
        <w:tc>
          <w:tcPr>
            <w:tcW w:w="180" w:type="dxa"/>
            <w:shd w:val="clear" w:color="auto" w:fill="auto"/>
          </w:tcPr>
          <w:p w14:paraId="0C70C352" w14:textId="77777777" w:rsidR="001B0601" w:rsidRPr="00A11D35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01DB75" w14:textId="674A4345" w:rsidR="001B0601" w:rsidRPr="00A11D35" w:rsidRDefault="001B0601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8"/>
              <w:rPr>
                <w:rFonts w:ascii="Angsana New" w:hAnsi="Angsana New"/>
                <w:sz w:val="27"/>
                <w:szCs w:val="27"/>
              </w:rPr>
            </w:pPr>
            <w:r w:rsidRPr="00A11D35">
              <w:rPr>
                <w:rFonts w:ascii="Angsana New" w:hAnsi="Angsana New"/>
                <w:sz w:val="27"/>
                <w:szCs w:val="27"/>
              </w:rPr>
              <w:t>2,432</w:t>
            </w:r>
          </w:p>
        </w:tc>
        <w:tc>
          <w:tcPr>
            <w:tcW w:w="180" w:type="dxa"/>
            <w:shd w:val="clear" w:color="auto" w:fill="auto"/>
          </w:tcPr>
          <w:p w14:paraId="2B4CF9F6" w14:textId="77777777" w:rsidR="001B0601" w:rsidRPr="00A11D35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1E1FC5" w14:textId="2703A9C6" w:rsidR="001B0601" w:rsidRPr="00A11D35" w:rsidRDefault="001B0601" w:rsidP="00563A1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12"/>
              <w:rPr>
                <w:rFonts w:ascii="Angsana New" w:hAnsi="Angsana New"/>
                <w:sz w:val="27"/>
                <w:szCs w:val="27"/>
              </w:rPr>
            </w:pPr>
            <w:r w:rsidRPr="00A11D35">
              <w:rPr>
                <w:rFonts w:ascii="Angsana New" w:hAnsi="Angsana New"/>
                <w:sz w:val="27"/>
                <w:szCs w:val="27"/>
              </w:rPr>
              <w:t>71,816</w:t>
            </w:r>
          </w:p>
        </w:tc>
      </w:tr>
      <w:tr w:rsidR="001B0601" w:rsidRPr="00B078CB" w14:paraId="3605CA58" w14:textId="77777777" w:rsidTr="00713B0F">
        <w:trPr>
          <w:cantSplit/>
          <w:trHeight w:val="270"/>
        </w:trPr>
        <w:tc>
          <w:tcPr>
            <w:tcW w:w="3146" w:type="dxa"/>
            <w:gridSpan w:val="2"/>
            <w:shd w:val="clear" w:color="auto" w:fill="auto"/>
          </w:tcPr>
          <w:p w14:paraId="520AB9A3" w14:textId="355B809C" w:rsidR="001B0601" w:rsidRPr="00A11D35" w:rsidRDefault="001B0601" w:rsidP="00C301C7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A11D3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1" w:type="dxa"/>
            <w:gridSpan w:val="2"/>
          </w:tcPr>
          <w:p w14:paraId="187B849C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" w:type="dxa"/>
          </w:tcPr>
          <w:p w14:paraId="1F1CA04E" w14:textId="77777777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25112B73" w14:textId="1261BEC9" w:rsidR="001B0601" w:rsidRPr="00A11D35" w:rsidRDefault="001B0601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" w:type="dxa"/>
            <w:shd w:val="clear" w:color="auto" w:fill="auto"/>
          </w:tcPr>
          <w:p w14:paraId="1EBCAB1A" w14:textId="77777777" w:rsidR="001B0601" w:rsidRPr="00A11D35" w:rsidRDefault="001B0601" w:rsidP="001B0601">
            <w:pPr>
              <w:pStyle w:val="acctfourfigures"/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47DE8" w14:textId="2FAD4880" w:rsidR="001B0601" w:rsidRPr="00A11D35" w:rsidRDefault="001B0601" w:rsidP="00B401A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11D35">
              <w:rPr>
                <w:rFonts w:ascii="Angsana New" w:hAnsi="Angsana New"/>
                <w:b/>
                <w:bCs/>
                <w:sz w:val="27"/>
                <w:szCs w:val="27"/>
              </w:rPr>
              <w:t>1,029,065</w:t>
            </w:r>
          </w:p>
        </w:tc>
        <w:tc>
          <w:tcPr>
            <w:tcW w:w="180" w:type="dxa"/>
            <w:shd w:val="clear" w:color="auto" w:fill="auto"/>
          </w:tcPr>
          <w:p w14:paraId="5D5EE208" w14:textId="77777777" w:rsidR="001B0601" w:rsidRPr="00A11D35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0D5B6" w14:textId="47D83CAE" w:rsidR="001B0601" w:rsidRPr="00A11D35" w:rsidRDefault="001B0601" w:rsidP="00B441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A11D35">
              <w:rPr>
                <w:rFonts w:ascii="Angsana New" w:hAnsi="Angsana New"/>
                <w:b/>
                <w:bCs/>
                <w:sz w:val="27"/>
                <w:szCs w:val="27"/>
              </w:rPr>
              <w:t>797,986</w:t>
            </w:r>
          </w:p>
        </w:tc>
        <w:tc>
          <w:tcPr>
            <w:tcW w:w="180" w:type="dxa"/>
            <w:shd w:val="clear" w:color="auto" w:fill="auto"/>
          </w:tcPr>
          <w:p w14:paraId="27B362B0" w14:textId="77777777" w:rsidR="001B0601" w:rsidRPr="00A11D35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F48A5" w14:textId="1CA2878D" w:rsidR="001B0601" w:rsidRPr="00A11D35" w:rsidRDefault="001B0601" w:rsidP="00B441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8"/>
              <w:rPr>
                <w:rFonts w:ascii="Angsana New" w:hAnsi="Angsana New"/>
                <w:sz w:val="27"/>
                <w:szCs w:val="27"/>
              </w:rPr>
            </w:pPr>
            <w:r w:rsidRPr="00A11D35">
              <w:rPr>
                <w:rFonts w:ascii="Angsana New" w:hAnsi="Angsana New"/>
                <w:b/>
                <w:bCs/>
                <w:sz w:val="27"/>
                <w:szCs w:val="27"/>
              </w:rPr>
              <w:t>95,26</w:t>
            </w:r>
            <w:r w:rsidR="0020376B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B62B93D" w14:textId="77777777" w:rsidR="001B0601" w:rsidRPr="00A11D35" w:rsidRDefault="001B0601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07A6E" w14:textId="1419C34A" w:rsidR="001B0601" w:rsidRPr="00A11D35" w:rsidRDefault="001B0601" w:rsidP="00563A1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12"/>
              <w:rPr>
                <w:rFonts w:ascii="Angsana New" w:hAnsi="Angsana New"/>
                <w:sz w:val="27"/>
                <w:szCs w:val="27"/>
              </w:rPr>
            </w:pPr>
            <w:r w:rsidRPr="00A11D35">
              <w:rPr>
                <w:rFonts w:ascii="Angsana New" w:hAnsi="Angsana New"/>
                <w:b/>
                <w:bCs/>
                <w:sz w:val="27"/>
                <w:szCs w:val="27"/>
              </w:rPr>
              <w:t>1,922,317</w:t>
            </w:r>
          </w:p>
        </w:tc>
      </w:tr>
      <w:tr w:rsidR="00B44123" w:rsidRPr="00563A14" w14:paraId="1EE10222" w14:textId="77777777" w:rsidTr="00713B0F">
        <w:trPr>
          <w:cantSplit/>
          <w:trHeight w:val="270"/>
        </w:trPr>
        <w:tc>
          <w:tcPr>
            <w:tcW w:w="3146" w:type="dxa"/>
            <w:gridSpan w:val="2"/>
            <w:shd w:val="clear" w:color="auto" w:fill="auto"/>
          </w:tcPr>
          <w:p w14:paraId="57271816" w14:textId="77777777" w:rsidR="00B44123" w:rsidRPr="00563A14" w:rsidRDefault="00B44123" w:rsidP="001B0601">
            <w:pPr>
              <w:ind w:left="180" w:right="-79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1" w:type="dxa"/>
            <w:gridSpan w:val="2"/>
          </w:tcPr>
          <w:p w14:paraId="11D3F31D" w14:textId="77777777" w:rsidR="00B44123" w:rsidRPr="00563A14" w:rsidRDefault="00B44123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</w:tcPr>
          <w:p w14:paraId="0B226153" w14:textId="77777777" w:rsidR="00B44123" w:rsidRPr="00563A14" w:rsidRDefault="00B44123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40FC7310" w14:textId="77777777" w:rsidR="00B44123" w:rsidRPr="00563A14" w:rsidRDefault="00B44123" w:rsidP="001B0601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7" w:type="dxa"/>
            <w:shd w:val="clear" w:color="auto" w:fill="auto"/>
          </w:tcPr>
          <w:p w14:paraId="2FD6F259" w14:textId="77777777" w:rsidR="00B44123" w:rsidRPr="00563A14" w:rsidRDefault="00B44123" w:rsidP="001B0601">
            <w:pPr>
              <w:pStyle w:val="acctfourfigures"/>
              <w:spacing w:line="240" w:lineRule="atLeas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41C0963" w14:textId="77777777" w:rsidR="00B44123" w:rsidRPr="00563A14" w:rsidRDefault="00B44123" w:rsidP="001B06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22A0F8A1" w14:textId="77777777" w:rsidR="00B44123" w:rsidRPr="00563A14" w:rsidRDefault="00B44123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46EEDEA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7EA9F109" w14:textId="77777777" w:rsidR="00B44123" w:rsidRPr="00563A14" w:rsidRDefault="00B44123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890EDF7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4B05F4C5" w14:textId="77777777" w:rsidR="00B44123" w:rsidRPr="00563A14" w:rsidRDefault="00B44123" w:rsidP="001B0601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E8C13D1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B44123" w:rsidRPr="00866F48" w14:paraId="13D7630A" w14:textId="77777777" w:rsidTr="00713B0F">
        <w:trPr>
          <w:trHeight w:val="364"/>
          <w:tblHeader/>
        </w:trPr>
        <w:tc>
          <w:tcPr>
            <w:tcW w:w="3146" w:type="dxa"/>
            <w:gridSpan w:val="2"/>
            <w:shd w:val="clear" w:color="auto" w:fill="auto"/>
          </w:tcPr>
          <w:p w14:paraId="4CADE71A" w14:textId="4AB1AE6E" w:rsidR="00B44123" w:rsidRPr="00563A14" w:rsidRDefault="00B44123" w:rsidP="00B4412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7"/>
                <w:szCs w:val="27"/>
              </w:rPr>
            </w:pPr>
            <w:r w:rsidRPr="00563A14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ปี </w:t>
            </w:r>
            <w:r w:rsidRPr="00563A14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2561</w:t>
            </w:r>
          </w:p>
        </w:tc>
        <w:tc>
          <w:tcPr>
            <w:tcW w:w="181" w:type="dxa"/>
            <w:gridSpan w:val="2"/>
          </w:tcPr>
          <w:p w14:paraId="5DB71C80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273" w:type="dxa"/>
          </w:tcPr>
          <w:p w14:paraId="27414465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5FE9C9AE" w14:textId="1D7D9073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26EAF0C7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1E23D098" w14:textId="751B4120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0629F0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0A83CA69" w14:textId="319E4F0E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rtl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CF8D909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DCF78F7" w14:textId="214B8B41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B606FBA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DAAFDCD" w14:textId="6A29F4CF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  <w:rtl/>
                <w:cs/>
                <w:lang w:bidi="th-TH"/>
              </w:rPr>
            </w:pPr>
          </w:p>
        </w:tc>
      </w:tr>
      <w:tr w:rsidR="00B44123" w:rsidRPr="00866F48" w14:paraId="3FDAC447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6764C13F" w14:textId="033386E9" w:rsidR="00B44123" w:rsidRPr="00563A14" w:rsidRDefault="00B44123" w:rsidP="00B44123">
            <w:pPr>
              <w:tabs>
                <w:tab w:val="clear" w:pos="227"/>
                <w:tab w:val="left" w:pos="190"/>
              </w:tabs>
              <w:ind w:left="180" w:right="-79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563A1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หมุนเวียน</w:t>
            </w:r>
          </w:p>
        </w:tc>
        <w:tc>
          <w:tcPr>
            <w:tcW w:w="181" w:type="dxa"/>
            <w:gridSpan w:val="2"/>
          </w:tcPr>
          <w:p w14:paraId="1F566B53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3" w:type="dxa"/>
          </w:tcPr>
          <w:p w14:paraId="51601609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6E3A2AAA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48839BF7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7C033542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221F1FB6" w14:textId="77777777" w:rsidR="00B44123" w:rsidRPr="00563A14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1F1050FA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4FFF41B7" w14:textId="77777777" w:rsidR="00B44123" w:rsidRPr="00563A14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0E88DA7B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333261B9" w14:textId="77777777" w:rsidR="00B44123" w:rsidRPr="00563A14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EDBC329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4123" w:rsidRPr="00866F48" w14:paraId="7EC6F532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3A5BE104" w14:textId="706B1A24" w:rsidR="00B44123" w:rsidRPr="00563A14" w:rsidRDefault="00B44123" w:rsidP="00C301C7">
            <w:pPr>
              <w:ind w:right="-79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563A14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1" w:type="dxa"/>
            <w:gridSpan w:val="2"/>
          </w:tcPr>
          <w:p w14:paraId="39815C28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3" w:type="dxa"/>
          </w:tcPr>
          <w:p w14:paraId="19108759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71D41FF4" w14:textId="1E042819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9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63A14">
              <w:rPr>
                <w:rFonts w:ascii="Angsana New" w:hAnsi="Angsana New"/>
                <w:sz w:val="27"/>
                <w:szCs w:val="27"/>
                <w:lang w:bidi="th-TH"/>
              </w:rPr>
              <w:t>2.15 - 3.94</w:t>
            </w:r>
          </w:p>
        </w:tc>
        <w:tc>
          <w:tcPr>
            <w:tcW w:w="187" w:type="dxa"/>
            <w:shd w:val="clear" w:color="auto" w:fill="auto"/>
          </w:tcPr>
          <w:p w14:paraId="71DADB1C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7414AA98" w14:textId="20830427" w:rsidR="00B44123" w:rsidRPr="00563A14" w:rsidRDefault="00B44123" w:rsidP="00C80956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1,731,817</w:t>
            </w:r>
          </w:p>
        </w:tc>
        <w:tc>
          <w:tcPr>
            <w:tcW w:w="180" w:type="dxa"/>
            <w:shd w:val="clear" w:color="auto" w:fill="auto"/>
          </w:tcPr>
          <w:p w14:paraId="57E178F0" w14:textId="77777777" w:rsidR="00B44123" w:rsidRPr="00563A14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7FE9626E" w14:textId="5D430111" w:rsidR="00B44123" w:rsidRPr="00563A14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720E99" w14:textId="77777777" w:rsidR="00B44123" w:rsidRPr="00563A14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2DA6C825" w14:textId="6E8CCC27" w:rsidR="00B44123" w:rsidRPr="00563A14" w:rsidRDefault="00B44123" w:rsidP="00B441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58EEA2" w14:textId="77777777" w:rsidR="00B44123" w:rsidRPr="00563A14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8C7A9B9" w14:textId="2A80F259" w:rsidR="00B44123" w:rsidRPr="00563A14" w:rsidRDefault="00B44123" w:rsidP="00563A1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1,731,817</w:t>
            </w:r>
          </w:p>
        </w:tc>
      </w:tr>
      <w:tr w:rsidR="00B44123" w:rsidRPr="00866F48" w14:paraId="0CDFA8EC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31B97AF2" w14:textId="3631A825" w:rsidR="00B44123" w:rsidRPr="00563A14" w:rsidRDefault="00B44123" w:rsidP="00C301C7">
            <w:pPr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  <w:cs/>
              </w:rPr>
              <w:t>ส่วนของเงินกู้ระยะยาวจากสถาบัน</w:t>
            </w:r>
          </w:p>
        </w:tc>
        <w:tc>
          <w:tcPr>
            <w:tcW w:w="181" w:type="dxa"/>
            <w:gridSpan w:val="2"/>
          </w:tcPr>
          <w:p w14:paraId="090D9BDA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</w:tcPr>
          <w:p w14:paraId="6BA79A5A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33AE7274" w14:textId="63AB8D41" w:rsidR="00B44123" w:rsidRPr="00563A14" w:rsidRDefault="00B44123" w:rsidP="00713B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Theme="majorBidi" w:hAnsiTheme="majorBidi" w:cstheme="majorBidi"/>
                <w:sz w:val="27"/>
                <w:szCs w:val="27"/>
              </w:rPr>
              <w:t xml:space="preserve">Fixed 3.75 </w:t>
            </w:r>
            <w:r w:rsidRPr="00563A14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  <w:r w:rsidRPr="00563A14">
              <w:rPr>
                <w:rFonts w:asciiTheme="majorBidi" w:hAnsiTheme="majorBidi" w:cstheme="majorBidi"/>
                <w:sz w:val="27"/>
                <w:szCs w:val="27"/>
              </w:rPr>
              <w:t xml:space="preserve"> 4.50</w:t>
            </w:r>
          </w:p>
        </w:tc>
        <w:tc>
          <w:tcPr>
            <w:tcW w:w="187" w:type="dxa"/>
            <w:shd w:val="clear" w:color="auto" w:fill="auto"/>
          </w:tcPr>
          <w:p w14:paraId="46698C21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A31AC79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3EB279AB" w14:textId="77777777" w:rsidR="00B44123" w:rsidRPr="00563A14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  <w:vAlign w:val="bottom"/>
          </w:tcPr>
          <w:p w14:paraId="5FF27B8C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7A8F4F" w14:textId="77777777" w:rsidR="00B44123" w:rsidRPr="00563A14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1CD8C7A8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4370388B" w14:textId="77777777" w:rsidR="00B44123" w:rsidRPr="00563A14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3361565" w14:textId="77777777" w:rsidR="00B44123" w:rsidRPr="00563A14" w:rsidRDefault="00B44123" w:rsidP="00563A1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4123" w:rsidRPr="00866F48" w14:paraId="726CAE3B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7B60286B" w14:textId="06D9A1A4" w:rsidR="00B44123" w:rsidRPr="00563A14" w:rsidRDefault="00B401AC" w:rsidP="00C301C7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="00B44123" w:rsidRPr="00563A14">
              <w:rPr>
                <w:rFonts w:ascii="Angsana New" w:hAnsi="Angsana New"/>
                <w:sz w:val="27"/>
                <w:szCs w:val="27"/>
                <w:cs/>
              </w:rPr>
              <w:t>การเงินที่ถึงกำหนดชำระภายใน</w:t>
            </w:r>
            <w:r w:rsidR="00C301C7" w:rsidRPr="00563A14">
              <w:rPr>
                <w:rFonts w:ascii="Angsana New" w:hAnsi="Angsana New"/>
                <w:sz w:val="27"/>
                <w:szCs w:val="27"/>
                <w:cs/>
              </w:rPr>
              <w:t>หนึ่งปี</w:t>
            </w:r>
          </w:p>
        </w:tc>
        <w:tc>
          <w:tcPr>
            <w:tcW w:w="181" w:type="dxa"/>
            <w:gridSpan w:val="2"/>
          </w:tcPr>
          <w:p w14:paraId="011E2365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273" w:type="dxa"/>
          </w:tcPr>
          <w:p w14:paraId="08F69C88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32FB8409" w14:textId="0F59075F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563A14">
              <w:rPr>
                <w:rFonts w:asciiTheme="majorBidi" w:hAnsiTheme="majorBidi" w:cstheme="majorBidi"/>
                <w:sz w:val="27"/>
                <w:szCs w:val="27"/>
              </w:rPr>
              <w:t xml:space="preserve">MLR </w:t>
            </w:r>
            <w:r w:rsidRPr="00563A14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  <w:r w:rsidRPr="00563A14">
              <w:rPr>
                <w:rFonts w:asciiTheme="majorBidi" w:hAnsiTheme="majorBidi" w:cstheme="majorBidi"/>
                <w:sz w:val="27"/>
                <w:szCs w:val="27"/>
              </w:rPr>
              <w:t xml:space="preserve"> 1.75</w:t>
            </w:r>
          </w:p>
        </w:tc>
        <w:tc>
          <w:tcPr>
            <w:tcW w:w="187" w:type="dxa"/>
            <w:shd w:val="clear" w:color="auto" w:fill="auto"/>
          </w:tcPr>
          <w:p w14:paraId="76052E26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3FC862B0" w14:textId="657C8733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057ECF96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  <w:vAlign w:val="bottom"/>
          </w:tcPr>
          <w:p w14:paraId="6CEE5234" w14:textId="755B9880" w:rsidR="00B44123" w:rsidRPr="00563A14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D4953F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2F6E4B35" w14:textId="55F652B2" w:rsidR="00B44123" w:rsidRPr="00563A14" w:rsidRDefault="00B44123" w:rsidP="00B441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3548085F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775EF5E" w14:textId="65CF5B97" w:rsidR="00B44123" w:rsidRPr="00563A14" w:rsidRDefault="00B44123" w:rsidP="00563A1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4123" w:rsidRPr="00866F48" w14:paraId="59838882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4E64F968" w14:textId="460E6BD0" w:rsidR="00B44123" w:rsidRPr="00563A14" w:rsidRDefault="00B44123" w:rsidP="00C301C7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1" w:type="dxa"/>
            <w:gridSpan w:val="2"/>
          </w:tcPr>
          <w:p w14:paraId="543AD35F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" w:type="dxa"/>
          </w:tcPr>
          <w:p w14:paraId="6089B228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12C0DAE2" w14:textId="659571A0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3A14">
              <w:rPr>
                <w:rFonts w:asciiTheme="majorBidi" w:hAnsiTheme="majorBidi" w:cstheme="majorBidi"/>
                <w:sz w:val="27"/>
                <w:szCs w:val="27"/>
              </w:rPr>
              <w:t>MLR - 2.00</w:t>
            </w:r>
          </w:p>
        </w:tc>
        <w:tc>
          <w:tcPr>
            <w:tcW w:w="187" w:type="dxa"/>
            <w:shd w:val="clear" w:color="auto" w:fill="auto"/>
          </w:tcPr>
          <w:p w14:paraId="0B99CA40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25F0AAEE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1CDA3059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  <w:vAlign w:val="bottom"/>
          </w:tcPr>
          <w:p w14:paraId="797D8F89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F8665D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47BF7B2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12DA2F73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75B02B4" w14:textId="77777777" w:rsidR="00B44123" w:rsidRPr="00563A14" w:rsidRDefault="00B44123" w:rsidP="00563A1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-7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4123" w:rsidRPr="00866F48" w14:paraId="61E9B97F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2618CA41" w14:textId="3134E696" w:rsidR="00B44123" w:rsidRPr="00563A14" w:rsidRDefault="00B44123" w:rsidP="00B44123">
            <w:pPr>
              <w:tabs>
                <w:tab w:val="clear" w:pos="454"/>
                <w:tab w:val="left" w:pos="281"/>
              </w:tabs>
              <w:ind w:left="180"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1" w:type="dxa"/>
            <w:gridSpan w:val="2"/>
          </w:tcPr>
          <w:p w14:paraId="7579BF62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" w:type="dxa"/>
          </w:tcPr>
          <w:p w14:paraId="01C92E53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2013F017" w14:textId="7C598F9B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3A14">
              <w:rPr>
                <w:rFonts w:asciiTheme="majorBidi" w:hAnsiTheme="majorBidi" w:cstheme="majorBidi"/>
                <w:sz w:val="27"/>
                <w:szCs w:val="27"/>
              </w:rPr>
              <w:t>THBFIX + 2.10</w:t>
            </w:r>
          </w:p>
        </w:tc>
        <w:tc>
          <w:tcPr>
            <w:tcW w:w="187" w:type="dxa"/>
            <w:shd w:val="clear" w:color="auto" w:fill="auto"/>
          </w:tcPr>
          <w:p w14:paraId="37EE58FB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4DD8589E" w14:textId="12E717A3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204,803</w:t>
            </w:r>
          </w:p>
        </w:tc>
        <w:tc>
          <w:tcPr>
            <w:tcW w:w="180" w:type="dxa"/>
            <w:shd w:val="clear" w:color="auto" w:fill="auto"/>
          </w:tcPr>
          <w:p w14:paraId="7FCC9184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  <w:vAlign w:val="bottom"/>
          </w:tcPr>
          <w:p w14:paraId="65F77946" w14:textId="4682721A" w:rsidR="00B44123" w:rsidRPr="00563A14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F46A3D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789C9101" w14:textId="15601787" w:rsidR="00B44123" w:rsidRPr="00563A14" w:rsidRDefault="00B44123" w:rsidP="00B441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73D451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BA4F221" w14:textId="227365D8" w:rsidR="00B44123" w:rsidRPr="00563A14" w:rsidRDefault="00B44123" w:rsidP="00563A14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204,803</w:t>
            </w:r>
          </w:p>
        </w:tc>
      </w:tr>
      <w:tr w:rsidR="00B44123" w:rsidRPr="00866F48" w14:paraId="0F34678B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5E7E3159" w14:textId="4016D41A" w:rsidR="00B44123" w:rsidRPr="00563A14" w:rsidRDefault="00B44123" w:rsidP="00B44123">
            <w:pPr>
              <w:tabs>
                <w:tab w:val="clear" w:pos="454"/>
                <w:tab w:val="left" w:pos="281"/>
              </w:tabs>
              <w:ind w:left="180" w:right="-7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1" w:type="dxa"/>
            <w:gridSpan w:val="2"/>
          </w:tcPr>
          <w:p w14:paraId="2DC8D1DD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</w:tcPr>
          <w:p w14:paraId="6B89A802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2A3818F9" w14:textId="46D3D1F8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7" w:type="dxa"/>
            <w:shd w:val="clear" w:color="auto" w:fill="auto"/>
          </w:tcPr>
          <w:p w14:paraId="4522C2AD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19345DB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69EBC8AF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9" w:type="dxa"/>
            <w:gridSpan w:val="3"/>
            <w:shd w:val="clear" w:color="auto" w:fill="auto"/>
            <w:vAlign w:val="bottom"/>
          </w:tcPr>
          <w:p w14:paraId="157ED185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9D07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3FECFAD9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0160207E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FCB2417" w14:textId="77777777" w:rsidR="00B44123" w:rsidRPr="00563A14" w:rsidRDefault="00B44123" w:rsidP="00563A1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E4E86" w:rsidRPr="00866F48" w14:paraId="7ECFC26F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7A6BA381" w14:textId="497C01A9" w:rsidR="004E4E86" w:rsidRPr="004E4E86" w:rsidRDefault="004E4E86" w:rsidP="004E4E86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563A14">
              <w:rPr>
                <w:rFonts w:ascii="Angsana New" w:hAnsi="Angsana New"/>
                <w:sz w:val="27"/>
                <w:szCs w:val="27"/>
                <w:cs/>
              </w:rPr>
              <w:t>ส่วนของหนี้สินตามสัญญาเช่า</w:t>
            </w:r>
            <w:r w:rsidRPr="00563A14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81" w:type="dxa"/>
            <w:gridSpan w:val="2"/>
          </w:tcPr>
          <w:p w14:paraId="0E6C91B0" w14:textId="77777777" w:rsidR="004E4E86" w:rsidRPr="00563A14" w:rsidRDefault="004E4E8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</w:tcPr>
          <w:p w14:paraId="761DD04C" w14:textId="77777777" w:rsidR="004E4E86" w:rsidRPr="00563A14" w:rsidRDefault="004E4E8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70CCD8C3" w14:textId="77777777" w:rsidR="004E4E86" w:rsidRPr="00563A14" w:rsidRDefault="004E4E8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7" w:type="dxa"/>
            <w:shd w:val="clear" w:color="auto" w:fill="auto"/>
          </w:tcPr>
          <w:p w14:paraId="7DA49311" w14:textId="77777777" w:rsidR="004E4E86" w:rsidRPr="00563A14" w:rsidRDefault="004E4E86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2DAAF87A" w14:textId="77777777" w:rsidR="004E4E86" w:rsidRPr="00563A14" w:rsidRDefault="004E4E86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130B1932" w14:textId="77777777" w:rsidR="004E4E86" w:rsidRPr="00563A14" w:rsidRDefault="004E4E8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9" w:type="dxa"/>
            <w:gridSpan w:val="3"/>
            <w:shd w:val="clear" w:color="auto" w:fill="auto"/>
            <w:vAlign w:val="bottom"/>
          </w:tcPr>
          <w:p w14:paraId="2BD24179" w14:textId="77777777" w:rsidR="004E4E86" w:rsidRPr="00563A14" w:rsidRDefault="004E4E86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267C2D" w14:textId="77777777" w:rsidR="004E4E86" w:rsidRPr="00563A14" w:rsidRDefault="004E4E8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2B768D2F" w14:textId="77777777" w:rsidR="004E4E86" w:rsidRPr="00563A14" w:rsidRDefault="004E4E86" w:rsidP="00B441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7E131ECF" w14:textId="77777777" w:rsidR="004E4E86" w:rsidRPr="00563A14" w:rsidRDefault="004E4E8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E91EA21" w14:textId="77777777" w:rsidR="004E4E86" w:rsidRPr="00563A14" w:rsidRDefault="004E4E86" w:rsidP="00563A1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44123" w:rsidRPr="00866F48" w14:paraId="60D96684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6874EEA0" w14:textId="4166E2E8" w:rsidR="00B44123" w:rsidRPr="00563A14" w:rsidRDefault="00C301C7" w:rsidP="00C301C7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="00B44123" w:rsidRPr="00563A14">
              <w:rPr>
                <w:rFonts w:ascii="Angsana New" w:hAnsi="Angsana New"/>
                <w:sz w:val="27"/>
                <w:szCs w:val="27"/>
                <w:cs/>
              </w:rPr>
              <w:t>การเงินที่ถึงกำหนดชำระภายในหนึ่งปี</w:t>
            </w:r>
          </w:p>
        </w:tc>
        <w:tc>
          <w:tcPr>
            <w:tcW w:w="181" w:type="dxa"/>
            <w:gridSpan w:val="2"/>
          </w:tcPr>
          <w:p w14:paraId="6EB68F04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" w:type="dxa"/>
          </w:tcPr>
          <w:p w14:paraId="4FAF28B0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68F353A1" w14:textId="1F8E009F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 xml:space="preserve">3.25 </w:t>
            </w:r>
            <w:r w:rsidRPr="00563A14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  <w:r w:rsidRPr="00563A14">
              <w:rPr>
                <w:rFonts w:ascii="Angsana New" w:hAnsi="Angsana New"/>
                <w:sz w:val="27"/>
                <w:szCs w:val="27"/>
              </w:rPr>
              <w:t xml:space="preserve"> 7.97</w:t>
            </w:r>
          </w:p>
        </w:tc>
        <w:tc>
          <w:tcPr>
            <w:tcW w:w="187" w:type="dxa"/>
            <w:shd w:val="clear" w:color="auto" w:fill="auto"/>
          </w:tcPr>
          <w:p w14:paraId="59DC29B8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E3956B3" w14:textId="54F031CE" w:rsidR="00B44123" w:rsidRPr="00563A14" w:rsidRDefault="00B44123" w:rsidP="003612B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69,399</w:t>
            </w:r>
          </w:p>
        </w:tc>
        <w:tc>
          <w:tcPr>
            <w:tcW w:w="180" w:type="dxa"/>
            <w:shd w:val="clear" w:color="auto" w:fill="auto"/>
          </w:tcPr>
          <w:p w14:paraId="28C00F95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6B229906" w14:textId="14F74C48" w:rsidR="00B44123" w:rsidRPr="00563A14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55697A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CBC2F2F" w14:textId="30686C6A" w:rsidR="00B44123" w:rsidRPr="00563A14" w:rsidRDefault="00B44123" w:rsidP="00B441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6AEAF3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2C4540E" w14:textId="0C4CC1D0" w:rsidR="00B44123" w:rsidRPr="00563A14" w:rsidRDefault="00B44123" w:rsidP="003612BF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69,399</w:t>
            </w:r>
          </w:p>
        </w:tc>
      </w:tr>
      <w:tr w:rsidR="00B44123" w:rsidRPr="00866F48" w14:paraId="7EB0E732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0F3EB018" w14:textId="77777777" w:rsidR="00B44123" w:rsidRPr="00563A14" w:rsidRDefault="00B44123" w:rsidP="00B44123">
            <w:pPr>
              <w:ind w:left="180" w:right="-7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1" w:type="dxa"/>
            <w:gridSpan w:val="2"/>
          </w:tcPr>
          <w:p w14:paraId="54EA71ED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</w:tcPr>
          <w:p w14:paraId="05DA4ADB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72F64FE6" w14:textId="0DB8CE98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7" w:type="dxa"/>
            <w:shd w:val="clear" w:color="auto" w:fill="auto"/>
          </w:tcPr>
          <w:p w14:paraId="6E6419D2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113F8374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4CA2BDD9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1A5A1D54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0E23DDC9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11001953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4BD84C8F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3FDE7C2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44123" w:rsidRPr="00866F48" w14:paraId="4FA48F41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63A274AE" w14:textId="589DFA48" w:rsidR="00B44123" w:rsidRPr="00563A14" w:rsidRDefault="00B44123" w:rsidP="00B44123">
            <w:pPr>
              <w:tabs>
                <w:tab w:val="clear" w:pos="227"/>
                <w:tab w:val="left" w:pos="190"/>
              </w:tabs>
              <w:ind w:left="180" w:right="-79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563A1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ไม่หมุนเวียน</w:t>
            </w:r>
          </w:p>
        </w:tc>
        <w:tc>
          <w:tcPr>
            <w:tcW w:w="181" w:type="dxa"/>
            <w:gridSpan w:val="2"/>
          </w:tcPr>
          <w:p w14:paraId="3941542C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</w:tcPr>
          <w:p w14:paraId="312B0F29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76D3E2E8" w14:textId="3F9778D8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" w:type="dxa"/>
            <w:shd w:val="clear" w:color="auto" w:fill="auto"/>
          </w:tcPr>
          <w:p w14:paraId="39B4DCD6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1D928E83" w14:textId="3103C465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1A71F974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1F50153B" w14:textId="78922CEE" w:rsidR="00B44123" w:rsidRPr="00563A14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5E4B41DD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4B33DC7" w14:textId="1AD2A94A" w:rsidR="00B44123" w:rsidRPr="00563A14" w:rsidRDefault="00B44123" w:rsidP="00B4412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4B55EA90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B9B4B4D" w14:textId="1EB5350E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44123" w:rsidRPr="00866F48" w14:paraId="56E9A39B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771898FC" w14:textId="718EBCE8" w:rsidR="00B44123" w:rsidRPr="00563A14" w:rsidRDefault="00B44123" w:rsidP="00C301C7">
            <w:pPr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  <w:r w:rsidRPr="00563A14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เงินกู้ยืมระยะยาวจากสถาบั</w:t>
            </w:r>
            <w:r w:rsidR="00C301C7">
              <w:rPr>
                <w:rFonts w:ascii="Angsana New" w:hAnsi="Angsana New" w:hint="cs"/>
                <w:sz w:val="27"/>
                <w:szCs w:val="27"/>
                <w:cs/>
              </w:rPr>
              <w:t>น</w:t>
            </w:r>
            <w:r w:rsidRPr="00563A14">
              <w:rPr>
                <w:rFonts w:ascii="Angsana New" w:hAnsi="Angsana New" w:hint="cs"/>
                <w:sz w:val="27"/>
                <w:szCs w:val="27"/>
                <w:cs/>
              </w:rPr>
              <w:t>การเงิน</w:t>
            </w:r>
          </w:p>
        </w:tc>
        <w:tc>
          <w:tcPr>
            <w:tcW w:w="181" w:type="dxa"/>
            <w:gridSpan w:val="2"/>
          </w:tcPr>
          <w:p w14:paraId="2DB943B1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</w:tcPr>
          <w:p w14:paraId="58462F3C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149917CD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3A14">
              <w:rPr>
                <w:rFonts w:asciiTheme="majorBidi" w:hAnsiTheme="majorBidi" w:cstheme="majorBidi"/>
                <w:sz w:val="27"/>
                <w:szCs w:val="27"/>
              </w:rPr>
              <w:t xml:space="preserve">Fixed 3.75 </w:t>
            </w:r>
            <w:r w:rsidRPr="00563A14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  <w:r w:rsidRPr="00563A14">
              <w:rPr>
                <w:rFonts w:asciiTheme="majorBidi" w:hAnsiTheme="majorBidi" w:cstheme="majorBidi"/>
                <w:sz w:val="27"/>
                <w:szCs w:val="27"/>
              </w:rPr>
              <w:t xml:space="preserve"> 4.50</w:t>
            </w:r>
          </w:p>
          <w:p w14:paraId="5032D7CE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3A14">
              <w:rPr>
                <w:rFonts w:asciiTheme="majorBidi" w:hAnsiTheme="majorBidi" w:cstheme="majorBidi"/>
                <w:sz w:val="27"/>
                <w:szCs w:val="27"/>
              </w:rPr>
              <w:t xml:space="preserve">MLR </w:t>
            </w:r>
            <w:r w:rsidRPr="00563A14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  <w:r w:rsidRPr="00563A14">
              <w:rPr>
                <w:rFonts w:asciiTheme="majorBidi" w:hAnsiTheme="majorBidi" w:cstheme="majorBidi"/>
                <w:sz w:val="27"/>
                <w:szCs w:val="27"/>
              </w:rPr>
              <w:t xml:space="preserve"> 1.75</w:t>
            </w:r>
          </w:p>
          <w:p w14:paraId="498DECDA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63A14">
              <w:rPr>
                <w:rFonts w:asciiTheme="majorBidi" w:hAnsiTheme="majorBidi" w:cstheme="majorBidi"/>
                <w:sz w:val="27"/>
                <w:szCs w:val="27"/>
              </w:rPr>
              <w:t>MLR - 2.00</w:t>
            </w:r>
          </w:p>
          <w:p w14:paraId="05B1FCBA" w14:textId="64C43A10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Theme="majorBidi" w:hAnsiTheme="majorBidi" w:cstheme="majorBidi"/>
                <w:sz w:val="27"/>
                <w:szCs w:val="27"/>
              </w:rPr>
              <w:t>THBFIX + 2.10</w:t>
            </w:r>
          </w:p>
        </w:tc>
        <w:tc>
          <w:tcPr>
            <w:tcW w:w="187" w:type="dxa"/>
            <w:shd w:val="clear" w:color="auto" w:fill="auto"/>
          </w:tcPr>
          <w:p w14:paraId="183924BE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6F473F8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81"/>
              <w:jc w:val="both"/>
              <w:rPr>
                <w:rFonts w:ascii="Angsana New" w:hAnsi="Angsana New"/>
                <w:sz w:val="27"/>
                <w:szCs w:val="27"/>
              </w:rPr>
            </w:pPr>
          </w:p>
          <w:p w14:paraId="7B11CA1B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81"/>
              <w:jc w:val="both"/>
              <w:rPr>
                <w:rFonts w:ascii="Angsana New" w:hAnsi="Angsana New"/>
                <w:sz w:val="27"/>
                <w:szCs w:val="27"/>
              </w:rPr>
            </w:pPr>
          </w:p>
          <w:p w14:paraId="748365EA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81"/>
              <w:jc w:val="both"/>
              <w:rPr>
                <w:rFonts w:ascii="Angsana New" w:hAnsi="Angsana New"/>
                <w:sz w:val="27"/>
                <w:szCs w:val="27"/>
              </w:rPr>
            </w:pPr>
          </w:p>
          <w:p w14:paraId="63435733" w14:textId="6FE9C8CD" w:rsidR="00B44123" w:rsidRPr="00563A14" w:rsidRDefault="00B44123" w:rsidP="00B4412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7538FD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76C957FB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  <w:p w14:paraId="25412D99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  <w:p w14:paraId="507F1255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  <w:p w14:paraId="1118063F" w14:textId="35EF3938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611,202</w:t>
            </w:r>
          </w:p>
        </w:tc>
        <w:tc>
          <w:tcPr>
            <w:tcW w:w="180" w:type="dxa"/>
            <w:shd w:val="clear" w:color="auto" w:fill="auto"/>
          </w:tcPr>
          <w:p w14:paraId="61B46B89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3572FA3A" w14:textId="77777777" w:rsidR="00B44123" w:rsidRPr="00563A14" w:rsidRDefault="00B44123" w:rsidP="00563A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  <w:p w14:paraId="16F65798" w14:textId="77777777" w:rsidR="00B44123" w:rsidRPr="00563A14" w:rsidRDefault="00B44123" w:rsidP="00563A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  <w:p w14:paraId="038B1181" w14:textId="77777777" w:rsidR="00B44123" w:rsidRPr="00563A14" w:rsidRDefault="00B44123" w:rsidP="00563A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  <w:p w14:paraId="618E6000" w14:textId="092B2695" w:rsidR="00B44123" w:rsidRPr="00563A14" w:rsidRDefault="00B44123" w:rsidP="00563A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103,821</w:t>
            </w:r>
          </w:p>
        </w:tc>
        <w:tc>
          <w:tcPr>
            <w:tcW w:w="180" w:type="dxa"/>
            <w:shd w:val="clear" w:color="auto" w:fill="auto"/>
          </w:tcPr>
          <w:p w14:paraId="2E05DC28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773D5C1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  <w:p w14:paraId="11DC2CBA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  <w:p w14:paraId="46AC865B" w14:textId="77777777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  <w:p w14:paraId="31DBC38C" w14:textId="63AB2008" w:rsidR="00B44123" w:rsidRPr="00563A14" w:rsidRDefault="00B44123" w:rsidP="00563A1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715,023</w:t>
            </w:r>
          </w:p>
        </w:tc>
      </w:tr>
      <w:tr w:rsidR="00B44123" w:rsidRPr="00866F48" w14:paraId="4186D8D9" w14:textId="77777777" w:rsidTr="00713B0F">
        <w:trPr>
          <w:cantSplit/>
        </w:trPr>
        <w:tc>
          <w:tcPr>
            <w:tcW w:w="3146" w:type="dxa"/>
            <w:gridSpan w:val="2"/>
            <w:shd w:val="clear" w:color="auto" w:fill="auto"/>
          </w:tcPr>
          <w:p w14:paraId="5C3651AA" w14:textId="7F9D0F4F" w:rsidR="00B44123" w:rsidRPr="00563A14" w:rsidRDefault="00B44123" w:rsidP="006C2768">
            <w:pPr>
              <w:tabs>
                <w:tab w:val="clear" w:pos="227"/>
                <w:tab w:val="left" w:pos="197"/>
              </w:tabs>
              <w:ind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563A14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หนี้สินตามสัญญาเช่าการเงิน</w:t>
            </w:r>
          </w:p>
        </w:tc>
        <w:tc>
          <w:tcPr>
            <w:tcW w:w="181" w:type="dxa"/>
            <w:gridSpan w:val="2"/>
          </w:tcPr>
          <w:p w14:paraId="763163ED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3" w:type="dxa"/>
          </w:tcPr>
          <w:p w14:paraId="63DCFD94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2AE7D73A" w14:textId="476154B1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 xml:space="preserve">3.25 </w:t>
            </w:r>
            <w:r w:rsidRPr="00563A14"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  <w:r w:rsidRPr="00563A14">
              <w:rPr>
                <w:rFonts w:ascii="Angsana New" w:hAnsi="Angsana New"/>
                <w:sz w:val="27"/>
                <w:szCs w:val="27"/>
              </w:rPr>
              <w:t xml:space="preserve"> 7.97</w:t>
            </w:r>
          </w:p>
        </w:tc>
        <w:tc>
          <w:tcPr>
            <w:tcW w:w="187" w:type="dxa"/>
            <w:shd w:val="clear" w:color="auto" w:fill="auto"/>
          </w:tcPr>
          <w:p w14:paraId="1B389833" w14:textId="77777777" w:rsidR="00B44123" w:rsidRPr="00563A14" w:rsidRDefault="00B44123" w:rsidP="00B44123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533A4FB" w14:textId="7BFAE20A" w:rsidR="00B44123" w:rsidRPr="00563A14" w:rsidRDefault="00B44123" w:rsidP="00B4412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4D23D4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6F642C0B" w14:textId="62BE8E5F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125,640</w:t>
            </w:r>
          </w:p>
        </w:tc>
        <w:tc>
          <w:tcPr>
            <w:tcW w:w="180" w:type="dxa"/>
            <w:shd w:val="clear" w:color="auto" w:fill="auto"/>
          </w:tcPr>
          <w:p w14:paraId="70FA8C64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56E8D5D5" w14:textId="4368AC5A" w:rsidR="00B44123" w:rsidRPr="00563A14" w:rsidRDefault="00B44123" w:rsidP="00563A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5,943</w:t>
            </w:r>
          </w:p>
        </w:tc>
        <w:tc>
          <w:tcPr>
            <w:tcW w:w="180" w:type="dxa"/>
            <w:shd w:val="clear" w:color="auto" w:fill="auto"/>
          </w:tcPr>
          <w:p w14:paraId="3D602FCF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E16F377" w14:textId="21A8CA5F" w:rsidR="00B44123" w:rsidRPr="00563A14" w:rsidRDefault="00B44123" w:rsidP="002961E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sz w:val="27"/>
                <w:szCs w:val="27"/>
              </w:rPr>
              <w:t>131,583</w:t>
            </w:r>
          </w:p>
        </w:tc>
      </w:tr>
      <w:tr w:rsidR="00B44123" w:rsidRPr="00866F48" w14:paraId="5291FE2D" w14:textId="77777777" w:rsidTr="00713B0F">
        <w:trPr>
          <w:cantSplit/>
          <w:trHeight w:val="270"/>
        </w:trPr>
        <w:tc>
          <w:tcPr>
            <w:tcW w:w="3146" w:type="dxa"/>
            <w:gridSpan w:val="2"/>
            <w:shd w:val="clear" w:color="auto" w:fill="auto"/>
          </w:tcPr>
          <w:p w14:paraId="6D39D4A5" w14:textId="340CE95C" w:rsidR="00B44123" w:rsidRPr="00563A14" w:rsidRDefault="00B44123" w:rsidP="00B44123">
            <w:pPr>
              <w:ind w:left="180" w:right="-79" w:hanging="170"/>
              <w:rPr>
                <w:rFonts w:ascii="Angsana New" w:hAnsi="Angsana New"/>
                <w:sz w:val="27"/>
                <w:szCs w:val="27"/>
                <w:cs/>
              </w:rPr>
            </w:pPr>
            <w:r w:rsidRPr="00563A1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1" w:type="dxa"/>
            <w:gridSpan w:val="2"/>
          </w:tcPr>
          <w:p w14:paraId="4D4560B4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" w:type="dxa"/>
          </w:tcPr>
          <w:p w14:paraId="0001B025" w14:textId="77777777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18BB780D" w14:textId="6E613A2C" w:rsidR="00B44123" w:rsidRPr="00563A14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" w:type="dxa"/>
            <w:shd w:val="clear" w:color="auto" w:fill="auto"/>
          </w:tcPr>
          <w:p w14:paraId="6AF943F7" w14:textId="77777777" w:rsidR="00B44123" w:rsidRPr="00563A14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0AC82" w14:textId="0FD6FD30" w:rsidR="00B44123" w:rsidRPr="00563A14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b/>
                <w:bCs/>
                <w:sz w:val="27"/>
                <w:szCs w:val="27"/>
              </w:rPr>
              <w:t>2,006,019</w:t>
            </w:r>
          </w:p>
        </w:tc>
        <w:tc>
          <w:tcPr>
            <w:tcW w:w="180" w:type="dxa"/>
            <w:shd w:val="clear" w:color="auto" w:fill="auto"/>
          </w:tcPr>
          <w:p w14:paraId="61C6D81B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1E944" w14:textId="5221ECCE" w:rsidR="00B44123" w:rsidRPr="00563A14" w:rsidRDefault="00B44123" w:rsidP="00B4412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b/>
                <w:bCs/>
                <w:sz w:val="27"/>
                <w:szCs w:val="27"/>
              </w:rPr>
              <w:t>736,842</w:t>
            </w:r>
          </w:p>
        </w:tc>
        <w:tc>
          <w:tcPr>
            <w:tcW w:w="180" w:type="dxa"/>
            <w:shd w:val="clear" w:color="auto" w:fill="auto"/>
          </w:tcPr>
          <w:p w14:paraId="640E8EF2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496AB" w14:textId="16DD187E" w:rsidR="00B44123" w:rsidRPr="00563A14" w:rsidRDefault="00B44123" w:rsidP="00563A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b/>
                <w:bCs/>
                <w:sz w:val="27"/>
                <w:szCs w:val="27"/>
              </w:rPr>
              <w:t>109,764</w:t>
            </w:r>
          </w:p>
        </w:tc>
        <w:tc>
          <w:tcPr>
            <w:tcW w:w="180" w:type="dxa"/>
            <w:shd w:val="clear" w:color="auto" w:fill="auto"/>
          </w:tcPr>
          <w:p w14:paraId="5D94DC63" w14:textId="77777777" w:rsidR="00B44123" w:rsidRPr="00563A14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120BD" w14:textId="3C705CC0" w:rsidR="00B44123" w:rsidRPr="00563A14" w:rsidRDefault="00B44123" w:rsidP="002961E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  <w:r w:rsidRPr="00563A14">
              <w:rPr>
                <w:rFonts w:ascii="Angsana New" w:hAnsi="Angsana New"/>
                <w:b/>
                <w:bCs/>
                <w:sz w:val="27"/>
                <w:szCs w:val="27"/>
              </w:rPr>
              <w:t>2,852,</w:t>
            </w:r>
            <w:r w:rsidRPr="00C80956">
              <w:rPr>
                <w:rFonts w:ascii="Angsana New" w:hAnsi="Angsana New"/>
                <w:b/>
                <w:bCs/>
                <w:sz w:val="27"/>
                <w:szCs w:val="27"/>
              </w:rPr>
              <w:t>625</w:t>
            </w:r>
          </w:p>
        </w:tc>
      </w:tr>
      <w:tr w:rsidR="00C80956" w:rsidRPr="00866F48" w14:paraId="7B8E3734" w14:textId="77777777" w:rsidTr="00713B0F">
        <w:trPr>
          <w:cantSplit/>
          <w:trHeight w:val="270"/>
        </w:trPr>
        <w:tc>
          <w:tcPr>
            <w:tcW w:w="3146" w:type="dxa"/>
            <w:gridSpan w:val="2"/>
            <w:shd w:val="clear" w:color="auto" w:fill="auto"/>
          </w:tcPr>
          <w:p w14:paraId="2EFB3771" w14:textId="77777777" w:rsidR="00C80956" w:rsidRPr="00563A14" w:rsidRDefault="00C80956" w:rsidP="00B44123">
            <w:pPr>
              <w:ind w:left="180" w:right="-79" w:hanging="1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1" w:type="dxa"/>
            <w:gridSpan w:val="2"/>
          </w:tcPr>
          <w:p w14:paraId="768AC456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" w:type="dxa"/>
          </w:tcPr>
          <w:p w14:paraId="449B12B9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0C2A2A3D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" w:type="dxa"/>
            <w:shd w:val="clear" w:color="auto" w:fill="auto"/>
          </w:tcPr>
          <w:p w14:paraId="48A31045" w14:textId="77777777" w:rsidR="00C80956" w:rsidRPr="00563A14" w:rsidRDefault="00C80956" w:rsidP="00B44123">
            <w:pPr>
              <w:pStyle w:val="acctfourfigures"/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2B4040E" w14:textId="77777777" w:rsidR="00C80956" w:rsidRPr="00563A14" w:rsidRDefault="00C80956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3F0C5086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79EA70" w14:textId="77777777" w:rsidR="00C80956" w:rsidRPr="00563A14" w:rsidRDefault="00C80956" w:rsidP="00B4412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1E23A8A6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909B99A" w14:textId="77777777" w:rsidR="00C80956" w:rsidRPr="00563A14" w:rsidRDefault="00C80956" w:rsidP="00563A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652225DB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132563" w14:textId="77777777" w:rsidR="00C80956" w:rsidRPr="00563A14" w:rsidRDefault="00C80956" w:rsidP="002961E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80956" w:rsidRPr="00866F48" w14:paraId="2F34B9FA" w14:textId="77777777" w:rsidTr="00713B0F">
        <w:trPr>
          <w:cantSplit/>
          <w:trHeight w:val="270"/>
        </w:trPr>
        <w:tc>
          <w:tcPr>
            <w:tcW w:w="3146" w:type="dxa"/>
            <w:gridSpan w:val="2"/>
            <w:shd w:val="clear" w:color="auto" w:fill="auto"/>
          </w:tcPr>
          <w:p w14:paraId="6AC1122C" w14:textId="77777777" w:rsidR="00C80956" w:rsidRPr="00563A14" w:rsidRDefault="00C80956" w:rsidP="00B44123">
            <w:pPr>
              <w:ind w:left="180" w:right="-79" w:hanging="1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1" w:type="dxa"/>
            <w:gridSpan w:val="2"/>
          </w:tcPr>
          <w:p w14:paraId="0BE31A53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" w:type="dxa"/>
          </w:tcPr>
          <w:p w14:paraId="22758AB1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1256660B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" w:type="dxa"/>
            <w:shd w:val="clear" w:color="auto" w:fill="auto"/>
          </w:tcPr>
          <w:p w14:paraId="17958140" w14:textId="77777777" w:rsidR="00C80956" w:rsidRPr="00563A14" w:rsidRDefault="00C80956" w:rsidP="00B44123">
            <w:pPr>
              <w:pStyle w:val="acctfourfigures"/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D8C3224" w14:textId="77777777" w:rsidR="00C80956" w:rsidRPr="00563A14" w:rsidRDefault="00C80956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666C6A44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68358EB7" w14:textId="77777777" w:rsidR="00C80956" w:rsidRPr="00563A14" w:rsidRDefault="00C80956" w:rsidP="00B4412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69B0DE6A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15183D7" w14:textId="77777777" w:rsidR="00C80956" w:rsidRPr="00563A14" w:rsidRDefault="00C80956" w:rsidP="00563A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6F3BA831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EB05EE1" w14:textId="77777777" w:rsidR="00C80956" w:rsidRPr="00563A14" w:rsidRDefault="00C80956" w:rsidP="002961E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80956" w:rsidRPr="00866F48" w14:paraId="217DB39A" w14:textId="77777777" w:rsidTr="00713B0F">
        <w:trPr>
          <w:cantSplit/>
          <w:trHeight w:val="270"/>
        </w:trPr>
        <w:tc>
          <w:tcPr>
            <w:tcW w:w="3146" w:type="dxa"/>
            <w:gridSpan w:val="2"/>
            <w:shd w:val="clear" w:color="auto" w:fill="auto"/>
          </w:tcPr>
          <w:p w14:paraId="63CB1924" w14:textId="77777777" w:rsidR="00C80956" w:rsidRPr="00563A14" w:rsidRDefault="00C80956" w:rsidP="00B44123">
            <w:pPr>
              <w:ind w:left="180" w:right="-79" w:hanging="1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1" w:type="dxa"/>
            <w:gridSpan w:val="2"/>
          </w:tcPr>
          <w:p w14:paraId="01906574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" w:type="dxa"/>
          </w:tcPr>
          <w:p w14:paraId="1B90D1C9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1DCCB9CE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" w:type="dxa"/>
            <w:shd w:val="clear" w:color="auto" w:fill="auto"/>
          </w:tcPr>
          <w:p w14:paraId="5200D223" w14:textId="77777777" w:rsidR="00C80956" w:rsidRPr="00563A14" w:rsidRDefault="00C80956" w:rsidP="00B44123">
            <w:pPr>
              <w:pStyle w:val="acctfourfigures"/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048A770D" w14:textId="77777777" w:rsidR="00C80956" w:rsidRPr="00563A14" w:rsidRDefault="00C80956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4F05DFED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2F6C5566" w14:textId="77777777" w:rsidR="00C80956" w:rsidRPr="00563A14" w:rsidRDefault="00C80956" w:rsidP="00B4412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6A14FCC6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42322626" w14:textId="77777777" w:rsidR="00C80956" w:rsidRPr="00563A14" w:rsidRDefault="00C80956" w:rsidP="00563A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18EE6110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C0E73D0" w14:textId="77777777" w:rsidR="00C80956" w:rsidRPr="00563A14" w:rsidRDefault="00C80956" w:rsidP="002961E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80956" w:rsidRPr="00866F48" w14:paraId="7E8BAD2A" w14:textId="77777777" w:rsidTr="00713B0F">
        <w:trPr>
          <w:cantSplit/>
          <w:trHeight w:val="270"/>
        </w:trPr>
        <w:tc>
          <w:tcPr>
            <w:tcW w:w="3146" w:type="dxa"/>
            <w:gridSpan w:val="2"/>
            <w:shd w:val="clear" w:color="auto" w:fill="auto"/>
          </w:tcPr>
          <w:p w14:paraId="042F8A06" w14:textId="77777777" w:rsidR="00C80956" w:rsidRPr="00563A14" w:rsidRDefault="00C80956" w:rsidP="00B44123">
            <w:pPr>
              <w:ind w:left="180" w:right="-79" w:hanging="1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1" w:type="dxa"/>
            <w:gridSpan w:val="2"/>
          </w:tcPr>
          <w:p w14:paraId="2ECEB570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" w:type="dxa"/>
          </w:tcPr>
          <w:p w14:paraId="4B135870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403496DB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" w:type="dxa"/>
            <w:shd w:val="clear" w:color="auto" w:fill="auto"/>
          </w:tcPr>
          <w:p w14:paraId="3C8C250D" w14:textId="77777777" w:rsidR="00C80956" w:rsidRPr="00563A14" w:rsidRDefault="00C80956" w:rsidP="00B44123">
            <w:pPr>
              <w:pStyle w:val="acctfourfigures"/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776473A" w14:textId="77777777" w:rsidR="00C80956" w:rsidRPr="00563A14" w:rsidRDefault="00C80956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3F975E4D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2D098ED5" w14:textId="77777777" w:rsidR="00C80956" w:rsidRPr="00563A14" w:rsidRDefault="00C80956" w:rsidP="00B4412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62B95991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7BAE07DC" w14:textId="77777777" w:rsidR="00C80956" w:rsidRPr="00563A14" w:rsidRDefault="00C80956" w:rsidP="00563A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5E706A3F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9A8DF50" w14:textId="77777777" w:rsidR="00C80956" w:rsidRPr="00563A14" w:rsidRDefault="00C80956" w:rsidP="002961E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C80956" w:rsidRPr="00866F48" w14:paraId="2AD56174" w14:textId="77777777" w:rsidTr="00713B0F">
        <w:trPr>
          <w:cantSplit/>
          <w:trHeight w:val="270"/>
        </w:trPr>
        <w:tc>
          <w:tcPr>
            <w:tcW w:w="3146" w:type="dxa"/>
            <w:gridSpan w:val="2"/>
            <w:shd w:val="clear" w:color="auto" w:fill="auto"/>
          </w:tcPr>
          <w:p w14:paraId="7FB4C73B" w14:textId="77777777" w:rsidR="00C80956" w:rsidRPr="00563A14" w:rsidRDefault="00C80956" w:rsidP="00B44123">
            <w:pPr>
              <w:ind w:left="180" w:right="-79" w:hanging="17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81" w:type="dxa"/>
            <w:gridSpan w:val="2"/>
          </w:tcPr>
          <w:p w14:paraId="554C1932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3" w:type="dxa"/>
          </w:tcPr>
          <w:p w14:paraId="636F6941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25" w:type="dxa"/>
            <w:gridSpan w:val="3"/>
            <w:shd w:val="clear" w:color="auto" w:fill="auto"/>
          </w:tcPr>
          <w:p w14:paraId="4425D780" w14:textId="77777777" w:rsidR="00C80956" w:rsidRPr="00563A14" w:rsidRDefault="00C80956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7" w:type="dxa"/>
            <w:shd w:val="clear" w:color="auto" w:fill="auto"/>
          </w:tcPr>
          <w:p w14:paraId="7AC9311F" w14:textId="77777777" w:rsidR="00C80956" w:rsidRPr="00563A14" w:rsidRDefault="00C80956" w:rsidP="00B44123">
            <w:pPr>
              <w:pStyle w:val="acctfourfigures"/>
              <w:spacing w:line="240" w:lineRule="atLeas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136E7A7C" w14:textId="77777777" w:rsidR="00C80956" w:rsidRPr="00563A14" w:rsidRDefault="00C80956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105DA338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734B4959" w14:textId="77777777" w:rsidR="00C80956" w:rsidRPr="00563A14" w:rsidRDefault="00C80956" w:rsidP="00B44123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2A49C967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14:paraId="6BC047D0" w14:textId="77777777" w:rsidR="00C80956" w:rsidRPr="00563A14" w:rsidRDefault="00C80956" w:rsidP="00563A1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shd w:val="clear" w:color="auto" w:fill="auto"/>
          </w:tcPr>
          <w:p w14:paraId="4A8FD6C5" w14:textId="77777777" w:rsidR="00C80956" w:rsidRPr="00563A14" w:rsidRDefault="00C80956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B2F261A" w14:textId="77777777" w:rsidR="00C80956" w:rsidRPr="00563A14" w:rsidRDefault="00C80956" w:rsidP="002961EE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2550E0" w:rsidRPr="00567006" w14:paraId="0FDB29F5" w14:textId="77777777" w:rsidTr="00713B0F">
        <w:trPr>
          <w:gridAfter w:val="1"/>
          <w:wAfter w:w="249" w:type="dxa"/>
          <w:trHeight w:val="113"/>
          <w:tblHeader/>
        </w:trPr>
        <w:tc>
          <w:tcPr>
            <w:tcW w:w="4855" w:type="dxa"/>
            <w:gridSpan w:val="7"/>
            <w:shd w:val="clear" w:color="auto" w:fill="auto"/>
            <w:vAlign w:val="bottom"/>
          </w:tcPr>
          <w:p w14:paraId="56049906" w14:textId="77777777" w:rsidR="002550E0" w:rsidRPr="00217D6D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9" w:type="dxa"/>
            <w:gridSpan w:val="15"/>
            <w:shd w:val="clear" w:color="auto" w:fill="auto"/>
          </w:tcPr>
          <w:p w14:paraId="096F59F8" w14:textId="77777777" w:rsidR="002550E0" w:rsidRPr="00217D6D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44123" w:rsidRPr="00567006" w14:paraId="0505CCA0" w14:textId="77777777" w:rsidTr="00713B0F">
        <w:trPr>
          <w:gridAfter w:val="1"/>
          <w:wAfter w:w="249" w:type="dxa"/>
          <w:trHeight w:val="113"/>
          <w:tblHeader/>
        </w:trPr>
        <w:tc>
          <w:tcPr>
            <w:tcW w:w="4855" w:type="dxa"/>
            <w:gridSpan w:val="7"/>
            <w:shd w:val="clear" w:color="auto" w:fill="auto"/>
            <w:vAlign w:val="bottom"/>
          </w:tcPr>
          <w:p w14:paraId="6A630645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9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73F47A54" w14:textId="3D18D679" w:rsidR="00B44123" w:rsidRPr="00163A2B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63A2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B44123" w:rsidRPr="00567006" w14:paraId="16D65207" w14:textId="77777777" w:rsidTr="00713B0F">
        <w:trPr>
          <w:gridAfter w:val="1"/>
          <w:wAfter w:w="249" w:type="dxa"/>
          <w:trHeight w:val="364"/>
          <w:tblHeader/>
        </w:trPr>
        <w:tc>
          <w:tcPr>
            <w:tcW w:w="3236" w:type="dxa"/>
            <w:gridSpan w:val="3"/>
            <w:shd w:val="clear" w:color="auto" w:fill="auto"/>
            <w:vAlign w:val="bottom"/>
          </w:tcPr>
          <w:p w14:paraId="65E54B95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shd w:val="clear" w:color="auto" w:fill="auto"/>
            <w:vAlign w:val="bottom"/>
          </w:tcPr>
          <w:p w14:paraId="28917A15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70054122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14A09676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8EFED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217D6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217D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946BE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BB360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217D6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217D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D473D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2AF12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</w:p>
          <w:p w14:paraId="3DC3436B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217D6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E3FB5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EC271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217D6D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B44123" w:rsidRPr="00567006" w14:paraId="56801D2F" w14:textId="77777777" w:rsidTr="00713B0F">
        <w:trPr>
          <w:gridAfter w:val="1"/>
          <w:wAfter w:w="249" w:type="dxa"/>
          <w:tblHeader/>
        </w:trPr>
        <w:tc>
          <w:tcPr>
            <w:tcW w:w="3236" w:type="dxa"/>
            <w:gridSpan w:val="3"/>
            <w:shd w:val="clear" w:color="auto" w:fill="auto"/>
          </w:tcPr>
          <w:p w14:paraId="37159C61" w14:textId="77777777" w:rsidR="00B44123" w:rsidRPr="00217D6D" w:rsidRDefault="00B44123" w:rsidP="00B4412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531CF3CD" w14:textId="77777777" w:rsidR="00B44123" w:rsidRPr="00217D6D" w:rsidRDefault="00B44123" w:rsidP="00B44123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18C1F304" w14:textId="77777777" w:rsidR="00B44123" w:rsidRPr="00217D6D" w:rsidRDefault="00B44123" w:rsidP="00B4412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09" w:type="dxa"/>
            <w:gridSpan w:val="15"/>
            <w:shd w:val="clear" w:color="auto" w:fill="auto"/>
          </w:tcPr>
          <w:p w14:paraId="63949760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4123" w:rsidRPr="00567006" w14:paraId="65FE2629" w14:textId="77777777" w:rsidTr="00713B0F">
        <w:trPr>
          <w:gridAfter w:val="1"/>
          <w:wAfter w:w="249" w:type="dxa"/>
          <w:cantSplit/>
        </w:trPr>
        <w:tc>
          <w:tcPr>
            <w:tcW w:w="3236" w:type="dxa"/>
            <w:gridSpan w:val="3"/>
            <w:shd w:val="clear" w:color="auto" w:fill="auto"/>
          </w:tcPr>
          <w:p w14:paraId="0BEC6FB7" w14:textId="77777777" w:rsidR="00B44123" w:rsidRPr="00217D6D" w:rsidRDefault="00B44123" w:rsidP="00B4412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217D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39" w:type="dxa"/>
            <w:gridSpan w:val="3"/>
            <w:shd w:val="clear" w:color="auto" w:fill="auto"/>
          </w:tcPr>
          <w:p w14:paraId="08867894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CC88FA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6AFB60A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E76198" w14:textId="77777777" w:rsidR="00B44123" w:rsidRPr="00217D6D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7097D464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BBE7CF" w14:textId="77777777" w:rsidR="00B44123" w:rsidRPr="00217D6D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42B89DD5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8BBF9B" w14:textId="77777777" w:rsidR="00B44123" w:rsidRPr="00217D6D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F42853B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123" w:rsidRPr="00567006" w14:paraId="7BF4DDB1" w14:textId="77777777" w:rsidTr="00713B0F">
        <w:trPr>
          <w:gridAfter w:val="1"/>
          <w:wAfter w:w="249" w:type="dxa"/>
          <w:cantSplit/>
        </w:trPr>
        <w:tc>
          <w:tcPr>
            <w:tcW w:w="3236" w:type="dxa"/>
            <w:gridSpan w:val="3"/>
            <w:shd w:val="clear" w:color="auto" w:fill="auto"/>
          </w:tcPr>
          <w:p w14:paraId="620AEB4D" w14:textId="77777777" w:rsidR="00B44123" w:rsidRPr="00217D6D" w:rsidRDefault="00B44123" w:rsidP="00B4412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39" w:type="dxa"/>
            <w:gridSpan w:val="3"/>
            <w:shd w:val="clear" w:color="auto" w:fill="auto"/>
          </w:tcPr>
          <w:p w14:paraId="57F1E534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F2DBDF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0E9EE01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5C56BC" w14:textId="77777777" w:rsidR="00B44123" w:rsidRPr="00217D6D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567830E1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BF81120" w14:textId="77777777" w:rsidR="00B44123" w:rsidRPr="00217D6D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6B5D1A4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385254" w14:textId="77777777" w:rsidR="00B44123" w:rsidRPr="00217D6D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3BB1A83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123" w:rsidRPr="00567006" w14:paraId="1DC11F6C" w14:textId="77777777" w:rsidTr="00713B0F">
        <w:trPr>
          <w:gridAfter w:val="1"/>
          <w:wAfter w:w="249" w:type="dxa"/>
          <w:cantSplit/>
        </w:trPr>
        <w:tc>
          <w:tcPr>
            <w:tcW w:w="3236" w:type="dxa"/>
            <w:gridSpan w:val="3"/>
            <w:shd w:val="clear" w:color="auto" w:fill="auto"/>
          </w:tcPr>
          <w:p w14:paraId="7BE9C1CA" w14:textId="77777777" w:rsidR="00B44123" w:rsidRPr="00217D6D" w:rsidRDefault="00B44123" w:rsidP="003353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39" w:type="dxa"/>
            <w:gridSpan w:val="3"/>
            <w:shd w:val="clear" w:color="auto" w:fill="auto"/>
          </w:tcPr>
          <w:p w14:paraId="51BC5133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2.15 - 3.94</w:t>
            </w:r>
          </w:p>
        </w:tc>
        <w:tc>
          <w:tcPr>
            <w:tcW w:w="180" w:type="dxa"/>
            <w:shd w:val="clear" w:color="auto" w:fill="auto"/>
          </w:tcPr>
          <w:p w14:paraId="4084043E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3A39BE3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675,207</w:t>
            </w:r>
          </w:p>
        </w:tc>
        <w:tc>
          <w:tcPr>
            <w:tcW w:w="180" w:type="dxa"/>
            <w:shd w:val="clear" w:color="auto" w:fill="auto"/>
          </w:tcPr>
          <w:p w14:paraId="56A01361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561447C1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1196F2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34D8A7F8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B097B4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6FB8C096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675,207</w:t>
            </w:r>
          </w:p>
        </w:tc>
      </w:tr>
      <w:tr w:rsidR="00B44123" w:rsidRPr="00567006" w14:paraId="26F1F49E" w14:textId="77777777" w:rsidTr="00713B0F">
        <w:trPr>
          <w:gridAfter w:val="1"/>
          <w:wAfter w:w="249" w:type="dxa"/>
          <w:cantSplit/>
        </w:trPr>
        <w:tc>
          <w:tcPr>
            <w:tcW w:w="3236" w:type="dxa"/>
            <w:gridSpan w:val="3"/>
            <w:shd w:val="clear" w:color="auto" w:fill="auto"/>
          </w:tcPr>
          <w:p w14:paraId="14DF3F7D" w14:textId="77777777" w:rsidR="00B44123" w:rsidRPr="00217D6D" w:rsidRDefault="00B44123" w:rsidP="003353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/>
                <w:sz w:val="30"/>
                <w:szCs w:val="30"/>
                <w:cs/>
              </w:rPr>
              <w:t>ส่วนของเงินกู้ระยะยาวจากสถาบัน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การเงินที่ถึงกำหนดชำระภายใน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39" w:type="dxa"/>
            <w:gridSpan w:val="3"/>
            <w:shd w:val="clear" w:color="auto" w:fill="auto"/>
          </w:tcPr>
          <w:p w14:paraId="53935C4D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Fixed 3.75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 4.50</w:t>
            </w:r>
          </w:p>
          <w:p w14:paraId="5748D129" w14:textId="77777777" w:rsidR="00B44123" w:rsidRPr="0087625C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</w:p>
          <w:p w14:paraId="1F8CEDE9" w14:textId="77777777" w:rsidR="00B44123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5C32">
              <w:rPr>
                <w:rFonts w:asciiTheme="majorBidi" w:hAnsiTheme="majorBidi" w:cstheme="majorBidi"/>
                <w:sz w:val="30"/>
                <w:szCs w:val="30"/>
              </w:rPr>
              <w:t>MLR - 2.00</w:t>
            </w:r>
          </w:p>
          <w:p w14:paraId="7C8FB937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5C">
              <w:rPr>
                <w:rFonts w:asciiTheme="majorBidi" w:hAnsiTheme="majorBidi" w:cstheme="majorBidi"/>
                <w:sz w:val="30"/>
                <w:szCs w:val="30"/>
              </w:rPr>
              <w:t>THBFIX + 2.10</w:t>
            </w:r>
          </w:p>
        </w:tc>
        <w:tc>
          <w:tcPr>
            <w:tcW w:w="180" w:type="dxa"/>
            <w:shd w:val="clear" w:color="auto" w:fill="auto"/>
          </w:tcPr>
          <w:p w14:paraId="30C16E50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7B1CC4E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AF78CA0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5DAAA1F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00BD327E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225,629</w:t>
            </w:r>
          </w:p>
        </w:tc>
        <w:tc>
          <w:tcPr>
            <w:tcW w:w="180" w:type="dxa"/>
            <w:shd w:val="clear" w:color="auto" w:fill="auto"/>
          </w:tcPr>
          <w:p w14:paraId="7546CD55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3840339C" w14:textId="77777777" w:rsidR="00B44123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208C51C" w14:textId="77777777" w:rsidR="00B44123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757E8A0D" w14:textId="77777777" w:rsidR="00B44123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2830E7C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CF64F7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761413A" w14:textId="77777777" w:rsidR="00B44123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91044AE" w14:textId="77777777" w:rsidR="00B44123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027B5A9" w14:textId="77777777" w:rsidR="00B44123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5E70BDD4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2F5904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176B09E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1625FC9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7601794F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3197C875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225,629</w:t>
            </w:r>
          </w:p>
        </w:tc>
      </w:tr>
      <w:tr w:rsidR="00B44123" w:rsidRPr="00567006" w14:paraId="490DD13D" w14:textId="77777777" w:rsidTr="00713B0F">
        <w:trPr>
          <w:gridAfter w:val="1"/>
          <w:wAfter w:w="249" w:type="dxa"/>
          <w:cantSplit/>
        </w:trPr>
        <w:tc>
          <w:tcPr>
            <w:tcW w:w="3236" w:type="dxa"/>
            <w:gridSpan w:val="3"/>
            <w:shd w:val="clear" w:color="auto" w:fill="auto"/>
          </w:tcPr>
          <w:p w14:paraId="2B420926" w14:textId="77777777" w:rsidR="00B44123" w:rsidRPr="00217D6D" w:rsidRDefault="00B44123" w:rsidP="003353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ส่วนของหนี้สินตามสัญญาเช่าการเงิน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39" w:type="dxa"/>
            <w:gridSpan w:val="3"/>
            <w:shd w:val="clear" w:color="auto" w:fill="auto"/>
          </w:tcPr>
          <w:p w14:paraId="1F65AFAD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B115485" w14:textId="16AF3CDB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3.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  <w:r w:rsidRPr="00217D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="Angsana New" w:hAnsi="Angsana New"/>
                <w:sz w:val="30"/>
                <w:szCs w:val="30"/>
              </w:rPr>
              <w:t xml:space="preserve"> 7.97</w:t>
            </w:r>
          </w:p>
        </w:tc>
        <w:tc>
          <w:tcPr>
            <w:tcW w:w="180" w:type="dxa"/>
            <w:shd w:val="clear" w:color="auto" w:fill="auto"/>
          </w:tcPr>
          <w:p w14:paraId="02E42F89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7005D9C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3413DE0D" w14:textId="09E4E645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49,888</w:t>
            </w:r>
          </w:p>
        </w:tc>
        <w:tc>
          <w:tcPr>
            <w:tcW w:w="180" w:type="dxa"/>
            <w:shd w:val="clear" w:color="auto" w:fill="auto"/>
          </w:tcPr>
          <w:p w14:paraId="793A61EA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4FCB50B8" w14:textId="77777777" w:rsidR="00B44123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5E48B12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B7FE6A" w14:textId="77777777" w:rsidR="00B44123" w:rsidRPr="00217D6D" w:rsidRDefault="00B44123" w:rsidP="00B44123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0CA81049" w14:textId="77777777" w:rsidR="00B44123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26858A07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0CE949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65E7EF2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3238D345" w14:textId="36A8421E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49,888</w:t>
            </w:r>
          </w:p>
        </w:tc>
      </w:tr>
      <w:tr w:rsidR="00B44123" w:rsidRPr="00567006" w14:paraId="5E651D2E" w14:textId="77777777" w:rsidTr="00713B0F">
        <w:trPr>
          <w:gridAfter w:val="1"/>
          <w:wAfter w:w="249" w:type="dxa"/>
          <w:cantSplit/>
        </w:trPr>
        <w:tc>
          <w:tcPr>
            <w:tcW w:w="3236" w:type="dxa"/>
            <w:gridSpan w:val="3"/>
            <w:shd w:val="clear" w:color="auto" w:fill="auto"/>
          </w:tcPr>
          <w:p w14:paraId="78E321E8" w14:textId="77777777" w:rsidR="00335395" w:rsidRDefault="00B44123" w:rsidP="00335395">
            <w:pPr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</w:t>
            </w:r>
          </w:p>
          <w:p w14:paraId="3220DC77" w14:textId="64C48303" w:rsidR="00B44123" w:rsidRPr="00217D6D" w:rsidRDefault="00335395" w:rsidP="003353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B44123" w:rsidRPr="00217D6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39" w:type="dxa"/>
            <w:gridSpan w:val="3"/>
            <w:shd w:val="clear" w:color="auto" w:fill="auto"/>
          </w:tcPr>
          <w:p w14:paraId="31B689C3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CFD116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180" w:type="dxa"/>
            <w:shd w:val="clear" w:color="auto" w:fill="auto"/>
          </w:tcPr>
          <w:p w14:paraId="39950B44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5DDF41D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EEAD028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74,750</w:t>
            </w:r>
          </w:p>
        </w:tc>
        <w:tc>
          <w:tcPr>
            <w:tcW w:w="180" w:type="dxa"/>
            <w:shd w:val="clear" w:color="auto" w:fill="auto"/>
          </w:tcPr>
          <w:p w14:paraId="21405D48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3D476953" w14:textId="77777777" w:rsidR="00B44123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77A06AA4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281F72" w14:textId="77777777" w:rsidR="00B44123" w:rsidRPr="00217D6D" w:rsidRDefault="00B44123" w:rsidP="00B44123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7E4B3AA4" w14:textId="77777777" w:rsidR="00B44123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  <w:p w14:paraId="2715AACD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4652D1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5E3D551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07B89E0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74,750</w:t>
            </w:r>
          </w:p>
        </w:tc>
      </w:tr>
      <w:tr w:rsidR="00B44123" w:rsidRPr="00567006" w14:paraId="26B6F8F5" w14:textId="77777777" w:rsidTr="00713B0F">
        <w:trPr>
          <w:gridAfter w:val="1"/>
          <w:wAfter w:w="249" w:type="dxa"/>
          <w:cantSplit/>
        </w:trPr>
        <w:tc>
          <w:tcPr>
            <w:tcW w:w="3236" w:type="dxa"/>
            <w:gridSpan w:val="3"/>
            <w:shd w:val="clear" w:color="auto" w:fill="auto"/>
          </w:tcPr>
          <w:p w14:paraId="681D6080" w14:textId="77777777" w:rsidR="00B44123" w:rsidRPr="00217D6D" w:rsidRDefault="00B44123" w:rsidP="00B44123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dxa"/>
            <w:gridSpan w:val="3"/>
            <w:shd w:val="clear" w:color="auto" w:fill="auto"/>
          </w:tcPr>
          <w:p w14:paraId="4A0BF2D4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6F912C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1E211CE1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75D99AF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5CDDC662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108886" w14:textId="77777777" w:rsidR="00B44123" w:rsidRPr="00217D6D" w:rsidRDefault="00B44123" w:rsidP="00B44123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6C525E3C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F610AB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0EA471D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123" w:rsidRPr="00567006" w14:paraId="4FD6C33F" w14:textId="77777777" w:rsidTr="00713B0F">
        <w:trPr>
          <w:gridAfter w:val="1"/>
          <w:wAfter w:w="249" w:type="dxa"/>
          <w:cantSplit/>
        </w:trPr>
        <w:tc>
          <w:tcPr>
            <w:tcW w:w="3236" w:type="dxa"/>
            <w:gridSpan w:val="3"/>
            <w:shd w:val="clear" w:color="auto" w:fill="auto"/>
          </w:tcPr>
          <w:p w14:paraId="5479852D" w14:textId="77777777" w:rsidR="00B44123" w:rsidRPr="00217D6D" w:rsidRDefault="00B44123" w:rsidP="00B4412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39" w:type="dxa"/>
            <w:gridSpan w:val="3"/>
            <w:shd w:val="clear" w:color="auto" w:fill="auto"/>
          </w:tcPr>
          <w:p w14:paraId="54F6F5B3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3CB284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099274E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859B65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66A77D81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86BBF8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45E5E778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EDC049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EF67440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123" w:rsidRPr="00567006" w14:paraId="7AFD643B" w14:textId="77777777" w:rsidTr="00713B0F">
        <w:trPr>
          <w:gridAfter w:val="1"/>
          <w:wAfter w:w="249" w:type="dxa"/>
          <w:cantSplit/>
          <w:trHeight w:val="270"/>
        </w:trPr>
        <w:tc>
          <w:tcPr>
            <w:tcW w:w="3236" w:type="dxa"/>
            <w:gridSpan w:val="3"/>
            <w:shd w:val="clear" w:color="auto" w:fill="auto"/>
          </w:tcPr>
          <w:p w14:paraId="7D0D156F" w14:textId="77777777" w:rsidR="00B44123" w:rsidRPr="00217D6D" w:rsidRDefault="00B44123" w:rsidP="003353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39" w:type="dxa"/>
            <w:gridSpan w:val="3"/>
            <w:shd w:val="clear" w:color="auto" w:fill="auto"/>
          </w:tcPr>
          <w:p w14:paraId="79FC4373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Fixed 3.75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 4.50</w:t>
            </w:r>
          </w:p>
          <w:p w14:paraId="5DB483FE" w14:textId="77777777" w:rsidR="00B44123" w:rsidRPr="0087625C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</w:p>
          <w:p w14:paraId="713892CB" w14:textId="77777777" w:rsidR="00B44123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5C32">
              <w:rPr>
                <w:rFonts w:asciiTheme="majorBidi" w:hAnsiTheme="majorBidi" w:cstheme="majorBidi"/>
                <w:sz w:val="30"/>
                <w:szCs w:val="30"/>
              </w:rPr>
              <w:t>MLR - 2.00</w:t>
            </w:r>
          </w:p>
          <w:p w14:paraId="226468B0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Theme="majorBidi" w:hAnsiTheme="majorBidi" w:cstheme="majorBidi"/>
                <w:sz w:val="30"/>
                <w:szCs w:val="30"/>
              </w:rPr>
              <w:t>THBFIX + 2.10</w:t>
            </w:r>
          </w:p>
        </w:tc>
        <w:tc>
          <w:tcPr>
            <w:tcW w:w="180" w:type="dxa"/>
            <w:shd w:val="clear" w:color="auto" w:fill="auto"/>
          </w:tcPr>
          <w:p w14:paraId="0110F3FE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26D18C4" w14:textId="77777777" w:rsidR="00B44123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2E5BC13E" w14:textId="77777777" w:rsidR="00B44123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11122AE" w14:textId="77777777" w:rsidR="00B44123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596C2C69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0AD5F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1D37E2FD" w14:textId="77777777" w:rsidR="00B44123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040BD6B6" w14:textId="77777777" w:rsidR="00B44123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5538AC94" w14:textId="77777777" w:rsidR="00B44123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7A4186E6" w14:textId="78A365B1" w:rsidR="00B44123" w:rsidRPr="00217D6D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653,929</w:t>
            </w:r>
          </w:p>
        </w:tc>
        <w:tc>
          <w:tcPr>
            <w:tcW w:w="180" w:type="dxa"/>
            <w:shd w:val="clear" w:color="auto" w:fill="auto"/>
          </w:tcPr>
          <w:p w14:paraId="3EE11D4A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5D2D83E9" w14:textId="77777777" w:rsidR="00B44123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362A6E4B" w14:textId="77777777" w:rsidR="00B44123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4D5F543" w14:textId="77777777" w:rsidR="00B44123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6F2EBFC9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92,836</w:t>
            </w:r>
          </w:p>
        </w:tc>
        <w:tc>
          <w:tcPr>
            <w:tcW w:w="180" w:type="dxa"/>
            <w:shd w:val="clear" w:color="auto" w:fill="auto"/>
          </w:tcPr>
          <w:p w14:paraId="6F8087EA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0EB0CA0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4503044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535867E2" w14:textId="77777777" w:rsidR="00B44123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01963860" w14:textId="759F047E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746,765</w:t>
            </w:r>
          </w:p>
        </w:tc>
      </w:tr>
      <w:tr w:rsidR="00B44123" w:rsidRPr="00567006" w14:paraId="007E6A1C" w14:textId="77777777" w:rsidTr="00713B0F">
        <w:trPr>
          <w:gridAfter w:val="1"/>
          <w:wAfter w:w="249" w:type="dxa"/>
          <w:cantSplit/>
          <w:trHeight w:val="270"/>
        </w:trPr>
        <w:tc>
          <w:tcPr>
            <w:tcW w:w="3236" w:type="dxa"/>
            <w:gridSpan w:val="3"/>
            <w:shd w:val="clear" w:color="auto" w:fill="auto"/>
          </w:tcPr>
          <w:p w14:paraId="65FB35D3" w14:textId="77777777" w:rsidR="00B44123" w:rsidRPr="00217D6D" w:rsidRDefault="00B44123" w:rsidP="0033539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39" w:type="dxa"/>
            <w:gridSpan w:val="3"/>
            <w:shd w:val="clear" w:color="auto" w:fill="auto"/>
          </w:tcPr>
          <w:p w14:paraId="714CD7E9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="Angsana New" w:hAnsi="Angsana New"/>
                <w:sz w:val="30"/>
                <w:szCs w:val="30"/>
              </w:rPr>
              <w:t xml:space="preserve"> 7.97</w:t>
            </w:r>
          </w:p>
        </w:tc>
        <w:tc>
          <w:tcPr>
            <w:tcW w:w="180" w:type="dxa"/>
            <w:shd w:val="clear" w:color="auto" w:fill="auto"/>
          </w:tcPr>
          <w:p w14:paraId="2C03F3F1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2EB2266A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787D63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14:paraId="406F0061" w14:textId="3BFCBC10" w:rsidR="00B44123" w:rsidRPr="00217D6D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12,263</w:t>
            </w:r>
          </w:p>
        </w:tc>
        <w:tc>
          <w:tcPr>
            <w:tcW w:w="180" w:type="dxa"/>
            <w:shd w:val="clear" w:color="auto" w:fill="auto"/>
          </w:tcPr>
          <w:p w14:paraId="7D6E52AA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shd w:val="clear" w:color="auto" w:fill="auto"/>
          </w:tcPr>
          <w:p w14:paraId="0C664443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558599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DF30E74" w14:textId="0EF409FA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12,263</w:t>
            </w:r>
          </w:p>
        </w:tc>
      </w:tr>
      <w:tr w:rsidR="00B44123" w:rsidRPr="00567006" w14:paraId="5C7B9C33" w14:textId="77777777" w:rsidTr="00713B0F">
        <w:trPr>
          <w:gridAfter w:val="1"/>
          <w:wAfter w:w="249" w:type="dxa"/>
          <w:cantSplit/>
        </w:trPr>
        <w:tc>
          <w:tcPr>
            <w:tcW w:w="3236" w:type="dxa"/>
            <w:gridSpan w:val="3"/>
            <w:shd w:val="clear" w:color="auto" w:fill="auto"/>
          </w:tcPr>
          <w:p w14:paraId="0CB97237" w14:textId="77777777" w:rsidR="00B44123" w:rsidRPr="00217D6D" w:rsidRDefault="00B44123" w:rsidP="00B4412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gridSpan w:val="3"/>
            <w:shd w:val="clear" w:color="auto" w:fill="auto"/>
          </w:tcPr>
          <w:p w14:paraId="415F6ABE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48EDA4C" w14:textId="77777777" w:rsidR="00B44123" w:rsidRPr="00217D6D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95A8A" w14:textId="16AA23E3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1,025,474</w:t>
            </w:r>
          </w:p>
        </w:tc>
        <w:tc>
          <w:tcPr>
            <w:tcW w:w="180" w:type="dxa"/>
            <w:shd w:val="clear" w:color="auto" w:fill="auto"/>
          </w:tcPr>
          <w:p w14:paraId="39F36488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48DBF" w14:textId="293D3C2E" w:rsidR="00B44123" w:rsidRPr="00217D6D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666,192</w:t>
            </w:r>
          </w:p>
        </w:tc>
        <w:tc>
          <w:tcPr>
            <w:tcW w:w="180" w:type="dxa"/>
            <w:shd w:val="clear" w:color="auto" w:fill="auto"/>
          </w:tcPr>
          <w:p w14:paraId="319EB825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B4287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92,836</w:t>
            </w:r>
          </w:p>
        </w:tc>
        <w:tc>
          <w:tcPr>
            <w:tcW w:w="180" w:type="dxa"/>
            <w:shd w:val="clear" w:color="auto" w:fill="auto"/>
          </w:tcPr>
          <w:p w14:paraId="1803FBC7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DEC6C0" w14:textId="6B0D3AF2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1,784,502</w:t>
            </w:r>
          </w:p>
        </w:tc>
      </w:tr>
    </w:tbl>
    <w:p w14:paraId="0D243276" w14:textId="77777777" w:rsidR="00816E5B" w:rsidRDefault="00816E5B" w:rsidP="00816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B09BDA" w14:textId="77777777" w:rsidR="002550E0" w:rsidRDefault="002550E0">
      <w:r>
        <w:br w:type="page"/>
      </w:r>
    </w:p>
    <w:tbl>
      <w:tblPr>
        <w:tblpPr w:leftFromText="180" w:rightFromText="180" w:vertAnchor="text" w:horzAnchor="margin" w:tblpX="360" w:tblpY="2"/>
        <w:tblW w:w="95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80"/>
        <w:gridCol w:w="1080"/>
        <w:gridCol w:w="180"/>
        <w:gridCol w:w="1110"/>
        <w:gridCol w:w="180"/>
        <w:gridCol w:w="900"/>
        <w:gridCol w:w="180"/>
        <w:gridCol w:w="1080"/>
      </w:tblGrid>
      <w:tr w:rsidR="002550E0" w:rsidRPr="00567006" w14:paraId="7E81934A" w14:textId="77777777" w:rsidTr="00010CC5">
        <w:trPr>
          <w:trHeight w:val="113"/>
          <w:tblHeader/>
        </w:trPr>
        <w:tc>
          <w:tcPr>
            <w:tcW w:w="4860" w:type="dxa"/>
            <w:gridSpan w:val="3"/>
            <w:shd w:val="clear" w:color="auto" w:fill="auto"/>
            <w:vAlign w:val="bottom"/>
          </w:tcPr>
          <w:p w14:paraId="5257E2DF" w14:textId="77777777" w:rsidR="002550E0" w:rsidRPr="00851F07" w:rsidRDefault="002550E0" w:rsidP="0039175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shd w:val="clear" w:color="auto" w:fill="auto"/>
          </w:tcPr>
          <w:p w14:paraId="10A75557" w14:textId="77777777" w:rsidR="002550E0" w:rsidRPr="00851F07" w:rsidRDefault="002550E0" w:rsidP="0039175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1F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44123" w:rsidRPr="00567006" w14:paraId="11721B2B" w14:textId="77777777" w:rsidTr="00010CC5">
        <w:trPr>
          <w:trHeight w:val="113"/>
          <w:tblHeader/>
        </w:trPr>
        <w:tc>
          <w:tcPr>
            <w:tcW w:w="4860" w:type="dxa"/>
            <w:gridSpan w:val="3"/>
            <w:shd w:val="clear" w:color="auto" w:fill="auto"/>
            <w:vAlign w:val="bottom"/>
          </w:tcPr>
          <w:p w14:paraId="11B65CB5" w14:textId="77777777" w:rsidR="00B44123" w:rsidRPr="00851F07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C0F490C" w14:textId="0F5DDEC4" w:rsidR="00B44123" w:rsidRPr="00010CC5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10C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B44123" w:rsidRPr="00567006" w14:paraId="3AA91D32" w14:textId="77777777" w:rsidTr="00010CC5">
        <w:trPr>
          <w:trHeight w:val="364"/>
          <w:tblHeader/>
        </w:trPr>
        <w:tc>
          <w:tcPr>
            <w:tcW w:w="3240" w:type="dxa"/>
            <w:shd w:val="clear" w:color="auto" w:fill="auto"/>
            <w:vAlign w:val="bottom"/>
          </w:tcPr>
          <w:p w14:paraId="4BFC6FEC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E9C42" w14:textId="77777777" w:rsidR="00B44123" w:rsidRPr="00851F07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14:paraId="7E9D5C8D" w14:textId="77777777" w:rsidR="00B44123" w:rsidRPr="00851F07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75F47F7C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BB866" w14:textId="77777777" w:rsidR="00B44123" w:rsidRPr="00851F07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ภายใน </w:t>
            </w:r>
            <w:r w:rsidRPr="00851F0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51F0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E00BE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F2AC6" w14:textId="77777777" w:rsidR="00B44123" w:rsidRPr="00851F07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  <w:r w:rsidRPr="00851F07">
              <w:rPr>
                <w:rFonts w:ascii="Angsana New" w:hAnsi="Angsana New"/>
                <w:sz w:val="30"/>
                <w:szCs w:val="30"/>
                <w:lang w:bidi="th-TH"/>
              </w:rPr>
              <w:t xml:space="preserve"> 1 </w:t>
            </w: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ปีแต่ภายใน </w:t>
            </w:r>
            <w:r w:rsidRPr="00851F0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851F0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51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8DF26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579E3" w14:textId="77777777" w:rsidR="00B44123" w:rsidRPr="00851F07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หลังจาก</w:t>
            </w:r>
          </w:p>
          <w:p w14:paraId="1B31E570" w14:textId="77777777" w:rsidR="00B44123" w:rsidRPr="00851F07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1F0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851F0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851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BC9B6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624A8" w14:textId="77777777" w:rsidR="00B44123" w:rsidRPr="00851F07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51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</w:t>
            </w:r>
            <w:r w:rsidRPr="00851F07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B44123" w:rsidRPr="00567006" w14:paraId="029C936E" w14:textId="77777777" w:rsidTr="00851F07">
        <w:trPr>
          <w:tblHeader/>
        </w:trPr>
        <w:tc>
          <w:tcPr>
            <w:tcW w:w="3240" w:type="dxa"/>
            <w:shd w:val="clear" w:color="auto" w:fill="auto"/>
          </w:tcPr>
          <w:p w14:paraId="04D1CAAE" w14:textId="77777777" w:rsidR="00B44123" w:rsidRPr="00851F07" w:rsidRDefault="00B44123" w:rsidP="00B4412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F591B92" w14:textId="77777777" w:rsidR="00B44123" w:rsidRPr="00851F07" w:rsidRDefault="00B44123" w:rsidP="00B44123">
            <w:pPr>
              <w:ind w:left="180" w:right="-79" w:hanging="25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1F0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1883B03E" w14:textId="77777777" w:rsidR="00B44123" w:rsidRPr="00851F07" w:rsidRDefault="00B44123" w:rsidP="00B44123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10" w:type="dxa"/>
            <w:gridSpan w:val="7"/>
            <w:shd w:val="clear" w:color="auto" w:fill="auto"/>
          </w:tcPr>
          <w:p w14:paraId="0F0D0C46" w14:textId="77777777" w:rsidR="00B44123" w:rsidRPr="00851F07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51F0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4123" w:rsidRPr="00567006" w14:paraId="5AA4E9B6" w14:textId="77777777" w:rsidTr="00851F07">
        <w:trPr>
          <w:cantSplit/>
        </w:trPr>
        <w:tc>
          <w:tcPr>
            <w:tcW w:w="3240" w:type="dxa"/>
            <w:shd w:val="clear" w:color="auto" w:fill="auto"/>
          </w:tcPr>
          <w:p w14:paraId="4BD086B4" w14:textId="77777777" w:rsidR="00B44123" w:rsidRPr="00851F07" w:rsidRDefault="00B44123" w:rsidP="00B44123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1F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851F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9CC7386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7894C6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F05981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A68114" w14:textId="77777777" w:rsidR="00B44123" w:rsidRPr="00851F07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CB2C696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795F07" w14:textId="77777777" w:rsidR="00B44123" w:rsidRPr="00851F07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83F772B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5CB8E8E" w14:textId="77777777" w:rsidR="00B44123" w:rsidRPr="00851F07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28A093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123" w:rsidRPr="00567006" w14:paraId="31AF7DB1" w14:textId="77777777" w:rsidTr="00851F07">
        <w:trPr>
          <w:cantSplit/>
        </w:trPr>
        <w:tc>
          <w:tcPr>
            <w:tcW w:w="3240" w:type="dxa"/>
            <w:shd w:val="clear" w:color="auto" w:fill="auto"/>
          </w:tcPr>
          <w:p w14:paraId="03A6E1CF" w14:textId="77777777" w:rsidR="00B44123" w:rsidRPr="00217D6D" w:rsidRDefault="00B44123" w:rsidP="00B4412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auto"/>
          </w:tcPr>
          <w:p w14:paraId="34316AE3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DE5224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021A72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DBD92C8" w14:textId="77777777" w:rsidR="00B44123" w:rsidRPr="00851F07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CB4D6CD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A14FA3" w14:textId="77777777" w:rsidR="00B44123" w:rsidRPr="00851F07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778FFE6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FDF2AC" w14:textId="77777777" w:rsidR="00B44123" w:rsidRPr="00851F07" w:rsidRDefault="00B44123" w:rsidP="00B44123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537B57" w14:textId="77777777" w:rsidR="00B44123" w:rsidRPr="00851F07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123" w:rsidRPr="00567006" w14:paraId="06CF9633" w14:textId="77777777" w:rsidTr="00851F07">
        <w:trPr>
          <w:cantSplit/>
        </w:trPr>
        <w:tc>
          <w:tcPr>
            <w:tcW w:w="3240" w:type="dxa"/>
            <w:shd w:val="clear" w:color="auto" w:fill="auto"/>
          </w:tcPr>
          <w:p w14:paraId="3475B4E9" w14:textId="77777777" w:rsidR="00B44123" w:rsidRPr="00217D6D" w:rsidRDefault="00B44123" w:rsidP="00010CC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22AA1EAC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2.15 - 3.94</w:t>
            </w:r>
          </w:p>
        </w:tc>
        <w:tc>
          <w:tcPr>
            <w:tcW w:w="180" w:type="dxa"/>
            <w:shd w:val="clear" w:color="auto" w:fill="auto"/>
          </w:tcPr>
          <w:p w14:paraId="73675FA8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CDB28E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1,731,817</w:t>
            </w:r>
          </w:p>
        </w:tc>
        <w:tc>
          <w:tcPr>
            <w:tcW w:w="180" w:type="dxa"/>
            <w:shd w:val="clear" w:color="auto" w:fill="auto"/>
          </w:tcPr>
          <w:p w14:paraId="7147DB9B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CC0CA55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1F16FD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2C1C858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2FA90A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74D300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1,731,817</w:t>
            </w:r>
          </w:p>
        </w:tc>
      </w:tr>
      <w:tr w:rsidR="00B44123" w:rsidRPr="00567006" w14:paraId="5DFF4513" w14:textId="77777777" w:rsidTr="00851F07">
        <w:trPr>
          <w:cantSplit/>
        </w:trPr>
        <w:tc>
          <w:tcPr>
            <w:tcW w:w="3240" w:type="dxa"/>
            <w:shd w:val="clear" w:color="auto" w:fill="auto"/>
          </w:tcPr>
          <w:p w14:paraId="64C1C4EB" w14:textId="77777777" w:rsidR="00B44123" w:rsidRPr="00217D6D" w:rsidRDefault="00B44123" w:rsidP="00010CC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/>
                <w:sz w:val="30"/>
                <w:szCs w:val="30"/>
                <w:cs/>
              </w:rPr>
              <w:t>ส่วนของเงินกู้ระยะยาวจากสถาบัน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การเงินที่ถึงกำหนดชำระภายใน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40" w:type="dxa"/>
            <w:shd w:val="clear" w:color="auto" w:fill="auto"/>
          </w:tcPr>
          <w:p w14:paraId="78AC5385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Fixed 3.75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 4.50</w:t>
            </w:r>
          </w:p>
          <w:p w14:paraId="060D0197" w14:textId="77777777" w:rsidR="00B44123" w:rsidRPr="0087625C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</w:p>
          <w:p w14:paraId="3C02C377" w14:textId="77777777" w:rsidR="00B44123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5C32">
              <w:rPr>
                <w:rFonts w:asciiTheme="majorBidi" w:hAnsiTheme="majorBidi" w:cstheme="majorBidi"/>
                <w:sz w:val="30"/>
                <w:szCs w:val="30"/>
              </w:rPr>
              <w:t>MLR - 2.00</w:t>
            </w:r>
          </w:p>
          <w:p w14:paraId="51117C41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25C">
              <w:rPr>
                <w:rFonts w:asciiTheme="majorBidi" w:hAnsiTheme="majorBidi" w:cstheme="majorBidi"/>
                <w:sz w:val="30"/>
                <w:szCs w:val="30"/>
              </w:rPr>
              <w:t>THBFIX + 2.10</w:t>
            </w:r>
          </w:p>
        </w:tc>
        <w:tc>
          <w:tcPr>
            <w:tcW w:w="180" w:type="dxa"/>
            <w:shd w:val="clear" w:color="auto" w:fill="auto"/>
          </w:tcPr>
          <w:p w14:paraId="26D8A328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F7EB54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50BDF64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7385CC0D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6EF20EEC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158,926</w:t>
            </w:r>
          </w:p>
        </w:tc>
        <w:tc>
          <w:tcPr>
            <w:tcW w:w="180" w:type="dxa"/>
            <w:shd w:val="clear" w:color="auto" w:fill="auto"/>
          </w:tcPr>
          <w:p w14:paraId="57336BD8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6ABD1DE6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7430F7FD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5A69348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326CFA10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C2078A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3A7F6CD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DB3DCC2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828C07E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6E6D5639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91A83D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F01CC7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578CD86E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5157E181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33730122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158,926</w:t>
            </w:r>
          </w:p>
        </w:tc>
      </w:tr>
      <w:tr w:rsidR="00B44123" w:rsidRPr="00567006" w14:paraId="1872A4B1" w14:textId="77777777" w:rsidTr="00851F07">
        <w:trPr>
          <w:cantSplit/>
        </w:trPr>
        <w:tc>
          <w:tcPr>
            <w:tcW w:w="3240" w:type="dxa"/>
            <w:shd w:val="clear" w:color="auto" w:fill="auto"/>
          </w:tcPr>
          <w:p w14:paraId="2509CDEF" w14:textId="77777777" w:rsidR="00B44123" w:rsidRPr="00217D6D" w:rsidRDefault="00B44123" w:rsidP="00010CC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ส่วนของหนี้สินตามสัญญาเช่าการเงิน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042E101C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62CC42E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="Angsana New" w:hAnsi="Angsana New"/>
                <w:sz w:val="30"/>
                <w:szCs w:val="30"/>
              </w:rPr>
              <w:t xml:space="preserve"> 7.97</w:t>
            </w:r>
          </w:p>
        </w:tc>
        <w:tc>
          <w:tcPr>
            <w:tcW w:w="180" w:type="dxa"/>
            <w:shd w:val="clear" w:color="auto" w:fill="auto"/>
          </w:tcPr>
          <w:p w14:paraId="2E6F19E4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0F8FF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29D3F2F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50,787</w:t>
            </w:r>
          </w:p>
        </w:tc>
        <w:tc>
          <w:tcPr>
            <w:tcW w:w="180" w:type="dxa"/>
            <w:shd w:val="clear" w:color="auto" w:fill="auto"/>
          </w:tcPr>
          <w:p w14:paraId="358D9AF5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47E7B47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534C1734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22F983" w14:textId="77777777" w:rsidR="00B44123" w:rsidRPr="00217D6D" w:rsidRDefault="00B44123" w:rsidP="00B44123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DCAE557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2BCD10C6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09516C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857FBE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798257E3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50,787</w:t>
            </w:r>
          </w:p>
        </w:tc>
      </w:tr>
      <w:tr w:rsidR="00B44123" w:rsidRPr="00567006" w14:paraId="794601CC" w14:textId="77777777" w:rsidTr="00851F07">
        <w:trPr>
          <w:cantSplit/>
        </w:trPr>
        <w:tc>
          <w:tcPr>
            <w:tcW w:w="3240" w:type="dxa"/>
            <w:shd w:val="clear" w:color="auto" w:fill="auto"/>
          </w:tcPr>
          <w:p w14:paraId="0124D7AC" w14:textId="77777777" w:rsidR="00B44123" w:rsidRPr="00217D6D" w:rsidRDefault="00B44123" w:rsidP="00010CC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เงินกู้ยืมระยะสั้นจากกิจการที่</w:t>
            </w:r>
            <w:r w:rsidRPr="00217D6D">
              <w:rPr>
                <w:rFonts w:ascii="Angsana New" w:hAnsi="Angsana New"/>
                <w:sz w:val="30"/>
                <w:szCs w:val="30"/>
              </w:rPr>
              <w:br/>
            </w:r>
            <w:r w:rsidRPr="00217D6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7D728BE4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6DA2B1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180" w:type="dxa"/>
            <w:shd w:val="clear" w:color="auto" w:fill="auto"/>
          </w:tcPr>
          <w:p w14:paraId="3F071EDE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37F7D4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712B36EF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80" w:type="dxa"/>
            <w:shd w:val="clear" w:color="auto" w:fill="auto"/>
          </w:tcPr>
          <w:p w14:paraId="21E77480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76D07C6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3CD01664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F7BD8B" w14:textId="77777777" w:rsidR="00B44123" w:rsidRPr="00217D6D" w:rsidRDefault="00B44123" w:rsidP="00B44123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C2F2E59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911F6A8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305B34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27C15F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6B320711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B44123" w:rsidRPr="00567006" w14:paraId="018F8049" w14:textId="77777777" w:rsidTr="00851F07">
        <w:trPr>
          <w:cantSplit/>
        </w:trPr>
        <w:tc>
          <w:tcPr>
            <w:tcW w:w="3240" w:type="dxa"/>
            <w:shd w:val="clear" w:color="auto" w:fill="auto"/>
          </w:tcPr>
          <w:p w14:paraId="0DBFDB3C" w14:textId="77777777" w:rsidR="00B44123" w:rsidRPr="00217D6D" w:rsidRDefault="00B44123" w:rsidP="00B44123">
            <w:pPr>
              <w:ind w:left="180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44A4479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3187DD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35DBB7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3AB853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FBE1CE3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670BB9" w14:textId="77777777" w:rsidR="00B44123" w:rsidRPr="00217D6D" w:rsidRDefault="00B44123" w:rsidP="00B44123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B39C18D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C3161D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3432D9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123" w:rsidRPr="00567006" w14:paraId="16BB2758" w14:textId="77777777" w:rsidTr="00851F07">
        <w:trPr>
          <w:cantSplit/>
        </w:trPr>
        <w:tc>
          <w:tcPr>
            <w:tcW w:w="3240" w:type="dxa"/>
            <w:shd w:val="clear" w:color="auto" w:fill="auto"/>
          </w:tcPr>
          <w:p w14:paraId="79390EA3" w14:textId="77777777" w:rsidR="00B44123" w:rsidRPr="00217D6D" w:rsidRDefault="00B44123" w:rsidP="00B4412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1CF3842C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223BDD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5F69BF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68A3C5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95F9F2C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6A3652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B2D1BE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C25135B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645FC7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123" w:rsidRPr="00567006" w14:paraId="13BFE351" w14:textId="77777777" w:rsidTr="00851F07">
        <w:trPr>
          <w:cantSplit/>
          <w:trHeight w:val="270"/>
        </w:trPr>
        <w:tc>
          <w:tcPr>
            <w:tcW w:w="3240" w:type="dxa"/>
            <w:shd w:val="clear" w:color="auto" w:fill="auto"/>
          </w:tcPr>
          <w:p w14:paraId="24E10A7A" w14:textId="77777777" w:rsidR="00B44123" w:rsidRPr="00217D6D" w:rsidRDefault="00B44123" w:rsidP="00010CC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685BA3F0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Fixed 3.75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Theme="majorBidi" w:hAnsiTheme="majorBidi" w:cstheme="majorBidi"/>
                <w:sz w:val="30"/>
                <w:szCs w:val="30"/>
              </w:rPr>
              <w:t xml:space="preserve"> 4.50</w:t>
            </w:r>
          </w:p>
          <w:p w14:paraId="1EAD222E" w14:textId="77777777" w:rsidR="00B44123" w:rsidRPr="0087625C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MLR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62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87625C">
              <w:rPr>
                <w:rFonts w:asciiTheme="majorBidi" w:hAnsiTheme="majorBidi" w:cstheme="majorBidi"/>
                <w:sz w:val="30"/>
                <w:szCs w:val="30"/>
              </w:rPr>
              <w:t xml:space="preserve"> 1.75</w:t>
            </w:r>
          </w:p>
          <w:p w14:paraId="7304F914" w14:textId="77777777" w:rsidR="00B44123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5C32">
              <w:rPr>
                <w:rFonts w:asciiTheme="majorBidi" w:hAnsiTheme="majorBidi" w:cstheme="majorBidi"/>
                <w:sz w:val="30"/>
                <w:szCs w:val="30"/>
              </w:rPr>
              <w:t>MLR - 2.00</w:t>
            </w:r>
          </w:p>
          <w:p w14:paraId="20D46137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25C">
              <w:rPr>
                <w:rFonts w:asciiTheme="majorBidi" w:hAnsiTheme="majorBidi" w:cstheme="majorBidi"/>
                <w:sz w:val="30"/>
                <w:szCs w:val="30"/>
              </w:rPr>
              <w:t>THBFIX + 2.10</w:t>
            </w:r>
          </w:p>
        </w:tc>
        <w:tc>
          <w:tcPr>
            <w:tcW w:w="180" w:type="dxa"/>
            <w:shd w:val="clear" w:color="auto" w:fill="auto"/>
          </w:tcPr>
          <w:p w14:paraId="0EA232A8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7E08EE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2129919E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52C41750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7BF4BC0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C9EFFA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E07FA86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0322C312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67A23B97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55D4F695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501,934</w:t>
            </w:r>
          </w:p>
        </w:tc>
        <w:tc>
          <w:tcPr>
            <w:tcW w:w="180" w:type="dxa"/>
            <w:shd w:val="clear" w:color="auto" w:fill="auto"/>
          </w:tcPr>
          <w:p w14:paraId="6604A418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B18111F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555BB63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050298BD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FAA40FC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103,821</w:t>
            </w:r>
          </w:p>
        </w:tc>
        <w:tc>
          <w:tcPr>
            <w:tcW w:w="180" w:type="dxa"/>
            <w:shd w:val="clear" w:color="auto" w:fill="auto"/>
          </w:tcPr>
          <w:p w14:paraId="518BD179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EFE532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3D38B1FD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3111672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0196DD99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605,755</w:t>
            </w:r>
          </w:p>
        </w:tc>
      </w:tr>
      <w:tr w:rsidR="00B44123" w:rsidRPr="00567006" w14:paraId="7F992334" w14:textId="77777777" w:rsidTr="00851F07">
        <w:trPr>
          <w:cantSplit/>
          <w:trHeight w:val="270"/>
        </w:trPr>
        <w:tc>
          <w:tcPr>
            <w:tcW w:w="3240" w:type="dxa"/>
            <w:shd w:val="clear" w:color="auto" w:fill="auto"/>
          </w:tcPr>
          <w:p w14:paraId="43805EC3" w14:textId="3C4FB518" w:rsidR="00B44123" w:rsidRPr="00217D6D" w:rsidRDefault="00B44123" w:rsidP="00010CC5">
            <w:pPr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17D6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40" w:type="dxa"/>
            <w:shd w:val="clear" w:color="auto" w:fill="auto"/>
          </w:tcPr>
          <w:p w14:paraId="2EC036FF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 xml:space="preserve">3.25 </w:t>
            </w:r>
            <w:r w:rsidRPr="00217D6D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  <w:r w:rsidRPr="00217D6D">
              <w:rPr>
                <w:rFonts w:ascii="Angsana New" w:hAnsi="Angsana New"/>
                <w:sz w:val="30"/>
                <w:szCs w:val="30"/>
              </w:rPr>
              <w:t xml:space="preserve"> 7.97</w:t>
            </w:r>
          </w:p>
        </w:tc>
        <w:tc>
          <w:tcPr>
            <w:tcW w:w="180" w:type="dxa"/>
            <w:shd w:val="clear" w:color="auto" w:fill="auto"/>
          </w:tcPr>
          <w:p w14:paraId="1F0A8FD5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3CA4E2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8E6F61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B53D10E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52,588</w:t>
            </w:r>
          </w:p>
        </w:tc>
        <w:tc>
          <w:tcPr>
            <w:tcW w:w="180" w:type="dxa"/>
            <w:shd w:val="clear" w:color="auto" w:fill="auto"/>
          </w:tcPr>
          <w:p w14:paraId="2987C075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7EF0F16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229CE2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E92E12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217D6D">
              <w:rPr>
                <w:rFonts w:ascii="Angsana New" w:hAnsi="Angsana New"/>
                <w:sz w:val="30"/>
                <w:szCs w:val="30"/>
              </w:rPr>
              <w:t>52,588</w:t>
            </w:r>
          </w:p>
        </w:tc>
      </w:tr>
      <w:tr w:rsidR="00B44123" w:rsidRPr="00567006" w14:paraId="67E713B1" w14:textId="77777777" w:rsidTr="00851F07">
        <w:trPr>
          <w:cantSplit/>
        </w:trPr>
        <w:tc>
          <w:tcPr>
            <w:tcW w:w="3240" w:type="dxa"/>
            <w:shd w:val="clear" w:color="auto" w:fill="auto"/>
          </w:tcPr>
          <w:p w14:paraId="30E88AB6" w14:textId="77777777" w:rsidR="00B44123" w:rsidRPr="00217D6D" w:rsidRDefault="00B44123" w:rsidP="00B44123">
            <w:pPr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41E35AB" w14:textId="77777777" w:rsidR="00B44123" w:rsidRPr="00217D6D" w:rsidRDefault="00B44123" w:rsidP="00B4412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FDBAE2" w14:textId="77777777" w:rsidR="00B44123" w:rsidRPr="00851F07" w:rsidRDefault="00B44123" w:rsidP="00B4412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7612C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2,041,530</w:t>
            </w:r>
          </w:p>
        </w:tc>
        <w:tc>
          <w:tcPr>
            <w:tcW w:w="180" w:type="dxa"/>
            <w:shd w:val="clear" w:color="auto" w:fill="auto"/>
          </w:tcPr>
          <w:p w14:paraId="2A578C35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AA212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554,522</w:t>
            </w:r>
          </w:p>
        </w:tc>
        <w:tc>
          <w:tcPr>
            <w:tcW w:w="180" w:type="dxa"/>
            <w:shd w:val="clear" w:color="auto" w:fill="auto"/>
          </w:tcPr>
          <w:p w14:paraId="5C187E0E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8C01F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103,821</w:t>
            </w:r>
          </w:p>
        </w:tc>
        <w:tc>
          <w:tcPr>
            <w:tcW w:w="180" w:type="dxa"/>
            <w:shd w:val="clear" w:color="auto" w:fill="auto"/>
          </w:tcPr>
          <w:p w14:paraId="0EDF215C" w14:textId="77777777" w:rsidR="00B44123" w:rsidRPr="00217D6D" w:rsidRDefault="00B44123" w:rsidP="00B44123">
            <w:pPr>
              <w:pStyle w:val="acctfourfigures"/>
              <w:tabs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F6D76" w14:textId="77777777" w:rsidR="00B44123" w:rsidRPr="00217D6D" w:rsidRDefault="00B44123" w:rsidP="00B4412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7D6D">
              <w:rPr>
                <w:rFonts w:ascii="Angsana New" w:hAnsi="Angsana New"/>
                <w:b/>
                <w:bCs/>
                <w:sz w:val="30"/>
                <w:szCs w:val="30"/>
              </w:rPr>
              <w:t>2,699,873</w:t>
            </w:r>
          </w:p>
        </w:tc>
      </w:tr>
    </w:tbl>
    <w:p w14:paraId="26EB669D" w14:textId="77777777" w:rsidR="00415580" w:rsidRDefault="00415580" w:rsidP="00A527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CC4B6F" w14:textId="77777777" w:rsidR="00F73462" w:rsidRPr="00415580" w:rsidRDefault="00415580" w:rsidP="0041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94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086"/>
        <w:gridCol w:w="256"/>
        <w:gridCol w:w="904"/>
        <w:gridCol w:w="245"/>
        <w:gridCol w:w="1072"/>
        <w:gridCol w:w="236"/>
        <w:gridCol w:w="888"/>
        <w:gridCol w:w="236"/>
        <w:gridCol w:w="975"/>
      </w:tblGrid>
      <w:tr w:rsidR="00841A31" w:rsidRPr="00B464CB" w14:paraId="466A3611" w14:textId="77777777" w:rsidTr="00D300EA">
        <w:trPr>
          <w:tblHeader/>
        </w:trPr>
        <w:tc>
          <w:tcPr>
            <w:tcW w:w="3510" w:type="dxa"/>
            <w:shd w:val="clear" w:color="auto" w:fill="auto"/>
          </w:tcPr>
          <w:p w14:paraId="4B76B638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898" w:type="dxa"/>
            <w:gridSpan w:val="9"/>
            <w:shd w:val="clear" w:color="auto" w:fill="auto"/>
          </w:tcPr>
          <w:p w14:paraId="24395478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841A31" w:rsidRPr="00B464CB" w14:paraId="11AB52D2" w14:textId="77777777" w:rsidTr="00D300EA">
        <w:trPr>
          <w:tblHeader/>
        </w:trPr>
        <w:tc>
          <w:tcPr>
            <w:tcW w:w="3510" w:type="dxa"/>
            <w:shd w:val="clear" w:color="auto" w:fill="auto"/>
          </w:tcPr>
          <w:p w14:paraId="73A90609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086" w:type="dxa"/>
            <w:shd w:val="clear" w:color="auto" w:fill="auto"/>
          </w:tcPr>
          <w:p w14:paraId="36597BA2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21E8D324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55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BF8C505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มูลค่ายุติธรรม</w:t>
            </w:r>
          </w:p>
        </w:tc>
      </w:tr>
      <w:tr w:rsidR="00841A31" w:rsidRPr="00B464CB" w14:paraId="6F5D67C0" w14:textId="77777777" w:rsidTr="00D300EA">
        <w:trPr>
          <w:tblHeader/>
        </w:trPr>
        <w:tc>
          <w:tcPr>
            <w:tcW w:w="3510" w:type="dxa"/>
            <w:shd w:val="clear" w:color="auto" w:fill="auto"/>
          </w:tcPr>
          <w:p w14:paraId="7494FB75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</w:p>
        </w:tc>
        <w:tc>
          <w:tcPr>
            <w:tcW w:w="1086" w:type="dxa"/>
            <w:shd w:val="clear" w:color="auto" w:fill="auto"/>
          </w:tcPr>
          <w:p w14:paraId="127FA80D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465EA79B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3850B795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B464CB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auto" w:fill="auto"/>
          </w:tcPr>
          <w:p w14:paraId="0B9F938B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03EBE8C2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B464CB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4D02DE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0173AE75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B464CB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DF86DA2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</w:tcPr>
          <w:p w14:paraId="4E92C35B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841A31" w:rsidRPr="00B464CB" w14:paraId="451F74C5" w14:textId="77777777" w:rsidTr="00D300EA">
        <w:trPr>
          <w:tblHeader/>
        </w:trPr>
        <w:tc>
          <w:tcPr>
            <w:tcW w:w="3510" w:type="dxa"/>
            <w:shd w:val="clear" w:color="auto" w:fill="auto"/>
          </w:tcPr>
          <w:p w14:paraId="6D622DF4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5898" w:type="dxa"/>
            <w:gridSpan w:val="9"/>
            <w:shd w:val="clear" w:color="auto" w:fill="auto"/>
          </w:tcPr>
          <w:p w14:paraId="6A89D78F" w14:textId="77777777" w:rsidR="00841A31" w:rsidRPr="00B464CB" w:rsidRDefault="00E94B83" w:rsidP="00E9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B464C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</w:t>
            </w:r>
            <w:r w:rsidR="00841A31" w:rsidRPr="00B464C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841A31" w:rsidRPr="00B464CB" w14:paraId="1758B4C5" w14:textId="77777777" w:rsidTr="00D300EA">
        <w:tc>
          <w:tcPr>
            <w:tcW w:w="3510" w:type="dxa"/>
            <w:shd w:val="clear" w:color="auto" w:fill="auto"/>
          </w:tcPr>
          <w:p w14:paraId="62CF9204" w14:textId="77777777" w:rsidR="00841A31" w:rsidRPr="00B464CB" w:rsidRDefault="00841A31" w:rsidP="00F7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021853C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31012A36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4BD242C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7217B8F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A8DF30B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B1BB85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773C4F2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573367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F5BFF29" w14:textId="77777777" w:rsidR="00841A31" w:rsidRPr="00B464CB" w:rsidRDefault="00841A31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73462" w:rsidRPr="00B464CB" w14:paraId="56651081" w14:textId="77777777" w:rsidTr="00D300EA">
        <w:tc>
          <w:tcPr>
            <w:tcW w:w="3510" w:type="dxa"/>
            <w:shd w:val="clear" w:color="auto" w:fill="auto"/>
          </w:tcPr>
          <w:p w14:paraId="411B9A1F" w14:textId="77777777" w:rsidR="00F73462" w:rsidRPr="00B464CB" w:rsidRDefault="00F73462" w:rsidP="00F73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B464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B464CB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 w:rsidR="00496AC4" w:rsidRPr="00B464CB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AF465B6" w14:textId="77777777" w:rsidR="00F73462" w:rsidRPr="00B464CB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6CEED7C6" w14:textId="77777777" w:rsidR="00F73462" w:rsidRPr="00B464CB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1D8ACE9" w14:textId="77777777" w:rsidR="00F73462" w:rsidRPr="00B464CB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06E225E" w14:textId="77777777" w:rsidR="00F73462" w:rsidRPr="00B464CB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C291AB5" w14:textId="77777777" w:rsidR="00F73462" w:rsidRPr="00B464CB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F2722F" w14:textId="77777777" w:rsidR="00F73462" w:rsidRPr="00B464CB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3136C97" w14:textId="77777777" w:rsidR="00F73462" w:rsidRPr="00B464CB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39858A" w14:textId="77777777" w:rsidR="00F73462" w:rsidRPr="00B464CB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8C4F12D" w14:textId="77777777" w:rsidR="00F73462" w:rsidRPr="00B464CB" w:rsidRDefault="00F73462" w:rsidP="00841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464CB" w:rsidRPr="00B464CB" w14:paraId="6F6C17CB" w14:textId="77777777" w:rsidTr="007344B5">
        <w:tc>
          <w:tcPr>
            <w:tcW w:w="3510" w:type="dxa"/>
            <w:shd w:val="clear" w:color="auto" w:fill="auto"/>
          </w:tcPr>
          <w:p w14:paraId="7E3717CD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29905BE" w14:textId="3360BC46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3F0730">
              <w:rPr>
                <w:rFonts w:ascii="Angsana New" w:hAnsi="Angsana New"/>
                <w:sz w:val="29"/>
                <w:szCs w:val="29"/>
              </w:rPr>
              <w:t>5</w:t>
            </w:r>
            <w:r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3F0730">
              <w:rPr>
                <w:rFonts w:ascii="Angsana New" w:hAnsi="Angsana New"/>
                <w:sz w:val="29"/>
                <w:szCs w:val="29"/>
              </w:rPr>
              <w:t>000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37DFDA6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4" w:type="dxa"/>
            <w:shd w:val="clear" w:color="auto" w:fill="auto"/>
          </w:tcPr>
          <w:p w14:paraId="7378A8E9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6F4EA27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CC7CF95" w14:textId="526528D7" w:rsidR="00B464CB" w:rsidRPr="00B464CB" w:rsidRDefault="00B464CB" w:rsidP="003F0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3F0730">
              <w:rPr>
                <w:rFonts w:ascii="Angsana New" w:hAnsi="Angsana New"/>
                <w:sz w:val="29"/>
                <w:szCs w:val="29"/>
              </w:rPr>
              <w:t>1</w:t>
            </w:r>
            <w:r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3F0730">
              <w:rPr>
                <w:rFonts w:ascii="Angsana New" w:hAnsi="Angsana New"/>
                <w:sz w:val="29"/>
                <w:szCs w:val="29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352E3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8" w:type="dxa"/>
            <w:shd w:val="clear" w:color="auto" w:fill="auto"/>
          </w:tcPr>
          <w:p w14:paraId="4B3F7414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50426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48CFA53" w14:textId="3567C6CC" w:rsidR="00B464CB" w:rsidRPr="00B464CB" w:rsidRDefault="00B464CB" w:rsidP="003F0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3F0730">
              <w:rPr>
                <w:rFonts w:ascii="Angsana New" w:hAnsi="Angsana New"/>
                <w:sz w:val="29"/>
                <w:szCs w:val="29"/>
              </w:rPr>
              <w:t>1</w:t>
            </w:r>
            <w:r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3F0730">
              <w:rPr>
                <w:rFonts w:ascii="Angsana New" w:hAnsi="Angsana New"/>
                <w:sz w:val="29"/>
                <w:szCs w:val="29"/>
              </w:rPr>
              <w:t>105</w:t>
            </w:r>
          </w:p>
        </w:tc>
      </w:tr>
      <w:tr w:rsidR="00B464CB" w:rsidRPr="00B464CB" w14:paraId="06E348A8" w14:textId="77777777" w:rsidTr="007344B5">
        <w:tc>
          <w:tcPr>
            <w:tcW w:w="3510" w:type="dxa"/>
            <w:shd w:val="clear" w:color="auto" w:fill="auto"/>
          </w:tcPr>
          <w:p w14:paraId="20D9B831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สิทธิการขายหุ้น</w:t>
            </w:r>
          </w:p>
        </w:tc>
        <w:tc>
          <w:tcPr>
            <w:tcW w:w="1086" w:type="dxa"/>
            <w:shd w:val="clear" w:color="auto" w:fill="auto"/>
          </w:tcPr>
          <w:p w14:paraId="5B7BE393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AD66BF3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4" w:type="dxa"/>
            <w:shd w:val="clear" w:color="auto" w:fill="auto"/>
          </w:tcPr>
          <w:p w14:paraId="4EF8122F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DDE64CD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7CDCA23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08D5D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8" w:type="dxa"/>
            <w:shd w:val="clear" w:color="auto" w:fill="auto"/>
          </w:tcPr>
          <w:p w14:paraId="57CBEAF2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12EAA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968070C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</w:tr>
      <w:tr w:rsidR="00B464CB" w:rsidRPr="00B464CB" w14:paraId="5C7CF348" w14:textId="77777777" w:rsidTr="007344B5">
        <w:tc>
          <w:tcPr>
            <w:tcW w:w="3510" w:type="dxa"/>
            <w:shd w:val="clear" w:color="auto" w:fill="auto"/>
          </w:tcPr>
          <w:p w14:paraId="5866FAB8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สัญญาแลกเปลี่ยนอัตราดอกเบี้ย</w:t>
            </w:r>
          </w:p>
        </w:tc>
        <w:tc>
          <w:tcPr>
            <w:tcW w:w="1086" w:type="dxa"/>
            <w:shd w:val="clear" w:color="auto" w:fill="auto"/>
          </w:tcPr>
          <w:p w14:paraId="01AD4CB3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7064190F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4" w:type="dxa"/>
            <w:shd w:val="clear" w:color="auto" w:fill="auto"/>
          </w:tcPr>
          <w:p w14:paraId="4B2250D5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E83DA03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34F8EBE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2,406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23C6FF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8" w:type="dxa"/>
            <w:shd w:val="clear" w:color="auto" w:fill="auto"/>
          </w:tcPr>
          <w:p w14:paraId="7D95F269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8194CF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236D458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2,406</w:t>
            </w:r>
          </w:p>
        </w:tc>
      </w:tr>
      <w:tr w:rsidR="00B464CB" w:rsidRPr="00B464CB" w14:paraId="7E424CF4" w14:textId="77777777" w:rsidTr="00D300EA">
        <w:tc>
          <w:tcPr>
            <w:tcW w:w="3510" w:type="dxa"/>
            <w:shd w:val="clear" w:color="auto" w:fill="auto"/>
          </w:tcPr>
          <w:p w14:paraId="3C445F6F" w14:textId="77777777" w:rsidR="005F6E81" w:rsidRDefault="005F6E81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14:paraId="408DFDA7" w14:textId="6134A900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464C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B464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464CB">
              <w:rPr>
                <w:rFonts w:ascii="Angsana New" w:hAnsi="Angsana New"/>
                <w:b/>
                <w:bCs/>
                <w:sz w:val="29"/>
                <w:szCs w:val="29"/>
              </w:rPr>
              <w:t>2561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248CA1C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5D7E50DD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1F10D12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78F3CC3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3D1ADAC8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48119B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9D8572D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953A75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6F05D90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496AC4" w:rsidRPr="00B464CB" w14:paraId="1CB05BC1" w14:textId="77777777" w:rsidTr="00D300EA">
        <w:tc>
          <w:tcPr>
            <w:tcW w:w="3510" w:type="dxa"/>
            <w:shd w:val="clear" w:color="auto" w:fill="auto"/>
          </w:tcPr>
          <w:p w14:paraId="508F1F5B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DB2C37F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175,000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E02A604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6A7E135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177B4E7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863C522" w14:textId="77777777" w:rsidR="00496AC4" w:rsidRPr="00B464CB" w:rsidRDefault="00496AC4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166,887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E5A34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E276737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AF793A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ECA9483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166,887</w:t>
            </w:r>
          </w:p>
        </w:tc>
      </w:tr>
      <w:tr w:rsidR="00496AC4" w:rsidRPr="00B464CB" w14:paraId="4356DA2D" w14:textId="77777777" w:rsidTr="00D300EA">
        <w:tc>
          <w:tcPr>
            <w:tcW w:w="3510" w:type="dxa"/>
            <w:shd w:val="clear" w:color="auto" w:fill="auto"/>
          </w:tcPr>
          <w:p w14:paraId="34BCBFC0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814EAE9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584D564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3FB5AFC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CDE407A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55C5460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68,103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1DA85D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6D0C830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9C8918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442547" w14:textId="77777777" w:rsidR="00496AC4" w:rsidRPr="00B464CB" w:rsidRDefault="00496AC4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68,103</w:t>
            </w:r>
          </w:p>
        </w:tc>
      </w:tr>
      <w:tr w:rsidR="00496AC4" w:rsidRPr="00B464CB" w14:paraId="698955F6" w14:textId="77777777" w:rsidTr="00D300EA">
        <w:tc>
          <w:tcPr>
            <w:tcW w:w="3510" w:type="dxa"/>
            <w:shd w:val="clear" w:color="auto" w:fill="auto"/>
          </w:tcPr>
          <w:p w14:paraId="75FCD1D4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สิทธิการขายหุ้น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F0A97EA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472ED68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80AA34B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B275F65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08375CB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B464CB">
              <w:rPr>
                <w:rFonts w:ascii="Angsana New" w:hAnsi="Angsana New"/>
                <w:sz w:val="29"/>
                <w:szCs w:val="29"/>
              </w:rPr>
              <w:t>10,890</w:t>
            </w: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4AA6E3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0F150DF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B83EFA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B54A6A2" w14:textId="77777777" w:rsidR="00496AC4" w:rsidRPr="00B464CB" w:rsidRDefault="00496AC4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B464CB">
              <w:rPr>
                <w:rFonts w:ascii="Angsana New" w:hAnsi="Angsana New"/>
                <w:sz w:val="29"/>
                <w:szCs w:val="29"/>
              </w:rPr>
              <w:t>10,890</w:t>
            </w: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  <w:tr w:rsidR="00DA2370" w:rsidRPr="00B464CB" w14:paraId="2418933C" w14:textId="77777777" w:rsidTr="00D300EA">
        <w:tc>
          <w:tcPr>
            <w:tcW w:w="3510" w:type="dxa"/>
            <w:shd w:val="clear" w:color="auto" w:fill="auto"/>
          </w:tcPr>
          <w:p w14:paraId="54B3B8A6" w14:textId="77777777" w:rsidR="00DA2370" w:rsidRPr="00B464CB" w:rsidRDefault="00DA2370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สัญญาแลกเปลี่ยนอัตราดอกเบี้ย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DBFA2EE" w14:textId="77777777" w:rsidR="00DA2370" w:rsidRPr="00B464CB" w:rsidRDefault="00DA2370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BDA4A26" w14:textId="77777777" w:rsidR="00DA2370" w:rsidRPr="00B464CB" w:rsidRDefault="00DA2370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05B446F" w14:textId="77777777" w:rsidR="00DA2370" w:rsidRPr="00B464CB" w:rsidRDefault="00DA2370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85D2BBE" w14:textId="77777777" w:rsidR="00DA2370" w:rsidRPr="00B464CB" w:rsidRDefault="00DA2370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963F490" w14:textId="77777777" w:rsidR="00DA2370" w:rsidRPr="00B464CB" w:rsidRDefault="00DA2370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(2,125)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A9F84D" w14:textId="77777777" w:rsidR="00DA2370" w:rsidRPr="00B464CB" w:rsidRDefault="00DA2370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5A78075" w14:textId="77777777" w:rsidR="00DA2370" w:rsidRPr="00B464CB" w:rsidRDefault="00DA2370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7E437" w14:textId="77777777" w:rsidR="00DA2370" w:rsidRPr="00B464CB" w:rsidRDefault="00DA2370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51FAF868" w14:textId="77777777" w:rsidR="00DA2370" w:rsidRPr="00B464CB" w:rsidRDefault="00DA2370" w:rsidP="00496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(2,125)</w:t>
            </w:r>
          </w:p>
        </w:tc>
      </w:tr>
    </w:tbl>
    <w:p w14:paraId="5DD53C63" w14:textId="77777777" w:rsidR="00851F07" w:rsidRPr="00527446" w:rsidRDefault="00851F07" w:rsidP="00A527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Style w:val="TableGrid"/>
        <w:tblW w:w="93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089"/>
        <w:gridCol w:w="256"/>
        <w:gridCol w:w="908"/>
        <w:gridCol w:w="246"/>
        <w:gridCol w:w="1072"/>
        <w:gridCol w:w="237"/>
        <w:gridCol w:w="886"/>
        <w:gridCol w:w="236"/>
        <w:gridCol w:w="973"/>
      </w:tblGrid>
      <w:tr w:rsidR="00112FDE" w:rsidRPr="00B464CB" w14:paraId="25AE66B4" w14:textId="77777777" w:rsidTr="001425BC">
        <w:trPr>
          <w:tblHeader/>
        </w:trPr>
        <w:tc>
          <w:tcPr>
            <w:tcW w:w="3490" w:type="dxa"/>
            <w:shd w:val="clear" w:color="auto" w:fill="auto"/>
          </w:tcPr>
          <w:p w14:paraId="587A88C4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903" w:type="dxa"/>
            <w:gridSpan w:val="9"/>
            <w:shd w:val="clear" w:color="auto" w:fill="auto"/>
          </w:tcPr>
          <w:p w14:paraId="6FDDA922" w14:textId="77777777" w:rsidR="00112FDE" w:rsidRPr="00B464CB" w:rsidRDefault="00112FDE" w:rsidP="00A5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  <w:r w:rsidR="00A521AA" w:rsidRPr="00B464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เฉพาะกิจการ</w:t>
            </w:r>
          </w:p>
        </w:tc>
      </w:tr>
      <w:tr w:rsidR="00112FDE" w:rsidRPr="00B464CB" w14:paraId="140A71BE" w14:textId="77777777" w:rsidTr="00527446">
        <w:trPr>
          <w:tblHeader/>
        </w:trPr>
        <w:tc>
          <w:tcPr>
            <w:tcW w:w="3490" w:type="dxa"/>
            <w:shd w:val="clear" w:color="auto" w:fill="auto"/>
          </w:tcPr>
          <w:p w14:paraId="2EA6C9DA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1089" w:type="dxa"/>
            <w:shd w:val="clear" w:color="auto" w:fill="auto"/>
          </w:tcPr>
          <w:p w14:paraId="4F9A8E74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7757E54F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55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204FA7E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มูลค่ายุติธรรม</w:t>
            </w:r>
          </w:p>
        </w:tc>
      </w:tr>
      <w:tr w:rsidR="00112FDE" w:rsidRPr="00B464CB" w14:paraId="0A05E811" w14:textId="77777777" w:rsidTr="00527446">
        <w:trPr>
          <w:tblHeader/>
        </w:trPr>
        <w:tc>
          <w:tcPr>
            <w:tcW w:w="3490" w:type="dxa"/>
            <w:shd w:val="clear" w:color="auto" w:fill="auto"/>
          </w:tcPr>
          <w:p w14:paraId="6FBA41D1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577BDDD2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45F99489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C41E0B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B464CB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08C15069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7B367966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B464CB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73DC332A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auto"/>
          </w:tcPr>
          <w:p w14:paraId="61A3CEDD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 xml:space="preserve">ระดับ </w:t>
            </w:r>
            <w:r w:rsidRPr="00B464CB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443D0D2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18AEEEA5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112FDE" w:rsidRPr="00B464CB" w14:paraId="63A2B142" w14:textId="77777777" w:rsidTr="00527446">
        <w:trPr>
          <w:tblHeader/>
        </w:trPr>
        <w:tc>
          <w:tcPr>
            <w:tcW w:w="3490" w:type="dxa"/>
            <w:shd w:val="clear" w:color="auto" w:fill="auto"/>
          </w:tcPr>
          <w:p w14:paraId="1FA48987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5903" w:type="dxa"/>
            <w:gridSpan w:val="9"/>
            <w:shd w:val="clear" w:color="auto" w:fill="auto"/>
          </w:tcPr>
          <w:p w14:paraId="063CC01C" w14:textId="77777777" w:rsidR="00112FDE" w:rsidRPr="00B464CB" w:rsidRDefault="00E94B83" w:rsidP="00E9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B464C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</w:t>
            </w:r>
            <w:r w:rsidR="00112FDE" w:rsidRPr="00B464C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112FDE" w:rsidRPr="00B464CB" w14:paraId="5980B285" w14:textId="77777777" w:rsidTr="00527446">
        <w:tc>
          <w:tcPr>
            <w:tcW w:w="3490" w:type="dxa"/>
            <w:shd w:val="clear" w:color="auto" w:fill="auto"/>
          </w:tcPr>
          <w:p w14:paraId="73772EEE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E504743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8CAB746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3E5BB6B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F53BA2F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6A1A6D65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2E3B11B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40E247C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9A946B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E3CB1DF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12FDE" w:rsidRPr="00B464CB" w14:paraId="69A21BD5" w14:textId="77777777" w:rsidTr="00527446">
        <w:tc>
          <w:tcPr>
            <w:tcW w:w="3490" w:type="dxa"/>
            <w:shd w:val="clear" w:color="auto" w:fill="auto"/>
          </w:tcPr>
          <w:p w14:paraId="394D717B" w14:textId="260DF786" w:rsidR="00112FDE" w:rsidRPr="00B464CB" w:rsidRDefault="00112FDE" w:rsidP="005F6E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B464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B464CB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 w:rsidR="00F06A43" w:rsidRPr="00B464CB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B075B5D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1448FD44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F28E48E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ED50708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D7BA9E0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C30ECD7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BFAAE53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FE8529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1475C06" w14:textId="77777777" w:rsidR="00112FDE" w:rsidRPr="00B464CB" w:rsidRDefault="00112FDE" w:rsidP="00A37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300EA" w:rsidRPr="00B464CB" w14:paraId="5F175A00" w14:textId="77777777" w:rsidTr="00527446">
        <w:tc>
          <w:tcPr>
            <w:tcW w:w="3490" w:type="dxa"/>
            <w:shd w:val="clear" w:color="auto" w:fill="auto"/>
          </w:tcPr>
          <w:p w14:paraId="0B12A96D" w14:textId="77777777" w:rsidR="00D300EA" w:rsidRPr="00B464CB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5FA756A" w14:textId="4250F032" w:rsidR="00D300EA" w:rsidRPr="00B464CB" w:rsidRDefault="00B464CB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3F0730">
              <w:rPr>
                <w:rFonts w:ascii="Angsana New" w:hAnsi="Angsana New"/>
                <w:sz w:val="29"/>
                <w:szCs w:val="29"/>
              </w:rPr>
              <w:t>5,000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47753E6" w14:textId="77777777" w:rsidR="00D300EA" w:rsidRPr="00B464CB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0DA8A15" w14:textId="77777777" w:rsidR="00D300EA" w:rsidRPr="00B464CB" w:rsidRDefault="00B464CB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EFEDD7" w14:textId="77777777" w:rsidR="00D300EA" w:rsidRPr="00B464CB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184435F" w14:textId="2A16230F" w:rsidR="00D300EA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3F0730">
              <w:rPr>
                <w:rFonts w:ascii="Angsana New" w:hAnsi="Angsana New"/>
                <w:sz w:val="29"/>
                <w:szCs w:val="29"/>
              </w:rPr>
              <w:t>1</w:t>
            </w:r>
            <w:r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3F0730">
              <w:rPr>
                <w:rFonts w:ascii="Angsana New" w:hAnsi="Angsana New"/>
                <w:sz w:val="29"/>
                <w:szCs w:val="29"/>
              </w:rPr>
              <w:t>105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A1978E5" w14:textId="77777777" w:rsidR="00D300EA" w:rsidRPr="00B464CB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0E3F9374" w14:textId="77777777" w:rsidR="00D300EA" w:rsidRPr="00B464CB" w:rsidRDefault="00B464CB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088DB3" w14:textId="77777777" w:rsidR="00D300EA" w:rsidRPr="00B464CB" w:rsidRDefault="00D300EA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B30ED96" w14:textId="540EC796" w:rsidR="00D300EA" w:rsidRPr="00B464CB" w:rsidRDefault="00B464CB" w:rsidP="00D30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12</w:t>
            </w:r>
            <w:r w:rsidR="003F0730">
              <w:rPr>
                <w:rFonts w:ascii="Angsana New" w:hAnsi="Angsana New"/>
                <w:sz w:val="29"/>
                <w:szCs w:val="29"/>
              </w:rPr>
              <w:t>1</w:t>
            </w:r>
            <w:r w:rsidRPr="00B464CB">
              <w:rPr>
                <w:rFonts w:ascii="Angsana New" w:hAnsi="Angsana New"/>
                <w:sz w:val="29"/>
                <w:szCs w:val="29"/>
              </w:rPr>
              <w:t>,</w:t>
            </w:r>
            <w:r w:rsidR="003F0730">
              <w:rPr>
                <w:rFonts w:ascii="Angsana New" w:hAnsi="Angsana New"/>
                <w:sz w:val="29"/>
                <w:szCs w:val="29"/>
              </w:rPr>
              <w:t>105</w:t>
            </w:r>
          </w:p>
        </w:tc>
      </w:tr>
      <w:tr w:rsidR="00B464CB" w:rsidRPr="00B464CB" w14:paraId="59FE447C" w14:textId="77777777" w:rsidTr="007344B5">
        <w:tc>
          <w:tcPr>
            <w:tcW w:w="3490" w:type="dxa"/>
            <w:shd w:val="clear" w:color="auto" w:fill="auto"/>
          </w:tcPr>
          <w:p w14:paraId="1DE488EB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สิทธิการขายหุ้น</w:t>
            </w:r>
          </w:p>
        </w:tc>
        <w:tc>
          <w:tcPr>
            <w:tcW w:w="1089" w:type="dxa"/>
            <w:shd w:val="clear" w:color="auto" w:fill="auto"/>
          </w:tcPr>
          <w:p w14:paraId="63656DD2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532F1F2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8" w:type="dxa"/>
            <w:shd w:val="clear" w:color="auto" w:fill="auto"/>
          </w:tcPr>
          <w:p w14:paraId="4E78B6E4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0D2AD7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C311DB1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4D1A39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6" w:type="dxa"/>
            <w:shd w:val="clear" w:color="auto" w:fill="auto"/>
          </w:tcPr>
          <w:p w14:paraId="3FF3A731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1DC46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24C08E7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(948)</w:t>
            </w:r>
          </w:p>
        </w:tc>
      </w:tr>
      <w:tr w:rsidR="00B464CB" w:rsidRPr="00B464CB" w14:paraId="0193491E" w14:textId="77777777" w:rsidTr="007344B5">
        <w:trPr>
          <w:trHeight w:val="263"/>
        </w:trPr>
        <w:tc>
          <w:tcPr>
            <w:tcW w:w="3490" w:type="dxa"/>
            <w:shd w:val="clear" w:color="auto" w:fill="auto"/>
          </w:tcPr>
          <w:p w14:paraId="0A9621BA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สัญญาแลกเปลี่ยนอัตราดอกเบี้ย</w:t>
            </w:r>
          </w:p>
        </w:tc>
        <w:tc>
          <w:tcPr>
            <w:tcW w:w="1089" w:type="dxa"/>
            <w:shd w:val="clear" w:color="auto" w:fill="auto"/>
          </w:tcPr>
          <w:p w14:paraId="3C98A21B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68FAEDD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8" w:type="dxa"/>
            <w:shd w:val="clear" w:color="auto" w:fill="auto"/>
          </w:tcPr>
          <w:p w14:paraId="113431F3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A6CECB4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FC17C6C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1,442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CF1C92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087BEA4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97CDD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B27D140" w14:textId="77777777" w:rsidR="00B464CB" w:rsidRPr="00406EA7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</w:rPr>
            </w:pPr>
            <w:r w:rsidRPr="00406EA7">
              <w:rPr>
                <w:rFonts w:ascii="Angsana New" w:hAnsi="Angsana New"/>
                <w:sz w:val="29"/>
                <w:szCs w:val="29"/>
              </w:rPr>
              <w:t>1,442</w:t>
            </w:r>
          </w:p>
        </w:tc>
      </w:tr>
      <w:tr w:rsidR="00F77C42" w:rsidRPr="00B464CB" w14:paraId="34AE34F8" w14:textId="77777777" w:rsidTr="001425BC">
        <w:tc>
          <w:tcPr>
            <w:tcW w:w="3490" w:type="dxa"/>
            <w:shd w:val="clear" w:color="auto" w:fill="auto"/>
          </w:tcPr>
          <w:p w14:paraId="7B0212BC" w14:textId="77777777" w:rsidR="005F6E81" w:rsidRDefault="005F6E81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14:paraId="0A68A53F" w14:textId="4E7BB601" w:rsidR="00F77C42" w:rsidRPr="00B464CB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464CB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31 </w:t>
            </w:r>
            <w:r w:rsidRPr="00B464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B464CB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 w:rsidR="00F06A43" w:rsidRPr="00B464CB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B980ED8" w14:textId="77777777" w:rsidR="00F77C42" w:rsidRPr="00B464CB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437E5936" w14:textId="77777777" w:rsidR="00F77C42" w:rsidRPr="00B464CB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1313BAA" w14:textId="77777777" w:rsidR="00F77C42" w:rsidRPr="00B464CB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8CADACD" w14:textId="77777777" w:rsidR="00F77C42" w:rsidRPr="00B464CB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938AF7B" w14:textId="77777777" w:rsidR="00F77C42" w:rsidRPr="00B464CB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EB0E6AF" w14:textId="77777777" w:rsidR="00F77C42" w:rsidRPr="00B464CB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138EC216" w14:textId="77777777" w:rsidR="00F77C42" w:rsidRPr="00B464CB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B878DE" w14:textId="77777777" w:rsidR="00F77C42" w:rsidRPr="00B464CB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E01C34D" w14:textId="77777777" w:rsidR="00F77C42" w:rsidRPr="00B464CB" w:rsidRDefault="00F77C42" w:rsidP="00F77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</w:tr>
      <w:tr w:rsidR="008536B3" w:rsidRPr="00B464CB" w14:paraId="20777CAB" w14:textId="77777777" w:rsidTr="001425BC">
        <w:tc>
          <w:tcPr>
            <w:tcW w:w="3490" w:type="dxa"/>
            <w:shd w:val="clear" w:color="auto" w:fill="auto"/>
          </w:tcPr>
          <w:p w14:paraId="1A32D953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เงินกู้ยืมจากสถาบันการเงิน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BC806B7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175,000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3B671D9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93A63BA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10C4DD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2E5D3A83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166,887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9A8077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73F3D02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43F28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3C7BBAD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166,887</w:t>
            </w:r>
          </w:p>
        </w:tc>
      </w:tr>
      <w:tr w:rsidR="008536B3" w:rsidRPr="00B464CB" w14:paraId="7DA42B58" w14:textId="77777777" w:rsidTr="001425BC">
        <w:tc>
          <w:tcPr>
            <w:tcW w:w="3490" w:type="dxa"/>
            <w:shd w:val="clear" w:color="auto" w:fill="auto"/>
          </w:tcPr>
          <w:p w14:paraId="22F67507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63F45D44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30AADDBC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6093B95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3F8524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5EE390E4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68,103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3A5A5C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68A96BF6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FB5D3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80F4A59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  <w:highlight w:val="yellow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68,103</w:t>
            </w:r>
          </w:p>
        </w:tc>
      </w:tr>
      <w:tr w:rsidR="008536B3" w:rsidRPr="00B464CB" w14:paraId="6CDDD7CB" w14:textId="77777777" w:rsidTr="001425BC">
        <w:tc>
          <w:tcPr>
            <w:tcW w:w="3490" w:type="dxa"/>
            <w:shd w:val="clear" w:color="auto" w:fill="auto"/>
          </w:tcPr>
          <w:p w14:paraId="1E1FC848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สิทธิการขายหุ้น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45328A1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54A845A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6C43EB2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1A60FE0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1ABBDCB8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B464CB">
              <w:rPr>
                <w:rFonts w:ascii="Angsana New" w:hAnsi="Angsana New"/>
                <w:sz w:val="29"/>
                <w:szCs w:val="29"/>
              </w:rPr>
              <w:t>10,890</w:t>
            </w: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40F383D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6ED5B3E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2469F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FEC0739" w14:textId="77777777" w:rsidR="008536B3" w:rsidRPr="00B464CB" w:rsidRDefault="008536B3" w:rsidP="00853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Pr="00B464CB">
              <w:rPr>
                <w:rFonts w:ascii="Angsana New" w:hAnsi="Angsana New"/>
                <w:sz w:val="29"/>
                <w:szCs w:val="29"/>
              </w:rPr>
              <w:t>10,890</w:t>
            </w: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  <w:tr w:rsidR="00B464CB" w:rsidRPr="00B464CB" w14:paraId="5233F17C" w14:textId="77777777" w:rsidTr="001425BC">
        <w:tc>
          <w:tcPr>
            <w:tcW w:w="3490" w:type="dxa"/>
            <w:shd w:val="clear" w:color="auto" w:fill="auto"/>
          </w:tcPr>
          <w:p w14:paraId="15AC6888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/>
                <w:sz w:val="29"/>
                <w:szCs w:val="29"/>
                <w:cs/>
              </w:rPr>
              <w:t>สัญญาแลกเปลี่ยนอัตราดอกเบี้ย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232DE89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448FD8EE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D81EDEA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910079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1CC1353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1,249</w:t>
            </w: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D0E2A2C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3374BDB7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rPr>
                <w:rFonts w:ascii="Angsana New" w:hAnsi="Angsana New"/>
                <w:sz w:val="29"/>
                <w:szCs w:val="29"/>
              </w:rPr>
            </w:pPr>
            <w:r w:rsidRPr="00B464CB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9EE641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AF41E1D" w14:textId="77777777" w:rsidR="00B464CB" w:rsidRPr="00B464CB" w:rsidRDefault="00B464CB" w:rsidP="00B4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1,249</w:t>
            </w:r>
            <w:r w:rsidRPr="00B464CB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</w:p>
        </w:tc>
      </w:tr>
    </w:tbl>
    <w:p w14:paraId="0BA61C3E" w14:textId="77777777" w:rsidR="00F73462" w:rsidRPr="00851F07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851F07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 xml:space="preserve">มูลค่ายุติธรรมของสินทรัพย์และหนี้สินทางการเงิน </w:t>
      </w:r>
    </w:p>
    <w:p w14:paraId="7E963490" w14:textId="77777777" w:rsidR="00F73462" w:rsidRPr="00A07D26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636B616F" w14:textId="77777777" w:rsidR="00F73462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2985D989" w14:textId="77777777" w:rsidR="00F73462" w:rsidRPr="00A07D26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EF71A10" w14:textId="348D39DD" w:rsidR="00F73462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72898">
        <w:rPr>
          <w:rFonts w:ascii="Angsana New" w:hAnsi="Angsana New"/>
          <w:b/>
          <w:sz w:val="30"/>
          <w:szCs w:val="30"/>
          <w:cs/>
        </w:rPr>
        <w:t>ใน</w:t>
      </w:r>
      <w:r w:rsidRPr="00EE0753">
        <w:rPr>
          <w:rFonts w:ascii="Angsana New" w:hAnsi="Angsana New"/>
          <w:b/>
          <w:sz w:val="30"/>
          <w:szCs w:val="30"/>
          <w:cs/>
        </w:rPr>
        <w:t>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832EF">
        <w:rPr>
          <w:rFonts w:ascii="Angsana New" w:hAnsi="Angsana New"/>
          <w:b/>
          <w:sz w:val="30"/>
          <w:szCs w:val="30"/>
        </w:rPr>
        <w:t xml:space="preserve">              </w:t>
      </w:r>
      <w:r w:rsidRPr="00EE0753">
        <w:rPr>
          <w:rFonts w:ascii="Angsana New" w:hAnsi="Angsana New"/>
          <w:b/>
          <w:sz w:val="30"/>
          <w:szCs w:val="30"/>
          <w:cs/>
        </w:rPr>
        <w:t>ไม่แตกต่างจากอัตราดอกเบี้ย ณ วันที่รายงานอย่างมีสาระสำคัญ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38AFA19E" w14:textId="77777777" w:rsidR="00F73462" w:rsidRPr="00A07D26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4D80104" w14:textId="0FBB9866" w:rsidR="00F73462" w:rsidRDefault="00F73462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E0753">
        <w:rPr>
          <w:rFonts w:ascii="Angsana New" w:hAnsi="Angsana New"/>
          <w:b/>
          <w:sz w:val="30"/>
          <w:szCs w:val="30"/>
          <w:cs/>
        </w:rPr>
        <w:t>มูลค่ายุติธรรมของหนี้สินภายใต้สัญญาเช่าการเงินเป็นมูลค่าที่ใกล้เคียงกับมูลค่าตามบัญชี เนื่องจากอัตราดอกเบี้ยต</w:t>
      </w:r>
      <w:r w:rsidR="00372898">
        <w:rPr>
          <w:rFonts w:ascii="Angsana New" w:hAnsi="Angsana New"/>
          <w:b/>
          <w:sz w:val="30"/>
          <w:szCs w:val="30"/>
          <w:cs/>
        </w:rPr>
        <w:t>ามสัญญาใกล้เคียงกับอัตรา</w:t>
      </w:r>
      <w:r w:rsidRPr="00EE0753">
        <w:rPr>
          <w:rFonts w:ascii="Angsana New" w:hAnsi="Angsana New"/>
          <w:b/>
          <w:sz w:val="30"/>
          <w:szCs w:val="30"/>
          <w:cs/>
        </w:rPr>
        <w:t>ตลาด</w:t>
      </w:r>
    </w:p>
    <w:p w14:paraId="2AD23954" w14:textId="77777777" w:rsidR="00406EA7" w:rsidRDefault="00406EA7" w:rsidP="00F734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3402079" w14:textId="77777777" w:rsidR="00B43339" w:rsidRPr="00724905" w:rsidRDefault="00BF37A4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724905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724905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3"/>
      <w:r w:rsidR="0051442E" w:rsidRPr="00724905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E2A8013" w14:textId="77777777" w:rsidR="00A9387A" w:rsidRPr="00A07D26" w:rsidRDefault="00A9387A" w:rsidP="00A9387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AFF0B63" w14:textId="219420D2" w:rsidR="002521FB" w:rsidRDefault="0043037B" w:rsidP="006C623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/>
          <w:sz w:val="30"/>
          <w:szCs w:val="30"/>
          <w:cs/>
        </w:rPr>
        <w:t>กลุ่ม</w:t>
      </w:r>
      <w:r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="007346FA" w:rsidRPr="00724905">
        <w:rPr>
          <w:rFonts w:ascii="Angsana New" w:hAnsi="Angsana New"/>
          <w:sz w:val="30"/>
          <w:szCs w:val="30"/>
          <w:cs/>
        </w:rPr>
        <w:t>และบริษ</w:t>
      </w:r>
      <w:r w:rsidR="007346FA" w:rsidRPr="00724905">
        <w:rPr>
          <w:rFonts w:ascii="Angsana New" w:hAnsi="Angsana New" w:hint="cs"/>
          <w:sz w:val="30"/>
          <w:szCs w:val="30"/>
          <w:cs/>
        </w:rPr>
        <w:t>ั</w:t>
      </w:r>
      <w:r w:rsidR="007346FA" w:rsidRPr="00724905">
        <w:rPr>
          <w:rFonts w:ascii="Angsana New" w:hAnsi="Angsana New"/>
          <w:sz w:val="30"/>
          <w:szCs w:val="30"/>
          <w:cs/>
        </w:rPr>
        <w:t>ทมี</w:t>
      </w:r>
      <w:r w:rsidR="001F3788">
        <w:rPr>
          <w:rFonts w:ascii="Angsana New" w:hAnsi="Angsana New" w:hint="cs"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จำนวนเงินขั้นต่ำที่ต้องจ่ายในอนาคตทั้งสิ้นภายใต้สัญญาเช่าดำเนินงานที่บอกเลิก</w:t>
      </w:r>
    </w:p>
    <w:p w14:paraId="7F8022A1" w14:textId="1A22BDEB" w:rsidR="00A9387A" w:rsidRPr="00724905" w:rsidRDefault="005751BA" w:rsidP="00CA4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1F3788">
        <w:rPr>
          <w:rFonts w:ascii="Angsana New" w:hAnsi="Angsana New" w:hint="cs"/>
          <w:sz w:val="30"/>
          <w:szCs w:val="30"/>
          <w:cs/>
        </w:rPr>
        <w:t>ไม่ได้</w:t>
      </w:r>
      <w:r w:rsidR="0043037B" w:rsidRPr="00724905">
        <w:rPr>
          <w:rFonts w:ascii="Angsana New" w:hAnsi="Angsana New" w:hint="cs"/>
          <w:sz w:val="30"/>
          <w:szCs w:val="30"/>
          <w:cs/>
        </w:rPr>
        <w:t xml:space="preserve"> </w:t>
      </w:r>
      <w:r w:rsidR="009E0E93" w:rsidRPr="00724905">
        <w:rPr>
          <w:rFonts w:ascii="Angsana New" w:hAnsi="Angsana New"/>
          <w:sz w:val="30"/>
          <w:szCs w:val="30"/>
          <w:cs/>
        </w:rPr>
        <w:t>ดังนี้</w:t>
      </w:r>
    </w:p>
    <w:p w14:paraId="71BD707F" w14:textId="77777777" w:rsidR="009E0E93" w:rsidRPr="00A07D26" w:rsidRDefault="009E0E93" w:rsidP="009E0E9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9E0E93" w:rsidRPr="00724905" w14:paraId="38CDE2E8" w14:textId="77777777" w:rsidTr="00366E59">
        <w:tc>
          <w:tcPr>
            <w:tcW w:w="2107" w:type="pct"/>
          </w:tcPr>
          <w:p w14:paraId="0B91BBA4" w14:textId="77777777" w:rsidR="009E0E93" w:rsidRPr="0054429C" w:rsidRDefault="009E0E93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4429C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54429C">
              <w:rPr>
                <w:rFonts w:ascii="Angsana New" w:hAnsi="Angsana New"/>
                <w:sz w:val="30"/>
                <w:szCs w:val="30"/>
              </w:rPr>
              <w:br w:type="page"/>
            </w:r>
            <w:r w:rsidRPr="0054429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70D82DA9" w14:textId="77777777" w:rsidR="009E0E93" w:rsidRPr="0054429C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2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05C973E" w14:textId="77777777" w:rsidR="009E0E93" w:rsidRPr="0054429C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6B230042" w14:textId="77777777" w:rsidR="009E0E93" w:rsidRPr="0054429C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2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449" w:rsidRPr="0014535F" w14:paraId="27BD46A7" w14:textId="77777777" w:rsidTr="00366E59">
        <w:tc>
          <w:tcPr>
            <w:tcW w:w="2107" w:type="pct"/>
          </w:tcPr>
          <w:p w14:paraId="4D86ACBB" w14:textId="77777777" w:rsidR="00E57449" w:rsidRPr="0054429C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429D6297" w14:textId="77777777"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</w:t>
            </w:r>
            <w:r w:rsidR="00FB1E1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2ADC20D6" w14:textId="77777777"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E46D62" w14:textId="77777777"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</w:t>
            </w:r>
            <w:r w:rsidR="00FB1E1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2B4538EC" w14:textId="77777777" w:rsidR="00E57449" w:rsidRPr="0054429C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19A573ED" w14:textId="409664D2"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</w:t>
            </w:r>
            <w:r w:rsidR="002F5B9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7B5D1BCB" w14:textId="77777777"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E002CA3" w14:textId="77777777" w:rsidR="00E57449" w:rsidRPr="0054429C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</w:t>
            </w:r>
            <w:r w:rsidR="00FB1E1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7449" w:rsidRPr="0014535F" w14:paraId="041B849C" w14:textId="77777777" w:rsidTr="00610B78">
        <w:trPr>
          <w:trHeight w:val="362"/>
        </w:trPr>
        <w:tc>
          <w:tcPr>
            <w:tcW w:w="2107" w:type="pct"/>
          </w:tcPr>
          <w:p w14:paraId="234C3B8D" w14:textId="77777777" w:rsidR="00E57449" w:rsidRPr="0054429C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3E95639E" w14:textId="77777777" w:rsidR="00E57449" w:rsidRPr="0054429C" w:rsidRDefault="00E57449" w:rsidP="00E57449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42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6A43" w:rsidRPr="0014535F" w14:paraId="19DBF4D2" w14:textId="77777777" w:rsidTr="00427A84">
        <w:trPr>
          <w:trHeight w:val="164"/>
        </w:trPr>
        <w:tc>
          <w:tcPr>
            <w:tcW w:w="2107" w:type="pct"/>
          </w:tcPr>
          <w:p w14:paraId="2EBB10D7" w14:textId="319F9EBD" w:rsidR="00F06A43" w:rsidRPr="0054429C" w:rsidRDefault="00F06A43" w:rsidP="00F06A43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54429C">
              <w:rPr>
                <w:rFonts w:ascii="Angsana New" w:hAnsi="Angsana New"/>
                <w:sz w:val="30"/>
                <w:szCs w:val="30"/>
                <w:cs/>
              </w:rPr>
              <w:t>ภ</w:t>
            </w:r>
            <w:r w:rsidRPr="0054429C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54429C">
              <w:rPr>
                <w:rFonts w:ascii="Angsana New" w:hAnsi="Angsana New"/>
                <w:sz w:val="30"/>
                <w:szCs w:val="30"/>
                <w:cs/>
              </w:rPr>
              <w:t xml:space="preserve">ยใน </w:t>
            </w:r>
            <w:r w:rsidRPr="0054429C">
              <w:rPr>
                <w:rFonts w:ascii="Angsana New" w:hAnsi="Angsana New"/>
                <w:sz w:val="30"/>
                <w:szCs w:val="30"/>
              </w:rPr>
              <w:t>1</w:t>
            </w:r>
            <w:r w:rsidRPr="0054429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3" w:type="pct"/>
            <w:shd w:val="clear" w:color="auto" w:fill="auto"/>
          </w:tcPr>
          <w:p w14:paraId="5981DC79" w14:textId="77777777" w:rsidR="00F06A43" w:rsidRPr="00427A84" w:rsidRDefault="00F37810" w:rsidP="00F06A4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11,768</w:t>
            </w:r>
          </w:p>
        </w:tc>
        <w:tc>
          <w:tcPr>
            <w:tcW w:w="150" w:type="pct"/>
          </w:tcPr>
          <w:p w14:paraId="65F3FC06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C186BDD" w14:textId="77777777" w:rsidR="00F06A43" w:rsidRPr="00406DFF" w:rsidRDefault="00F37810" w:rsidP="00F06A4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9,882</w:t>
            </w:r>
          </w:p>
        </w:tc>
        <w:tc>
          <w:tcPr>
            <w:tcW w:w="150" w:type="pct"/>
          </w:tcPr>
          <w:p w14:paraId="2FEED687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8A8B954" w14:textId="77777777" w:rsidR="00F06A43" w:rsidRPr="0054429C" w:rsidRDefault="00F37810" w:rsidP="00F06A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6,758</w:t>
            </w:r>
          </w:p>
        </w:tc>
        <w:tc>
          <w:tcPr>
            <w:tcW w:w="140" w:type="pct"/>
          </w:tcPr>
          <w:p w14:paraId="7BDAC5DF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2E5EDAE" w14:textId="77777777" w:rsidR="00F06A43" w:rsidRPr="00406DFF" w:rsidRDefault="00F37810" w:rsidP="00F06A4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4,893</w:t>
            </w:r>
          </w:p>
        </w:tc>
      </w:tr>
      <w:tr w:rsidR="00F06A43" w:rsidRPr="0014535F" w14:paraId="6BFA4BAD" w14:textId="77777777" w:rsidTr="00427A84">
        <w:tc>
          <w:tcPr>
            <w:tcW w:w="2107" w:type="pct"/>
          </w:tcPr>
          <w:p w14:paraId="264BD024" w14:textId="5A1E3B36" w:rsidR="00F06A43" w:rsidRPr="00BB4213" w:rsidRDefault="00BB4213" w:rsidP="00F06A43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BB42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832EF">
              <w:rPr>
                <w:rFonts w:ascii="Angsana New" w:hAnsi="Angsana New"/>
                <w:sz w:val="30"/>
                <w:szCs w:val="30"/>
              </w:rPr>
              <w:t>-</w:t>
            </w:r>
            <w:r w:rsidRPr="00BB4213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BB42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23" w:type="pct"/>
            <w:shd w:val="clear" w:color="auto" w:fill="auto"/>
          </w:tcPr>
          <w:p w14:paraId="457CC33A" w14:textId="77777777" w:rsidR="00F06A43" w:rsidRPr="00427A84" w:rsidRDefault="00B7662D" w:rsidP="00F06A4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FB1E1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981</w:t>
            </w:r>
          </w:p>
        </w:tc>
        <w:tc>
          <w:tcPr>
            <w:tcW w:w="150" w:type="pct"/>
          </w:tcPr>
          <w:p w14:paraId="5E5A7337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F02FB71" w14:textId="77777777" w:rsidR="00F06A43" w:rsidRPr="00406DFF" w:rsidRDefault="00316343" w:rsidP="00F06A4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2</w:t>
            </w:r>
            <w:r w:rsidR="00B7662D">
              <w:rPr>
                <w:rFonts w:ascii="Angsana New" w:hAnsi="Angsana New"/>
                <w:sz w:val="29"/>
                <w:szCs w:val="29"/>
                <w:lang w:bidi="th-TH"/>
              </w:rPr>
              <w:t>7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 w:rsidR="00B7662D">
              <w:rPr>
                <w:rFonts w:ascii="Angsana New" w:hAnsi="Angsana New"/>
                <w:sz w:val="29"/>
                <w:szCs w:val="29"/>
                <w:lang w:bidi="th-TH"/>
              </w:rPr>
              <w:t>930</w:t>
            </w:r>
          </w:p>
        </w:tc>
        <w:tc>
          <w:tcPr>
            <w:tcW w:w="150" w:type="pct"/>
          </w:tcPr>
          <w:p w14:paraId="4074FE8F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568BFD" w14:textId="77777777" w:rsidR="00F06A43" w:rsidRPr="0054429C" w:rsidRDefault="00F37810" w:rsidP="00F06A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11,200</w:t>
            </w:r>
          </w:p>
        </w:tc>
        <w:tc>
          <w:tcPr>
            <w:tcW w:w="140" w:type="pct"/>
          </w:tcPr>
          <w:p w14:paraId="0A455329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094151A" w14:textId="77777777" w:rsidR="00F06A43" w:rsidRPr="00406DFF" w:rsidRDefault="00F37810" w:rsidP="00F06A4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8,010</w:t>
            </w:r>
          </w:p>
        </w:tc>
      </w:tr>
      <w:tr w:rsidR="00F06A43" w:rsidRPr="0014535F" w14:paraId="6C7576CF" w14:textId="77777777" w:rsidTr="00427A84">
        <w:tc>
          <w:tcPr>
            <w:tcW w:w="2107" w:type="pct"/>
          </w:tcPr>
          <w:p w14:paraId="7C3625C1" w14:textId="0E7E5479" w:rsidR="00F06A43" w:rsidRPr="0054429C" w:rsidRDefault="00F06A43" w:rsidP="00F06A43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429C">
              <w:rPr>
                <w:rFonts w:ascii="Angsana New" w:hAnsi="Angsana New"/>
                <w:sz w:val="30"/>
                <w:szCs w:val="30"/>
                <w:cs/>
              </w:rPr>
              <w:t>หล</w:t>
            </w:r>
            <w:r w:rsidRPr="0054429C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54429C">
              <w:rPr>
                <w:rFonts w:ascii="Angsana New" w:hAnsi="Angsana New"/>
                <w:sz w:val="30"/>
                <w:szCs w:val="30"/>
                <w:cs/>
              </w:rPr>
              <w:t xml:space="preserve">งจาก </w:t>
            </w:r>
            <w:r w:rsidRPr="0054429C">
              <w:rPr>
                <w:rFonts w:ascii="Angsana New" w:hAnsi="Angsana New"/>
                <w:sz w:val="30"/>
                <w:szCs w:val="30"/>
              </w:rPr>
              <w:t>5</w:t>
            </w:r>
            <w:r w:rsidRPr="0054429C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44534B55" w14:textId="77777777" w:rsidR="00F06A43" w:rsidRPr="00427A84" w:rsidRDefault="00B7662D" w:rsidP="00F06A4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5,779</w:t>
            </w:r>
          </w:p>
        </w:tc>
        <w:tc>
          <w:tcPr>
            <w:tcW w:w="150" w:type="pct"/>
          </w:tcPr>
          <w:p w14:paraId="4A7DDD36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99C3895" w14:textId="77777777" w:rsidR="00F06A43" w:rsidRPr="00406DFF" w:rsidRDefault="00B7662D" w:rsidP="00F06A4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10</w:t>
            </w:r>
            <w:r w:rsidR="00316343">
              <w:rPr>
                <w:rFonts w:ascii="Angsana New" w:hAnsi="Angsana New"/>
                <w:sz w:val="29"/>
                <w:szCs w:val="29"/>
                <w:lang w:bidi="th-TH"/>
              </w:rPr>
              <w:t>,</w:t>
            </w:r>
            <w:r>
              <w:rPr>
                <w:rFonts w:ascii="Angsana New" w:hAnsi="Angsana New"/>
                <w:sz w:val="29"/>
                <w:szCs w:val="29"/>
                <w:lang w:bidi="th-TH"/>
              </w:rPr>
              <w:t>138</w:t>
            </w:r>
          </w:p>
        </w:tc>
        <w:tc>
          <w:tcPr>
            <w:tcW w:w="150" w:type="pct"/>
          </w:tcPr>
          <w:p w14:paraId="59338F68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2A117C79" w14:textId="77777777" w:rsidR="00F06A43" w:rsidRPr="0054429C" w:rsidRDefault="00F37810" w:rsidP="00F37810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3,695</w:t>
            </w:r>
          </w:p>
        </w:tc>
        <w:tc>
          <w:tcPr>
            <w:tcW w:w="140" w:type="pct"/>
          </w:tcPr>
          <w:p w14:paraId="7BE0F2D0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FD012FD" w14:textId="77777777" w:rsidR="00F06A43" w:rsidRPr="00406DFF" w:rsidRDefault="00F37810" w:rsidP="00F06A43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sz w:val="29"/>
                <w:szCs w:val="29"/>
                <w:lang w:bidi="th-TH"/>
              </w:rPr>
              <w:t>4,927</w:t>
            </w:r>
          </w:p>
        </w:tc>
      </w:tr>
      <w:tr w:rsidR="00F06A43" w:rsidRPr="0014535F" w14:paraId="51D252D3" w14:textId="77777777" w:rsidTr="00427A84">
        <w:trPr>
          <w:trHeight w:val="289"/>
        </w:trPr>
        <w:tc>
          <w:tcPr>
            <w:tcW w:w="2107" w:type="pct"/>
          </w:tcPr>
          <w:p w14:paraId="715BC9A0" w14:textId="77777777" w:rsidR="00F06A43" w:rsidRPr="0054429C" w:rsidRDefault="00F06A43" w:rsidP="00F06A43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2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52E4A7" w14:textId="77777777" w:rsidR="00F06A43" w:rsidRPr="00427A84" w:rsidRDefault="00B7662D" w:rsidP="00F06A4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</w:t>
            </w:r>
            <w:r w:rsidR="00FB1E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150" w:type="pct"/>
          </w:tcPr>
          <w:p w14:paraId="2C1AB94E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843A8A0" w14:textId="77777777" w:rsidR="00F06A43" w:rsidRPr="00406DFF" w:rsidRDefault="007344B5" w:rsidP="00F06A43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47</w:t>
            </w:r>
            <w:r w:rsidR="00316343"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950</w:t>
            </w:r>
          </w:p>
        </w:tc>
        <w:tc>
          <w:tcPr>
            <w:tcW w:w="150" w:type="pct"/>
          </w:tcPr>
          <w:p w14:paraId="76A8B9F2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1F25F1E" w14:textId="77777777" w:rsidR="00F06A43" w:rsidRPr="0054429C" w:rsidRDefault="007344B5" w:rsidP="00F06A4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</w:t>
            </w:r>
            <w:r w:rsidR="00FB1E1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653</w:t>
            </w:r>
          </w:p>
        </w:tc>
        <w:tc>
          <w:tcPr>
            <w:tcW w:w="140" w:type="pct"/>
          </w:tcPr>
          <w:p w14:paraId="0A37D273" w14:textId="77777777" w:rsidR="00F06A43" w:rsidRPr="0054429C" w:rsidRDefault="00F06A43" w:rsidP="00F06A43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A91435F" w14:textId="77777777" w:rsidR="00F06A43" w:rsidRPr="00406DFF" w:rsidRDefault="00F37810" w:rsidP="00F06A4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bidi="th-TH"/>
              </w:rPr>
              <w:t>17,830</w:t>
            </w:r>
          </w:p>
        </w:tc>
      </w:tr>
    </w:tbl>
    <w:p w14:paraId="0CC05527" w14:textId="77777777" w:rsidR="009B4AB6" w:rsidRPr="00A07D26" w:rsidRDefault="009B4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98F6D3E" w14:textId="211348B0" w:rsidR="00B47D07" w:rsidRPr="00724905" w:rsidRDefault="00881CC9" w:rsidP="009B4AB6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/>
          <w:sz w:val="30"/>
          <w:szCs w:val="30"/>
          <w:cs/>
        </w:rPr>
        <w:t>กลุ่ม</w:t>
      </w:r>
      <w:r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="00884AC9" w:rsidRPr="00724905">
        <w:rPr>
          <w:rFonts w:ascii="Angsana New" w:hAnsi="Angsana New"/>
          <w:sz w:val="30"/>
          <w:szCs w:val="30"/>
          <w:cs/>
        </w:rPr>
        <w:t>และบริษ</w:t>
      </w:r>
      <w:r w:rsidR="00884AC9" w:rsidRPr="00724905">
        <w:rPr>
          <w:rFonts w:ascii="Angsana New" w:hAnsi="Angsana New" w:hint="cs"/>
          <w:sz w:val="30"/>
          <w:szCs w:val="30"/>
          <w:cs/>
        </w:rPr>
        <w:t>ั</w:t>
      </w:r>
      <w:r w:rsidR="00884AC9" w:rsidRPr="00724905">
        <w:rPr>
          <w:rFonts w:ascii="Angsana New" w:hAnsi="Angsana New"/>
          <w:sz w:val="30"/>
          <w:szCs w:val="30"/>
          <w:cs/>
        </w:rPr>
        <w:t>ทมีภาระผ</w:t>
      </w:r>
      <w:r w:rsidR="00884AC9" w:rsidRPr="00724905">
        <w:rPr>
          <w:rFonts w:ascii="Angsana New" w:hAnsi="Angsana New" w:hint="cs"/>
          <w:sz w:val="30"/>
          <w:szCs w:val="30"/>
          <w:cs/>
        </w:rPr>
        <w:t>ู</w:t>
      </w:r>
      <w:r w:rsidR="00884AC9" w:rsidRPr="00724905">
        <w:rPr>
          <w:rFonts w:ascii="Angsana New" w:hAnsi="Angsana New"/>
          <w:sz w:val="30"/>
          <w:szCs w:val="30"/>
          <w:cs/>
        </w:rPr>
        <w:t>กพัน</w:t>
      </w:r>
      <w:r w:rsidR="00884AC9" w:rsidRPr="00724905">
        <w:rPr>
          <w:rFonts w:ascii="Angsana New" w:hAnsi="Angsana New" w:hint="cs"/>
          <w:sz w:val="30"/>
          <w:szCs w:val="30"/>
          <w:cs/>
        </w:rPr>
        <w:t>ที่เป็นรายจ่ายฝ่ายทุน</w:t>
      </w:r>
      <w:r w:rsidR="00B47D07" w:rsidRPr="00724905"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14:paraId="1E5EC695" w14:textId="77777777" w:rsidR="00F93743" w:rsidRPr="00A07D26" w:rsidRDefault="00F93743" w:rsidP="00F93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5"/>
        <w:gridCol w:w="1113"/>
        <w:gridCol w:w="268"/>
        <w:gridCol w:w="1093"/>
        <w:gridCol w:w="268"/>
        <w:gridCol w:w="1075"/>
        <w:gridCol w:w="248"/>
        <w:gridCol w:w="1100"/>
      </w:tblGrid>
      <w:tr w:rsidR="00522FD2" w:rsidRPr="00724905" w14:paraId="2979B5BF" w14:textId="77777777" w:rsidTr="008E3482">
        <w:tc>
          <w:tcPr>
            <w:tcW w:w="2108" w:type="pct"/>
          </w:tcPr>
          <w:p w14:paraId="34F4FA8D" w14:textId="77777777" w:rsidR="00522FD2" w:rsidRPr="00724905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353CC472" w14:textId="77777777" w:rsidR="00522FD2" w:rsidRPr="00724905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7491F5B" w14:textId="77777777" w:rsidR="00522FD2" w:rsidRPr="00724905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4B44CD02" w14:textId="77777777" w:rsidR="00522FD2" w:rsidRPr="00724905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FD2" w:rsidRPr="00724905" w14:paraId="6C5EC332" w14:textId="77777777" w:rsidTr="008E3482">
        <w:tc>
          <w:tcPr>
            <w:tcW w:w="2108" w:type="pct"/>
          </w:tcPr>
          <w:p w14:paraId="3D3E2911" w14:textId="77777777" w:rsidR="00522FD2" w:rsidRPr="00724905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14BA525C" w14:textId="77777777"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 w:rsidR="008F14E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4AF65D73" w14:textId="77777777"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86BF04C" w14:textId="77777777"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 w:rsidR="008F14E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0FEE868D" w14:textId="77777777" w:rsidR="00522FD2" w:rsidRPr="00724905" w:rsidRDefault="00522FD2" w:rsidP="00A10E10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4CAC9B20" w14:textId="77777777"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 w:rsidR="008F14E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14C7F48B" w14:textId="77777777"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5FD2AC6" w14:textId="77777777" w:rsidR="00522FD2" w:rsidRPr="00724905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 w:rsidR="008F14E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22FD2" w:rsidRPr="00724905" w14:paraId="1A4BCDF4" w14:textId="77777777" w:rsidTr="008E3482">
        <w:tc>
          <w:tcPr>
            <w:tcW w:w="2108" w:type="pct"/>
          </w:tcPr>
          <w:p w14:paraId="0A734A21" w14:textId="77777777" w:rsidR="00522FD2" w:rsidRPr="00724905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14:paraId="03EF9C4C" w14:textId="77777777" w:rsidR="00522FD2" w:rsidRPr="00724905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9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6FE" w:rsidRPr="00724905" w14:paraId="68E2775A" w14:textId="77777777" w:rsidTr="00427A84">
        <w:tc>
          <w:tcPr>
            <w:tcW w:w="2108" w:type="pct"/>
          </w:tcPr>
          <w:p w14:paraId="6928C1E9" w14:textId="77777777" w:rsidR="005866FE" w:rsidRPr="00724905" w:rsidRDefault="005866FE" w:rsidP="005866FE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72490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</w:tcPr>
          <w:p w14:paraId="5BA3F14B" w14:textId="77777777" w:rsidR="005866FE" w:rsidRPr="00724905" w:rsidRDefault="00B7662D" w:rsidP="005866FE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50" w:type="pct"/>
            <w:shd w:val="clear" w:color="auto" w:fill="auto"/>
          </w:tcPr>
          <w:p w14:paraId="3B6CA86E" w14:textId="77777777" w:rsidR="005866FE" w:rsidRPr="00724905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52866A2A" w14:textId="77777777" w:rsidR="005866FE" w:rsidRPr="00724905" w:rsidRDefault="00230ED2" w:rsidP="005866F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50" w:type="pct"/>
          </w:tcPr>
          <w:p w14:paraId="09A39DCF" w14:textId="77777777" w:rsidR="005866FE" w:rsidRPr="00724905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4E9CBCA" w14:textId="77777777" w:rsidR="005866FE" w:rsidRPr="00724905" w:rsidRDefault="00B7662D" w:rsidP="005866FE">
            <w:pPr>
              <w:pStyle w:val="acctfourfigures"/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39" w:type="pct"/>
          </w:tcPr>
          <w:p w14:paraId="783BEA0F" w14:textId="77777777" w:rsidR="005866FE" w:rsidRPr="00724905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2D8F2DF2" w14:textId="77777777" w:rsidR="005866FE" w:rsidRPr="00724905" w:rsidRDefault="00230ED2" w:rsidP="005866F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11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Pr="0072490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32829689" w14:textId="77777777" w:rsidR="006E61FF" w:rsidRPr="00724905" w:rsidRDefault="006E61FF" w:rsidP="0040265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/>
          <w:sz w:val="30"/>
          <w:szCs w:val="30"/>
          <w:cs/>
        </w:rPr>
        <w:lastRenderedPageBreak/>
        <w:t>กลุ่ม</w:t>
      </w:r>
      <w:r w:rsidR="00881CC9"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Pr="00724905">
        <w:rPr>
          <w:rFonts w:ascii="Angsana New" w:hAnsi="Angsana New"/>
          <w:sz w:val="30"/>
          <w:szCs w:val="30"/>
          <w:cs/>
        </w:rPr>
        <w:t>และบริษ</w:t>
      </w:r>
      <w:r w:rsidRPr="00724905">
        <w:rPr>
          <w:rFonts w:ascii="Angsana New" w:hAnsi="Angsana New" w:hint="cs"/>
          <w:sz w:val="30"/>
          <w:szCs w:val="30"/>
          <w:cs/>
        </w:rPr>
        <w:t>ั</w:t>
      </w:r>
      <w:r w:rsidRPr="00724905">
        <w:rPr>
          <w:rFonts w:ascii="Angsana New" w:hAnsi="Angsana New"/>
          <w:sz w:val="30"/>
          <w:szCs w:val="30"/>
          <w:cs/>
        </w:rPr>
        <w:t>ท มีภาระผ</w:t>
      </w:r>
      <w:r w:rsidRPr="00724905">
        <w:rPr>
          <w:rFonts w:ascii="Angsana New" w:hAnsi="Angsana New" w:hint="cs"/>
          <w:sz w:val="30"/>
          <w:szCs w:val="30"/>
          <w:cs/>
        </w:rPr>
        <w:t>ู</w:t>
      </w:r>
      <w:r w:rsidRPr="00724905">
        <w:rPr>
          <w:rFonts w:ascii="Angsana New" w:hAnsi="Angsana New"/>
          <w:sz w:val="30"/>
          <w:szCs w:val="30"/>
          <w:cs/>
        </w:rPr>
        <w:t>กพัน</w:t>
      </w:r>
      <w:r w:rsidR="00E3225B" w:rsidRPr="00724905">
        <w:rPr>
          <w:rFonts w:ascii="Angsana New" w:hAnsi="Angsana New" w:hint="cs"/>
          <w:sz w:val="30"/>
          <w:szCs w:val="30"/>
          <w:cs/>
        </w:rPr>
        <w:t>จากคำสั่งซื้อที่ผู้ขายสินค้าตกลงแล้ว</w:t>
      </w:r>
      <w:r w:rsidRPr="00724905"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14:paraId="56D5D6FE" w14:textId="77777777" w:rsidR="00181A6F" w:rsidRPr="00D01442" w:rsidRDefault="00181A6F" w:rsidP="0018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181A6F" w:rsidRPr="009B4AB6" w14:paraId="63AA7A2F" w14:textId="77777777" w:rsidTr="00D005B6">
        <w:tc>
          <w:tcPr>
            <w:tcW w:w="2107" w:type="pct"/>
          </w:tcPr>
          <w:p w14:paraId="64A5A437" w14:textId="77777777" w:rsidR="00181A6F" w:rsidRPr="0054429C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54429C">
              <w:rPr>
                <w:rFonts w:ascii="Angsana New" w:hAnsi="Angsana New"/>
                <w:sz w:val="30"/>
                <w:szCs w:val="30"/>
              </w:rPr>
              <w:br w:type="page"/>
            </w:r>
            <w:r w:rsidRPr="0054429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4199B8EF" w14:textId="77777777" w:rsidR="00181A6F" w:rsidRPr="0054429C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42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41587254" w14:textId="77777777" w:rsidR="00181A6F" w:rsidRPr="0054429C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7926E19F" w14:textId="77777777" w:rsidR="00181A6F" w:rsidRPr="0054429C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42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1A6F" w:rsidRPr="009B4AB6" w14:paraId="14B0DA8F" w14:textId="77777777" w:rsidTr="00D005B6">
        <w:tc>
          <w:tcPr>
            <w:tcW w:w="2107" w:type="pct"/>
          </w:tcPr>
          <w:p w14:paraId="1E1E4CCB" w14:textId="77777777" w:rsidR="00181A6F" w:rsidRPr="0054429C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0B74DAEC" w14:textId="77777777"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</w:t>
            </w:r>
            <w:r w:rsidR="00D008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1CFF34AD" w14:textId="77777777"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5949962" w14:textId="77777777"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</w:t>
            </w:r>
            <w:r w:rsidR="00D00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30CCF17C" w14:textId="77777777" w:rsidR="00181A6F" w:rsidRPr="0054429C" w:rsidRDefault="00181A6F" w:rsidP="00D005B6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4158F452" w14:textId="77777777"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</w:t>
            </w:r>
            <w:r w:rsidR="00D008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0CA1B234" w14:textId="77777777"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23E2226" w14:textId="77777777" w:rsidR="00181A6F" w:rsidRPr="0054429C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429C">
              <w:rPr>
                <w:rFonts w:ascii="Angsana New" w:hAnsi="Angsana New"/>
                <w:sz w:val="30"/>
                <w:szCs w:val="30"/>
              </w:rPr>
              <w:t>256</w:t>
            </w:r>
            <w:r w:rsidR="00D00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81A6F" w:rsidRPr="009B4AB6" w14:paraId="0BEB41D1" w14:textId="77777777" w:rsidTr="00D005B6">
        <w:tc>
          <w:tcPr>
            <w:tcW w:w="2107" w:type="pct"/>
          </w:tcPr>
          <w:p w14:paraId="5FBD4FC0" w14:textId="77777777" w:rsidR="00181A6F" w:rsidRPr="0054429C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7CA9749A" w14:textId="77777777" w:rsidR="00181A6F" w:rsidRPr="0054429C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42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6FE" w:rsidRPr="009B4AB6" w14:paraId="28C8F286" w14:textId="77777777" w:rsidTr="00427A84">
        <w:tc>
          <w:tcPr>
            <w:tcW w:w="2107" w:type="pct"/>
          </w:tcPr>
          <w:p w14:paraId="5B48AACB" w14:textId="77777777" w:rsidR="005866FE" w:rsidRPr="0054429C" w:rsidRDefault="005866FE" w:rsidP="005866FE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54429C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</w:tcPr>
          <w:p w14:paraId="0DCD0C9C" w14:textId="77777777" w:rsidR="005866FE" w:rsidRPr="00427A84" w:rsidRDefault="00B7662D" w:rsidP="005866F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34,202</w:t>
            </w:r>
          </w:p>
        </w:tc>
        <w:tc>
          <w:tcPr>
            <w:tcW w:w="150" w:type="pct"/>
            <w:shd w:val="clear" w:color="auto" w:fill="auto"/>
          </w:tcPr>
          <w:p w14:paraId="0E696E81" w14:textId="77777777" w:rsidR="005866FE" w:rsidRPr="00427A84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7DC0F651" w14:textId="77777777" w:rsidR="005866FE" w:rsidRPr="00427A84" w:rsidRDefault="00D01442" w:rsidP="005866F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427A84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150" w:type="pct"/>
            <w:shd w:val="clear" w:color="auto" w:fill="auto"/>
          </w:tcPr>
          <w:p w14:paraId="6EB68F1D" w14:textId="77777777" w:rsidR="005866FE" w:rsidRPr="00427A84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6C9D37F4" w14:textId="77777777" w:rsidR="005866FE" w:rsidRPr="00427A84" w:rsidRDefault="00B7662D" w:rsidP="00B828E7">
            <w:pPr>
              <w:pStyle w:val="acctfourfigures"/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1,203</w:t>
            </w:r>
          </w:p>
        </w:tc>
        <w:tc>
          <w:tcPr>
            <w:tcW w:w="140" w:type="pct"/>
            <w:shd w:val="clear" w:color="auto" w:fill="auto"/>
          </w:tcPr>
          <w:p w14:paraId="6678858C" w14:textId="77777777" w:rsidR="005866FE" w:rsidRPr="00427A84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38A83A14" w14:textId="77777777" w:rsidR="005866FE" w:rsidRPr="0054429C" w:rsidRDefault="00D01442" w:rsidP="005866F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427A8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</w:tr>
    </w:tbl>
    <w:p w14:paraId="400CCFAD" w14:textId="77777777" w:rsidR="00D01442" w:rsidRDefault="00D01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B8AEF33" w14:textId="77777777" w:rsidR="00181A6F" w:rsidRPr="00724905" w:rsidRDefault="00181A6F" w:rsidP="0040265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 w:hint="cs"/>
          <w:sz w:val="30"/>
          <w:szCs w:val="30"/>
          <w:cs/>
        </w:rPr>
        <w:t>กลุ่ม</w:t>
      </w:r>
      <w:r w:rsidR="00881CC9"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Pr="00724905">
        <w:rPr>
          <w:rFonts w:ascii="Angsana New" w:hAnsi="Angsana New" w:hint="cs"/>
          <w:sz w:val="30"/>
          <w:szCs w:val="30"/>
          <w:cs/>
        </w:rPr>
        <w:t>และบริษัท มีภาระผูกพันจากหนังสือค้ำประกันจากธนาคาร ณ วันที่ในงบแสดงฐานะการเงินแต่ไม่ได้รับรู้ในงบการเงิน ดังนี้</w:t>
      </w:r>
    </w:p>
    <w:p w14:paraId="4C076645" w14:textId="77777777" w:rsidR="00B47D07" w:rsidRPr="00717F93" w:rsidRDefault="00B47D07" w:rsidP="00B47D07">
      <w:pPr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B47D07" w:rsidRPr="00724905" w14:paraId="407BEAAA" w14:textId="77777777" w:rsidTr="00366E59">
        <w:tc>
          <w:tcPr>
            <w:tcW w:w="2107" w:type="pct"/>
          </w:tcPr>
          <w:p w14:paraId="52EB50E3" w14:textId="77777777" w:rsidR="00B47D07" w:rsidRPr="00724905" w:rsidRDefault="00B47D07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288AFCEB" w14:textId="77777777" w:rsidR="00B47D07" w:rsidRPr="00724905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7157EC9" w14:textId="77777777" w:rsidR="00B47D07" w:rsidRPr="00724905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0EADE6CC" w14:textId="77777777" w:rsidR="00B47D07" w:rsidRPr="00724905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449" w:rsidRPr="00724905" w14:paraId="5A3B4B48" w14:textId="77777777" w:rsidTr="00366E59">
        <w:tc>
          <w:tcPr>
            <w:tcW w:w="2107" w:type="pct"/>
          </w:tcPr>
          <w:p w14:paraId="6CE64B54" w14:textId="77777777" w:rsidR="00E57449" w:rsidRPr="00724905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59E4D1F8" w14:textId="77777777"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 w:rsidR="00D008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3A580C0F" w14:textId="77777777"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ED363AE" w14:textId="77777777"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 w:rsidR="00D00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6EA3E7F2" w14:textId="77777777" w:rsidR="00E57449" w:rsidRPr="00724905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210611AC" w14:textId="77777777"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 w:rsidR="00D0084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00E0B68D" w14:textId="77777777"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7C7E224" w14:textId="77777777" w:rsidR="00E57449" w:rsidRPr="00724905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 w:rsidR="00D0084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7449" w:rsidRPr="00724905" w14:paraId="5452D48F" w14:textId="77777777" w:rsidTr="00366E59">
        <w:tc>
          <w:tcPr>
            <w:tcW w:w="2107" w:type="pct"/>
          </w:tcPr>
          <w:p w14:paraId="2FC3E40C" w14:textId="77777777" w:rsidR="00E57449" w:rsidRPr="00724905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09106080" w14:textId="77777777" w:rsidR="00E57449" w:rsidRPr="00724905" w:rsidRDefault="00E57449" w:rsidP="00E57449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9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6FE" w:rsidRPr="00724905" w14:paraId="3C806904" w14:textId="77777777" w:rsidTr="00366E59">
        <w:tc>
          <w:tcPr>
            <w:tcW w:w="2107" w:type="pct"/>
          </w:tcPr>
          <w:p w14:paraId="08B1456C" w14:textId="77777777" w:rsidR="005866FE" w:rsidRPr="00724905" w:rsidRDefault="005866FE" w:rsidP="005866FE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 w:rsidRPr="0072490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13C1010D" w14:textId="72B9DBA1" w:rsidR="005866FE" w:rsidRPr="004D47E0" w:rsidRDefault="004D47E0" w:rsidP="005866F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47E0">
              <w:rPr>
                <w:rFonts w:ascii="Angsana New" w:hAnsi="Angsana New"/>
                <w:sz w:val="30"/>
                <w:szCs w:val="30"/>
                <w:lang w:val="en-US" w:bidi="th-TH"/>
              </w:rPr>
              <w:t>407,025</w:t>
            </w:r>
          </w:p>
        </w:tc>
        <w:tc>
          <w:tcPr>
            <w:tcW w:w="150" w:type="pct"/>
          </w:tcPr>
          <w:p w14:paraId="6E5207C4" w14:textId="77777777" w:rsidR="005866FE" w:rsidRPr="004D47E0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5C00E54F" w14:textId="77777777" w:rsidR="005866FE" w:rsidRPr="004D47E0" w:rsidRDefault="00717F93" w:rsidP="005866F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47E0">
              <w:rPr>
                <w:rFonts w:ascii="Angsana New" w:hAnsi="Angsana New"/>
                <w:sz w:val="30"/>
                <w:szCs w:val="30"/>
                <w:lang w:val="en-US" w:bidi="th-TH"/>
              </w:rPr>
              <w:t>446,181</w:t>
            </w:r>
          </w:p>
        </w:tc>
        <w:tc>
          <w:tcPr>
            <w:tcW w:w="150" w:type="pct"/>
          </w:tcPr>
          <w:p w14:paraId="2969F253" w14:textId="77777777" w:rsidR="005866FE" w:rsidRPr="004D47E0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0821FD6" w14:textId="4A324937" w:rsidR="005866FE" w:rsidRPr="004D47E0" w:rsidRDefault="004D47E0" w:rsidP="005866FE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D47E0">
              <w:rPr>
                <w:rFonts w:ascii="Angsana New" w:hAnsi="Angsana New"/>
                <w:sz w:val="30"/>
                <w:szCs w:val="30"/>
                <w:lang w:val="en-US" w:bidi="th-TH"/>
              </w:rPr>
              <w:t>400,860</w:t>
            </w:r>
          </w:p>
        </w:tc>
        <w:tc>
          <w:tcPr>
            <w:tcW w:w="140" w:type="pct"/>
          </w:tcPr>
          <w:p w14:paraId="7B0C2BBB" w14:textId="77777777" w:rsidR="005866FE" w:rsidRPr="00724905" w:rsidRDefault="005866FE" w:rsidP="005866FE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1CF6A0B8" w14:textId="77777777" w:rsidR="005866FE" w:rsidRPr="00724905" w:rsidRDefault="00717F93" w:rsidP="005866FE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364,707</w:t>
            </w:r>
          </w:p>
        </w:tc>
      </w:tr>
    </w:tbl>
    <w:p w14:paraId="2549A4CF" w14:textId="77777777" w:rsidR="00A07D26" w:rsidRPr="00717F93" w:rsidRDefault="00A07D26" w:rsidP="00A07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p w14:paraId="15445153" w14:textId="77777777" w:rsidR="00905213" w:rsidRPr="00724905" w:rsidRDefault="00905213" w:rsidP="0090521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724905">
        <w:rPr>
          <w:rFonts w:ascii="Angsana New" w:hAnsi="Angsana New" w:hint="cs"/>
          <w:sz w:val="30"/>
          <w:szCs w:val="30"/>
          <w:cs/>
        </w:rPr>
        <w:t>กลุ่ม</w:t>
      </w:r>
      <w:r w:rsidR="00881CC9" w:rsidRPr="00724905">
        <w:rPr>
          <w:rFonts w:ascii="Angsana New" w:hAnsi="Angsana New" w:hint="cs"/>
          <w:sz w:val="30"/>
          <w:szCs w:val="30"/>
          <w:cs/>
        </w:rPr>
        <w:t>บริษัท</w:t>
      </w:r>
      <w:r w:rsidRPr="00724905">
        <w:rPr>
          <w:rFonts w:ascii="Angsana New" w:hAnsi="Angsana New" w:hint="cs"/>
          <w:sz w:val="30"/>
          <w:szCs w:val="30"/>
          <w:cs/>
        </w:rPr>
        <w:t>และบริษัท มีภาระผูกพันจาก</w:t>
      </w:r>
      <w:r w:rsidR="00610782" w:rsidRPr="00724905">
        <w:rPr>
          <w:rFonts w:ascii="Angsana New" w:hAnsi="Angsana New" w:hint="cs"/>
          <w:sz w:val="30"/>
          <w:szCs w:val="30"/>
          <w:cs/>
        </w:rPr>
        <w:t xml:space="preserve">เลตเตอร์ออฟเครดิตจากการสั่งซื้อสินค้าและวัสดุที่ยังไม่ได้ใช้ </w:t>
      </w:r>
      <w:r w:rsidRPr="00724905"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14:paraId="78F09280" w14:textId="77777777" w:rsidR="00610782" w:rsidRPr="00717F93" w:rsidRDefault="00610782" w:rsidP="00610782">
      <w:pPr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610782" w:rsidRPr="00724905" w14:paraId="41FEEEEB" w14:textId="77777777" w:rsidTr="009E0D0C">
        <w:tc>
          <w:tcPr>
            <w:tcW w:w="2107" w:type="pct"/>
          </w:tcPr>
          <w:p w14:paraId="40311EED" w14:textId="77777777" w:rsidR="00610782" w:rsidRPr="00724905" w:rsidRDefault="00610782" w:rsidP="009E0D0C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  <w:r w:rsidRPr="0072490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377C4FA0" w14:textId="77777777" w:rsidR="00610782" w:rsidRPr="00724905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7078BAF" w14:textId="77777777" w:rsidR="00610782" w:rsidRPr="00724905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7869B41" w14:textId="77777777" w:rsidR="00610782" w:rsidRPr="00724905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4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662D" w:rsidRPr="00724905" w14:paraId="1C947D59" w14:textId="77777777" w:rsidTr="009E0D0C">
        <w:tc>
          <w:tcPr>
            <w:tcW w:w="2107" w:type="pct"/>
          </w:tcPr>
          <w:p w14:paraId="6C209332" w14:textId="77777777" w:rsidR="00B7662D" w:rsidRPr="00724905" w:rsidRDefault="00B7662D" w:rsidP="00B7662D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38BBDF99" w14:textId="77777777" w:rsidR="00B7662D" w:rsidRPr="00724905" w:rsidRDefault="00B7662D" w:rsidP="00B76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1A7DC2EE" w14:textId="77777777" w:rsidR="00B7662D" w:rsidRPr="00724905" w:rsidRDefault="00B7662D" w:rsidP="00B76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65ABEFD6" w14:textId="77777777" w:rsidR="00B7662D" w:rsidRPr="00724905" w:rsidRDefault="00B7662D" w:rsidP="00B76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101CDA9C" w14:textId="77777777" w:rsidR="00B7662D" w:rsidRPr="00724905" w:rsidRDefault="00B7662D" w:rsidP="00B7662D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DFB3B6F" w14:textId="77777777" w:rsidR="00B7662D" w:rsidRPr="00724905" w:rsidRDefault="00B7662D" w:rsidP="00B76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6A23E3F8" w14:textId="77777777" w:rsidR="00B7662D" w:rsidRPr="00724905" w:rsidRDefault="00B7662D" w:rsidP="00B76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DED8857" w14:textId="77777777" w:rsidR="00B7662D" w:rsidRPr="00724905" w:rsidRDefault="00B7662D" w:rsidP="00B76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90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10782" w:rsidRPr="00724905" w14:paraId="49C8D5C2" w14:textId="77777777" w:rsidTr="009E0D0C">
        <w:tc>
          <w:tcPr>
            <w:tcW w:w="2107" w:type="pct"/>
          </w:tcPr>
          <w:p w14:paraId="07999009" w14:textId="77777777" w:rsidR="00610782" w:rsidRPr="00724905" w:rsidRDefault="00610782" w:rsidP="009E0D0C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29374E70" w14:textId="77777777" w:rsidR="00610782" w:rsidRPr="00724905" w:rsidRDefault="00610782" w:rsidP="009E0D0C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249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4AC7" w:rsidRPr="00724905" w14:paraId="331B1160" w14:textId="77777777" w:rsidTr="009E0D0C">
        <w:tc>
          <w:tcPr>
            <w:tcW w:w="2107" w:type="pct"/>
          </w:tcPr>
          <w:p w14:paraId="38BD60B9" w14:textId="77777777" w:rsidR="00C84AC7" w:rsidRPr="00724905" w:rsidRDefault="00C84AC7" w:rsidP="00C84AC7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 w:rsidRPr="00724905">
              <w:rPr>
                <w:rFonts w:ascii="Angsana New" w:hAnsi="Angsana New"/>
                <w:sz w:val="30"/>
                <w:szCs w:val="30"/>
                <w:cs/>
              </w:rPr>
              <w:t xml:space="preserve">เลตเตอร์ออฟเครดิต 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54346C9A" w14:textId="77777777" w:rsidR="00C84AC7" w:rsidRPr="00724905" w:rsidRDefault="00E12AB6" w:rsidP="00C84AC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7662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7662D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50" w:type="pct"/>
          </w:tcPr>
          <w:p w14:paraId="7A373026" w14:textId="77777777" w:rsidR="00C84AC7" w:rsidRPr="00724905" w:rsidRDefault="00C84AC7" w:rsidP="00C84AC7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23F2AB3" w14:textId="77777777" w:rsidR="00C84AC7" w:rsidRPr="00724905" w:rsidRDefault="00717F93" w:rsidP="00C84AC7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243,977</w:t>
            </w:r>
          </w:p>
        </w:tc>
        <w:tc>
          <w:tcPr>
            <w:tcW w:w="150" w:type="pct"/>
          </w:tcPr>
          <w:p w14:paraId="3C55E979" w14:textId="77777777" w:rsidR="00C84AC7" w:rsidRPr="00724905" w:rsidRDefault="00C84AC7" w:rsidP="00C84AC7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46EA95A2" w14:textId="77777777" w:rsidR="00C84AC7" w:rsidRPr="00724905" w:rsidRDefault="00E12AB6" w:rsidP="00C84AC7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7662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7662D">
              <w:rPr>
                <w:rFonts w:ascii="Angsana New" w:hAnsi="Angsana New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40" w:type="pct"/>
          </w:tcPr>
          <w:p w14:paraId="307B370D" w14:textId="77777777" w:rsidR="00C84AC7" w:rsidRPr="00724905" w:rsidRDefault="00C84AC7" w:rsidP="00C84AC7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01FBC757" w14:textId="77777777" w:rsidR="00C84AC7" w:rsidRPr="00724905" w:rsidRDefault="00717F93" w:rsidP="00C84AC7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243,977</w:t>
            </w:r>
          </w:p>
        </w:tc>
      </w:tr>
    </w:tbl>
    <w:p w14:paraId="30764F45" w14:textId="77777777" w:rsidR="00CA17EB" w:rsidRPr="00717F93" w:rsidRDefault="00CA1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45CBC7CF" w14:textId="77777777" w:rsidR="009E24C6" w:rsidRDefault="009E24C6" w:rsidP="003B2E3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5BD1D74" w14:textId="77777777" w:rsidR="00CC1E32" w:rsidRPr="007744F8" w:rsidRDefault="00CC1E32" w:rsidP="00E519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1E723DFB" w14:textId="58C1A442" w:rsidR="00156235" w:rsidRPr="00921F34" w:rsidRDefault="00156235" w:rsidP="003B2E39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921F34">
        <w:rPr>
          <w:rFonts w:ascii="Angsana New" w:hAnsi="Angsana New"/>
          <w:b/>
          <w:sz w:val="30"/>
          <w:szCs w:val="30"/>
          <w:cs/>
        </w:rPr>
        <w:t>ในการประชุมคณะกรรมการบริษัทเมื่อวันที่</w:t>
      </w:r>
      <w:r w:rsidRPr="00921F34">
        <w:rPr>
          <w:rFonts w:ascii="Angsana New" w:hAnsi="Angsana New"/>
          <w:b/>
          <w:sz w:val="30"/>
          <w:szCs w:val="30"/>
        </w:rPr>
        <w:t> </w:t>
      </w:r>
      <w:r w:rsidRPr="00921F34">
        <w:rPr>
          <w:rFonts w:ascii="Angsana New" w:hAnsi="Angsana New"/>
          <w:b/>
          <w:sz w:val="30"/>
          <w:szCs w:val="30"/>
          <w:cs/>
        </w:rPr>
        <w:t>17</w:t>
      </w:r>
      <w:r w:rsidRPr="00921F34">
        <w:rPr>
          <w:rFonts w:ascii="Angsana New" w:hAnsi="Angsana New"/>
          <w:b/>
          <w:sz w:val="30"/>
          <w:szCs w:val="30"/>
        </w:rPr>
        <w:t> </w:t>
      </w:r>
      <w:r w:rsidRPr="00921F34">
        <w:rPr>
          <w:rFonts w:ascii="Angsana New" w:hAnsi="Angsana New"/>
          <w:b/>
          <w:sz w:val="30"/>
          <w:szCs w:val="30"/>
          <w:cs/>
        </w:rPr>
        <w:t>กุมภาพันธ์</w:t>
      </w:r>
      <w:r w:rsidRPr="00921F34">
        <w:rPr>
          <w:rFonts w:ascii="Angsana New" w:hAnsi="Angsana New"/>
          <w:b/>
          <w:sz w:val="30"/>
          <w:szCs w:val="30"/>
        </w:rPr>
        <w:t> </w:t>
      </w:r>
      <w:r w:rsidRPr="00921F34">
        <w:rPr>
          <w:rFonts w:ascii="Angsana New" w:hAnsi="Angsana New"/>
          <w:b/>
          <w:sz w:val="30"/>
          <w:szCs w:val="30"/>
          <w:cs/>
        </w:rPr>
        <w:t>2563</w:t>
      </w:r>
      <w:r w:rsidRPr="00921F34">
        <w:rPr>
          <w:rFonts w:ascii="Angsana New" w:hAnsi="Angsana New"/>
          <w:b/>
          <w:sz w:val="30"/>
          <w:szCs w:val="30"/>
        </w:rPr>
        <w:t> </w:t>
      </w:r>
      <w:r w:rsidRPr="00921F34">
        <w:rPr>
          <w:rFonts w:ascii="Angsana New" w:hAnsi="Angsana New"/>
          <w:b/>
          <w:sz w:val="30"/>
          <w:szCs w:val="30"/>
          <w:cs/>
        </w:rPr>
        <w:t>ที่ประชุมมีมติอนุมัติให้เสนอที่ประชุมผู้ถือหุ้นเพื่ออนุมัติจ่ายเงินปันผลสำหรับปี</w:t>
      </w:r>
      <w:r w:rsidRPr="00921F34">
        <w:rPr>
          <w:rFonts w:ascii="Angsana New" w:hAnsi="Angsana New"/>
          <w:b/>
          <w:sz w:val="30"/>
          <w:szCs w:val="30"/>
        </w:rPr>
        <w:t> </w:t>
      </w:r>
      <w:r w:rsidRPr="00921F34">
        <w:rPr>
          <w:rFonts w:ascii="Angsana New" w:hAnsi="Angsana New"/>
          <w:b/>
          <w:sz w:val="30"/>
          <w:szCs w:val="30"/>
          <w:cs/>
        </w:rPr>
        <w:t>2562</w:t>
      </w:r>
      <w:r w:rsidRPr="00921F34">
        <w:rPr>
          <w:rFonts w:ascii="Angsana New" w:hAnsi="Angsana New"/>
          <w:b/>
          <w:sz w:val="30"/>
          <w:szCs w:val="30"/>
        </w:rPr>
        <w:t> </w:t>
      </w:r>
      <w:r w:rsidRPr="00921F34">
        <w:rPr>
          <w:rFonts w:ascii="Angsana New" w:hAnsi="Angsana New"/>
          <w:b/>
          <w:sz w:val="30"/>
          <w:szCs w:val="30"/>
          <w:cs/>
        </w:rPr>
        <w:t>ในอัตราหุ้นละ</w:t>
      </w:r>
      <w:r w:rsidRPr="008A5958">
        <w:rPr>
          <w:rFonts w:ascii="Angsana New" w:hAnsi="Angsana New"/>
          <w:bCs/>
          <w:sz w:val="30"/>
          <w:szCs w:val="30"/>
        </w:rPr>
        <w:t> </w:t>
      </w:r>
      <w:r w:rsidR="003D156B">
        <w:rPr>
          <w:rFonts w:ascii="Angsana New" w:hAnsi="Angsana New"/>
          <w:bCs/>
          <w:sz w:val="30"/>
          <w:szCs w:val="30"/>
        </w:rPr>
        <w:t>0.</w:t>
      </w:r>
      <w:r w:rsidR="00921F34">
        <w:rPr>
          <w:rFonts w:ascii="Angsana New" w:hAnsi="Angsana New"/>
          <w:bCs/>
          <w:sz w:val="30"/>
          <w:szCs w:val="30"/>
        </w:rPr>
        <w:t>1</w:t>
      </w:r>
      <w:bookmarkStart w:id="4" w:name="_GoBack"/>
      <w:bookmarkEnd w:id="4"/>
      <w:r w:rsidR="00921F34">
        <w:rPr>
          <w:rFonts w:ascii="Angsana New" w:hAnsi="Angsana New"/>
          <w:bCs/>
          <w:sz w:val="30"/>
          <w:szCs w:val="30"/>
        </w:rPr>
        <w:t>0</w:t>
      </w:r>
      <w:r w:rsidRPr="00921F34">
        <w:rPr>
          <w:rFonts w:ascii="Angsana New" w:hAnsi="Angsana New"/>
          <w:b/>
          <w:sz w:val="30"/>
          <w:szCs w:val="30"/>
        </w:rPr>
        <w:t> </w:t>
      </w:r>
      <w:r w:rsidRPr="00921F34">
        <w:rPr>
          <w:rFonts w:ascii="Angsana New" w:hAnsi="Angsana New"/>
          <w:b/>
          <w:sz w:val="30"/>
          <w:szCs w:val="30"/>
          <w:cs/>
        </w:rPr>
        <w:t>บาท เป็นจำนวนเงินทั้งสิ้น</w:t>
      </w:r>
      <w:r w:rsidRPr="00921F34">
        <w:rPr>
          <w:rFonts w:ascii="Angsana New" w:hAnsi="Angsana New"/>
          <w:b/>
          <w:sz w:val="30"/>
          <w:szCs w:val="30"/>
        </w:rPr>
        <w:t> </w:t>
      </w:r>
      <w:r w:rsidR="00921F34" w:rsidRPr="00921F34">
        <w:rPr>
          <w:rFonts w:ascii="Angsana New" w:hAnsi="Angsana New"/>
          <w:bCs/>
          <w:sz w:val="30"/>
          <w:szCs w:val="30"/>
        </w:rPr>
        <w:t>120</w:t>
      </w:r>
      <w:r w:rsidR="00921F34" w:rsidRPr="00921F34">
        <w:rPr>
          <w:rFonts w:ascii="Angsana New" w:hAnsi="Angsana New"/>
          <w:b/>
          <w:sz w:val="30"/>
          <w:szCs w:val="30"/>
          <w:cs/>
        </w:rPr>
        <w:t xml:space="preserve"> </w:t>
      </w:r>
      <w:r w:rsidRPr="00921F34">
        <w:rPr>
          <w:rFonts w:ascii="Angsana New" w:hAnsi="Angsana New"/>
          <w:b/>
          <w:sz w:val="30"/>
          <w:szCs w:val="30"/>
          <w:cs/>
        </w:rPr>
        <w:t>ล้านบาท การจ่ายเงินปันผลดังกล่าวขึ้นอยู่กับการอนุมัติจากที่ประชุมผู้ถือหุ้นในเดือนเมษายน</w:t>
      </w:r>
      <w:r w:rsidRPr="00921F34">
        <w:rPr>
          <w:rFonts w:ascii="Angsana New" w:hAnsi="Angsana New"/>
          <w:b/>
          <w:sz w:val="30"/>
          <w:szCs w:val="30"/>
        </w:rPr>
        <w:t> </w:t>
      </w:r>
      <w:r w:rsidRPr="00921F34">
        <w:rPr>
          <w:rFonts w:ascii="Angsana New" w:hAnsi="Angsana New"/>
          <w:b/>
          <w:sz w:val="30"/>
          <w:szCs w:val="30"/>
          <w:cs/>
        </w:rPr>
        <w:t>2563</w:t>
      </w:r>
    </w:p>
    <w:p w14:paraId="1B7E770A" w14:textId="5DA97F1E" w:rsidR="008B0C7D" w:rsidRPr="00156235" w:rsidRDefault="008B0C7D" w:rsidP="003B2E39">
      <w:pPr>
        <w:pStyle w:val="ListParagraph"/>
        <w:tabs>
          <w:tab w:val="left" w:pos="540"/>
        </w:tabs>
        <w:ind w:hanging="180"/>
        <w:jc w:val="thaiDistribute"/>
        <w:rPr>
          <w:rFonts w:ascii="Angsana New" w:hAnsi="Angsana New"/>
          <w:bCs/>
          <w:sz w:val="30"/>
          <w:szCs w:val="30"/>
        </w:rPr>
      </w:pPr>
    </w:p>
    <w:p w14:paraId="6014A5C2" w14:textId="5FD4AAC4" w:rsidR="00711531" w:rsidRDefault="00711531" w:rsidP="008B0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1FE03BBC" w14:textId="206F1210" w:rsidR="009E24C6" w:rsidRPr="00BB2DF5" w:rsidRDefault="001F3788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ม</w:t>
      </w:r>
      <w:r w:rsidR="009E24C6" w:rsidRPr="00BB2DF5">
        <w:rPr>
          <w:rFonts w:ascii="Angsana New" w:hAnsi="Angsana New" w:hint="cs"/>
          <w:bCs/>
          <w:sz w:val="30"/>
          <w:szCs w:val="30"/>
          <w:cs/>
        </w:rPr>
        <w:t>าตรฐานการรายงานทางการเงินที่ยังไม่ได้ใช้</w:t>
      </w:r>
    </w:p>
    <w:p w14:paraId="786050DE" w14:textId="5E8FEF81" w:rsidR="00325C57" w:rsidRPr="005A01AB" w:rsidRDefault="00325C57" w:rsidP="00972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 w:val="30"/>
          <w:szCs w:val="30"/>
        </w:rPr>
      </w:pPr>
    </w:p>
    <w:p w14:paraId="52E40081" w14:textId="06FD8FCE" w:rsidR="001F3788" w:rsidRPr="005A01AB" w:rsidRDefault="001F3788" w:rsidP="001F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01AB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684846" w:rsidRPr="005A01AB">
        <w:rPr>
          <w:rFonts w:ascii="Angsana New" w:hAnsi="Angsana New" w:hint="cs"/>
          <w:sz w:val="30"/>
          <w:szCs w:val="30"/>
          <w:cs/>
        </w:rPr>
        <w:t>และ</w:t>
      </w:r>
      <w:r w:rsidRPr="005A01AB">
        <w:rPr>
          <w:rFonts w:ascii="Angsana New" w:hAnsi="Angsana New"/>
          <w:sz w:val="30"/>
          <w:szCs w:val="30"/>
          <w:cs/>
        </w:rPr>
        <w:t xml:space="preserve">บริษัท </w:t>
      </w:r>
      <w:r w:rsidR="000B11F5" w:rsidRPr="005A01AB">
        <w:rPr>
          <w:rFonts w:ascii="Angsana New" w:hAnsi="Angsana New" w:hint="cs"/>
          <w:sz w:val="30"/>
          <w:szCs w:val="30"/>
          <w:cs/>
        </w:rPr>
        <w:t xml:space="preserve">  </w:t>
      </w:r>
      <w:r w:rsidRPr="005A01AB">
        <w:rPr>
          <w:rFonts w:ascii="Angsana New" w:hAnsi="Angsana New"/>
          <w:sz w:val="30"/>
          <w:szCs w:val="30"/>
          <w:cs/>
        </w:rPr>
        <w:t>และ</w:t>
      </w:r>
      <w:r w:rsidRPr="001F3788">
        <w:rPr>
          <w:rFonts w:ascii="Angsana New" w:hAnsi="Angsana New"/>
          <w:sz w:val="30"/>
          <w:szCs w:val="30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1F3788">
        <w:rPr>
          <w:rFonts w:ascii="Angsana New" w:hAnsi="Angsana New"/>
          <w:sz w:val="30"/>
          <w:szCs w:val="30"/>
        </w:rPr>
        <w:t xml:space="preserve"> </w:t>
      </w:r>
      <w:r w:rsidRPr="005A01AB">
        <w:rPr>
          <w:rFonts w:ascii="Angsana New" w:hAnsi="Angsana New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5A01AB">
        <w:rPr>
          <w:rFonts w:ascii="Angsana New" w:hAnsi="Angsana New"/>
          <w:sz w:val="30"/>
          <w:szCs w:val="30"/>
        </w:rPr>
        <w:t>1</w:t>
      </w:r>
      <w:r w:rsidRPr="005A01AB">
        <w:rPr>
          <w:rFonts w:ascii="Angsana New" w:hAnsi="Angsana New"/>
          <w:sz w:val="30"/>
          <w:szCs w:val="30"/>
          <w:cs/>
        </w:rPr>
        <w:t xml:space="preserve"> มกราคม </w:t>
      </w:r>
      <w:r w:rsidRPr="005A01AB">
        <w:rPr>
          <w:rFonts w:ascii="Angsana New" w:hAnsi="Angsana New"/>
          <w:sz w:val="30"/>
          <w:szCs w:val="30"/>
        </w:rPr>
        <w:t xml:space="preserve">2563 </w:t>
      </w:r>
      <w:r w:rsidRPr="005A01AB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00300E68" w14:textId="6AADA97A" w:rsidR="001F3788" w:rsidRPr="005A01AB" w:rsidRDefault="001F3788" w:rsidP="001F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1F3788" w:rsidRPr="006D0685" w14:paraId="4CB6C4B1" w14:textId="77777777" w:rsidTr="00535572">
        <w:trPr>
          <w:tblHeader/>
        </w:trPr>
        <w:tc>
          <w:tcPr>
            <w:tcW w:w="4860" w:type="dxa"/>
            <w:vAlign w:val="bottom"/>
          </w:tcPr>
          <w:p w14:paraId="299A5BDD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D068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21C2E423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D068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F3788" w:rsidRPr="006D0685" w14:paraId="05021E81" w14:textId="77777777" w:rsidTr="00535572">
        <w:tc>
          <w:tcPr>
            <w:tcW w:w="4860" w:type="dxa"/>
          </w:tcPr>
          <w:p w14:paraId="1AA49A10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068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D0685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14:paraId="37B71089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D068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1F3788" w:rsidRPr="006D0685" w14:paraId="108A2FF2" w14:textId="77777777" w:rsidTr="00535572">
        <w:tc>
          <w:tcPr>
            <w:tcW w:w="4860" w:type="dxa"/>
          </w:tcPr>
          <w:p w14:paraId="3D590053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D06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D0685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14:paraId="1A6E323E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D068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F3788" w:rsidRPr="006D0685" w14:paraId="6DB93917" w14:textId="77777777" w:rsidTr="00535572">
        <w:tc>
          <w:tcPr>
            <w:tcW w:w="4860" w:type="dxa"/>
          </w:tcPr>
          <w:p w14:paraId="205E0BF7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D068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D0685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960" w:type="dxa"/>
          </w:tcPr>
          <w:p w14:paraId="52FDCD49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D068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1F3788" w:rsidRPr="006D0685" w14:paraId="486B6090" w14:textId="77777777" w:rsidTr="00535572">
        <w:tc>
          <w:tcPr>
            <w:tcW w:w="4860" w:type="dxa"/>
          </w:tcPr>
          <w:p w14:paraId="75D023CF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D06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6D0685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14:paraId="4CFAB129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D0685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1F3788" w:rsidRPr="006D0685" w14:paraId="6443AEA4" w14:textId="77777777" w:rsidTr="00535572">
        <w:tc>
          <w:tcPr>
            <w:tcW w:w="4860" w:type="dxa"/>
          </w:tcPr>
          <w:p w14:paraId="5A645904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6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D0685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3960" w:type="dxa"/>
          </w:tcPr>
          <w:p w14:paraId="56B7CD16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685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F3788" w:rsidRPr="006D0685" w14:paraId="3D0AD88B" w14:textId="77777777" w:rsidTr="00535572">
        <w:tc>
          <w:tcPr>
            <w:tcW w:w="4860" w:type="dxa"/>
          </w:tcPr>
          <w:p w14:paraId="138FA7C4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68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D0685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3960" w:type="dxa"/>
          </w:tcPr>
          <w:p w14:paraId="0923CA0C" w14:textId="77777777" w:rsidR="001F3788" w:rsidRPr="006D0685" w:rsidRDefault="001F3788" w:rsidP="00535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685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34BAF8C" w14:textId="1A3DFBA4" w:rsidR="001F3788" w:rsidRPr="005A01AB" w:rsidRDefault="001F3788" w:rsidP="001F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A8F0D9" w14:textId="00B144AE" w:rsidR="001F3788" w:rsidRPr="006D0685" w:rsidRDefault="001F3788" w:rsidP="001F3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0685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6D0685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BA46EA0" w14:textId="77777777" w:rsidR="006429D4" w:rsidRPr="005A01AB" w:rsidRDefault="006429D4" w:rsidP="001F3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6534BA" w14:textId="77777777" w:rsidR="001F3788" w:rsidRPr="006D0685" w:rsidRDefault="001F3788" w:rsidP="00CF755A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D068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5BA47B2A" w14:textId="77777777" w:rsidR="001F3788" w:rsidRPr="005A01AB" w:rsidRDefault="001F3788" w:rsidP="001F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/>
        </w:rPr>
      </w:pPr>
    </w:p>
    <w:p w14:paraId="5015F1EB" w14:textId="582ED75A" w:rsidR="001F3788" w:rsidRDefault="001F3788" w:rsidP="001F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D068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6D0685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6D0685">
        <w:rPr>
          <w:rFonts w:asciiTheme="majorBidi" w:hAnsiTheme="majorBidi" w:cstheme="majorBidi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14:paraId="11D58DEA" w14:textId="77777777" w:rsidR="005A01AB" w:rsidRPr="005A01AB" w:rsidRDefault="005A01AB" w:rsidP="005A01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1DC4C3" w14:textId="6C123704" w:rsidR="005A01AB" w:rsidRDefault="005A01AB" w:rsidP="008B43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D0685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18087283" w14:textId="77777777" w:rsidR="005A01AB" w:rsidRPr="005A01AB" w:rsidRDefault="005A01AB" w:rsidP="001F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EA147" w14:textId="7642DCEB" w:rsidR="001F3788" w:rsidRDefault="001F3788" w:rsidP="001F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22631" w14:textId="7F202BB2" w:rsidR="005A01AB" w:rsidRDefault="005A01AB" w:rsidP="001F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93C49" w14:textId="7ECA704B" w:rsidR="005A01AB" w:rsidRDefault="005A01AB" w:rsidP="001F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42DACB" w14:textId="77777777" w:rsidR="005A01AB" w:rsidRPr="005A01AB" w:rsidRDefault="005A01AB" w:rsidP="001F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B6773" w14:textId="77777777" w:rsidR="00020C52" w:rsidRPr="006D0685" w:rsidRDefault="00020C52" w:rsidP="00CF755A">
      <w:pPr>
        <w:pStyle w:val="ListParagraph"/>
        <w:numPr>
          <w:ilvl w:val="0"/>
          <w:numId w:val="25"/>
        </w:num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6D068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6D068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6D0685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5B4C5FF2" w14:textId="77777777" w:rsidR="00020C52" w:rsidRPr="005A01AB" w:rsidRDefault="00020C52" w:rsidP="00020C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/>
        </w:rPr>
      </w:pPr>
    </w:p>
    <w:p w14:paraId="1C09B775" w14:textId="3F7DF9C0" w:rsidR="00020C52" w:rsidRPr="006D0685" w:rsidRDefault="00020C52" w:rsidP="00020C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D068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6D0685">
        <w:rPr>
          <w:rFonts w:asciiTheme="majorBidi" w:hAnsiTheme="majorBidi" w:cstheme="majorBidi"/>
          <w:sz w:val="30"/>
          <w:szCs w:val="30"/>
        </w:rPr>
        <w:t>16</w:t>
      </w:r>
      <w:r w:rsidRPr="006D0685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6D0685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6D06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D0685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</w:t>
      </w:r>
      <w:r w:rsidR="00496E1A" w:rsidRPr="006D0685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6D0685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496E1A" w:rsidRPr="006D068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D06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จะรับรู้สินทรัพย์และหนี้สินสำหรับสัญญาเช่าดำเนินงาน ทั้งนี้ ณ วันที่ </w:t>
      </w:r>
      <w:r w:rsidRPr="006D0685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6D06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6D0685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6D06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</w:t>
      </w:r>
      <w:r w:rsidR="00496E1A" w:rsidRPr="006D068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6D068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มีจำนวน </w:t>
      </w:r>
      <w:r w:rsidR="00B50F9B" w:rsidRPr="006D0685">
        <w:rPr>
          <w:rFonts w:asciiTheme="majorBidi" w:hAnsiTheme="majorBidi" w:cstheme="majorBidi"/>
          <w:color w:val="000000"/>
          <w:sz w:val="30"/>
          <w:szCs w:val="30"/>
        </w:rPr>
        <w:t>6.64</w:t>
      </w:r>
      <w:r w:rsidRPr="006D068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D0685">
        <w:rPr>
          <w:rFonts w:asciiTheme="majorBidi" w:hAnsiTheme="majorBidi" w:cstheme="majorBidi"/>
          <w:color w:val="000000"/>
          <w:sz w:val="30"/>
          <w:szCs w:val="30"/>
          <w:cs/>
        </w:rPr>
        <w:t>ล้านบาท 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</w:t>
      </w:r>
      <w:r w:rsidRPr="006D0685">
        <w:rPr>
          <w:rFonts w:asciiTheme="majorBidi" w:hAnsiTheme="majorBidi" w:cstheme="majorBidi"/>
          <w:sz w:val="30"/>
          <w:szCs w:val="30"/>
          <w:cs/>
        </w:rPr>
        <w:t>ดำเนินงาน</w:t>
      </w:r>
      <w:bookmarkStart w:id="7" w:name="_Hlk15581419"/>
      <w:bookmarkStart w:id="8" w:name="_Hlk15582558"/>
      <w:r w:rsidR="00384BCF" w:rsidRPr="006D0685">
        <w:rPr>
          <w:rFonts w:asciiTheme="majorBidi" w:hAnsiTheme="majorBidi" w:cstheme="majorBidi"/>
          <w:sz w:val="30"/>
          <w:szCs w:val="30"/>
        </w:rPr>
        <w:t xml:space="preserve"> </w:t>
      </w:r>
      <w:r w:rsidRPr="006D0685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Pr="006D0685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7"/>
      <w:r w:rsidRPr="006D0685">
        <w:rPr>
          <w:rFonts w:asciiTheme="majorBidi" w:hAnsiTheme="majorBidi" w:cstheme="majorBidi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8"/>
    </w:p>
    <w:p w14:paraId="282F73E6" w14:textId="77777777" w:rsidR="006D0685" w:rsidRPr="006D0685" w:rsidRDefault="006D0685" w:rsidP="00384B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43BC75" w14:textId="1FF12D05" w:rsidR="00020913" w:rsidRPr="00E7784B" w:rsidRDefault="00020913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การจัดประเภทรายการใหม่</w:t>
      </w:r>
    </w:p>
    <w:p w14:paraId="5CA1BD2D" w14:textId="77777777" w:rsidR="00020913" w:rsidRDefault="00020913" w:rsidP="00020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55186B77" w14:textId="0EB5EC84" w:rsidR="006A239B" w:rsidRDefault="006A239B" w:rsidP="0058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9406F">
        <w:rPr>
          <w:rFonts w:ascii="Angsana New" w:hAnsi="Angsana New"/>
          <w:spacing w:val="6"/>
          <w:sz w:val="30"/>
          <w:szCs w:val="30"/>
          <w:cs/>
        </w:rPr>
        <w:t>รายการบางรายการในงบ</w:t>
      </w:r>
      <w:r w:rsidR="00CA17EB">
        <w:rPr>
          <w:rFonts w:ascii="Angsana New" w:hAnsi="Angsana New" w:hint="cs"/>
          <w:spacing w:val="6"/>
          <w:sz w:val="30"/>
          <w:szCs w:val="30"/>
          <w:cs/>
        </w:rPr>
        <w:t xml:space="preserve">การเงินปี </w:t>
      </w:r>
      <w:r w:rsidR="008620B8" w:rsidRPr="00E9406F">
        <w:rPr>
          <w:rFonts w:ascii="Angsana New" w:hAnsi="Angsana New"/>
          <w:spacing w:val="6"/>
          <w:sz w:val="30"/>
          <w:szCs w:val="30"/>
        </w:rPr>
        <w:t>256</w:t>
      </w:r>
      <w:r w:rsidR="00020C52">
        <w:rPr>
          <w:rFonts w:ascii="Angsana New" w:hAnsi="Angsana New"/>
          <w:spacing w:val="6"/>
          <w:sz w:val="30"/>
          <w:szCs w:val="30"/>
        </w:rPr>
        <w:t>1</w:t>
      </w:r>
      <w:r w:rsidR="00F874AD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A17EB">
        <w:rPr>
          <w:rFonts w:ascii="Angsana New" w:hAnsi="Angsana New" w:hint="cs"/>
          <w:spacing w:val="6"/>
          <w:sz w:val="30"/>
          <w:szCs w:val="30"/>
          <w:cs/>
        </w:rPr>
        <w:t>ไ</w:t>
      </w:r>
      <w:r w:rsidRPr="00826730">
        <w:rPr>
          <w:rFonts w:ascii="Angsana New" w:hAnsi="Angsana New" w:hint="cs"/>
          <w:spacing w:val="6"/>
          <w:sz w:val="30"/>
          <w:szCs w:val="30"/>
          <w:cs/>
        </w:rPr>
        <w:t>ด้มีการจัดประเภทรายการใหม่เพื่อให้สอดคล้องกับการนำเสนอใน</w:t>
      </w:r>
      <w:r w:rsidRPr="00826730">
        <w:rPr>
          <w:rFonts w:ascii="Angsana New" w:hAnsi="Angsana New"/>
          <w:sz w:val="30"/>
          <w:szCs w:val="30"/>
          <w:cs/>
        </w:rPr>
        <w:t>งบการเงิน</w:t>
      </w:r>
      <w:r w:rsidR="0051442E" w:rsidRPr="00826730">
        <w:rPr>
          <w:rFonts w:ascii="Angsana New" w:hAnsi="Angsana New" w:hint="cs"/>
          <w:sz w:val="30"/>
          <w:szCs w:val="30"/>
          <w:cs/>
        </w:rPr>
        <w:t xml:space="preserve">ปี </w:t>
      </w:r>
      <w:r w:rsidR="008620B8" w:rsidRPr="00826730">
        <w:rPr>
          <w:rFonts w:ascii="Angsana New" w:hAnsi="Angsana New"/>
          <w:sz w:val="30"/>
          <w:szCs w:val="30"/>
        </w:rPr>
        <w:t>25</w:t>
      </w:r>
      <w:r w:rsidR="008620B8" w:rsidRPr="00826730">
        <w:rPr>
          <w:rFonts w:ascii="Angsana New" w:hAnsi="Angsana New" w:hint="cs"/>
          <w:sz w:val="30"/>
          <w:szCs w:val="30"/>
        </w:rPr>
        <w:t>6</w:t>
      </w:r>
      <w:r w:rsidR="00020C52">
        <w:rPr>
          <w:rFonts w:ascii="Angsana New" w:hAnsi="Angsana New"/>
          <w:sz w:val="30"/>
          <w:szCs w:val="30"/>
        </w:rPr>
        <w:t>2</w:t>
      </w:r>
      <w:r w:rsidR="00F83350" w:rsidRPr="00826730">
        <w:rPr>
          <w:rFonts w:ascii="Angsana New" w:hAnsi="Angsana New"/>
          <w:sz w:val="30"/>
          <w:szCs w:val="30"/>
          <w:cs/>
        </w:rPr>
        <w:t xml:space="preserve"> </w:t>
      </w:r>
      <w:r w:rsidRPr="00826730">
        <w:rPr>
          <w:rFonts w:ascii="Angsana New" w:hAnsi="Angsana New"/>
          <w:sz w:val="30"/>
          <w:szCs w:val="30"/>
          <w:cs/>
        </w:rPr>
        <w:t>ดังนี้</w:t>
      </w:r>
    </w:p>
    <w:p w14:paraId="24DF9F9B" w14:textId="77777777" w:rsidR="00581C80" w:rsidRDefault="00581C80" w:rsidP="0058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22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581C80" w:rsidRPr="0054079F" w14:paraId="2A206167" w14:textId="77777777" w:rsidTr="00581FC5">
        <w:trPr>
          <w:tblHeader/>
        </w:trPr>
        <w:tc>
          <w:tcPr>
            <w:tcW w:w="2322" w:type="dxa"/>
          </w:tcPr>
          <w:p w14:paraId="31FABBF3" w14:textId="77777777" w:rsidR="00581C80" w:rsidRPr="0054079F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</w:tcPr>
          <w:p w14:paraId="7B092D6B" w14:textId="75AF030D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3621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</w:tr>
      <w:tr w:rsidR="00581C80" w:rsidRPr="0054079F" w14:paraId="22F2E91F" w14:textId="77777777" w:rsidTr="00581FC5">
        <w:trPr>
          <w:tblHeader/>
        </w:trPr>
        <w:tc>
          <w:tcPr>
            <w:tcW w:w="2322" w:type="dxa"/>
          </w:tcPr>
          <w:p w14:paraId="374565E4" w14:textId="77777777" w:rsidR="00581C80" w:rsidRPr="0054079F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629B84" w14:textId="77777777" w:rsidR="00581C80" w:rsidRPr="0054079F" w:rsidRDefault="00581C80" w:rsidP="00581FC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DF4FFED" w14:textId="77777777" w:rsidR="00581C80" w:rsidRPr="0054079F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B135E" w14:textId="77777777" w:rsidR="00581C80" w:rsidRPr="0054079F" w:rsidRDefault="00581C80" w:rsidP="00581FC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581C80" w:rsidRPr="0054079F" w14:paraId="4ED76281" w14:textId="77777777" w:rsidTr="00581FC5">
        <w:trPr>
          <w:trHeight w:val="70"/>
          <w:tblHeader/>
        </w:trPr>
        <w:tc>
          <w:tcPr>
            <w:tcW w:w="2322" w:type="dxa"/>
          </w:tcPr>
          <w:p w14:paraId="5BE61A5C" w14:textId="77777777" w:rsidR="00581C80" w:rsidRPr="0054079F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  <w:p w14:paraId="258E1BEE" w14:textId="77777777" w:rsidR="00581C80" w:rsidRPr="0054079F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7D25180" w14:textId="77777777" w:rsidR="00581C80" w:rsidRPr="0054079F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A8D85C0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6250DFF4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53AC7F3D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B9A1AB5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FF598A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3C1AB70F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67ED8F91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A9ABB5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B2D0629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  <w:vAlign w:val="bottom"/>
          </w:tcPr>
          <w:p w14:paraId="195230B5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0123531E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33864B0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57B9605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51371A34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49F5154E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A3F3810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5698C6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032FD167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5C811E5A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0765CE7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7D70494" w14:textId="77777777" w:rsidR="00581C80" w:rsidRPr="0054079F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79F">
              <w:rPr>
                <w:rFonts w:ascii="Angsana New" w:hAnsi="Angsana New"/>
                <w:sz w:val="26"/>
                <w:szCs w:val="26"/>
                <w:cs/>
              </w:rPr>
              <w:t>หลัง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4079F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581C80" w:rsidRPr="0054079F" w14:paraId="0CD7C9B4" w14:textId="77777777" w:rsidTr="00581FC5">
        <w:trPr>
          <w:tblHeader/>
        </w:trPr>
        <w:tc>
          <w:tcPr>
            <w:tcW w:w="2322" w:type="dxa"/>
          </w:tcPr>
          <w:p w14:paraId="37EAC64E" w14:textId="77777777" w:rsidR="00581C80" w:rsidRPr="0054079F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44C67733" w14:textId="77777777" w:rsidR="00581C80" w:rsidRPr="0054079F" w:rsidRDefault="00581C80" w:rsidP="00581F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4079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54079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54079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81C80" w:rsidRPr="0054079F" w14:paraId="04AD4596" w14:textId="77777777" w:rsidTr="00581FC5">
        <w:tc>
          <w:tcPr>
            <w:tcW w:w="2322" w:type="dxa"/>
            <w:hideMark/>
          </w:tcPr>
          <w:p w14:paraId="4D61C0A0" w14:textId="77777777" w:rsidR="00581C80" w:rsidRPr="0054079F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4079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3A27A9D8" w14:textId="48197B1A" w:rsidR="00581C80" w:rsidRPr="0054079F" w:rsidRDefault="00581C80" w:rsidP="00383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AB96A4" w14:textId="77777777" w:rsidR="00581C80" w:rsidRPr="0054079F" w:rsidRDefault="00581C80" w:rsidP="00383BE7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BEDCE2" w14:textId="60F5931C" w:rsidR="00581C80" w:rsidRPr="0054079F" w:rsidRDefault="00581C80" w:rsidP="00383B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2C92A2" w14:textId="77777777" w:rsidR="00581C80" w:rsidRPr="0054079F" w:rsidRDefault="00581C80" w:rsidP="00383BE7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022419" w14:textId="52DC1A9B" w:rsidR="00581C80" w:rsidRPr="0054079F" w:rsidRDefault="00581C80" w:rsidP="00383B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2FA55B" w14:textId="77777777" w:rsidR="00581C80" w:rsidRPr="0054079F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E75879" w14:textId="600A3137" w:rsidR="00581C80" w:rsidRPr="0054079F" w:rsidRDefault="00581C80" w:rsidP="00950BA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39C736" w14:textId="77777777" w:rsidR="00581C80" w:rsidRPr="0054079F" w:rsidRDefault="00581C80" w:rsidP="00950BA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C57BC" w14:textId="518E6D76" w:rsidR="00581C80" w:rsidRPr="0054079F" w:rsidRDefault="00581C80" w:rsidP="00950BA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772D" w14:textId="77777777" w:rsidR="00581C80" w:rsidRPr="0054079F" w:rsidRDefault="00581C80" w:rsidP="00950BA4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8ED5CF" w14:textId="39F6F128" w:rsidR="00581C80" w:rsidRPr="0054079F" w:rsidRDefault="00581C80" w:rsidP="00950BA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3BE7" w:rsidRPr="0054079F" w14:paraId="2BBB0132" w14:textId="77777777" w:rsidTr="00581FC5">
        <w:tc>
          <w:tcPr>
            <w:tcW w:w="2322" w:type="dxa"/>
          </w:tcPr>
          <w:p w14:paraId="0EBFB713" w14:textId="6C0832E4" w:rsidR="00383BE7" w:rsidRPr="00950BA4" w:rsidRDefault="00383BE7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50BA4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</w:tcPr>
          <w:p w14:paraId="6BDF1623" w14:textId="7F9E5DD6" w:rsidR="00383BE7" w:rsidRPr="0054079F" w:rsidRDefault="00383BE7" w:rsidP="003A0E0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19 ,573</w:t>
            </w:r>
          </w:p>
        </w:tc>
        <w:tc>
          <w:tcPr>
            <w:tcW w:w="270" w:type="dxa"/>
          </w:tcPr>
          <w:p w14:paraId="68612C6E" w14:textId="77777777" w:rsidR="00383BE7" w:rsidRPr="0054079F" w:rsidRDefault="00383BE7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F27191" w14:textId="10C5A0E1" w:rsidR="00383BE7" w:rsidRPr="0054079F" w:rsidRDefault="00383BE7" w:rsidP="00F21D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985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9FBC04F" w14:textId="77777777" w:rsidR="00383BE7" w:rsidRPr="0054079F" w:rsidRDefault="00383BE7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0D81A0" w14:textId="08B996D5" w:rsidR="00383BE7" w:rsidRPr="0054079F" w:rsidRDefault="00383BE7" w:rsidP="003A0E0C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4,588</w:t>
            </w:r>
          </w:p>
        </w:tc>
        <w:tc>
          <w:tcPr>
            <w:tcW w:w="270" w:type="dxa"/>
          </w:tcPr>
          <w:p w14:paraId="63329251" w14:textId="77777777" w:rsidR="00383BE7" w:rsidRPr="0054079F" w:rsidRDefault="00383BE7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241A4C" w14:textId="7A828279" w:rsidR="00383BE7" w:rsidRPr="0054079F" w:rsidRDefault="00383BE7" w:rsidP="004664E1">
            <w:pPr>
              <w:pStyle w:val="BodyText"/>
              <w:tabs>
                <w:tab w:val="clear" w:pos="454"/>
                <w:tab w:val="clear" w:pos="680"/>
                <w:tab w:val="left" w:pos="343"/>
                <w:tab w:val="decimal" w:pos="695"/>
              </w:tabs>
              <w:spacing w:after="0"/>
              <w:ind w:left="-107" w:right="-15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11AC87" w14:textId="77777777" w:rsidR="00383BE7" w:rsidRPr="0054079F" w:rsidRDefault="00383BE7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14857F" w14:textId="1AE67968" w:rsidR="00383BE7" w:rsidRPr="0054079F" w:rsidRDefault="00383BE7" w:rsidP="004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left="-197" w:right="-50" w:firstLine="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52136F" w14:textId="77777777" w:rsidR="00383BE7" w:rsidRPr="0054079F" w:rsidRDefault="00383BE7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C048F0" w14:textId="34F0367A" w:rsidR="00383BE7" w:rsidRPr="0054079F" w:rsidRDefault="00383BE7" w:rsidP="004664E1">
            <w:pPr>
              <w:pStyle w:val="BodyText"/>
              <w:tabs>
                <w:tab w:val="clear" w:pos="227"/>
                <w:tab w:val="clear" w:pos="680"/>
                <w:tab w:val="left" w:pos="343"/>
                <w:tab w:val="decimal" w:pos="695"/>
              </w:tabs>
              <w:spacing w:after="0"/>
              <w:ind w:left="-110" w:right="-15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6975" w:rsidRPr="0054079F" w14:paraId="73F9D7FA" w14:textId="77777777" w:rsidTr="00581FC5">
        <w:tc>
          <w:tcPr>
            <w:tcW w:w="2322" w:type="dxa"/>
          </w:tcPr>
          <w:p w14:paraId="3C496677" w14:textId="77777777" w:rsidR="00D26975" w:rsidRDefault="00D26975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</w:t>
            </w:r>
          </w:p>
          <w:p w14:paraId="5D3CF165" w14:textId="73338EA5" w:rsidR="00D26975" w:rsidRPr="00950BA4" w:rsidRDefault="00D26975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หมุนเวียนอื่น</w:t>
            </w:r>
          </w:p>
        </w:tc>
        <w:tc>
          <w:tcPr>
            <w:tcW w:w="990" w:type="dxa"/>
          </w:tcPr>
          <w:p w14:paraId="3E7260B3" w14:textId="77777777" w:rsidR="004664E1" w:rsidRDefault="004664E1" w:rsidP="008F243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5" w:right="-110"/>
              <w:rPr>
                <w:rFonts w:ascii="Angsana New" w:hAnsi="Angsana New"/>
                <w:sz w:val="26"/>
                <w:szCs w:val="26"/>
              </w:rPr>
            </w:pPr>
          </w:p>
          <w:p w14:paraId="0605A02A" w14:textId="48CEBE96" w:rsidR="00D26975" w:rsidRDefault="008F2435" w:rsidP="008F243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95" w:right="-110"/>
              <w:rPr>
                <w:rFonts w:ascii="Angsana New" w:hAnsi="Angsana New"/>
                <w:sz w:val="26"/>
                <w:szCs w:val="26"/>
              </w:rPr>
            </w:pPr>
            <w:r w:rsidRPr="008F2435">
              <w:rPr>
                <w:rFonts w:ascii="Angsana New" w:hAnsi="Angsana New"/>
                <w:sz w:val="26"/>
                <w:szCs w:val="26"/>
              </w:rPr>
              <w:t>(457,915)</w:t>
            </w:r>
          </w:p>
        </w:tc>
        <w:tc>
          <w:tcPr>
            <w:tcW w:w="270" w:type="dxa"/>
          </w:tcPr>
          <w:p w14:paraId="20DE1106" w14:textId="77777777" w:rsidR="00D26975" w:rsidRPr="0054079F" w:rsidRDefault="00D26975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1A6351" w14:textId="77777777" w:rsidR="004664E1" w:rsidRDefault="004664E1" w:rsidP="00F21DB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23FDBA4" w14:textId="44F4958F" w:rsidR="00D26975" w:rsidRDefault="008F2435" w:rsidP="00F21DB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F2435">
              <w:rPr>
                <w:rFonts w:ascii="Angsana New" w:hAnsi="Angsana New"/>
                <w:sz w:val="26"/>
                <w:szCs w:val="26"/>
              </w:rPr>
              <w:t>20,554</w:t>
            </w:r>
          </w:p>
        </w:tc>
        <w:tc>
          <w:tcPr>
            <w:tcW w:w="270" w:type="dxa"/>
          </w:tcPr>
          <w:p w14:paraId="66D9C87D" w14:textId="77777777" w:rsidR="00D26975" w:rsidRPr="0054079F" w:rsidRDefault="00D26975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8FC388" w14:textId="77777777" w:rsidR="004664E1" w:rsidRDefault="004664E1" w:rsidP="00817B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5" w:right="-110"/>
              <w:rPr>
                <w:rFonts w:ascii="Angsana New" w:hAnsi="Angsana New"/>
                <w:sz w:val="26"/>
                <w:szCs w:val="26"/>
              </w:rPr>
            </w:pPr>
          </w:p>
          <w:p w14:paraId="4BED602B" w14:textId="6D61087E" w:rsidR="00D26975" w:rsidRDefault="008F2435" w:rsidP="00817B3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5" w:right="-110"/>
              <w:rPr>
                <w:rFonts w:ascii="Angsana New" w:hAnsi="Angsana New"/>
                <w:sz w:val="26"/>
                <w:szCs w:val="26"/>
              </w:rPr>
            </w:pPr>
            <w:r w:rsidRPr="008F2435">
              <w:rPr>
                <w:rFonts w:ascii="Angsana New" w:hAnsi="Angsana New"/>
                <w:sz w:val="26"/>
                <w:szCs w:val="26"/>
              </w:rPr>
              <w:t>(437,361)</w:t>
            </w:r>
          </w:p>
        </w:tc>
        <w:tc>
          <w:tcPr>
            <w:tcW w:w="270" w:type="dxa"/>
          </w:tcPr>
          <w:p w14:paraId="6C8F2CA8" w14:textId="77777777" w:rsidR="00D26975" w:rsidRPr="0054079F" w:rsidRDefault="00D26975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7FC046" w14:textId="77777777" w:rsidR="00D26975" w:rsidRDefault="00D26975" w:rsidP="004664E1">
            <w:pPr>
              <w:pStyle w:val="BodyText"/>
              <w:tabs>
                <w:tab w:val="clear" w:pos="454"/>
                <w:tab w:val="clear" w:pos="680"/>
                <w:tab w:val="left" w:pos="343"/>
                <w:tab w:val="decimal" w:pos="695"/>
              </w:tabs>
              <w:spacing w:after="0"/>
              <w:ind w:left="-107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BB11D78" w14:textId="3A397A35" w:rsidR="004664E1" w:rsidRDefault="004664E1" w:rsidP="004664E1">
            <w:pPr>
              <w:pStyle w:val="BodyText"/>
              <w:tabs>
                <w:tab w:val="clear" w:pos="454"/>
                <w:tab w:val="clear" w:pos="680"/>
                <w:tab w:val="left" w:pos="343"/>
                <w:tab w:val="decimal" w:pos="695"/>
              </w:tabs>
              <w:spacing w:after="0"/>
              <w:ind w:left="-107" w:right="-15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C468EC" w14:textId="77777777" w:rsidR="00D26975" w:rsidRPr="0054079F" w:rsidRDefault="00D26975" w:rsidP="004664E1">
            <w:pPr>
              <w:pStyle w:val="BodyText"/>
              <w:tabs>
                <w:tab w:val="clear" w:pos="454"/>
                <w:tab w:val="left" w:pos="343"/>
              </w:tabs>
              <w:spacing w:after="0"/>
              <w:ind w:left="-107"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489749" w14:textId="77777777" w:rsidR="00D26975" w:rsidRDefault="00D26975" w:rsidP="004664E1">
            <w:pPr>
              <w:pStyle w:val="BodyText"/>
              <w:tabs>
                <w:tab w:val="clear" w:pos="454"/>
                <w:tab w:val="clear" w:pos="680"/>
                <w:tab w:val="left" w:pos="343"/>
                <w:tab w:val="decimal" w:pos="695"/>
              </w:tabs>
              <w:spacing w:after="0"/>
              <w:ind w:left="-107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FA07E4" w14:textId="4A1204BE" w:rsidR="004664E1" w:rsidRDefault="004664E1" w:rsidP="004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3"/>
              </w:tabs>
              <w:spacing w:after="0"/>
              <w:ind w:left="-197" w:right="-50" w:firstLine="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C0D8DB8" w14:textId="77777777" w:rsidR="00D26975" w:rsidRPr="0054079F" w:rsidRDefault="00D26975" w:rsidP="004664E1">
            <w:pPr>
              <w:pStyle w:val="BodyText"/>
              <w:tabs>
                <w:tab w:val="clear" w:pos="454"/>
                <w:tab w:val="left" w:pos="343"/>
              </w:tabs>
              <w:spacing w:after="0"/>
              <w:ind w:left="-107"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A834F6" w14:textId="77777777" w:rsidR="00D26975" w:rsidRDefault="00D26975" w:rsidP="004664E1">
            <w:pPr>
              <w:pStyle w:val="BodyText"/>
              <w:tabs>
                <w:tab w:val="clear" w:pos="454"/>
                <w:tab w:val="clear" w:pos="680"/>
                <w:tab w:val="left" w:pos="343"/>
                <w:tab w:val="decimal" w:pos="695"/>
              </w:tabs>
              <w:spacing w:after="0"/>
              <w:ind w:left="-107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F02A829" w14:textId="304CBD6C" w:rsidR="004664E1" w:rsidRDefault="004664E1" w:rsidP="004664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343"/>
                <w:tab w:val="left" w:pos="430"/>
                <w:tab w:val="decimal" w:pos="695"/>
              </w:tabs>
              <w:spacing w:after="0"/>
              <w:ind w:left="-110" w:right="-15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26975" w:rsidRPr="0054079F" w14:paraId="7C8DAF6E" w14:textId="77777777" w:rsidTr="00950BA4">
        <w:tc>
          <w:tcPr>
            <w:tcW w:w="2322" w:type="dxa"/>
            <w:hideMark/>
          </w:tcPr>
          <w:p w14:paraId="43F3D2A2" w14:textId="73E4D249" w:rsidR="00D26975" w:rsidRPr="0054079F" w:rsidRDefault="00D26975" w:rsidP="00D2697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990" w:type="dxa"/>
            <w:vAlign w:val="bottom"/>
          </w:tcPr>
          <w:p w14:paraId="7BE47ACC" w14:textId="1A397376" w:rsidR="00D26975" w:rsidRPr="0054079F" w:rsidRDefault="00D26975" w:rsidP="003A0E0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3BE7">
              <w:rPr>
                <w:rFonts w:ascii="Angsana New" w:hAnsi="Angsana New"/>
                <w:sz w:val="26"/>
                <w:szCs w:val="26"/>
                <w:cs/>
                <w:lang w:bidi="th-TH"/>
              </w:rPr>
              <w:t>(90</w:t>
            </w:r>
            <w:r w:rsidRPr="00383BE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83BE7">
              <w:rPr>
                <w:rFonts w:ascii="Angsana New" w:hAnsi="Angsana New"/>
                <w:sz w:val="26"/>
                <w:szCs w:val="26"/>
                <w:cs/>
                <w:lang w:bidi="th-TH"/>
              </w:rPr>
              <w:t>221)</w:t>
            </w:r>
          </w:p>
        </w:tc>
        <w:tc>
          <w:tcPr>
            <w:tcW w:w="270" w:type="dxa"/>
            <w:vAlign w:val="bottom"/>
          </w:tcPr>
          <w:p w14:paraId="0747DE2C" w14:textId="77777777" w:rsidR="00D26975" w:rsidRPr="0054079F" w:rsidRDefault="00D26975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22ED69" w14:textId="44E5CFD3" w:rsidR="00D26975" w:rsidRPr="0054079F" w:rsidRDefault="00D26975" w:rsidP="00F21DB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3BE7">
              <w:rPr>
                <w:rFonts w:ascii="Angsana New" w:hAnsi="Angsana New"/>
                <w:sz w:val="26"/>
                <w:szCs w:val="26"/>
                <w:cs/>
                <w:lang w:bidi="th-TH"/>
              </w:rPr>
              <w:t>14</w:t>
            </w:r>
            <w:r w:rsidRPr="00383BE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83BE7">
              <w:rPr>
                <w:rFonts w:ascii="Angsana New" w:hAnsi="Angsana New"/>
                <w:sz w:val="26"/>
                <w:szCs w:val="26"/>
                <w:cs/>
                <w:lang w:bidi="th-TH"/>
              </w:rPr>
              <w:t>985</w:t>
            </w:r>
          </w:p>
        </w:tc>
        <w:tc>
          <w:tcPr>
            <w:tcW w:w="270" w:type="dxa"/>
            <w:vAlign w:val="bottom"/>
          </w:tcPr>
          <w:p w14:paraId="35FAD486" w14:textId="77777777" w:rsidR="00D26975" w:rsidRPr="0054079F" w:rsidRDefault="00D26975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B7EA6C" w14:textId="45238BEC" w:rsidR="00D26975" w:rsidRPr="0054079F" w:rsidRDefault="00D26975" w:rsidP="00C57FC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3BE7">
              <w:rPr>
                <w:rFonts w:ascii="Angsana New" w:hAnsi="Angsana New"/>
                <w:sz w:val="26"/>
                <w:szCs w:val="26"/>
                <w:cs/>
                <w:lang w:bidi="th-TH"/>
              </w:rPr>
              <w:t>(75</w:t>
            </w:r>
            <w:r w:rsidRPr="00383BE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83BE7">
              <w:rPr>
                <w:rFonts w:ascii="Angsana New" w:hAnsi="Angsana New"/>
                <w:sz w:val="26"/>
                <w:szCs w:val="26"/>
                <w:cs/>
                <w:lang w:bidi="th-TH"/>
              </w:rPr>
              <w:t>236)</w:t>
            </w:r>
          </w:p>
        </w:tc>
        <w:tc>
          <w:tcPr>
            <w:tcW w:w="270" w:type="dxa"/>
          </w:tcPr>
          <w:p w14:paraId="14A937F5" w14:textId="77777777" w:rsidR="00D26975" w:rsidRPr="0054079F" w:rsidRDefault="00D26975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D47C42" w14:textId="60354D1D" w:rsidR="00D26975" w:rsidRPr="0054079F" w:rsidRDefault="00D26975" w:rsidP="004664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07" w:right="-15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AFCA0B" w14:textId="77777777" w:rsidR="00D26975" w:rsidRPr="0054079F" w:rsidRDefault="00D26975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E6C835" w14:textId="0F761613" w:rsidR="00D26975" w:rsidRPr="0054079F" w:rsidRDefault="00D26975" w:rsidP="004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left="-197" w:right="-50" w:firstLine="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9B8CA5" w14:textId="77777777" w:rsidR="00D26975" w:rsidRPr="0054079F" w:rsidRDefault="00D26975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6F654A" w14:textId="2D361ED6" w:rsidR="00D26975" w:rsidRPr="0054079F" w:rsidRDefault="00D26975" w:rsidP="004664E1">
            <w:pPr>
              <w:pStyle w:val="BodyText"/>
              <w:tabs>
                <w:tab w:val="clear" w:pos="227"/>
                <w:tab w:val="clear" w:pos="680"/>
                <w:tab w:val="left" w:pos="343"/>
                <w:tab w:val="decimal" w:pos="695"/>
              </w:tabs>
              <w:spacing w:after="0"/>
              <w:ind w:left="-110" w:right="-1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DC2" w:rsidRPr="0054079F" w14:paraId="4884B91E" w14:textId="77777777" w:rsidTr="00313529">
        <w:tc>
          <w:tcPr>
            <w:tcW w:w="2322" w:type="dxa"/>
          </w:tcPr>
          <w:p w14:paraId="32B6AEED" w14:textId="72B1708E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4079F">
              <w:rPr>
                <w:rFonts w:ascii="Angsana New" w:hAnsi="Angsana New" w:hint="cs"/>
                <w:sz w:val="26"/>
                <w:szCs w:val="26"/>
                <w:cs/>
              </w:rPr>
              <w:t>เจ้าหนี้ไม่หมุนเวียนอื่น</w:t>
            </w:r>
          </w:p>
        </w:tc>
        <w:tc>
          <w:tcPr>
            <w:tcW w:w="990" w:type="dxa"/>
          </w:tcPr>
          <w:p w14:paraId="25617AB0" w14:textId="3938B98C" w:rsidR="00164DC2" w:rsidRDefault="00045BC3" w:rsidP="003A0E0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45BC3">
              <w:rPr>
                <w:rFonts w:ascii="Angsana New" w:hAnsi="Angsana New"/>
                <w:sz w:val="26"/>
                <w:szCs w:val="26"/>
                <w:lang w:bidi="th-TH"/>
              </w:rPr>
              <w:t>(2,131)</w:t>
            </w:r>
          </w:p>
        </w:tc>
        <w:tc>
          <w:tcPr>
            <w:tcW w:w="270" w:type="dxa"/>
          </w:tcPr>
          <w:p w14:paraId="27AC7B72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F087F29" w14:textId="77C8BB32" w:rsidR="00164DC2" w:rsidRDefault="00045BC3" w:rsidP="00045B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45BC3">
              <w:rPr>
                <w:rFonts w:ascii="Angsana New" w:hAnsi="Angsana New"/>
                <w:sz w:val="26"/>
                <w:szCs w:val="26"/>
                <w:lang w:bidi="th-TH"/>
              </w:rPr>
              <w:t>(20,554)</w:t>
            </w:r>
          </w:p>
        </w:tc>
        <w:tc>
          <w:tcPr>
            <w:tcW w:w="270" w:type="dxa"/>
          </w:tcPr>
          <w:p w14:paraId="24030AF5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C82249" w14:textId="65ADEF51" w:rsidR="00164DC2" w:rsidRDefault="00045BC3" w:rsidP="003A0E0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45BC3">
              <w:rPr>
                <w:rFonts w:ascii="Angsana New" w:hAnsi="Angsana New"/>
                <w:sz w:val="26"/>
                <w:szCs w:val="26"/>
                <w:lang w:bidi="th-TH"/>
              </w:rPr>
              <w:t>(22,685)</w:t>
            </w:r>
          </w:p>
        </w:tc>
        <w:tc>
          <w:tcPr>
            <w:tcW w:w="270" w:type="dxa"/>
          </w:tcPr>
          <w:p w14:paraId="4FD816B9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EC86A2" w14:textId="081C2944" w:rsidR="00164DC2" w:rsidRDefault="004664E1" w:rsidP="004664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07" w:right="-15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FF5BD03" w14:textId="77777777" w:rsidR="00164DC2" w:rsidRPr="0054079F" w:rsidRDefault="00164DC2" w:rsidP="00383B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160CC7F" w14:textId="20E5255B" w:rsidR="00164DC2" w:rsidRDefault="004664E1" w:rsidP="004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left="-197" w:right="-50" w:firstLine="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91E4A6" w14:textId="77777777" w:rsidR="00164DC2" w:rsidRPr="0054079F" w:rsidRDefault="00164DC2" w:rsidP="00383B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FD9D35" w14:textId="51FE6E46" w:rsidR="00164DC2" w:rsidRDefault="004664E1" w:rsidP="004664E1">
            <w:pPr>
              <w:pStyle w:val="BodyText"/>
              <w:tabs>
                <w:tab w:val="clear" w:pos="227"/>
                <w:tab w:val="clear" w:pos="680"/>
                <w:tab w:val="left" w:pos="343"/>
                <w:tab w:val="decimal" w:pos="695"/>
              </w:tabs>
              <w:spacing w:after="0"/>
              <w:ind w:left="-110" w:right="-15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DC2" w:rsidRPr="0054079F" w14:paraId="52175985" w14:textId="77777777" w:rsidTr="00313529">
        <w:tc>
          <w:tcPr>
            <w:tcW w:w="2322" w:type="dxa"/>
          </w:tcPr>
          <w:p w14:paraId="4BD08DEF" w14:textId="1C37DA58" w:rsidR="00164DC2" w:rsidRPr="0054079F" w:rsidRDefault="00164DC2" w:rsidP="00383BE7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1AE1F4F9" w14:textId="77777777" w:rsidR="00164DC2" w:rsidRPr="0054079F" w:rsidRDefault="00164DC2" w:rsidP="00383B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97FC48E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45C17" w14:textId="5C9893CC" w:rsidR="00164DC2" w:rsidRPr="00372EE9" w:rsidRDefault="004664E1" w:rsidP="00383B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72EE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D6DDCC2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BAE8BA" w14:textId="77777777" w:rsidR="00164DC2" w:rsidRPr="0054079F" w:rsidRDefault="00164DC2" w:rsidP="00383BE7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F7EF0EC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ED8745" w14:textId="1E0B24B3" w:rsidR="00164DC2" w:rsidRPr="0054079F" w:rsidRDefault="00164DC2" w:rsidP="00383BE7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6B2D5E" w14:textId="77777777" w:rsidR="00164DC2" w:rsidRPr="0054079F" w:rsidRDefault="00164DC2" w:rsidP="00383BE7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B85E0B" w14:textId="11D6D985" w:rsidR="00164DC2" w:rsidRPr="00372EE9" w:rsidRDefault="004664E1" w:rsidP="004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left="-197" w:right="-50" w:firstLine="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2EE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FC9F3E" w14:textId="77777777" w:rsidR="00164DC2" w:rsidRPr="0054079F" w:rsidRDefault="00164DC2" w:rsidP="00383BE7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75DFCB" w14:textId="03D84B59" w:rsidR="00164DC2" w:rsidRPr="0054079F" w:rsidRDefault="00164DC2" w:rsidP="00383B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2AFE" w:rsidRPr="0054079F" w14:paraId="261ECC65" w14:textId="77777777" w:rsidTr="00982AFE">
        <w:tc>
          <w:tcPr>
            <w:tcW w:w="2322" w:type="dxa"/>
          </w:tcPr>
          <w:p w14:paraId="25663EC0" w14:textId="77777777" w:rsidR="00982AFE" w:rsidRPr="0054079F" w:rsidRDefault="00982AFE" w:rsidP="00383BE7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E8205EE" w14:textId="77777777" w:rsidR="00982AFE" w:rsidRPr="0054079F" w:rsidRDefault="00982AFE" w:rsidP="00383B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D2A6A2B" w14:textId="77777777" w:rsidR="00982AFE" w:rsidRPr="0054079F" w:rsidRDefault="00982AFE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F37C898" w14:textId="77777777" w:rsidR="00982AFE" w:rsidRPr="00372EE9" w:rsidRDefault="00982AFE" w:rsidP="00383B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A1721F2" w14:textId="77777777" w:rsidR="00982AFE" w:rsidRPr="0054079F" w:rsidRDefault="00982AFE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7E19A2" w14:textId="77777777" w:rsidR="00982AFE" w:rsidRPr="0054079F" w:rsidRDefault="00982AFE" w:rsidP="00383BE7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4AA11BA" w14:textId="77777777" w:rsidR="00982AFE" w:rsidRPr="0054079F" w:rsidRDefault="00982AFE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76D70C" w14:textId="77777777" w:rsidR="00982AFE" w:rsidRPr="0054079F" w:rsidRDefault="00982AFE" w:rsidP="00383BE7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24D653" w14:textId="77777777" w:rsidR="00982AFE" w:rsidRPr="0054079F" w:rsidRDefault="00982AFE" w:rsidP="00383BE7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53F2EBB" w14:textId="77777777" w:rsidR="00982AFE" w:rsidRPr="00372EE9" w:rsidRDefault="00982AFE" w:rsidP="004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left="-197" w:right="-50" w:firstLine="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F08A16" w14:textId="77777777" w:rsidR="00982AFE" w:rsidRPr="0054079F" w:rsidRDefault="00982AFE" w:rsidP="00383BE7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EE32C7" w14:textId="77777777" w:rsidR="00982AFE" w:rsidRPr="0054079F" w:rsidRDefault="00982AFE" w:rsidP="00383B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2AFE" w:rsidRPr="0054079F" w14:paraId="4771582D" w14:textId="77777777" w:rsidTr="00982AFE">
        <w:tc>
          <w:tcPr>
            <w:tcW w:w="2322" w:type="dxa"/>
          </w:tcPr>
          <w:p w14:paraId="468DABEE" w14:textId="77777777" w:rsidR="00982AFE" w:rsidRPr="0054079F" w:rsidRDefault="00982AFE" w:rsidP="00383BE7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409B129" w14:textId="77777777" w:rsidR="00982AFE" w:rsidRPr="0054079F" w:rsidRDefault="00982AFE" w:rsidP="00383B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2DE5AB8" w14:textId="77777777" w:rsidR="00982AFE" w:rsidRPr="0054079F" w:rsidRDefault="00982AFE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4B231A" w14:textId="77777777" w:rsidR="00982AFE" w:rsidRPr="00372EE9" w:rsidRDefault="00982AFE" w:rsidP="00383B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88E899E" w14:textId="77777777" w:rsidR="00982AFE" w:rsidRPr="0054079F" w:rsidRDefault="00982AFE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423ED4" w14:textId="77777777" w:rsidR="00982AFE" w:rsidRPr="0054079F" w:rsidRDefault="00982AFE" w:rsidP="00383BE7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B7108FB" w14:textId="77777777" w:rsidR="00982AFE" w:rsidRPr="0054079F" w:rsidRDefault="00982AFE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726757" w14:textId="77777777" w:rsidR="00982AFE" w:rsidRPr="0054079F" w:rsidRDefault="00982AFE" w:rsidP="00383BE7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1F34C80" w14:textId="77777777" w:rsidR="00982AFE" w:rsidRPr="0054079F" w:rsidRDefault="00982AFE" w:rsidP="00383BE7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DCA8074" w14:textId="77777777" w:rsidR="00982AFE" w:rsidRPr="00372EE9" w:rsidRDefault="00982AFE" w:rsidP="004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left="-197" w:right="-50" w:firstLine="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AE8D3A" w14:textId="77777777" w:rsidR="00982AFE" w:rsidRPr="0054079F" w:rsidRDefault="00982AFE" w:rsidP="00383BE7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6CAE8E" w14:textId="77777777" w:rsidR="00982AFE" w:rsidRPr="0054079F" w:rsidRDefault="00982AFE" w:rsidP="00383B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82AFE" w:rsidRPr="0054079F" w14:paraId="7C1771BD" w14:textId="77777777" w:rsidTr="00982AFE">
        <w:tc>
          <w:tcPr>
            <w:tcW w:w="2322" w:type="dxa"/>
          </w:tcPr>
          <w:p w14:paraId="38A2AAC4" w14:textId="77777777" w:rsidR="00982AFE" w:rsidRPr="0054079F" w:rsidRDefault="00982AFE" w:rsidP="00383BE7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37DFE30" w14:textId="77777777" w:rsidR="00982AFE" w:rsidRPr="0054079F" w:rsidRDefault="00982AFE" w:rsidP="00383B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38D613D" w14:textId="77777777" w:rsidR="00982AFE" w:rsidRPr="0054079F" w:rsidRDefault="00982AFE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1D826EC" w14:textId="77777777" w:rsidR="00982AFE" w:rsidRPr="00372EE9" w:rsidRDefault="00982AFE" w:rsidP="00383B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C59E354" w14:textId="77777777" w:rsidR="00982AFE" w:rsidRPr="0054079F" w:rsidRDefault="00982AFE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73052D" w14:textId="77777777" w:rsidR="00982AFE" w:rsidRPr="0054079F" w:rsidRDefault="00982AFE" w:rsidP="00383BE7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A9A8342" w14:textId="77777777" w:rsidR="00982AFE" w:rsidRPr="0054079F" w:rsidRDefault="00982AFE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AA7B2F" w14:textId="77777777" w:rsidR="00982AFE" w:rsidRPr="0054079F" w:rsidRDefault="00982AFE" w:rsidP="00383BE7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B446575" w14:textId="77777777" w:rsidR="00982AFE" w:rsidRPr="0054079F" w:rsidRDefault="00982AFE" w:rsidP="00383BE7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F519DD" w14:textId="77777777" w:rsidR="00982AFE" w:rsidRPr="00372EE9" w:rsidRDefault="00982AFE" w:rsidP="004664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</w:tabs>
              <w:spacing w:after="0"/>
              <w:ind w:left="-197" w:right="-50" w:firstLine="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DFD8B" w14:textId="77777777" w:rsidR="00982AFE" w:rsidRPr="0054079F" w:rsidRDefault="00982AFE" w:rsidP="00383BE7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247132" w14:textId="77777777" w:rsidR="00982AFE" w:rsidRPr="0054079F" w:rsidRDefault="00982AFE" w:rsidP="00383BE7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4DC2" w:rsidRPr="0054079F" w14:paraId="2C52FD8D" w14:textId="77777777" w:rsidTr="00982AFE">
        <w:tc>
          <w:tcPr>
            <w:tcW w:w="2322" w:type="dxa"/>
          </w:tcPr>
          <w:p w14:paraId="549E0E3F" w14:textId="50C7DCDB" w:rsidR="00164DC2" w:rsidRPr="0054079F" w:rsidRDefault="00164DC2" w:rsidP="00383BE7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E955CD4" w14:textId="77777777" w:rsidR="00164DC2" w:rsidRPr="0054079F" w:rsidRDefault="00164DC2" w:rsidP="00383B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31717F7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7FF4E99" w14:textId="77777777" w:rsidR="00164DC2" w:rsidRPr="0054079F" w:rsidRDefault="00164DC2" w:rsidP="00383BE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87724B0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C75D5C" w14:textId="77777777" w:rsidR="00164DC2" w:rsidRPr="0054079F" w:rsidRDefault="00164DC2" w:rsidP="00383BE7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4558211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6B9287" w14:textId="2A3C6CBE" w:rsidR="00164DC2" w:rsidRPr="0054079F" w:rsidRDefault="00164DC2" w:rsidP="002A49B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CE12267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3F1AFB1" w14:textId="6B247CBA" w:rsidR="00164DC2" w:rsidRPr="0054079F" w:rsidRDefault="00164DC2" w:rsidP="00D2697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EE172F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FC1F8B" w14:textId="71D1E540" w:rsidR="00164DC2" w:rsidRPr="0054079F" w:rsidRDefault="00164DC2" w:rsidP="00D2697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64DC2" w:rsidRPr="0054079F" w14:paraId="2BB626AE" w14:textId="77777777" w:rsidTr="00313529">
        <w:tc>
          <w:tcPr>
            <w:tcW w:w="2322" w:type="dxa"/>
          </w:tcPr>
          <w:p w14:paraId="06D5CCD6" w14:textId="25C02508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5449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งบกำไรขาดทุน</w:t>
            </w:r>
          </w:p>
        </w:tc>
        <w:tc>
          <w:tcPr>
            <w:tcW w:w="990" w:type="dxa"/>
          </w:tcPr>
          <w:p w14:paraId="531FF393" w14:textId="77777777" w:rsidR="00164DC2" w:rsidRPr="00656154" w:rsidRDefault="00164DC2" w:rsidP="00383BE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BD03356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D4E110E" w14:textId="77777777" w:rsidR="00164DC2" w:rsidRPr="0054079F" w:rsidRDefault="00164DC2" w:rsidP="00383B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6F1235F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E6D2D2" w14:textId="77777777" w:rsidR="00164DC2" w:rsidRPr="0054079F" w:rsidRDefault="00164DC2" w:rsidP="00383BE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1329DED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E16C8F" w14:textId="77777777" w:rsidR="00164DC2" w:rsidRPr="0054079F" w:rsidRDefault="00164DC2" w:rsidP="00383B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C0E6D28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7E951E" w14:textId="77777777" w:rsidR="00164DC2" w:rsidRPr="0054079F" w:rsidRDefault="00164DC2" w:rsidP="00383B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32B3D80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E3014F" w14:textId="77777777" w:rsidR="00164DC2" w:rsidRPr="0054079F" w:rsidRDefault="00164DC2" w:rsidP="00383BE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164DC2" w:rsidRPr="0054079F" w14:paraId="68A7EFDD" w14:textId="77777777" w:rsidTr="00313529">
        <w:tc>
          <w:tcPr>
            <w:tcW w:w="2322" w:type="dxa"/>
            <w:hideMark/>
          </w:tcPr>
          <w:p w14:paraId="05F69D88" w14:textId="1CBE96A4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61062659" w14:textId="56A5E100" w:rsidR="00164DC2" w:rsidRPr="0054079F" w:rsidRDefault="00164DC2" w:rsidP="00AB25C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(2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520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996)</w:t>
            </w:r>
          </w:p>
        </w:tc>
        <w:tc>
          <w:tcPr>
            <w:tcW w:w="270" w:type="dxa"/>
          </w:tcPr>
          <w:p w14:paraId="43FA0A29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A649AF6" w14:textId="34B5AB85" w:rsidR="00164DC2" w:rsidRPr="0054079F" w:rsidRDefault="00164DC2" w:rsidP="00383B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7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875</w:t>
            </w:r>
          </w:p>
        </w:tc>
        <w:tc>
          <w:tcPr>
            <w:tcW w:w="270" w:type="dxa"/>
          </w:tcPr>
          <w:p w14:paraId="3099C7EE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97B2E8" w14:textId="3881E416" w:rsidR="00164DC2" w:rsidRPr="0054079F" w:rsidRDefault="00164DC2" w:rsidP="00C57FC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(2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513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121)</w:t>
            </w:r>
          </w:p>
        </w:tc>
        <w:tc>
          <w:tcPr>
            <w:tcW w:w="270" w:type="dxa"/>
          </w:tcPr>
          <w:p w14:paraId="54B71FA8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4664C6" w14:textId="6A17E081" w:rsidR="00164DC2" w:rsidRPr="0054079F" w:rsidRDefault="00164DC2" w:rsidP="00383B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(2</w:t>
            </w:r>
            <w:r w:rsidRPr="003F53E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551</w:t>
            </w:r>
            <w:r w:rsidRPr="003F53E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205)</w:t>
            </w:r>
          </w:p>
        </w:tc>
        <w:tc>
          <w:tcPr>
            <w:tcW w:w="270" w:type="dxa"/>
          </w:tcPr>
          <w:p w14:paraId="7794B341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ADAEB7" w14:textId="310C9DC4" w:rsidR="00164DC2" w:rsidRPr="0054079F" w:rsidRDefault="00164DC2" w:rsidP="00FC1BE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3F53EE">
              <w:rPr>
                <w:rFonts w:ascii="Angsana New" w:hAnsi="Angsana New"/>
                <w:sz w:val="26"/>
                <w:szCs w:val="26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</w:rPr>
              <w:t>875</w:t>
            </w:r>
          </w:p>
        </w:tc>
        <w:tc>
          <w:tcPr>
            <w:tcW w:w="270" w:type="dxa"/>
          </w:tcPr>
          <w:p w14:paraId="08145DC1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5D5C3B" w14:textId="4C0D2711" w:rsidR="00164DC2" w:rsidRPr="0054079F" w:rsidRDefault="00164DC2" w:rsidP="00383BE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(2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543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330)</w:t>
            </w:r>
          </w:p>
        </w:tc>
      </w:tr>
      <w:tr w:rsidR="00164DC2" w:rsidRPr="0054079F" w14:paraId="0E67867F" w14:textId="77777777" w:rsidTr="00313529">
        <w:tc>
          <w:tcPr>
            <w:tcW w:w="2322" w:type="dxa"/>
            <w:hideMark/>
          </w:tcPr>
          <w:p w14:paraId="49FB8D18" w14:textId="402F9DDF" w:rsidR="00164DC2" w:rsidRPr="0054079F" w:rsidRDefault="00164DC2" w:rsidP="00164D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5260A317" w14:textId="096AC9D8" w:rsidR="00164DC2" w:rsidRPr="0054079F" w:rsidRDefault="00164DC2" w:rsidP="00AB25C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(600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283)</w:t>
            </w:r>
          </w:p>
        </w:tc>
        <w:tc>
          <w:tcPr>
            <w:tcW w:w="270" w:type="dxa"/>
          </w:tcPr>
          <w:p w14:paraId="605D8D3C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001583" w14:textId="5D531396" w:rsidR="00164DC2" w:rsidRPr="0054079F" w:rsidRDefault="00164DC2" w:rsidP="00F21D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(7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875)</w:t>
            </w:r>
          </w:p>
        </w:tc>
        <w:tc>
          <w:tcPr>
            <w:tcW w:w="270" w:type="dxa"/>
          </w:tcPr>
          <w:p w14:paraId="1E45E67C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A7D6BF" w14:textId="7D96BE53" w:rsidR="00164DC2" w:rsidRPr="0054079F" w:rsidRDefault="00164DC2" w:rsidP="00C57FC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(608,158)</w:t>
            </w:r>
          </w:p>
        </w:tc>
        <w:tc>
          <w:tcPr>
            <w:tcW w:w="270" w:type="dxa"/>
          </w:tcPr>
          <w:p w14:paraId="13E651C1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DB100A" w14:textId="5F7CEB1E" w:rsidR="00164DC2" w:rsidRPr="0054079F" w:rsidRDefault="00164DC2" w:rsidP="00C57FC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(508</w:t>
            </w:r>
            <w:r w:rsidRPr="003F53EE">
              <w:rPr>
                <w:rFonts w:ascii="Angsana New" w:hAnsi="Angsana New"/>
                <w:sz w:val="26"/>
                <w:szCs w:val="26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827)</w:t>
            </w:r>
          </w:p>
        </w:tc>
        <w:tc>
          <w:tcPr>
            <w:tcW w:w="270" w:type="dxa"/>
          </w:tcPr>
          <w:p w14:paraId="40030894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F6CF167" w14:textId="0D332727" w:rsidR="00164DC2" w:rsidRPr="0054079F" w:rsidRDefault="00164DC2" w:rsidP="00383B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(7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875)</w:t>
            </w:r>
          </w:p>
        </w:tc>
        <w:tc>
          <w:tcPr>
            <w:tcW w:w="270" w:type="dxa"/>
          </w:tcPr>
          <w:p w14:paraId="2175DBE1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8109F3" w14:textId="6AE61035" w:rsidR="00164DC2" w:rsidRPr="0054079F" w:rsidRDefault="00164DC2" w:rsidP="00AB25C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(516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702)</w:t>
            </w:r>
          </w:p>
        </w:tc>
      </w:tr>
      <w:tr w:rsidR="00164DC2" w:rsidRPr="0054079F" w14:paraId="04B65189" w14:textId="77777777" w:rsidTr="00313529">
        <w:tc>
          <w:tcPr>
            <w:tcW w:w="2322" w:type="dxa"/>
          </w:tcPr>
          <w:p w14:paraId="349F7A19" w14:textId="42E49A6D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0" w:type="dxa"/>
          </w:tcPr>
          <w:p w14:paraId="651BE141" w14:textId="7D1C9D9F" w:rsidR="00164DC2" w:rsidRPr="0054079F" w:rsidRDefault="00164DC2" w:rsidP="00C57F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E3DE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</w:t>
            </w:r>
            <w:r w:rsidRPr="008E3DE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E3DE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353</w:t>
            </w:r>
            <w:r w:rsidRPr="008E3DE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E3DE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799D6216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5C8E047" w14:textId="268E9B02" w:rsidR="00164DC2" w:rsidRPr="0054079F" w:rsidRDefault="00164DC2" w:rsidP="00F21D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(3</w:t>
            </w:r>
            <w:r w:rsidR="00AB25CF" w:rsidRPr="00F21DB0">
              <w:rPr>
                <w:rFonts w:ascii="Angsana New" w:hAnsi="Angsana New"/>
                <w:sz w:val="26"/>
                <w:szCs w:val="26"/>
                <w:lang w:bidi="th-TH"/>
              </w:rPr>
              <w:t>6,</w:t>
            </w:r>
            <w:r w:rsidR="00AB25CF" w:rsidRPr="00C57FC3">
              <w:rPr>
                <w:rFonts w:ascii="Angsana New" w:hAnsi="Angsana New"/>
                <w:sz w:val="26"/>
                <w:szCs w:val="26"/>
                <w:lang w:bidi="th-TH"/>
              </w:rPr>
              <w:t>737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650C80E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1786C6" w14:textId="3F4203CE" w:rsidR="00164DC2" w:rsidRPr="0054079F" w:rsidRDefault="00A54042" w:rsidP="00C57FC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</w:rPr>
            </w:pPr>
            <w:r w:rsidRPr="00A54042">
              <w:rPr>
                <w:rFonts w:ascii="Angsana New" w:hAnsi="Angsana New" w:cs="Times New Roman"/>
                <w:sz w:val="26"/>
                <w:szCs w:val="26"/>
                <w:rtl/>
              </w:rPr>
              <w:t>2</w:t>
            </w:r>
            <w:r w:rsidRPr="00A54042">
              <w:rPr>
                <w:rFonts w:ascii="Angsana New" w:hAnsi="Angsana New"/>
                <w:sz w:val="26"/>
                <w:szCs w:val="26"/>
              </w:rPr>
              <w:t>,316,686</w:t>
            </w:r>
          </w:p>
        </w:tc>
        <w:tc>
          <w:tcPr>
            <w:tcW w:w="270" w:type="dxa"/>
          </w:tcPr>
          <w:p w14:paraId="159A0A90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93E55E" w14:textId="7069BB12" w:rsidR="00164DC2" w:rsidRPr="0054079F" w:rsidRDefault="00164DC2" w:rsidP="00C57F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F53EE">
              <w:rPr>
                <w:rFonts w:ascii="Angsana New" w:hAnsi="Angsana New"/>
                <w:sz w:val="26"/>
                <w:szCs w:val="26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</w:rPr>
              <w:t>374</w:t>
            </w:r>
            <w:r w:rsidRPr="003F53EE">
              <w:rPr>
                <w:rFonts w:ascii="Angsana New" w:hAnsi="Angsana New"/>
                <w:sz w:val="26"/>
                <w:szCs w:val="26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</w:rPr>
              <w:t>234</w:t>
            </w:r>
          </w:p>
        </w:tc>
        <w:tc>
          <w:tcPr>
            <w:tcW w:w="270" w:type="dxa"/>
          </w:tcPr>
          <w:p w14:paraId="31D323B0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0CD6EE" w14:textId="1867C9B6" w:rsidR="00164DC2" w:rsidRPr="0054079F" w:rsidRDefault="00164DC2" w:rsidP="00C57FC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</w:rPr>
              <w:t>(32</w:t>
            </w:r>
            <w:r w:rsidRPr="003F53EE">
              <w:rPr>
                <w:rFonts w:ascii="Angsana New" w:hAnsi="Angsana New"/>
                <w:sz w:val="26"/>
                <w:szCs w:val="26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</w:rPr>
              <w:t>763)</w:t>
            </w:r>
          </w:p>
        </w:tc>
        <w:tc>
          <w:tcPr>
            <w:tcW w:w="270" w:type="dxa"/>
          </w:tcPr>
          <w:p w14:paraId="639E2095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54CFD7" w14:textId="28E26EFC" w:rsidR="00164DC2" w:rsidRPr="0054079F" w:rsidRDefault="00164DC2" w:rsidP="00C57FC3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3F53EE">
              <w:rPr>
                <w:rFonts w:ascii="Angsana New" w:hAnsi="Angsana New"/>
                <w:sz w:val="26"/>
                <w:szCs w:val="26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</w:rPr>
              <w:t>341</w:t>
            </w:r>
            <w:r w:rsidRPr="003F53EE">
              <w:rPr>
                <w:rFonts w:ascii="Angsana New" w:hAnsi="Angsana New"/>
                <w:sz w:val="26"/>
                <w:szCs w:val="26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</w:rPr>
              <w:t>471</w:t>
            </w:r>
          </w:p>
        </w:tc>
      </w:tr>
      <w:tr w:rsidR="00164DC2" w:rsidRPr="0054079F" w14:paraId="74C59A3B" w14:textId="77777777" w:rsidTr="00313529">
        <w:tc>
          <w:tcPr>
            <w:tcW w:w="2322" w:type="dxa"/>
          </w:tcPr>
          <w:p w14:paraId="6162B3DC" w14:textId="55807D82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229AD684" w14:textId="058E6D38" w:rsidR="00164DC2" w:rsidRPr="00AB25CF" w:rsidRDefault="00164DC2" w:rsidP="00C57F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E3DE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307</w:t>
            </w:r>
            <w:r w:rsidRPr="008E3DE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E3DE2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062</w:t>
            </w:r>
          </w:p>
        </w:tc>
        <w:tc>
          <w:tcPr>
            <w:tcW w:w="270" w:type="dxa"/>
          </w:tcPr>
          <w:p w14:paraId="29244665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FAD4C42" w14:textId="6AA30D6A" w:rsidR="00164DC2" w:rsidRPr="0054079F" w:rsidRDefault="00164DC2" w:rsidP="00C2283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38</w:t>
            </w:r>
            <w:r w:rsidRPr="003F53E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305</w:t>
            </w:r>
          </w:p>
        </w:tc>
        <w:tc>
          <w:tcPr>
            <w:tcW w:w="270" w:type="dxa"/>
          </w:tcPr>
          <w:p w14:paraId="66536953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FC7DFB" w14:textId="757AD583" w:rsidR="00164DC2" w:rsidRPr="0054079F" w:rsidRDefault="00A54042" w:rsidP="00AB25C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</w:rPr>
            </w:pPr>
            <w:r w:rsidRPr="00A54042">
              <w:rPr>
                <w:rFonts w:ascii="Angsana New" w:hAnsi="Angsana New" w:cs="Times New Roman"/>
                <w:sz w:val="26"/>
                <w:szCs w:val="26"/>
                <w:rtl/>
              </w:rPr>
              <w:t>345</w:t>
            </w:r>
            <w:r w:rsidRPr="00A54042">
              <w:rPr>
                <w:rFonts w:ascii="Angsana New" w:hAnsi="Angsana New"/>
                <w:sz w:val="26"/>
                <w:szCs w:val="26"/>
              </w:rPr>
              <w:t>,367</w:t>
            </w:r>
          </w:p>
        </w:tc>
        <w:tc>
          <w:tcPr>
            <w:tcW w:w="270" w:type="dxa"/>
          </w:tcPr>
          <w:p w14:paraId="7979BE14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7DF270" w14:textId="43553958" w:rsidR="00164DC2" w:rsidRPr="0054079F" w:rsidRDefault="00164DC2" w:rsidP="00C57F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</w:rPr>
              <w:t>249</w:t>
            </w:r>
            <w:r w:rsidRPr="003F53EE">
              <w:rPr>
                <w:rFonts w:ascii="Angsana New" w:hAnsi="Angsana New"/>
                <w:sz w:val="26"/>
                <w:szCs w:val="26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</w:rPr>
              <w:t>906</w:t>
            </w:r>
          </w:p>
        </w:tc>
        <w:tc>
          <w:tcPr>
            <w:tcW w:w="270" w:type="dxa"/>
          </w:tcPr>
          <w:p w14:paraId="50CA7F30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37E3FBD" w14:textId="2080022D" w:rsidR="00164DC2" w:rsidRPr="0054079F" w:rsidRDefault="00164DC2" w:rsidP="00383B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</w:rPr>
              <w:t>32</w:t>
            </w:r>
            <w:r w:rsidRPr="003F53EE">
              <w:rPr>
                <w:rFonts w:ascii="Angsana New" w:hAnsi="Angsana New"/>
                <w:sz w:val="26"/>
                <w:szCs w:val="26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</w:rPr>
              <w:t>763</w:t>
            </w:r>
          </w:p>
        </w:tc>
        <w:tc>
          <w:tcPr>
            <w:tcW w:w="270" w:type="dxa"/>
          </w:tcPr>
          <w:p w14:paraId="1D5FED56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20AE26" w14:textId="5A3FD554" w:rsidR="00164DC2" w:rsidRPr="0054079F" w:rsidRDefault="00164DC2" w:rsidP="00383BE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</w:rPr>
              <w:t>282</w:t>
            </w:r>
            <w:r w:rsidRPr="003F53EE">
              <w:rPr>
                <w:rFonts w:ascii="Angsana New" w:hAnsi="Angsana New"/>
                <w:sz w:val="26"/>
                <w:szCs w:val="26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</w:rPr>
              <w:t>669</w:t>
            </w:r>
          </w:p>
        </w:tc>
      </w:tr>
      <w:tr w:rsidR="00164DC2" w:rsidRPr="0054079F" w14:paraId="053064F6" w14:textId="77777777" w:rsidTr="00313529">
        <w:tc>
          <w:tcPr>
            <w:tcW w:w="2322" w:type="dxa"/>
          </w:tcPr>
          <w:p w14:paraId="5BBAACA3" w14:textId="239EE77B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237DD5F0" w14:textId="36C8038A" w:rsidR="00164DC2" w:rsidRPr="00AB25CF" w:rsidRDefault="00164DC2" w:rsidP="00C57F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198</w:t>
            </w:r>
            <w:r w:rsidRPr="003F53E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857</w:t>
            </w:r>
          </w:p>
        </w:tc>
        <w:tc>
          <w:tcPr>
            <w:tcW w:w="270" w:type="dxa"/>
          </w:tcPr>
          <w:p w14:paraId="2D85212B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7564550" w14:textId="028C7A11" w:rsidR="00164DC2" w:rsidRPr="0054079F" w:rsidRDefault="00164DC2" w:rsidP="00F21D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(</w:t>
            </w:r>
            <w:r w:rsidR="00AB25CF">
              <w:rPr>
                <w:rFonts w:ascii="Angsana New" w:hAnsi="Angsana New"/>
                <w:sz w:val="26"/>
                <w:szCs w:val="26"/>
                <w:lang w:bidi="th-TH"/>
              </w:rPr>
              <w:t>1,568</w:t>
            </w:r>
            <w:r w:rsidRPr="003F53EE">
              <w:rPr>
                <w:rFonts w:ascii="Angsana New" w:hAnsi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3ADEDF8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8F301D" w14:textId="1C31B629" w:rsidR="00164DC2" w:rsidRPr="0054079F" w:rsidRDefault="00A54042" w:rsidP="00AB25C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</w:rPr>
            </w:pPr>
            <w:r w:rsidRPr="00A54042">
              <w:rPr>
                <w:rFonts w:ascii="Angsana New" w:hAnsi="Angsana New"/>
                <w:sz w:val="26"/>
                <w:szCs w:val="26"/>
              </w:rPr>
              <w:t>197,289</w:t>
            </w:r>
          </w:p>
        </w:tc>
        <w:tc>
          <w:tcPr>
            <w:tcW w:w="270" w:type="dxa"/>
          </w:tcPr>
          <w:p w14:paraId="7A35AD76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4C7B7A" w14:textId="56B3BF17" w:rsidR="00164DC2" w:rsidRPr="0054079F" w:rsidRDefault="004664E1" w:rsidP="004664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2A0204" w14:textId="77777777" w:rsidR="00164DC2" w:rsidRPr="0054079F" w:rsidRDefault="00164DC2" w:rsidP="004664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B9C0F52" w14:textId="48B6BD35" w:rsidR="00164DC2" w:rsidRPr="0054079F" w:rsidRDefault="004664E1" w:rsidP="004664E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163"/>
                <w:tab w:val="left" w:pos="253"/>
                <w:tab w:val="decimal" w:pos="613"/>
              </w:tabs>
              <w:spacing w:after="0"/>
              <w:ind w:left="-197" w:right="-15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049BA6" w14:textId="77777777" w:rsidR="00164DC2" w:rsidRPr="0054079F" w:rsidRDefault="00164DC2" w:rsidP="004664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D4077E" w14:textId="25856AA7" w:rsidR="00164DC2" w:rsidRPr="0054079F" w:rsidRDefault="004664E1" w:rsidP="004664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4DC2" w:rsidRPr="0054079F" w14:paraId="110D1B65" w14:textId="77777777" w:rsidTr="00313529">
        <w:tc>
          <w:tcPr>
            <w:tcW w:w="2322" w:type="dxa"/>
          </w:tcPr>
          <w:p w14:paraId="42666CDD" w14:textId="406861E9" w:rsidR="00164DC2" w:rsidRPr="0054079F" w:rsidRDefault="00164DC2" w:rsidP="00383BE7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E6B26C9" w14:textId="7F80F138" w:rsidR="00164DC2" w:rsidRPr="0054079F" w:rsidRDefault="00164DC2" w:rsidP="00383B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FBBD852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67977" w14:textId="71C11B4B" w:rsidR="00164DC2" w:rsidRPr="0095181C" w:rsidRDefault="004664E1" w:rsidP="004664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5181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A4E7C21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FCFD24" w14:textId="3E0B8109" w:rsidR="00164DC2" w:rsidRPr="0054079F" w:rsidRDefault="00164DC2" w:rsidP="00383BE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883149" w14:textId="77777777" w:rsidR="00164DC2" w:rsidRPr="0054079F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D783E1" w14:textId="5A19D2FF" w:rsidR="00164DC2" w:rsidRPr="0054079F" w:rsidRDefault="00164DC2" w:rsidP="00383BE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CEB17B7" w14:textId="77777777" w:rsidR="00164DC2" w:rsidRPr="0054079F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9C489" w14:textId="18411345" w:rsidR="00164DC2" w:rsidRPr="0095181C" w:rsidRDefault="004664E1" w:rsidP="004664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97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181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F59BC1" w14:textId="77777777" w:rsidR="00164DC2" w:rsidRPr="0054079F" w:rsidRDefault="00164DC2" w:rsidP="00383BE7">
            <w:pPr>
              <w:pStyle w:val="BodyText"/>
              <w:tabs>
                <w:tab w:val="clear" w:pos="680"/>
                <w:tab w:val="decimal" w:pos="702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7A6508BC" w14:textId="0F3BD666" w:rsidR="00164DC2" w:rsidRPr="0054079F" w:rsidRDefault="00164DC2" w:rsidP="00383BE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</w:tbl>
    <w:p w14:paraId="6EF37C1A" w14:textId="77777777" w:rsidR="00581C80" w:rsidRDefault="00581C80" w:rsidP="0058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768DFA0" w14:textId="070D44B8" w:rsidR="002A4445" w:rsidRPr="00095DAA" w:rsidRDefault="00D0212D" w:rsidP="00A3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vanish/>
          <w:sz w:val="2"/>
          <w:szCs w:val="2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2A4445" w:rsidRPr="00095DAA" w:rsidSect="00FC1BED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DCE419" w14:textId="77777777" w:rsidR="002E3F33" w:rsidRDefault="002E3F33">
      <w:r>
        <w:separator/>
      </w:r>
    </w:p>
  </w:endnote>
  <w:endnote w:type="continuationSeparator" w:id="0">
    <w:p w14:paraId="4BD19A22" w14:textId="77777777" w:rsidR="002E3F33" w:rsidRDefault="002E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66E63" w14:textId="77777777" w:rsidR="00284704" w:rsidRPr="000F0837" w:rsidRDefault="00284704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43795C">
      <w:rPr>
        <w:rFonts w:asciiTheme="majorBidi" w:hAnsiTheme="majorBidi" w:cstheme="majorBidi"/>
        <w:caps/>
        <w:sz w:val="30"/>
        <w:szCs w:val="30"/>
      </w:rPr>
      <w:fldChar w:fldCharType="begin"/>
    </w:r>
    <w:r w:rsidRPr="0043795C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43795C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59</w:t>
    </w:r>
    <w:r w:rsidRPr="0043795C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100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7A0FCB9" w14:textId="77777777" w:rsidR="00284704" w:rsidRPr="00136FE4" w:rsidRDefault="00284704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617C5C">
          <w:rPr>
            <w:rFonts w:ascii="Angsana New" w:hAnsi="Angsana New"/>
            <w:noProof/>
            <w:sz w:val="30"/>
            <w:szCs w:val="30"/>
            <w:lang w:val="en-US"/>
          </w:rPr>
          <w:t>60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17F" w14:textId="77777777" w:rsidR="00284704" w:rsidRPr="00136FE4" w:rsidRDefault="00284704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93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9D076" w14:textId="53C386AE" w:rsidR="00284704" w:rsidRPr="006D2137" w:rsidRDefault="00284704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556AA7">
      <w:rPr>
        <w:rFonts w:ascii="Angsana New" w:hAnsi="Angsana New"/>
        <w:i/>
        <w:iCs/>
        <w:noProof/>
        <w:sz w:val="30"/>
        <w:szCs w:val="30"/>
      </w:rPr>
      <w:t>SCN Q4-2019 TH V.21.docx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57A5B" w14:textId="77777777" w:rsidR="00284704" w:rsidRPr="00136FE4" w:rsidRDefault="00284704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A8947" w14:textId="77777777" w:rsidR="002E3F33" w:rsidRDefault="002E3F33">
      <w:r>
        <w:separator/>
      </w:r>
    </w:p>
  </w:footnote>
  <w:footnote w:type="continuationSeparator" w:id="0">
    <w:p w14:paraId="5593F57F" w14:textId="77777777" w:rsidR="002E3F33" w:rsidRDefault="002E3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3AE90" w14:textId="77777777" w:rsidR="00284704" w:rsidRPr="002C284C" w:rsidRDefault="0028470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2FC8C1B" w14:textId="77777777" w:rsidR="00284704" w:rsidRPr="002C284C" w:rsidRDefault="00284704" w:rsidP="00346F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38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ab/>
    </w:r>
  </w:p>
  <w:p w14:paraId="2D97875B" w14:textId="77777777" w:rsidR="00284704" w:rsidRPr="00952B83" w:rsidRDefault="0028470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2</w:t>
    </w:r>
  </w:p>
  <w:p w14:paraId="29307399" w14:textId="77777777" w:rsidR="00284704" w:rsidRPr="00F30A95" w:rsidRDefault="0028470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40021" w14:textId="77777777" w:rsidR="00284704" w:rsidRDefault="0028470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2225AE88" w14:textId="77777777" w:rsidR="00284704" w:rsidRPr="002C284C" w:rsidRDefault="0028470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A56842" w14:textId="77777777" w:rsidR="00284704" w:rsidRPr="002C284C" w:rsidRDefault="00284704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2</w:t>
    </w:r>
  </w:p>
  <w:p w14:paraId="569D5F14" w14:textId="77777777" w:rsidR="00284704" w:rsidRPr="002C284C" w:rsidRDefault="0028470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B38F" w14:textId="77777777" w:rsidR="00284704" w:rsidRPr="00F9367B" w:rsidRDefault="00284704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9FF34DE" w14:textId="77777777" w:rsidR="00284704" w:rsidRPr="00F9367B" w:rsidRDefault="00284704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E9BD9CE" w14:textId="77777777" w:rsidR="00284704" w:rsidRPr="00F9367B" w:rsidRDefault="00284704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5BFF6D4E" w14:textId="77777777" w:rsidR="00284704" w:rsidRPr="00F9367B" w:rsidRDefault="00284704" w:rsidP="00A02394">
    <w:pPr>
      <w:pStyle w:val="Header"/>
      <w:rPr>
        <w:sz w:val="16"/>
        <w:szCs w:val="16"/>
      </w:rPr>
    </w:pPr>
  </w:p>
  <w:p w14:paraId="71112F63" w14:textId="77777777" w:rsidR="00284704" w:rsidRPr="00F9367B" w:rsidRDefault="00284704" w:rsidP="00A02394">
    <w:pPr>
      <w:pStyle w:val="Head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8AC79" w14:textId="77777777" w:rsidR="00284704" w:rsidRDefault="00284704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120D7B9F" w14:textId="77777777" w:rsidR="00284704" w:rsidRPr="002C284C" w:rsidRDefault="00284704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A4C3830" w14:textId="77777777" w:rsidR="00284704" w:rsidRPr="001F774B" w:rsidRDefault="00284704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2</w:t>
    </w:r>
  </w:p>
  <w:p w14:paraId="49145078" w14:textId="77777777" w:rsidR="00284704" w:rsidRPr="00F30A95" w:rsidRDefault="0028470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11811" w14:textId="77777777" w:rsidR="00284704" w:rsidRDefault="00284704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1CD50118" w14:textId="77777777" w:rsidR="00284704" w:rsidRPr="002C284C" w:rsidRDefault="00284704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3297C30C" w14:textId="77777777" w:rsidR="00284704" w:rsidRDefault="00284704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2</w:t>
    </w:r>
  </w:p>
  <w:p w14:paraId="03226839" w14:textId="77777777" w:rsidR="00284704" w:rsidRPr="00F30A95" w:rsidRDefault="00284704" w:rsidP="009377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0AF89" w14:textId="77777777" w:rsidR="00284704" w:rsidRDefault="00284704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513AE3D3" w14:textId="77777777" w:rsidR="00284704" w:rsidRPr="002C284C" w:rsidRDefault="00284704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5B42F350" w14:textId="77777777" w:rsidR="00284704" w:rsidRDefault="00284704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2</w:t>
    </w:r>
  </w:p>
  <w:p w14:paraId="327D1FDA" w14:textId="77777777" w:rsidR="00284704" w:rsidRPr="00F30A95" w:rsidRDefault="00284704" w:rsidP="009377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5367" w14:textId="77777777" w:rsidR="00284704" w:rsidRDefault="0028470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1240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1206E62" w14:textId="77777777" w:rsidR="00284704" w:rsidRPr="002C284C" w:rsidRDefault="0028470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43788E2" w14:textId="77777777" w:rsidR="00284704" w:rsidRPr="002C284C" w:rsidRDefault="00284704" w:rsidP="00E574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518B136D" w14:textId="77777777" w:rsidR="00284704" w:rsidRPr="00F30A95" w:rsidRDefault="00284704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C465F"/>
    <w:multiLevelType w:val="hybridMultilevel"/>
    <w:tmpl w:val="903277EC"/>
    <w:lvl w:ilvl="0" w:tplc="BD282D9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23BC3516"/>
    <w:lvl w:ilvl="0" w:tplc="1E282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72" w:hanging="360"/>
      </w:pPr>
    </w:lvl>
    <w:lvl w:ilvl="2" w:tplc="0409001B" w:tentative="1">
      <w:start w:val="1"/>
      <w:numFmt w:val="lowerRoman"/>
      <w:lvlText w:val="%3."/>
      <w:lvlJc w:val="right"/>
      <w:pPr>
        <w:ind w:left="3492" w:hanging="180"/>
      </w:pPr>
    </w:lvl>
    <w:lvl w:ilvl="3" w:tplc="0409000F" w:tentative="1">
      <w:start w:val="1"/>
      <w:numFmt w:val="decimal"/>
      <w:lvlText w:val="%4."/>
      <w:lvlJc w:val="left"/>
      <w:pPr>
        <w:ind w:left="4212" w:hanging="360"/>
      </w:pPr>
    </w:lvl>
    <w:lvl w:ilvl="4" w:tplc="04090019" w:tentative="1">
      <w:start w:val="1"/>
      <w:numFmt w:val="lowerLetter"/>
      <w:lvlText w:val="%5."/>
      <w:lvlJc w:val="left"/>
      <w:pPr>
        <w:ind w:left="4932" w:hanging="360"/>
      </w:pPr>
    </w:lvl>
    <w:lvl w:ilvl="5" w:tplc="0409001B" w:tentative="1">
      <w:start w:val="1"/>
      <w:numFmt w:val="lowerRoman"/>
      <w:lvlText w:val="%6."/>
      <w:lvlJc w:val="right"/>
      <w:pPr>
        <w:ind w:left="5652" w:hanging="180"/>
      </w:pPr>
    </w:lvl>
    <w:lvl w:ilvl="6" w:tplc="0409000F" w:tentative="1">
      <w:start w:val="1"/>
      <w:numFmt w:val="decimal"/>
      <w:lvlText w:val="%7."/>
      <w:lvlJc w:val="left"/>
      <w:pPr>
        <w:ind w:left="6372" w:hanging="360"/>
      </w:pPr>
    </w:lvl>
    <w:lvl w:ilvl="7" w:tplc="04090019" w:tentative="1">
      <w:start w:val="1"/>
      <w:numFmt w:val="lowerLetter"/>
      <w:lvlText w:val="%8."/>
      <w:lvlJc w:val="left"/>
      <w:pPr>
        <w:ind w:left="7092" w:hanging="360"/>
      </w:pPr>
    </w:lvl>
    <w:lvl w:ilvl="8" w:tplc="0409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175B5E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6"/>
  </w:num>
  <w:num w:numId="14">
    <w:abstractNumId w:val="19"/>
  </w:num>
  <w:num w:numId="15">
    <w:abstractNumId w:val="22"/>
  </w:num>
  <w:num w:numId="16">
    <w:abstractNumId w:val="28"/>
  </w:num>
  <w:num w:numId="17">
    <w:abstractNumId w:val="29"/>
  </w:num>
  <w:num w:numId="18">
    <w:abstractNumId w:val="24"/>
  </w:num>
  <w:num w:numId="19">
    <w:abstractNumId w:val="23"/>
  </w:num>
  <w:num w:numId="20">
    <w:abstractNumId w:val="25"/>
  </w:num>
  <w:num w:numId="21">
    <w:abstractNumId w:val="15"/>
  </w:num>
  <w:num w:numId="22">
    <w:abstractNumId w:val="14"/>
  </w:num>
  <w:num w:numId="23">
    <w:abstractNumId w:val="30"/>
  </w:num>
  <w:num w:numId="24">
    <w:abstractNumId w:val="12"/>
  </w:num>
  <w:num w:numId="25">
    <w:abstractNumId w:val="11"/>
  </w:num>
  <w:num w:numId="26">
    <w:abstractNumId w:val="16"/>
  </w:num>
  <w:num w:numId="27">
    <w:abstractNumId w:val="21"/>
  </w:num>
  <w:num w:numId="28">
    <w:abstractNumId w:val="10"/>
  </w:num>
  <w:num w:numId="29">
    <w:abstractNumId w:val="13"/>
  </w:num>
  <w:num w:numId="30">
    <w:abstractNumId w:val="18"/>
  </w:num>
  <w:num w:numId="31">
    <w:abstractNumId w:val="2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CAE"/>
    <w:rsid w:val="00000D00"/>
    <w:rsid w:val="00000F80"/>
    <w:rsid w:val="0000124A"/>
    <w:rsid w:val="0000127F"/>
    <w:rsid w:val="000013CE"/>
    <w:rsid w:val="00001715"/>
    <w:rsid w:val="00001828"/>
    <w:rsid w:val="00001BE7"/>
    <w:rsid w:val="00002207"/>
    <w:rsid w:val="00002544"/>
    <w:rsid w:val="000025E7"/>
    <w:rsid w:val="0000296B"/>
    <w:rsid w:val="00002ED0"/>
    <w:rsid w:val="00002EF8"/>
    <w:rsid w:val="00003540"/>
    <w:rsid w:val="0000389C"/>
    <w:rsid w:val="00003E4C"/>
    <w:rsid w:val="00003EC0"/>
    <w:rsid w:val="0000414B"/>
    <w:rsid w:val="000046C2"/>
    <w:rsid w:val="0000481B"/>
    <w:rsid w:val="0000505B"/>
    <w:rsid w:val="00005144"/>
    <w:rsid w:val="00005173"/>
    <w:rsid w:val="0000518E"/>
    <w:rsid w:val="00005218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97"/>
    <w:rsid w:val="00006C25"/>
    <w:rsid w:val="00006D8F"/>
    <w:rsid w:val="00006E55"/>
    <w:rsid w:val="0000713D"/>
    <w:rsid w:val="000072BA"/>
    <w:rsid w:val="000073B9"/>
    <w:rsid w:val="000078AF"/>
    <w:rsid w:val="0000796E"/>
    <w:rsid w:val="00010063"/>
    <w:rsid w:val="00010482"/>
    <w:rsid w:val="000107D4"/>
    <w:rsid w:val="00010826"/>
    <w:rsid w:val="00010C8C"/>
    <w:rsid w:val="00010CC5"/>
    <w:rsid w:val="00010E04"/>
    <w:rsid w:val="00011195"/>
    <w:rsid w:val="0001189B"/>
    <w:rsid w:val="000118B0"/>
    <w:rsid w:val="00011934"/>
    <w:rsid w:val="00011F69"/>
    <w:rsid w:val="0001204C"/>
    <w:rsid w:val="0001218C"/>
    <w:rsid w:val="000131EC"/>
    <w:rsid w:val="000132A8"/>
    <w:rsid w:val="0001330E"/>
    <w:rsid w:val="00013682"/>
    <w:rsid w:val="000137CC"/>
    <w:rsid w:val="00013D36"/>
    <w:rsid w:val="00013D4F"/>
    <w:rsid w:val="00013D9D"/>
    <w:rsid w:val="00013E8C"/>
    <w:rsid w:val="00013EE1"/>
    <w:rsid w:val="0001448B"/>
    <w:rsid w:val="000146DF"/>
    <w:rsid w:val="00014ED6"/>
    <w:rsid w:val="0001516F"/>
    <w:rsid w:val="0001523D"/>
    <w:rsid w:val="000156A3"/>
    <w:rsid w:val="00015766"/>
    <w:rsid w:val="00015CD3"/>
    <w:rsid w:val="00015CDA"/>
    <w:rsid w:val="00015DF2"/>
    <w:rsid w:val="00015E0E"/>
    <w:rsid w:val="000161B1"/>
    <w:rsid w:val="00016235"/>
    <w:rsid w:val="000162BA"/>
    <w:rsid w:val="00016D80"/>
    <w:rsid w:val="00016FBB"/>
    <w:rsid w:val="000171A8"/>
    <w:rsid w:val="0001721D"/>
    <w:rsid w:val="00017243"/>
    <w:rsid w:val="00017314"/>
    <w:rsid w:val="00017C5A"/>
    <w:rsid w:val="00017DCC"/>
    <w:rsid w:val="00017FAC"/>
    <w:rsid w:val="0002034C"/>
    <w:rsid w:val="000205E4"/>
    <w:rsid w:val="00020770"/>
    <w:rsid w:val="0002085B"/>
    <w:rsid w:val="00020913"/>
    <w:rsid w:val="00020C52"/>
    <w:rsid w:val="00020CB7"/>
    <w:rsid w:val="00020D51"/>
    <w:rsid w:val="000212FC"/>
    <w:rsid w:val="00021412"/>
    <w:rsid w:val="0002189C"/>
    <w:rsid w:val="00021CB6"/>
    <w:rsid w:val="000227DB"/>
    <w:rsid w:val="000228C8"/>
    <w:rsid w:val="0002301B"/>
    <w:rsid w:val="0002331A"/>
    <w:rsid w:val="000233EE"/>
    <w:rsid w:val="00023407"/>
    <w:rsid w:val="0002370E"/>
    <w:rsid w:val="00023868"/>
    <w:rsid w:val="00023A10"/>
    <w:rsid w:val="00023A77"/>
    <w:rsid w:val="00023AEC"/>
    <w:rsid w:val="00023CE7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587"/>
    <w:rsid w:val="00025B62"/>
    <w:rsid w:val="00025BCA"/>
    <w:rsid w:val="00025BFA"/>
    <w:rsid w:val="00025F0B"/>
    <w:rsid w:val="0002659A"/>
    <w:rsid w:val="000267F3"/>
    <w:rsid w:val="00026E6A"/>
    <w:rsid w:val="00027629"/>
    <w:rsid w:val="00027701"/>
    <w:rsid w:val="00027A4F"/>
    <w:rsid w:val="00030326"/>
    <w:rsid w:val="000305CA"/>
    <w:rsid w:val="00030697"/>
    <w:rsid w:val="00030938"/>
    <w:rsid w:val="00030CCE"/>
    <w:rsid w:val="00030F85"/>
    <w:rsid w:val="00031088"/>
    <w:rsid w:val="0003115F"/>
    <w:rsid w:val="0003123A"/>
    <w:rsid w:val="0003126A"/>
    <w:rsid w:val="00031B6D"/>
    <w:rsid w:val="00031F10"/>
    <w:rsid w:val="000328FB"/>
    <w:rsid w:val="0003295A"/>
    <w:rsid w:val="00032A0B"/>
    <w:rsid w:val="00032C89"/>
    <w:rsid w:val="00032E07"/>
    <w:rsid w:val="0003363B"/>
    <w:rsid w:val="00033A6A"/>
    <w:rsid w:val="00033BDA"/>
    <w:rsid w:val="00033E6B"/>
    <w:rsid w:val="000344A9"/>
    <w:rsid w:val="00034B35"/>
    <w:rsid w:val="00034DDD"/>
    <w:rsid w:val="000350F8"/>
    <w:rsid w:val="000351C3"/>
    <w:rsid w:val="00035427"/>
    <w:rsid w:val="000357D8"/>
    <w:rsid w:val="0003582A"/>
    <w:rsid w:val="00035930"/>
    <w:rsid w:val="00036188"/>
    <w:rsid w:val="000366A2"/>
    <w:rsid w:val="0003673C"/>
    <w:rsid w:val="00036C97"/>
    <w:rsid w:val="00036DD0"/>
    <w:rsid w:val="00036F17"/>
    <w:rsid w:val="000372BE"/>
    <w:rsid w:val="00037B3A"/>
    <w:rsid w:val="00037DC8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CB2"/>
    <w:rsid w:val="00040F0A"/>
    <w:rsid w:val="0004160A"/>
    <w:rsid w:val="00041697"/>
    <w:rsid w:val="0004188C"/>
    <w:rsid w:val="00041C99"/>
    <w:rsid w:val="000424F2"/>
    <w:rsid w:val="0004277E"/>
    <w:rsid w:val="000428FE"/>
    <w:rsid w:val="000431D8"/>
    <w:rsid w:val="00043561"/>
    <w:rsid w:val="0004379D"/>
    <w:rsid w:val="000439F7"/>
    <w:rsid w:val="00043A75"/>
    <w:rsid w:val="00043C60"/>
    <w:rsid w:val="00043D2E"/>
    <w:rsid w:val="000447B7"/>
    <w:rsid w:val="000447B8"/>
    <w:rsid w:val="00044BEA"/>
    <w:rsid w:val="00044F4F"/>
    <w:rsid w:val="00045126"/>
    <w:rsid w:val="00045186"/>
    <w:rsid w:val="0004539A"/>
    <w:rsid w:val="000453BC"/>
    <w:rsid w:val="0004560C"/>
    <w:rsid w:val="00045625"/>
    <w:rsid w:val="0004570C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62B"/>
    <w:rsid w:val="0004683A"/>
    <w:rsid w:val="00046899"/>
    <w:rsid w:val="00046CD4"/>
    <w:rsid w:val="0004723E"/>
    <w:rsid w:val="00047962"/>
    <w:rsid w:val="00047DFA"/>
    <w:rsid w:val="00047E31"/>
    <w:rsid w:val="00050015"/>
    <w:rsid w:val="00050040"/>
    <w:rsid w:val="000503E7"/>
    <w:rsid w:val="00050760"/>
    <w:rsid w:val="000507AA"/>
    <w:rsid w:val="000507F0"/>
    <w:rsid w:val="000508E7"/>
    <w:rsid w:val="00050AE9"/>
    <w:rsid w:val="00050E3D"/>
    <w:rsid w:val="00050FDB"/>
    <w:rsid w:val="00051079"/>
    <w:rsid w:val="0005109F"/>
    <w:rsid w:val="00051BED"/>
    <w:rsid w:val="0005238D"/>
    <w:rsid w:val="00052831"/>
    <w:rsid w:val="00052AAE"/>
    <w:rsid w:val="00052C43"/>
    <w:rsid w:val="00052D2C"/>
    <w:rsid w:val="00052DC7"/>
    <w:rsid w:val="00052F3E"/>
    <w:rsid w:val="000539B9"/>
    <w:rsid w:val="00053AEE"/>
    <w:rsid w:val="00054000"/>
    <w:rsid w:val="000543AC"/>
    <w:rsid w:val="00054E9A"/>
    <w:rsid w:val="00054FB7"/>
    <w:rsid w:val="00055276"/>
    <w:rsid w:val="00055616"/>
    <w:rsid w:val="0005591D"/>
    <w:rsid w:val="000559A0"/>
    <w:rsid w:val="00055FE1"/>
    <w:rsid w:val="00056318"/>
    <w:rsid w:val="000563A1"/>
    <w:rsid w:val="00056557"/>
    <w:rsid w:val="00056815"/>
    <w:rsid w:val="0005732E"/>
    <w:rsid w:val="0005762A"/>
    <w:rsid w:val="000579C8"/>
    <w:rsid w:val="00057A96"/>
    <w:rsid w:val="00057B67"/>
    <w:rsid w:val="00060600"/>
    <w:rsid w:val="0006060D"/>
    <w:rsid w:val="00060AA7"/>
    <w:rsid w:val="00060AD0"/>
    <w:rsid w:val="00060E6E"/>
    <w:rsid w:val="00061302"/>
    <w:rsid w:val="00061503"/>
    <w:rsid w:val="0006189A"/>
    <w:rsid w:val="00061EB7"/>
    <w:rsid w:val="00062275"/>
    <w:rsid w:val="0006235E"/>
    <w:rsid w:val="0006242A"/>
    <w:rsid w:val="00062B9E"/>
    <w:rsid w:val="00062DBC"/>
    <w:rsid w:val="00063026"/>
    <w:rsid w:val="000630B6"/>
    <w:rsid w:val="00063CB4"/>
    <w:rsid w:val="00063CF4"/>
    <w:rsid w:val="00063E4C"/>
    <w:rsid w:val="000641A3"/>
    <w:rsid w:val="000641B3"/>
    <w:rsid w:val="000643D4"/>
    <w:rsid w:val="00064784"/>
    <w:rsid w:val="000647A6"/>
    <w:rsid w:val="0006482C"/>
    <w:rsid w:val="00064ABA"/>
    <w:rsid w:val="00064B8B"/>
    <w:rsid w:val="00064CC6"/>
    <w:rsid w:val="00064FCF"/>
    <w:rsid w:val="000651B1"/>
    <w:rsid w:val="000651E6"/>
    <w:rsid w:val="00065233"/>
    <w:rsid w:val="000653B7"/>
    <w:rsid w:val="00065847"/>
    <w:rsid w:val="00065982"/>
    <w:rsid w:val="00065D88"/>
    <w:rsid w:val="00065E1F"/>
    <w:rsid w:val="00065E3A"/>
    <w:rsid w:val="00065ED6"/>
    <w:rsid w:val="00065F73"/>
    <w:rsid w:val="000661FF"/>
    <w:rsid w:val="000668FC"/>
    <w:rsid w:val="00066B57"/>
    <w:rsid w:val="00066EAF"/>
    <w:rsid w:val="00066F3A"/>
    <w:rsid w:val="00067363"/>
    <w:rsid w:val="00067739"/>
    <w:rsid w:val="00067AD8"/>
    <w:rsid w:val="00067BA5"/>
    <w:rsid w:val="00067F59"/>
    <w:rsid w:val="00070355"/>
    <w:rsid w:val="0007049C"/>
    <w:rsid w:val="00070792"/>
    <w:rsid w:val="000708D0"/>
    <w:rsid w:val="00070916"/>
    <w:rsid w:val="000709DF"/>
    <w:rsid w:val="00070C00"/>
    <w:rsid w:val="00071537"/>
    <w:rsid w:val="000717D5"/>
    <w:rsid w:val="0007191E"/>
    <w:rsid w:val="00071FC6"/>
    <w:rsid w:val="0007255C"/>
    <w:rsid w:val="00072B79"/>
    <w:rsid w:val="00072CBA"/>
    <w:rsid w:val="0007346C"/>
    <w:rsid w:val="000735A3"/>
    <w:rsid w:val="000737FA"/>
    <w:rsid w:val="00073B38"/>
    <w:rsid w:val="000744F1"/>
    <w:rsid w:val="00074A93"/>
    <w:rsid w:val="00074C22"/>
    <w:rsid w:val="00074FF3"/>
    <w:rsid w:val="00075161"/>
    <w:rsid w:val="000755C8"/>
    <w:rsid w:val="00075675"/>
    <w:rsid w:val="00075ABC"/>
    <w:rsid w:val="00075CA7"/>
    <w:rsid w:val="00075CB3"/>
    <w:rsid w:val="00076391"/>
    <w:rsid w:val="000763DA"/>
    <w:rsid w:val="000765A2"/>
    <w:rsid w:val="000771C7"/>
    <w:rsid w:val="000774D8"/>
    <w:rsid w:val="000778C5"/>
    <w:rsid w:val="000779B6"/>
    <w:rsid w:val="000779C5"/>
    <w:rsid w:val="00077D2D"/>
    <w:rsid w:val="00077EEF"/>
    <w:rsid w:val="00080EF3"/>
    <w:rsid w:val="00081141"/>
    <w:rsid w:val="0008123C"/>
    <w:rsid w:val="00081618"/>
    <w:rsid w:val="00081F48"/>
    <w:rsid w:val="00082176"/>
    <w:rsid w:val="000823DB"/>
    <w:rsid w:val="000824E7"/>
    <w:rsid w:val="000826ED"/>
    <w:rsid w:val="00082714"/>
    <w:rsid w:val="00082CB4"/>
    <w:rsid w:val="00082D49"/>
    <w:rsid w:val="00082D79"/>
    <w:rsid w:val="00083356"/>
    <w:rsid w:val="000838CE"/>
    <w:rsid w:val="000839F7"/>
    <w:rsid w:val="00083DC0"/>
    <w:rsid w:val="00083E5A"/>
    <w:rsid w:val="00084C07"/>
    <w:rsid w:val="00084EC4"/>
    <w:rsid w:val="00085AFC"/>
    <w:rsid w:val="00085BCA"/>
    <w:rsid w:val="00086094"/>
    <w:rsid w:val="00086213"/>
    <w:rsid w:val="000866C6"/>
    <w:rsid w:val="0008679F"/>
    <w:rsid w:val="0008686B"/>
    <w:rsid w:val="00086C66"/>
    <w:rsid w:val="00086DF9"/>
    <w:rsid w:val="00086E2D"/>
    <w:rsid w:val="00086F03"/>
    <w:rsid w:val="00086FB6"/>
    <w:rsid w:val="0008702A"/>
    <w:rsid w:val="000872E4"/>
    <w:rsid w:val="00087698"/>
    <w:rsid w:val="0008771A"/>
    <w:rsid w:val="00087771"/>
    <w:rsid w:val="00087AAB"/>
    <w:rsid w:val="00087B79"/>
    <w:rsid w:val="00087CF8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11E1"/>
    <w:rsid w:val="00091252"/>
    <w:rsid w:val="00091293"/>
    <w:rsid w:val="0009191D"/>
    <w:rsid w:val="00091B61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25E"/>
    <w:rsid w:val="00093492"/>
    <w:rsid w:val="000934A0"/>
    <w:rsid w:val="00093881"/>
    <w:rsid w:val="00093E4B"/>
    <w:rsid w:val="00093E7A"/>
    <w:rsid w:val="000941AA"/>
    <w:rsid w:val="000944F9"/>
    <w:rsid w:val="00094D07"/>
    <w:rsid w:val="000957B0"/>
    <w:rsid w:val="00095BE5"/>
    <w:rsid w:val="00095CAE"/>
    <w:rsid w:val="00095CD4"/>
    <w:rsid w:val="00095CE4"/>
    <w:rsid w:val="00095DAA"/>
    <w:rsid w:val="000960D5"/>
    <w:rsid w:val="00096333"/>
    <w:rsid w:val="000964E9"/>
    <w:rsid w:val="00096528"/>
    <w:rsid w:val="000969D5"/>
    <w:rsid w:val="00096BD0"/>
    <w:rsid w:val="00096C0D"/>
    <w:rsid w:val="00096D28"/>
    <w:rsid w:val="000970D5"/>
    <w:rsid w:val="00097348"/>
    <w:rsid w:val="00097421"/>
    <w:rsid w:val="00097500"/>
    <w:rsid w:val="00097A33"/>
    <w:rsid w:val="00097A59"/>
    <w:rsid w:val="00097B03"/>
    <w:rsid w:val="00097DAB"/>
    <w:rsid w:val="00097F05"/>
    <w:rsid w:val="000A019C"/>
    <w:rsid w:val="000A01F4"/>
    <w:rsid w:val="000A0947"/>
    <w:rsid w:val="000A099D"/>
    <w:rsid w:val="000A0B7F"/>
    <w:rsid w:val="000A0BEC"/>
    <w:rsid w:val="000A0D7F"/>
    <w:rsid w:val="000A13B7"/>
    <w:rsid w:val="000A18E6"/>
    <w:rsid w:val="000A198C"/>
    <w:rsid w:val="000A1BE0"/>
    <w:rsid w:val="000A2350"/>
    <w:rsid w:val="000A2DA2"/>
    <w:rsid w:val="000A2DC1"/>
    <w:rsid w:val="000A2F82"/>
    <w:rsid w:val="000A2FC6"/>
    <w:rsid w:val="000A35BD"/>
    <w:rsid w:val="000A3917"/>
    <w:rsid w:val="000A3A4C"/>
    <w:rsid w:val="000A3D1B"/>
    <w:rsid w:val="000A3D77"/>
    <w:rsid w:val="000A435D"/>
    <w:rsid w:val="000A45E8"/>
    <w:rsid w:val="000A4C33"/>
    <w:rsid w:val="000A5192"/>
    <w:rsid w:val="000A5261"/>
    <w:rsid w:val="000A56CD"/>
    <w:rsid w:val="000A5FA5"/>
    <w:rsid w:val="000A5FA7"/>
    <w:rsid w:val="000A642E"/>
    <w:rsid w:val="000A6550"/>
    <w:rsid w:val="000A65BC"/>
    <w:rsid w:val="000A70CE"/>
    <w:rsid w:val="000A7164"/>
    <w:rsid w:val="000A75C3"/>
    <w:rsid w:val="000A7688"/>
    <w:rsid w:val="000A7946"/>
    <w:rsid w:val="000B0370"/>
    <w:rsid w:val="000B04C8"/>
    <w:rsid w:val="000B054E"/>
    <w:rsid w:val="000B0631"/>
    <w:rsid w:val="000B0B23"/>
    <w:rsid w:val="000B0B4A"/>
    <w:rsid w:val="000B0D72"/>
    <w:rsid w:val="000B11F5"/>
    <w:rsid w:val="000B1BCF"/>
    <w:rsid w:val="000B1D42"/>
    <w:rsid w:val="000B27FB"/>
    <w:rsid w:val="000B28CF"/>
    <w:rsid w:val="000B2A63"/>
    <w:rsid w:val="000B2BED"/>
    <w:rsid w:val="000B3287"/>
    <w:rsid w:val="000B334E"/>
    <w:rsid w:val="000B3549"/>
    <w:rsid w:val="000B35BC"/>
    <w:rsid w:val="000B3794"/>
    <w:rsid w:val="000B3945"/>
    <w:rsid w:val="000B3ACB"/>
    <w:rsid w:val="000B3B42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534"/>
    <w:rsid w:val="000B5568"/>
    <w:rsid w:val="000B57E4"/>
    <w:rsid w:val="000B59AD"/>
    <w:rsid w:val="000B5A2E"/>
    <w:rsid w:val="000B5C77"/>
    <w:rsid w:val="000B61D7"/>
    <w:rsid w:val="000B63AC"/>
    <w:rsid w:val="000B65F7"/>
    <w:rsid w:val="000B6699"/>
    <w:rsid w:val="000B6ACF"/>
    <w:rsid w:val="000B6B71"/>
    <w:rsid w:val="000B7127"/>
    <w:rsid w:val="000B74C7"/>
    <w:rsid w:val="000B78F7"/>
    <w:rsid w:val="000B7AD3"/>
    <w:rsid w:val="000B7CAE"/>
    <w:rsid w:val="000C021B"/>
    <w:rsid w:val="000C032B"/>
    <w:rsid w:val="000C04B5"/>
    <w:rsid w:val="000C0B73"/>
    <w:rsid w:val="000C0C35"/>
    <w:rsid w:val="000C0E62"/>
    <w:rsid w:val="000C11BF"/>
    <w:rsid w:val="000C1261"/>
    <w:rsid w:val="000C13D5"/>
    <w:rsid w:val="000C1434"/>
    <w:rsid w:val="000C1707"/>
    <w:rsid w:val="000C1AB6"/>
    <w:rsid w:val="000C1C29"/>
    <w:rsid w:val="000C1C6C"/>
    <w:rsid w:val="000C1FD1"/>
    <w:rsid w:val="000C2313"/>
    <w:rsid w:val="000C2385"/>
    <w:rsid w:val="000C24E6"/>
    <w:rsid w:val="000C260D"/>
    <w:rsid w:val="000C26C4"/>
    <w:rsid w:val="000C2855"/>
    <w:rsid w:val="000C2965"/>
    <w:rsid w:val="000C3008"/>
    <w:rsid w:val="000C312E"/>
    <w:rsid w:val="000C3306"/>
    <w:rsid w:val="000C34D2"/>
    <w:rsid w:val="000C361C"/>
    <w:rsid w:val="000C3816"/>
    <w:rsid w:val="000C38BD"/>
    <w:rsid w:val="000C3B0A"/>
    <w:rsid w:val="000C3C8E"/>
    <w:rsid w:val="000C44F5"/>
    <w:rsid w:val="000C5200"/>
    <w:rsid w:val="000C524B"/>
    <w:rsid w:val="000C52F3"/>
    <w:rsid w:val="000C540B"/>
    <w:rsid w:val="000C5469"/>
    <w:rsid w:val="000C553E"/>
    <w:rsid w:val="000C57E3"/>
    <w:rsid w:val="000C57E4"/>
    <w:rsid w:val="000C5884"/>
    <w:rsid w:val="000C5886"/>
    <w:rsid w:val="000C588A"/>
    <w:rsid w:val="000C58D1"/>
    <w:rsid w:val="000C5B63"/>
    <w:rsid w:val="000C5B76"/>
    <w:rsid w:val="000C5DB9"/>
    <w:rsid w:val="000C5EC2"/>
    <w:rsid w:val="000C6163"/>
    <w:rsid w:val="000C616A"/>
    <w:rsid w:val="000C6363"/>
    <w:rsid w:val="000C648A"/>
    <w:rsid w:val="000C66E6"/>
    <w:rsid w:val="000C6901"/>
    <w:rsid w:val="000C6935"/>
    <w:rsid w:val="000C78AF"/>
    <w:rsid w:val="000D0159"/>
    <w:rsid w:val="000D06D2"/>
    <w:rsid w:val="000D0CFF"/>
    <w:rsid w:val="000D0EDF"/>
    <w:rsid w:val="000D1463"/>
    <w:rsid w:val="000D1782"/>
    <w:rsid w:val="000D1925"/>
    <w:rsid w:val="000D2173"/>
    <w:rsid w:val="000D252E"/>
    <w:rsid w:val="000D27EE"/>
    <w:rsid w:val="000D3019"/>
    <w:rsid w:val="000D3189"/>
    <w:rsid w:val="000D3B36"/>
    <w:rsid w:val="000D3C8D"/>
    <w:rsid w:val="000D44EA"/>
    <w:rsid w:val="000D45DD"/>
    <w:rsid w:val="000D4640"/>
    <w:rsid w:val="000D46B0"/>
    <w:rsid w:val="000D46FB"/>
    <w:rsid w:val="000D4EA8"/>
    <w:rsid w:val="000D5068"/>
    <w:rsid w:val="000D56FA"/>
    <w:rsid w:val="000D5970"/>
    <w:rsid w:val="000D5BBA"/>
    <w:rsid w:val="000D6438"/>
    <w:rsid w:val="000D666A"/>
    <w:rsid w:val="000D6896"/>
    <w:rsid w:val="000D68D4"/>
    <w:rsid w:val="000D69DF"/>
    <w:rsid w:val="000D6A07"/>
    <w:rsid w:val="000D6B87"/>
    <w:rsid w:val="000D6D1F"/>
    <w:rsid w:val="000D6F10"/>
    <w:rsid w:val="000D7924"/>
    <w:rsid w:val="000D7B1A"/>
    <w:rsid w:val="000E02A6"/>
    <w:rsid w:val="000E0349"/>
    <w:rsid w:val="000E049A"/>
    <w:rsid w:val="000E09F3"/>
    <w:rsid w:val="000E0AF5"/>
    <w:rsid w:val="000E12CF"/>
    <w:rsid w:val="000E176D"/>
    <w:rsid w:val="000E190B"/>
    <w:rsid w:val="000E19DE"/>
    <w:rsid w:val="000E1A93"/>
    <w:rsid w:val="000E20F7"/>
    <w:rsid w:val="000E255A"/>
    <w:rsid w:val="000E2F34"/>
    <w:rsid w:val="000E35DE"/>
    <w:rsid w:val="000E3639"/>
    <w:rsid w:val="000E3706"/>
    <w:rsid w:val="000E3A23"/>
    <w:rsid w:val="000E3EE5"/>
    <w:rsid w:val="000E42C3"/>
    <w:rsid w:val="000E4618"/>
    <w:rsid w:val="000E4751"/>
    <w:rsid w:val="000E4798"/>
    <w:rsid w:val="000E483C"/>
    <w:rsid w:val="000E48A5"/>
    <w:rsid w:val="000E4BB6"/>
    <w:rsid w:val="000E4D0A"/>
    <w:rsid w:val="000E4DF1"/>
    <w:rsid w:val="000E51EF"/>
    <w:rsid w:val="000E5418"/>
    <w:rsid w:val="000E5601"/>
    <w:rsid w:val="000E5BAA"/>
    <w:rsid w:val="000E5E98"/>
    <w:rsid w:val="000E5EB8"/>
    <w:rsid w:val="000E6117"/>
    <w:rsid w:val="000E6210"/>
    <w:rsid w:val="000E6570"/>
    <w:rsid w:val="000E69D9"/>
    <w:rsid w:val="000E6DC5"/>
    <w:rsid w:val="000E6F18"/>
    <w:rsid w:val="000E720A"/>
    <w:rsid w:val="000E73B6"/>
    <w:rsid w:val="000E7527"/>
    <w:rsid w:val="000E786B"/>
    <w:rsid w:val="000E7D75"/>
    <w:rsid w:val="000F017F"/>
    <w:rsid w:val="000F01E9"/>
    <w:rsid w:val="000F0837"/>
    <w:rsid w:val="000F0A58"/>
    <w:rsid w:val="000F0F93"/>
    <w:rsid w:val="000F13D7"/>
    <w:rsid w:val="000F16E1"/>
    <w:rsid w:val="000F175D"/>
    <w:rsid w:val="000F1D3D"/>
    <w:rsid w:val="000F1F65"/>
    <w:rsid w:val="000F23FD"/>
    <w:rsid w:val="000F249B"/>
    <w:rsid w:val="000F290C"/>
    <w:rsid w:val="000F2960"/>
    <w:rsid w:val="000F2A50"/>
    <w:rsid w:val="000F3093"/>
    <w:rsid w:val="000F3136"/>
    <w:rsid w:val="000F31E1"/>
    <w:rsid w:val="000F32B1"/>
    <w:rsid w:val="000F3585"/>
    <w:rsid w:val="000F36BE"/>
    <w:rsid w:val="000F3752"/>
    <w:rsid w:val="000F3877"/>
    <w:rsid w:val="000F39E1"/>
    <w:rsid w:val="000F3D1D"/>
    <w:rsid w:val="000F4B64"/>
    <w:rsid w:val="000F4D17"/>
    <w:rsid w:val="000F4E27"/>
    <w:rsid w:val="000F4F7C"/>
    <w:rsid w:val="000F54A1"/>
    <w:rsid w:val="000F5522"/>
    <w:rsid w:val="000F55BE"/>
    <w:rsid w:val="000F56CF"/>
    <w:rsid w:val="000F579D"/>
    <w:rsid w:val="000F5816"/>
    <w:rsid w:val="000F59B8"/>
    <w:rsid w:val="000F5E15"/>
    <w:rsid w:val="000F609E"/>
    <w:rsid w:val="000F6405"/>
    <w:rsid w:val="000F675A"/>
    <w:rsid w:val="000F6A64"/>
    <w:rsid w:val="000F6C17"/>
    <w:rsid w:val="000F6C72"/>
    <w:rsid w:val="000F72BB"/>
    <w:rsid w:val="000F7761"/>
    <w:rsid w:val="000F7A31"/>
    <w:rsid w:val="000F7C1F"/>
    <w:rsid w:val="001000D4"/>
    <w:rsid w:val="001003D0"/>
    <w:rsid w:val="00100F8C"/>
    <w:rsid w:val="00101352"/>
    <w:rsid w:val="00101481"/>
    <w:rsid w:val="0010150D"/>
    <w:rsid w:val="00101576"/>
    <w:rsid w:val="001018AD"/>
    <w:rsid w:val="00101D23"/>
    <w:rsid w:val="00101E73"/>
    <w:rsid w:val="001022B4"/>
    <w:rsid w:val="001022EC"/>
    <w:rsid w:val="00102BE5"/>
    <w:rsid w:val="0010326D"/>
    <w:rsid w:val="0010330A"/>
    <w:rsid w:val="0010363D"/>
    <w:rsid w:val="00103861"/>
    <w:rsid w:val="0010386E"/>
    <w:rsid w:val="00103AD6"/>
    <w:rsid w:val="00103D75"/>
    <w:rsid w:val="001042F3"/>
    <w:rsid w:val="00104377"/>
    <w:rsid w:val="00104435"/>
    <w:rsid w:val="0010463A"/>
    <w:rsid w:val="00104CF2"/>
    <w:rsid w:val="00104DE9"/>
    <w:rsid w:val="0010550F"/>
    <w:rsid w:val="00105617"/>
    <w:rsid w:val="001056F1"/>
    <w:rsid w:val="001059B2"/>
    <w:rsid w:val="00105C87"/>
    <w:rsid w:val="00105E15"/>
    <w:rsid w:val="00106347"/>
    <w:rsid w:val="00106401"/>
    <w:rsid w:val="001067C2"/>
    <w:rsid w:val="00106B31"/>
    <w:rsid w:val="00107118"/>
    <w:rsid w:val="00107EC0"/>
    <w:rsid w:val="001101F3"/>
    <w:rsid w:val="00110253"/>
    <w:rsid w:val="001103BB"/>
    <w:rsid w:val="0011062F"/>
    <w:rsid w:val="00111416"/>
    <w:rsid w:val="0011158A"/>
    <w:rsid w:val="00111614"/>
    <w:rsid w:val="0011197B"/>
    <w:rsid w:val="00111B28"/>
    <w:rsid w:val="00111C81"/>
    <w:rsid w:val="00112261"/>
    <w:rsid w:val="00112708"/>
    <w:rsid w:val="00112763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BA2"/>
    <w:rsid w:val="00113BBF"/>
    <w:rsid w:val="00113D5D"/>
    <w:rsid w:val="00113DF5"/>
    <w:rsid w:val="00113F3C"/>
    <w:rsid w:val="0011460E"/>
    <w:rsid w:val="00114C40"/>
    <w:rsid w:val="001155D5"/>
    <w:rsid w:val="0011562D"/>
    <w:rsid w:val="001159AB"/>
    <w:rsid w:val="00115A54"/>
    <w:rsid w:val="00115BD0"/>
    <w:rsid w:val="00115D81"/>
    <w:rsid w:val="00115DDE"/>
    <w:rsid w:val="00116284"/>
    <w:rsid w:val="0011660D"/>
    <w:rsid w:val="0011689F"/>
    <w:rsid w:val="001169FA"/>
    <w:rsid w:val="00116C76"/>
    <w:rsid w:val="00117209"/>
    <w:rsid w:val="00117303"/>
    <w:rsid w:val="001174A8"/>
    <w:rsid w:val="00117C00"/>
    <w:rsid w:val="001201C4"/>
    <w:rsid w:val="00120881"/>
    <w:rsid w:val="00120921"/>
    <w:rsid w:val="00120DED"/>
    <w:rsid w:val="00121337"/>
    <w:rsid w:val="00121385"/>
    <w:rsid w:val="0012157F"/>
    <w:rsid w:val="00121AAD"/>
    <w:rsid w:val="00121C11"/>
    <w:rsid w:val="00121C61"/>
    <w:rsid w:val="0012210C"/>
    <w:rsid w:val="001225CC"/>
    <w:rsid w:val="001228E0"/>
    <w:rsid w:val="001229C5"/>
    <w:rsid w:val="00122C75"/>
    <w:rsid w:val="00123177"/>
    <w:rsid w:val="001232BD"/>
    <w:rsid w:val="00123433"/>
    <w:rsid w:val="001238B0"/>
    <w:rsid w:val="00123947"/>
    <w:rsid w:val="001242DF"/>
    <w:rsid w:val="00124354"/>
    <w:rsid w:val="001247DD"/>
    <w:rsid w:val="00124C47"/>
    <w:rsid w:val="00124DF3"/>
    <w:rsid w:val="0012524E"/>
    <w:rsid w:val="00125514"/>
    <w:rsid w:val="001255ED"/>
    <w:rsid w:val="00125673"/>
    <w:rsid w:val="00125EE5"/>
    <w:rsid w:val="001260FB"/>
    <w:rsid w:val="00126155"/>
    <w:rsid w:val="001266D2"/>
    <w:rsid w:val="00126722"/>
    <w:rsid w:val="00126B4F"/>
    <w:rsid w:val="00126E5D"/>
    <w:rsid w:val="00126F8E"/>
    <w:rsid w:val="00127026"/>
    <w:rsid w:val="00127586"/>
    <w:rsid w:val="00127697"/>
    <w:rsid w:val="00127EB0"/>
    <w:rsid w:val="00127FA0"/>
    <w:rsid w:val="00130229"/>
    <w:rsid w:val="0013027C"/>
    <w:rsid w:val="001303E7"/>
    <w:rsid w:val="00130487"/>
    <w:rsid w:val="0013075F"/>
    <w:rsid w:val="00130A4F"/>
    <w:rsid w:val="00130BB3"/>
    <w:rsid w:val="00130FF9"/>
    <w:rsid w:val="0013101C"/>
    <w:rsid w:val="00131025"/>
    <w:rsid w:val="0013106B"/>
    <w:rsid w:val="001313BB"/>
    <w:rsid w:val="00131689"/>
    <w:rsid w:val="00131755"/>
    <w:rsid w:val="00131E2C"/>
    <w:rsid w:val="001322CE"/>
    <w:rsid w:val="001324D5"/>
    <w:rsid w:val="001326A6"/>
    <w:rsid w:val="001330D0"/>
    <w:rsid w:val="00133523"/>
    <w:rsid w:val="00133837"/>
    <w:rsid w:val="00133AC7"/>
    <w:rsid w:val="00133C4A"/>
    <w:rsid w:val="00133E5F"/>
    <w:rsid w:val="001345F0"/>
    <w:rsid w:val="0013467C"/>
    <w:rsid w:val="00134B1E"/>
    <w:rsid w:val="00134D08"/>
    <w:rsid w:val="00134E8C"/>
    <w:rsid w:val="00134F04"/>
    <w:rsid w:val="001354BD"/>
    <w:rsid w:val="001358B1"/>
    <w:rsid w:val="00135A95"/>
    <w:rsid w:val="00135CE1"/>
    <w:rsid w:val="00135D11"/>
    <w:rsid w:val="00136469"/>
    <w:rsid w:val="00136482"/>
    <w:rsid w:val="001365A3"/>
    <w:rsid w:val="001368CC"/>
    <w:rsid w:val="001368DD"/>
    <w:rsid w:val="00136E62"/>
    <w:rsid w:val="00136FE4"/>
    <w:rsid w:val="00137245"/>
    <w:rsid w:val="00137748"/>
    <w:rsid w:val="0013799A"/>
    <w:rsid w:val="001379C9"/>
    <w:rsid w:val="00137C73"/>
    <w:rsid w:val="00137DE9"/>
    <w:rsid w:val="0014041E"/>
    <w:rsid w:val="00140513"/>
    <w:rsid w:val="00140A29"/>
    <w:rsid w:val="00140FA9"/>
    <w:rsid w:val="00141102"/>
    <w:rsid w:val="001417BC"/>
    <w:rsid w:val="00141BB6"/>
    <w:rsid w:val="00141BC1"/>
    <w:rsid w:val="00141EF3"/>
    <w:rsid w:val="00142129"/>
    <w:rsid w:val="00142168"/>
    <w:rsid w:val="001425BC"/>
    <w:rsid w:val="001427FD"/>
    <w:rsid w:val="001428E1"/>
    <w:rsid w:val="00142E91"/>
    <w:rsid w:val="0014301C"/>
    <w:rsid w:val="001432F2"/>
    <w:rsid w:val="0014332B"/>
    <w:rsid w:val="0014342F"/>
    <w:rsid w:val="00143466"/>
    <w:rsid w:val="001435EA"/>
    <w:rsid w:val="001438A9"/>
    <w:rsid w:val="00143F59"/>
    <w:rsid w:val="00144239"/>
    <w:rsid w:val="00144504"/>
    <w:rsid w:val="00144569"/>
    <w:rsid w:val="00144783"/>
    <w:rsid w:val="00144883"/>
    <w:rsid w:val="001448C9"/>
    <w:rsid w:val="00144B4D"/>
    <w:rsid w:val="00144B53"/>
    <w:rsid w:val="00145008"/>
    <w:rsid w:val="0014533D"/>
    <w:rsid w:val="0014535F"/>
    <w:rsid w:val="00145875"/>
    <w:rsid w:val="00145AB2"/>
    <w:rsid w:val="0014606C"/>
    <w:rsid w:val="001460BA"/>
    <w:rsid w:val="001463E2"/>
    <w:rsid w:val="00146587"/>
    <w:rsid w:val="00146898"/>
    <w:rsid w:val="00146F19"/>
    <w:rsid w:val="0014702F"/>
    <w:rsid w:val="001471BB"/>
    <w:rsid w:val="00147634"/>
    <w:rsid w:val="0014777E"/>
    <w:rsid w:val="00147AAA"/>
    <w:rsid w:val="00147D7B"/>
    <w:rsid w:val="00147EAE"/>
    <w:rsid w:val="00150BC8"/>
    <w:rsid w:val="0015119A"/>
    <w:rsid w:val="001512B4"/>
    <w:rsid w:val="001512F9"/>
    <w:rsid w:val="001514ED"/>
    <w:rsid w:val="0015152C"/>
    <w:rsid w:val="00151A28"/>
    <w:rsid w:val="00151A49"/>
    <w:rsid w:val="00151C04"/>
    <w:rsid w:val="00151DCE"/>
    <w:rsid w:val="00151FFF"/>
    <w:rsid w:val="001521A5"/>
    <w:rsid w:val="00152232"/>
    <w:rsid w:val="00152389"/>
    <w:rsid w:val="00152710"/>
    <w:rsid w:val="0015273A"/>
    <w:rsid w:val="00152A56"/>
    <w:rsid w:val="00152ACF"/>
    <w:rsid w:val="00152B13"/>
    <w:rsid w:val="00153394"/>
    <w:rsid w:val="001533DA"/>
    <w:rsid w:val="0015368B"/>
    <w:rsid w:val="00153772"/>
    <w:rsid w:val="00154160"/>
    <w:rsid w:val="00154560"/>
    <w:rsid w:val="00154B5C"/>
    <w:rsid w:val="00154B82"/>
    <w:rsid w:val="00154F60"/>
    <w:rsid w:val="00155053"/>
    <w:rsid w:val="0015535B"/>
    <w:rsid w:val="00155721"/>
    <w:rsid w:val="0015578E"/>
    <w:rsid w:val="00155A68"/>
    <w:rsid w:val="00155B43"/>
    <w:rsid w:val="00155F6D"/>
    <w:rsid w:val="00156235"/>
    <w:rsid w:val="001562C6"/>
    <w:rsid w:val="00156714"/>
    <w:rsid w:val="00156BCE"/>
    <w:rsid w:val="00156C9D"/>
    <w:rsid w:val="00156D8E"/>
    <w:rsid w:val="00156EA4"/>
    <w:rsid w:val="00156FE2"/>
    <w:rsid w:val="001572AF"/>
    <w:rsid w:val="00157389"/>
    <w:rsid w:val="001573C7"/>
    <w:rsid w:val="0015788A"/>
    <w:rsid w:val="00160613"/>
    <w:rsid w:val="0016090C"/>
    <w:rsid w:val="0016091E"/>
    <w:rsid w:val="00160952"/>
    <w:rsid w:val="0016158D"/>
    <w:rsid w:val="00161623"/>
    <w:rsid w:val="00161796"/>
    <w:rsid w:val="001618A9"/>
    <w:rsid w:val="00161DA3"/>
    <w:rsid w:val="00161DE8"/>
    <w:rsid w:val="00161FA4"/>
    <w:rsid w:val="001623C7"/>
    <w:rsid w:val="0016272D"/>
    <w:rsid w:val="0016276F"/>
    <w:rsid w:val="0016295B"/>
    <w:rsid w:val="001632D0"/>
    <w:rsid w:val="00163995"/>
    <w:rsid w:val="00163A2B"/>
    <w:rsid w:val="00163C3F"/>
    <w:rsid w:val="00164A24"/>
    <w:rsid w:val="00164B4D"/>
    <w:rsid w:val="00164BFA"/>
    <w:rsid w:val="00164DC2"/>
    <w:rsid w:val="00164E07"/>
    <w:rsid w:val="00164E75"/>
    <w:rsid w:val="00165672"/>
    <w:rsid w:val="00165B77"/>
    <w:rsid w:val="00165D9D"/>
    <w:rsid w:val="00165EB6"/>
    <w:rsid w:val="00165EEC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923"/>
    <w:rsid w:val="00166E4C"/>
    <w:rsid w:val="0016714D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864"/>
    <w:rsid w:val="001709B5"/>
    <w:rsid w:val="00170BE0"/>
    <w:rsid w:val="00170CCB"/>
    <w:rsid w:val="00170D0D"/>
    <w:rsid w:val="00170D3B"/>
    <w:rsid w:val="00170EFD"/>
    <w:rsid w:val="00171201"/>
    <w:rsid w:val="001713CB"/>
    <w:rsid w:val="001713CE"/>
    <w:rsid w:val="0017162A"/>
    <w:rsid w:val="00171803"/>
    <w:rsid w:val="00171BBA"/>
    <w:rsid w:val="00171CAD"/>
    <w:rsid w:val="00172254"/>
    <w:rsid w:val="001727E6"/>
    <w:rsid w:val="00172BF0"/>
    <w:rsid w:val="00172C2B"/>
    <w:rsid w:val="00172F89"/>
    <w:rsid w:val="0017314A"/>
    <w:rsid w:val="001733E0"/>
    <w:rsid w:val="001737E2"/>
    <w:rsid w:val="001739E5"/>
    <w:rsid w:val="00173B8E"/>
    <w:rsid w:val="00173C49"/>
    <w:rsid w:val="0017436B"/>
    <w:rsid w:val="001748B0"/>
    <w:rsid w:val="00174C49"/>
    <w:rsid w:val="00175132"/>
    <w:rsid w:val="001753DF"/>
    <w:rsid w:val="001755C2"/>
    <w:rsid w:val="00175751"/>
    <w:rsid w:val="00175DC8"/>
    <w:rsid w:val="00175EC3"/>
    <w:rsid w:val="00176023"/>
    <w:rsid w:val="0017653E"/>
    <w:rsid w:val="0017695B"/>
    <w:rsid w:val="00177382"/>
    <w:rsid w:val="001773B5"/>
    <w:rsid w:val="00177721"/>
    <w:rsid w:val="00177CEB"/>
    <w:rsid w:val="001801F6"/>
    <w:rsid w:val="00180275"/>
    <w:rsid w:val="00180627"/>
    <w:rsid w:val="00181159"/>
    <w:rsid w:val="001812E9"/>
    <w:rsid w:val="001814E0"/>
    <w:rsid w:val="001815B4"/>
    <w:rsid w:val="0018181A"/>
    <w:rsid w:val="00181A6F"/>
    <w:rsid w:val="00181CC2"/>
    <w:rsid w:val="001825FB"/>
    <w:rsid w:val="001828D5"/>
    <w:rsid w:val="0018296C"/>
    <w:rsid w:val="00182973"/>
    <w:rsid w:val="00182E81"/>
    <w:rsid w:val="00182EC6"/>
    <w:rsid w:val="00183097"/>
    <w:rsid w:val="0018346B"/>
    <w:rsid w:val="001834CF"/>
    <w:rsid w:val="0018372C"/>
    <w:rsid w:val="001837CD"/>
    <w:rsid w:val="001838FC"/>
    <w:rsid w:val="00184166"/>
    <w:rsid w:val="0018434C"/>
    <w:rsid w:val="00184376"/>
    <w:rsid w:val="001844D6"/>
    <w:rsid w:val="0018480A"/>
    <w:rsid w:val="00184881"/>
    <w:rsid w:val="00184923"/>
    <w:rsid w:val="0018571B"/>
    <w:rsid w:val="00185813"/>
    <w:rsid w:val="00185A57"/>
    <w:rsid w:val="00185B5F"/>
    <w:rsid w:val="00185C6C"/>
    <w:rsid w:val="00185D05"/>
    <w:rsid w:val="00186501"/>
    <w:rsid w:val="00186575"/>
    <w:rsid w:val="00186704"/>
    <w:rsid w:val="001868CC"/>
    <w:rsid w:val="00186AB1"/>
    <w:rsid w:val="00186B36"/>
    <w:rsid w:val="00186D15"/>
    <w:rsid w:val="00186DB3"/>
    <w:rsid w:val="00187053"/>
    <w:rsid w:val="00187195"/>
    <w:rsid w:val="0018727D"/>
    <w:rsid w:val="001875AB"/>
    <w:rsid w:val="001879CC"/>
    <w:rsid w:val="00187A0D"/>
    <w:rsid w:val="00190598"/>
    <w:rsid w:val="001914DC"/>
    <w:rsid w:val="00191547"/>
    <w:rsid w:val="00191AF1"/>
    <w:rsid w:val="0019210E"/>
    <w:rsid w:val="0019222F"/>
    <w:rsid w:val="00192366"/>
    <w:rsid w:val="001923F8"/>
    <w:rsid w:val="001924CD"/>
    <w:rsid w:val="0019279A"/>
    <w:rsid w:val="001928D0"/>
    <w:rsid w:val="00192F3F"/>
    <w:rsid w:val="001933C2"/>
    <w:rsid w:val="0019345E"/>
    <w:rsid w:val="001934F1"/>
    <w:rsid w:val="001935C8"/>
    <w:rsid w:val="00193836"/>
    <w:rsid w:val="0019384A"/>
    <w:rsid w:val="001939E4"/>
    <w:rsid w:val="001940B5"/>
    <w:rsid w:val="00194507"/>
    <w:rsid w:val="001949A1"/>
    <w:rsid w:val="00194C38"/>
    <w:rsid w:val="0019517B"/>
    <w:rsid w:val="00195252"/>
    <w:rsid w:val="0019559A"/>
    <w:rsid w:val="00195644"/>
    <w:rsid w:val="001956B8"/>
    <w:rsid w:val="001958E6"/>
    <w:rsid w:val="00195E68"/>
    <w:rsid w:val="001962AA"/>
    <w:rsid w:val="001963E2"/>
    <w:rsid w:val="00196637"/>
    <w:rsid w:val="001967E5"/>
    <w:rsid w:val="00196E59"/>
    <w:rsid w:val="0019756C"/>
    <w:rsid w:val="001977D9"/>
    <w:rsid w:val="00197874"/>
    <w:rsid w:val="00197B05"/>
    <w:rsid w:val="00197EB4"/>
    <w:rsid w:val="00197F35"/>
    <w:rsid w:val="00197FD6"/>
    <w:rsid w:val="001A0082"/>
    <w:rsid w:val="001A015A"/>
    <w:rsid w:val="001A0202"/>
    <w:rsid w:val="001A0B0C"/>
    <w:rsid w:val="001A0B42"/>
    <w:rsid w:val="001A0D01"/>
    <w:rsid w:val="001A0F79"/>
    <w:rsid w:val="001A1238"/>
    <w:rsid w:val="001A1475"/>
    <w:rsid w:val="001A18C5"/>
    <w:rsid w:val="001A1C63"/>
    <w:rsid w:val="001A1C98"/>
    <w:rsid w:val="001A1D83"/>
    <w:rsid w:val="001A1FDC"/>
    <w:rsid w:val="001A1FFF"/>
    <w:rsid w:val="001A25DF"/>
    <w:rsid w:val="001A28D1"/>
    <w:rsid w:val="001A2E16"/>
    <w:rsid w:val="001A2F00"/>
    <w:rsid w:val="001A3123"/>
    <w:rsid w:val="001A31B4"/>
    <w:rsid w:val="001A31F6"/>
    <w:rsid w:val="001A3270"/>
    <w:rsid w:val="001A347A"/>
    <w:rsid w:val="001A43B3"/>
    <w:rsid w:val="001A479F"/>
    <w:rsid w:val="001A4812"/>
    <w:rsid w:val="001A49F1"/>
    <w:rsid w:val="001A4A70"/>
    <w:rsid w:val="001A4DA1"/>
    <w:rsid w:val="001A5206"/>
    <w:rsid w:val="001A52D5"/>
    <w:rsid w:val="001A52E9"/>
    <w:rsid w:val="001A53D5"/>
    <w:rsid w:val="001A5626"/>
    <w:rsid w:val="001A593B"/>
    <w:rsid w:val="001A59E9"/>
    <w:rsid w:val="001A5DF6"/>
    <w:rsid w:val="001A5F5B"/>
    <w:rsid w:val="001A5FC2"/>
    <w:rsid w:val="001A641A"/>
    <w:rsid w:val="001A6439"/>
    <w:rsid w:val="001A6576"/>
    <w:rsid w:val="001A65C9"/>
    <w:rsid w:val="001A68AB"/>
    <w:rsid w:val="001A6CB0"/>
    <w:rsid w:val="001A6CF4"/>
    <w:rsid w:val="001A735A"/>
    <w:rsid w:val="001A774B"/>
    <w:rsid w:val="001A77D7"/>
    <w:rsid w:val="001A7A85"/>
    <w:rsid w:val="001A7F83"/>
    <w:rsid w:val="001B0392"/>
    <w:rsid w:val="001B04B6"/>
    <w:rsid w:val="001B05C8"/>
    <w:rsid w:val="001B0601"/>
    <w:rsid w:val="001B06C1"/>
    <w:rsid w:val="001B0736"/>
    <w:rsid w:val="001B09E7"/>
    <w:rsid w:val="001B09FD"/>
    <w:rsid w:val="001B0C8B"/>
    <w:rsid w:val="001B0CC2"/>
    <w:rsid w:val="001B0D7E"/>
    <w:rsid w:val="001B1697"/>
    <w:rsid w:val="001B1A81"/>
    <w:rsid w:val="001B1B05"/>
    <w:rsid w:val="001B24CE"/>
    <w:rsid w:val="001B2709"/>
    <w:rsid w:val="001B3178"/>
    <w:rsid w:val="001B3241"/>
    <w:rsid w:val="001B3846"/>
    <w:rsid w:val="001B425E"/>
    <w:rsid w:val="001B446B"/>
    <w:rsid w:val="001B44BD"/>
    <w:rsid w:val="001B4BA2"/>
    <w:rsid w:val="001B4CB3"/>
    <w:rsid w:val="001B4FCF"/>
    <w:rsid w:val="001B5B97"/>
    <w:rsid w:val="001B5F79"/>
    <w:rsid w:val="001B60B3"/>
    <w:rsid w:val="001B62FE"/>
    <w:rsid w:val="001B6379"/>
    <w:rsid w:val="001B6456"/>
    <w:rsid w:val="001B72FB"/>
    <w:rsid w:val="001B7309"/>
    <w:rsid w:val="001B74AD"/>
    <w:rsid w:val="001B7847"/>
    <w:rsid w:val="001B7944"/>
    <w:rsid w:val="001B7A73"/>
    <w:rsid w:val="001B7C8F"/>
    <w:rsid w:val="001B7F17"/>
    <w:rsid w:val="001B7F30"/>
    <w:rsid w:val="001C0619"/>
    <w:rsid w:val="001C0829"/>
    <w:rsid w:val="001C0B2C"/>
    <w:rsid w:val="001C10FA"/>
    <w:rsid w:val="001C2020"/>
    <w:rsid w:val="001C2283"/>
    <w:rsid w:val="001C22A4"/>
    <w:rsid w:val="001C23FF"/>
    <w:rsid w:val="001C2527"/>
    <w:rsid w:val="001C28CF"/>
    <w:rsid w:val="001C29EA"/>
    <w:rsid w:val="001C2C4D"/>
    <w:rsid w:val="001C3525"/>
    <w:rsid w:val="001C3769"/>
    <w:rsid w:val="001C3AF9"/>
    <w:rsid w:val="001C3B3F"/>
    <w:rsid w:val="001C3D06"/>
    <w:rsid w:val="001C487B"/>
    <w:rsid w:val="001C490D"/>
    <w:rsid w:val="001C4FBC"/>
    <w:rsid w:val="001C5256"/>
    <w:rsid w:val="001C54F9"/>
    <w:rsid w:val="001C5742"/>
    <w:rsid w:val="001C5A1B"/>
    <w:rsid w:val="001C6343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6DA"/>
    <w:rsid w:val="001C7770"/>
    <w:rsid w:val="001C796B"/>
    <w:rsid w:val="001C7D59"/>
    <w:rsid w:val="001C7E12"/>
    <w:rsid w:val="001C7E97"/>
    <w:rsid w:val="001D0056"/>
    <w:rsid w:val="001D01A1"/>
    <w:rsid w:val="001D02F9"/>
    <w:rsid w:val="001D0B95"/>
    <w:rsid w:val="001D0E0A"/>
    <w:rsid w:val="001D1116"/>
    <w:rsid w:val="001D15D7"/>
    <w:rsid w:val="001D174F"/>
    <w:rsid w:val="001D1A89"/>
    <w:rsid w:val="001D2017"/>
    <w:rsid w:val="001D213E"/>
    <w:rsid w:val="001D21CA"/>
    <w:rsid w:val="001D29BC"/>
    <w:rsid w:val="001D2F4A"/>
    <w:rsid w:val="001D311E"/>
    <w:rsid w:val="001D327C"/>
    <w:rsid w:val="001D371D"/>
    <w:rsid w:val="001D3CFD"/>
    <w:rsid w:val="001D456D"/>
    <w:rsid w:val="001D4687"/>
    <w:rsid w:val="001D49CC"/>
    <w:rsid w:val="001D4FAC"/>
    <w:rsid w:val="001D51C7"/>
    <w:rsid w:val="001D54D5"/>
    <w:rsid w:val="001D56B0"/>
    <w:rsid w:val="001D585D"/>
    <w:rsid w:val="001D624D"/>
    <w:rsid w:val="001D6286"/>
    <w:rsid w:val="001D6A9F"/>
    <w:rsid w:val="001D6B6A"/>
    <w:rsid w:val="001D6E5F"/>
    <w:rsid w:val="001D720A"/>
    <w:rsid w:val="001D7270"/>
    <w:rsid w:val="001D744A"/>
    <w:rsid w:val="001D75DA"/>
    <w:rsid w:val="001D7645"/>
    <w:rsid w:val="001D7AB1"/>
    <w:rsid w:val="001D7D35"/>
    <w:rsid w:val="001D7DFA"/>
    <w:rsid w:val="001E036B"/>
    <w:rsid w:val="001E072E"/>
    <w:rsid w:val="001E089D"/>
    <w:rsid w:val="001E0C2D"/>
    <w:rsid w:val="001E175B"/>
    <w:rsid w:val="001E1B56"/>
    <w:rsid w:val="001E21C4"/>
    <w:rsid w:val="001E25AC"/>
    <w:rsid w:val="001E264F"/>
    <w:rsid w:val="001E2A3C"/>
    <w:rsid w:val="001E2A52"/>
    <w:rsid w:val="001E2A7F"/>
    <w:rsid w:val="001E2C5F"/>
    <w:rsid w:val="001E2D8C"/>
    <w:rsid w:val="001E2DBD"/>
    <w:rsid w:val="001E2DC5"/>
    <w:rsid w:val="001E341F"/>
    <w:rsid w:val="001E3510"/>
    <w:rsid w:val="001E35F4"/>
    <w:rsid w:val="001E3A07"/>
    <w:rsid w:val="001E3C0C"/>
    <w:rsid w:val="001E40B9"/>
    <w:rsid w:val="001E416A"/>
    <w:rsid w:val="001E4239"/>
    <w:rsid w:val="001E428F"/>
    <w:rsid w:val="001E5087"/>
    <w:rsid w:val="001E52AE"/>
    <w:rsid w:val="001E536A"/>
    <w:rsid w:val="001E537F"/>
    <w:rsid w:val="001E563E"/>
    <w:rsid w:val="001E588B"/>
    <w:rsid w:val="001E5E85"/>
    <w:rsid w:val="001E6690"/>
    <w:rsid w:val="001E6899"/>
    <w:rsid w:val="001E6E89"/>
    <w:rsid w:val="001E6FFD"/>
    <w:rsid w:val="001E70EF"/>
    <w:rsid w:val="001E75DE"/>
    <w:rsid w:val="001E76CA"/>
    <w:rsid w:val="001F0276"/>
    <w:rsid w:val="001F0596"/>
    <w:rsid w:val="001F05F8"/>
    <w:rsid w:val="001F0821"/>
    <w:rsid w:val="001F0A31"/>
    <w:rsid w:val="001F0CBD"/>
    <w:rsid w:val="001F13D4"/>
    <w:rsid w:val="001F16B0"/>
    <w:rsid w:val="001F1937"/>
    <w:rsid w:val="001F1B69"/>
    <w:rsid w:val="001F1C3E"/>
    <w:rsid w:val="001F1F48"/>
    <w:rsid w:val="001F20AF"/>
    <w:rsid w:val="001F23B3"/>
    <w:rsid w:val="001F2446"/>
    <w:rsid w:val="001F26BF"/>
    <w:rsid w:val="001F2717"/>
    <w:rsid w:val="001F28ED"/>
    <w:rsid w:val="001F2DBE"/>
    <w:rsid w:val="001F3788"/>
    <w:rsid w:val="001F3889"/>
    <w:rsid w:val="001F3937"/>
    <w:rsid w:val="001F3C29"/>
    <w:rsid w:val="001F3E98"/>
    <w:rsid w:val="001F3EBD"/>
    <w:rsid w:val="001F438F"/>
    <w:rsid w:val="001F44C6"/>
    <w:rsid w:val="001F4A8A"/>
    <w:rsid w:val="001F4D40"/>
    <w:rsid w:val="001F51C1"/>
    <w:rsid w:val="001F5465"/>
    <w:rsid w:val="001F555C"/>
    <w:rsid w:val="001F57DA"/>
    <w:rsid w:val="001F5E02"/>
    <w:rsid w:val="001F61F4"/>
    <w:rsid w:val="001F63DA"/>
    <w:rsid w:val="001F64AC"/>
    <w:rsid w:val="001F6BA2"/>
    <w:rsid w:val="001F6EB9"/>
    <w:rsid w:val="001F71AF"/>
    <w:rsid w:val="001F7311"/>
    <w:rsid w:val="001F738E"/>
    <w:rsid w:val="001F767D"/>
    <w:rsid w:val="001F774B"/>
    <w:rsid w:val="001F7E2D"/>
    <w:rsid w:val="0020080E"/>
    <w:rsid w:val="00200C31"/>
    <w:rsid w:val="00200D09"/>
    <w:rsid w:val="00200F14"/>
    <w:rsid w:val="0020143E"/>
    <w:rsid w:val="00201757"/>
    <w:rsid w:val="00201E47"/>
    <w:rsid w:val="00202157"/>
    <w:rsid w:val="0020230A"/>
    <w:rsid w:val="002027DA"/>
    <w:rsid w:val="00202A1C"/>
    <w:rsid w:val="00202EE7"/>
    <w:rsid w:val="00202F87"/>
    <w:rsid w:val="00203290"/>
    <w:rsid w:val="002032AE"/>
    <w:rsid w:val="002032D7"/>
    <w:rsid w:val="0020376B"/>
    <w:rsid w:val="00203AA1"/>
    <w:rsid w:val="00203CA9"/>
    <w:rsid w:val="00203CBF"/>
    <w:rsid w:val="0020455B"/>
    <w:rsid w:val="002046A1"/>
    <w:rsid w:val="00204B0C"/>
    <w:rsid w:val="00204BCD"/>
    <w:rsid w:val="00205132"/>
    <w:rsid w:val="00205195"/>
    <w:rsid w:val="00205321"/>
    <w:rsid w:val="0020569D"/>
    <w:rsid w:val="002058E1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272"/>
    <w:rsid w:val="002072FD"/>
    <w:rsid w:val="002076D7"/>
    <w:rsid w:val="0020796B"/>
    <w:rsid w:val="00207AF3"/>
    <w:rsid w:val="00207CB8"/>
    <w:rsid w:val="002103FA"/>
    <w:rsid w:val="002104F0"/>
    <w:rsid w:val="00210599"/>
    <w:rsid w:val="0021065B"/>
    <w:rsid w:val="00210A49"/>
    <w:rsid w:val="00211DD3"/>
    <w:rsid w:val="00211DD6"/>
    <w:rsid w:val="00211E6A"/>
    <w:rsid w:val="00211FCE"/>
    <w:rsid w:val="002123A2"/>
    <w:rsid w:val="002125B3"/>
    <w:rsid w:val="002126C7"/>
    <w:rsid w:val="0021288D"/>
    <w:rsid w:val="00212A50"/>
    <w:rsid w:val="00212BF4"/>
    <w:rsid w:val="00213245"/>
    <w:rsid w:val="002132B7"/>
    <w:rsid w:val="002138BA"/>
    <w:rsid w:val="00213C37"/>
    <w:rsid w:val="00213E67"/>
    <w:rsid w:val="00213F76"/>
    <w:rsid w:val="00214011"/>
    <w:rsid w:val="002141FF"/>
    <w:rsid w:val="00214318"/>
    <w:rsid w:val="00214380"/>
    <w:rsid w:val="002146FD"/>
    <w:rsid w:val="00214809"/>
    <w:rsid w:val="002148E9"/>
    <w:rsid w:val="0021491F"/>
    <w:rsid w:val="00214C19"/>
    <w:rsid w:val="00214C39"/>
    <w:rsid w:val="00214EE7"/>
    <w:rsid w:val="00214FD9"/>
    <w:rsid w:val="0021551A"/>
    <w:rsid w:val="0021563D"/>
    <w:rsid w:val="0021566B"/>
    <w:rsid w:val="0021580A"/>
    <w:rsid w:val="0021580C"/>
    <w:rsid w:val="0021585C"/>
    <w:rsid w:val="002159C8"/>
    <w:rsid w:val="00215BD0"/>
    <w:rsid w:val="00215CAD"/>
    <w:rsid w:val="002161CF"/>
    <w:rsid w:val="002161EA"/>
    <w:rsid w:val="00216369"/>
    <w:rsid w:val="00216582"/>
    <w:rsid w:val="00216D00"/>
    <w:rsid w:val="00216EF8"/>
    <w:rsid w:val="00217294"/>
    <w:rsid w:val="0021751F"/>
    <w:rsid w:val="002177EB"/>
    <w:rsid w:val="0021792C"/>
    <w:rsid w:val="00217B27"/>
    <w:rsid w:val="00217C29"/>
    <w:rsid w:val="00217D6D"/>
    <w:rsid w:val="00217DDD"/>
    <w:rsid w:val="00220645"/>
    <w:rsid w:val="00220646"/>
    <w:rsid w:val="002207B1"/>
    <w:rsid w:val="00220810"/>
    <w:rsid w:val="00220C15"/>
    <w:rsid w:val="00220D76"/>
    <w:rsid w:val="00220D8C"/>
    <w:rsid w:val="00220F42"/>
    <w:rsid w:val="0022102C"/>
    <w:rsid w:val="002211E8"/>
    <w:rsid w:val="00221445"/>
    <w:rsid w:val="002216FE"/>
    <w:rsid w:val="002219A8"/>
    <w:rsid w:val="00221A28"/>
    <w:rsid w:val="00221BD4"/>
    <w:rsid w:val="00221CFA"/>
    <w:rsid w:val="00221E29"/>
    <w:rsid w:val="00221FA1"/>
    <w:rsid w:val="0022215C"/>
    <w:rsid w:val="002222E4"/>
    <w:rsid w:val="00222CC2"/>
    <w:rsid w:val="00223651"/>
    <w:rsid w:val="002237A7"/>
    <w:rsid w:val="00223824"/>
    <w:rsid w:val="00223BAD"/>
    <w:rsid w:val="002256B4"/>
    <w:rsid w:val="00225EC1"/>
    <w:rsid w:val="00225ED4"/>
    <w:rsid w:val="00226266"/>
    <w:rsid w:val="002265F1"/>
    <w:rsid w:val="002269C3"/>
    <w:rsid w:val="002270A6"/>
    <w:rsid w:val="002274E3"/>
    <w:rsid w:val="002275D8"/>
    <w:rsid w:val="00227CAE"/>
    <w:rsid w:val="002302EF"/>
    <w:rsid w:val="002304C4"/>
    <w:rsid w:val="002307A4"/>
    <w:rsid w:val="00230ED2"/>
    <w:rsid w:val="00230ED5"/>
    <w:rsid w:val="002316D9"/>
    <w:rsid w:val="002318B1"/>
    <w:rsid w:val="00231A71"/>
    <w:rsid w:val="00231C38"/>
    <w:rsid w:val="00232181"/>
    <w:rsid w:val="002321F2"/>
    <w:rsid w:val="00232446"/>
    <w:rsid w:val="002324A3"/>
    <w:rsid w:val="00232568"/>
    <w:rsid w:val="0023265A"/>
    <w:rsid w:val="002327B4"/>
    <w:rsid w:val="00232AA5"/>
    <w:rsid w:val="00232F11"/>
    <w:rsid w:val="0023305E"/>
    <w:rsid w:val="00233586"/>
    <w:rsid w:val="00233652"/>
    <w:rsid w:val="002337A5"/>
    <w:rsid w:val="00233AD5"/>
    <w:rsid w:val="00233C2F"/>
    <w:rsid w:val="002342C0"/>
    <w:rsid w:val="002342D5"/>
    <w:rsid w:val="002342D9"/>
    <w:rsid w:val="00234360"/>
    <w:rsid w:val="002343FF"/>
    <w:rsid w:val="00234822"/>
    <w:rsid w:val="00234947"/>
    <w:rsid w:val="00234DA6"/>
    <w:rsid w:val="00234F4A"/>
    <w:rsid w:val="0023523F"/>
    <w:rsid w:val="002352FD"/>
    <w:rsid w:val="00235903"/>
    <w:rsid w:val="00235BE8"/>
    <w:rsid w:val="00235DA1"/>
    <w:rsid w:val="00235EED"/>
    <w:rsid w:val="00235F6E"/>
    <w:rsid w:val="0023640F"/>
    <w:rsid w:val="002364A0"/>
    <w:rsid w:val="002365DF"/>
    <w:rsid w:val="002368BC"/>
    <w:rsid w:val="002373FC"/>
    <w:rsid w:val="00237930"/>
    <w:rsid w:val="0023794F"/>
    <w:rsid w:val="00237A09"/>
    <w:rsid w:val="00237B7D"/>
    <w:rsid w:val="00237BBD"/>
    <w:rsid w:val="00237BE0"/>
    <w:rsid w:val="00237EBC"/>
    <w:rsid w:val="00237EF0"/>
    <w:rsid w:val="00240062"/>
    <w:rsid w:val="002401AC"/>
    <w:rsid w:val="0024045C"/>
    <w:rsid w:val="00240564"/>
    <w:rsid w:val="0024074F"/>
    <w:rsid w:val="00240CEF"/>
    <w:rsid w:val="00241336"/>
    <w:rsid w:val="00241515"/>
    <w:rsid w:val="00241551"/>
    <w:rsid w:val="00241E0F"/>
    <w:rsid w:val="00242127"/>
    <w:rsid w:val="00242DCF"/>
    <w:rsid w:val="00242F12"/>
    <w:rsid w:val="00242F51"/>
    <w:rsid w:val="002434B9"/>
    <w:rsid w:val="002436C1"/>
    <w:rsid w:val="002438B8"/>
    <w:rsid w:val="002438FA"/>
    <w:rsid w:val="00243A30"/>
    <w:rsid w:val="00243B15"/>
    <w:rsid w:val="00243D66"/>
    <w:rsid w:val="0024406B"/>
    <w:rsid w:val="00244499"/>
    <w:rsid w:val="00244741"/>
    <w:rsid w:val="002449EC"/>
    <w:rsid w:val="00244A7E"/>
    <w:rsid w:val="00244AD3"/>
    <w:rsid w:val="00244E6B"/>
    <w:rsid w:val="00245146"/>
    <w:rsid w:val="00245E95"/>
    <w:rsid w:val="00245EDE"/>
    <w:rsid w:val="00246281"/>
    <w:rsid w:val="00246708"/>
    <w:rsid w:val="00246754"/>
    <w:rsid w:val="002469D6"/>
    <w:rsid w:val="00247310"/>
    <w:rsid w:val="00247377"/>
    <w:rsid w:val="0024747E"/>
    <w:rsid w:val="0024755D"/>
    <w:rsid w:val="002479E0"/>
    <w:rsid w:val="00247C48"/>
    <w:rsid w:val="00247C8F"/>
    <w:rsid w:val="00247CC3"/>
    <w:rsid w:val="00247FEE"/>
    <w:rsid w:val="002502CE"/>
    <w:rsid w:val="00250943"/>
    <w:rsid w:val="002509D6"/>
    <w:rsid w:val="0025127C"/>
    <w:rsid w:val="00251362"/>
    <w:rsid w:val="002515A4"/>
    <w:rsid w:val="002518CC"/>
    <w:rsid w:val="00251B3B"/>
    <w:rsid w:val="00251B81"/>
    <w:rsid w:val="00251D82"/>
    <w:rsid w:val="002520FA"/>
    <w:rsid w:val="002521AE"/>
    <w:rsid w:val="002521FB"/>
    <w:rsid w:val="002523BA"/>
    <w:rsid w:val="00252456"/>
    <w:rsid w:val="00252E82"/>
    <w:rsid w:val="002531A2"/>
    <w:rsid w:val="002535D2"/>
    <w:rsid w:val="00253635"/>
    <w:rsid w:val="00253780"/>
    <w:rsid w:val="00253B29"/>
    <w:rsid w:val="00253B9B"/>
    <w:rsid w:val="00253EA8"/>
    <w:rsid w:val="0025406C"/>
    <w:rsid w:val="00254377"/>
    <w:rsid w:val="002543A0"/>
    <w:rsid w:val="002548A1"/>
    <w:rsid w:val="00254CB2"/>
    <w:rsid w:val="00254FE9"/>
    <w:rsid w:val="00254FF7"/>
    <w:rsid w:val="002550E0"/>
    <w:rsid w:val="002551BB"/>
    <w:rsid w:val="002555FD"/>
    <w:rsid w:val="00255A6A"/>
    <w:rsid w:val="00256709"/>
    <w:rsid w:val="0025686C"/>
    <w:rsid w:val="002569B3"/>
    <w:rsid w:val="00256F35"/>
    <w:rsid w:val="00256F8E"/>
    <w:rsid w:val="00257186"/>
    <w:rsid w:val="00257229"/>
    <w:rsid w:val="002576F0"/>
    <w:rsid w:val="00257761"/>
    <w:rsid w:val="00257C20"/>
    <w:rsid w:val="00257F3E"/>
    <w:rsid w:val="00260155"/>
    <w:rsid w:val="0026075D"/>
    <w:rsid w:val="00260C7F"/>
    <w:rsid w:val="00260EAA"/>
    <w:rsid w:val="002612A5"/>
    <w:rsid w:val="0026183B"/>
    <w:rsid w:val="00261B86"/>
    <w:rsid w:val="002623C2"/>
    <w:rsid w:val="00262D4D"/>
    <w:rsid w:val="00263117"/>
    <w:rsid w:val="00263337"/>
    <w:rsid w:val="002633E8"/>
    <w:rsid w:val="0026377F"/>
    <w:rsid w:val="00263785"/>
    <w:rsid w:val="002639A0"/>
    <w:rsid w:val="00263BDF"/>
    <w:rsid w:val="00263BF5"/>
    <w:rsid w:val="00263E45"/>
    <w:rsid w:val="0026453F"/>
    <w:rsid w:val="002649CC"/>
    <w:rsid w:val="00265024"/>
    <w:rsid w:val="0026504B"/>
    <w:rsid w:val="00265C2E"/>
    <w:rsid w:val="00265C9A"/>
    <w:rsid w:val="00265F27"/>
    <w:rsid w:val="00265FCE"/>
    <w:rsid w:val="00266049"/>
    <w:rsid w:val="00266AA6"/>
    <w:rsid w:val="00266CCF"/>
    <w:rsid w:val="00267B1B"/>
    <w:rsid w:val="00267D70"/>
    <w:rsid w:val="00267DF9"/>
    <w:rsid w:val="00270011"/>
    <w:rsid w:val="0027046C"/>
    <w:rsid w:val="002704F7"/>
    <w:rsid w:val="00270777"/>
    <w:rsid w:val="00270AA2"/>
    <w:rsid w:val="00271308"/>
    <w:rsid w:val="002716F6"/>
    <w:rsid w:val="00271C14"/>
    <w:rsid w:val="00271F27"/>
    <w:rsid w:val="00271FD3"/>
    <w:rsid w:val="002722C3"/>
    <w:rsid w:val="0027237A"/>
    <w:rsid w:val="00272636"/>
    <w:rsid w:val="0027295D"/>
    <w:rsid w:val="00273410"/>
    <w:rsid w:val="002737CE"/>
    <w:rsid w:val="0027383E"/>
    <w:rsid w:val="00273847"/>
    <w:rsid w:val="00273A9A"/>
    <w:rsid w:val="002741BE"/>
    <w:rsid w:val="002745E4"/>
    <w:rsid w:val="00274FC5"/>
    <w:rsid w:val="00275197"/>
    <w:rsid w:val="002752D6"/>
    <w:rsid w:val="00275424"/>
    <w:rsid w:val="0027546F"/>
    <w:rsid w:val="00275505"/>
    <w:rsid w:val="002756D3"/>
    <w:rsid w:val="00275A96"/>
    <w:rsid w:val="00275F61"/>
    <w:rsid w:val="00276091"/>
    <w:rsid w:val="002760D3"/>
    <w:rsid w:val="0027616E"/>
    <w:rsid w:val="0027633B"/>
    <w:rsid w:val="0027635B"/>
    <w:rsid w:val="00276C26"/>
    <w:rsid w:val="00277064"/>
    <w:rsid w:val="00277387"/>
    <w:rsid w:val="0027765B"/>
    <w:rsid w:val="00277985"/>
    <w:rsid w:val="00280462"/>
    <w:rsid w:val="00280807"/>
    <w:rsid w:val="0028104B"/>
    <w:rsid w:val="00281581"/>
    <w:rsid w:val="00281C9E"/>
    <w:rsid w:val="00282330"/>
    <w:rsid w:val="0028236E"/>
    <w:rsid w:val="0028244D"/>
    <w:rsid w:val="002826C4"/>
    <w:rsid w:val="00282831"/>
    <w:rsid w:val="00282888"/>
    <w:rsid w:val="00282935"/>
    <w:rsid w:val="00282A87"/>
    <w:rsid w:val="00282CE1"/>
    <w:rsid w:val="00282DF8"/>
    <w:rsid w:val="002835BA"/>
    <w:rsid w:val="002836FB"/>
    <w:rsid w:val="00283829"/>
    <w:rsid w:val="00283B03"/>
    <w:rsid w:val="00284000"/>
    <w:rsid w:val="00284163"/>
    <w:rsid w:val="00284704"/>
    <w:rsid w:val="00284AA0"/>
    <w:rsid w:val="00285084"/>
    <w:rsid w:val="002854B6"/>
    <w:rsid w:val="002856D3"/>
    <w:rsid w:val="00285725"/>
    <w:rsid w:val="002858EF"/>
    <w:rsid w:val="00285AF1"/>
    <w:rsid w:val="00285ECD"/>
    <w:rsid w:val="00286159"/>
    <w:rsid w:val="002864C5"/>
    <w:rsid w:val="00286502"/>
    <w:rsid w:val="002865DF"/>
    <w:rsid w:val="00286708"/>
    <w:rsid w:val="00286A7F"/>
    <w:rsid w:val="00286B4D"/>
    <w:rsid w:val="00286D50"/>
    <w:rsid w:val="00286FB6"/>
    <w:rsid w:val="002873AB"/>
    <w:rsid w:val="002879EE"/>
    <w:rsid w:val="00287C50"/>
    <w:rsid w:val="00287CAB"/>
    <w:rsid w:val="00290032"/>
    <w:rsid w:val="002903AF"/>
    <w:rsid w:val="002904EE"/>
    <w:rsid w:val="002904EF"/>
    <w:rsid w:val="002905F1"/>
    <w:rsid w:val="002906FE"/>
    <w:rsid w:val="00290BA4"/>
    <w:rsid w:val="00290C40"/>
    <w:rsid w:val="00290C70"/>
    <w:rsid w:val="00290D62"/>
    <w:rsid w:val="002913F1"/>
    <w:rsid w:val="002914F6"/>
    <w:rsid w:val="00291516"/>
    <w:rsid w:val="00291793"/>
    <w:rsid w:val="00291A4E"/>
    <w:rsid w:val="00291A64"/>
    <w:rsid w:val="00291A6D"/>
    <w:rsid w:val="00291DDE"/>
    <w:rsid w:val="002920FC"/>
    <w:rsid w:val="002925CB"/>
    <w:rsid w:val="0029282D"/>
    <w:rsid w:val="002928DB"/>
    <w:rsid w:val="00292AA9"/>
    <w:rsid w:val="00292C76"/>
    <w:rsid w:val="00292F19"/>
    <w:rsid w:val="00293227"/>
    <w:rsid w:val="0029364B"/>
    <w:rsid w:val="00293844"/>
    <w:rsid w:val="002938A0"/>
    <w:rsid w:val="00293E4C"/>
    <w:rsid w:val="00293E62"/>
    <w:rsid w:val="00293EA4"/>
    <w:rsid w:val="002941ED"/>
    <w:rsid w:val="002942C2"/>
    <w:rsid w:val="00294518"/>
    <w:rsid w:val="002948B1"/>
    <w:rsid w:val="00294FF3"/>
    <w:rsid w:val="00295C7E"/>
    <w:rsid w:val="00295D7E"/>
    <w:rsid w:val="00295D9B"/>
    <w:rsid w:val="00295FA1"/>
    <w:rsid w:val="0029602D"/>
    <w:rsid w:val="00296175"/>
    <w:rsid w:val="002961EE"/>
    <w:rsid w:val="002962F0"/>
    <w:rsid w:val="00296D32"/>
    <w:rsid w:val="00296E70"/>
    <w:rsid w:val="00297089"/>
    <w:rsid w:val="0029731F"/>
    <w:rsid w:val="00297A37"/>
    <w:rsid w:val="00297AD1"/>
    <w:rsid w:val="002A03BF"/>
    <w:rsid w:val="002A0952"/>
    <w:rsid w:val="002A099D"/>
    <w:rsid w:val="002A0B76"/>
    <w:rsid w:val="002A1019"/>
    <w:rsid w:val="002A1567"/>
    <w:rsid w:val="002A161C"/>
    <w:rsid w:val="002A16D4"/>
    <w:rsid w:val="002A22C3"/>
    <w:rsid w:val="002A238A"/>
    <w:rsid w:val="002A2548"/>
    <w:rsid w:val="002A28CB"/>
    <w:rsid w:val="002A2B73"/>
    <w:rsid w:val="002A2BAC"/>
    <w:rsid w:val="002A2D9D"/>
    <w:rsid w:val="002A2E39"/>
    <w:rsid w:val="002A2FBE"/>
    <w:rsid w:val="002A318B"/>
    <w:rsid w:val="002A33C7"/>
    <w:rsid w:val="002A3556"/>
    <w:rsid w:val="002A3D07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F5D"/>
    <w:rsid w:val="002A4F66"/>
    <w:rsid w:val="002A536A"/>
    <w:rsid w:val="002A585F"/>
    <w:rsid w:val="002A60D8"/>
    <w:rsid w:val="002A6429"/>
    <w:rsid w:val="002A6506"/>
    <w:rsid w:val="002A67DC"/>
    <w:rsid w:val="002A697C"/>
    <w:rsid w:val="002A6AE3"/>
    <w:rsid w:val="002A6CCC"/>
    <w:rsid w:val="002A6F30"/>
    <w:rsid w:val="002A768A"/>
    <w:rsid w:val="002A78F1"/>
    <w:rsid w:val="002A7918"/>
    <w:rsid w:val="002A7A71"/>
    <w:rsid w:val="002A7C81"/>
    <w:rsid w:val="002A7F3D"/>
    <w:rsid w:val="002A7FAC"/>
    <w:rsid w:val="002B011F"/>
    <w:rsid w:val="002B04F6"/>
    <w:rsid w:val="002B08C4"/>
    <w:rsid w:val="002B0A5D"/>
    <w:rsid w:val="002B0C85"/>
    <w:rsid w:val="002B0FFC"/>
    <w:rsid w:val="002B10BC"/>
    <w:rsid w:val="002B12EC"/>
    <w:rsid w:val="002B1409"/>
    <w:rsid w:val="002B184E"/>
    <w:rsid w:val="002B1A50"/>
    <w:rsid w:val="002B1B12"/>
    <w:rsid w:val="002B1B29"/>
    <w:rsid w:val="002B1D4B"/>
    <w:rsid w:val="002B1EBA"/>
    <w:rsid w:val="002B1EFD"/>
    <w:rsid w:val="002B21EB"/>
    <w:rsid w:val="002B2333"/>
    <w:rsid w:val="002B24BA"/>
    <w:rsid w:val="002B27A1"/>
    <w:rsid w:val="002B2995"/>
    <w:rsid w:val="002B3107"/>
    <w:rsid w:val="002B3340"/>
    <w:rsid w:val="002B33EF"/>
    <w:rsid w:val="002B35A5"/>
    <w:rsid w:val="002B367F"/>
    <w:rsid w:val="002B3A4E"/>
    <w:rsid w:val="002B3B05"/>
    <w:rsid w:val="002B3F33"/>
    <w:rsid w:val="002B3F9C"/>
    <w:rsid w:val="002B408C"/>
    <w:rsid w:val="002B4472"/>
    <w:rsid w:val="002B46EA"/>
    <w:rsid w:val="002B4B7A"/>
    <w:rsid w:val="002B51CB"/>
    <w:rsid w:val="002B534F"/>
    <w:rsid w:val="002B5568"/>
    <w:rsid w:val="002B5778"/>
    <w:rsid w:val="002B589F"/>
    <w:rsid w:val="002B5AF1"/>
    <w:rsid w:val="002B5D59"/>
    <w:rsid w:val="002B6087"/>
    <w:rsid w:val="002B6371"/>
    <w:rsid w:val="002B660C"/>
    <w:rsid w:val="002B6CA8"/>
    <w:rsid w:val="002B6D08"/>
    <w:rsid w:val="002B6D7D"/>
    <w:rsid w:val="002B720D"/>
    <w:rsid w:val="002B72A3"/>
    <w:rsid w:val="002B7406"/>
    <w:rsid w:val="002B768F"/>
    <w:rsid w:val="002B7914"/>
    <w:rsid w:val="002B7A60"/>
    <w:rsid w:val="002B7B68"/>
    <w:rsid w:val="002C025F"/>
    <w:rsid w:val="002C071C"/>
    <w:rsid w:val="002C0AD1"/>
    <w:rsid w:val="002C0C47"/>
    <w:rsid w:val="002C12BC"/>
    <w:rsid w:val="002C1808"/>
    <w:rsid w:val="002C19EA"/>
    <w:rsid w:val="002C2031"/>
    <w:rsid w:val="002C2681"/>
    <w:rsid w:val="002C2748"/>
    <w:rsid w:val="002C284C"/>
    <w:rsid w:val="002C334D"/>
    <w:rsid w:val="002C351B"/>
    <w:rsid w:val="002C3651"/>
    <w:rsid w:val="002C3665"/>
    <w:rsid w:val="002C3B9F"/>
    <w:rsid w:val="002C3EB3"/>
    <w:rsid w:val="002C3EE9"/>
    <w:rsid w:val="002C4168"/>
    <w:rsid w:val="002C4361"/>
    <w:rsid w:val="002C44D5"/>
    <w:rsid w:val="002C4580"/>
    <w:rsid w:val="002C4C10"/>
    <w:rsid w:val="002C4D12"/>
    <w:rsid w:val="002C4D7A"/>
    <w:rsid w:val="002C4DEE"/>
    <w:rsid w:val="002C5087"/>
    <w:rsid w:val="002C5163"/>
    <w:rsid w:val="002C55E6"/>
    <w:rsid w:val="002C55F5"/>
    <w:rsid w:val="002C59CA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95B"/>
    <w:rsid w:val="002C7AF1"/>
    <w:rsid w:val="002C7F88"/>
    <w:rsid w:val="002C7FD1"/>
    <w:rsid w:val="002D0135"/>
    <w:rsid w:val="002D02A0"/>
    <w:rsid w:val="002D09DA"/>
    <w:rsid w:val="002D1182"/>
    <w:rsid w:val="002D1610"/>
    <w:rsid w:val="002D1753"/>
    <w:rsid w:val="002D1804"/>
    <w:rsid w:val="002D1B8A"/>
    <w:rsid w:val="002D1BE9"/>
    <w:rsid w:val="002D1D51"/>
    <w:rsid w:val="002D2003"/>
    <w:rsid w:val="002D2155"/>
    <w:rsid w:val="002D28DC"/>
    <w:rsid w:val="002D29D9"/>
    <w:rsid w:val="002D2BC7"/>
    <w:rsid w:val="002D2CB3"/>
    <w:rsid w:val="002D3265"/>
    <w:rsid w:val="002D3724"/>
    <w:rsid w:val="002D4A06"/>
    <w:rsid w:val="002D4EF1"/>
    <w:rsid w:val="002D53FE"/>
    <w:rsid w:val="002D58DE"/>
    <w:rsid w:val="002D5A45"/>
    <w:rsid w:val="002D5D17"/>
    <w:rsid w:val="002D5D18"/>
    <w:rsid w:val="002D60F2"/>
    <w:rsid w:val="002D6909"/>
    <w:rsid w:val="002D69F4"/>
    <w:rsid w:val="002D6D55"/>
    <w:rsid w:val="002D71C4"/>
    <w:rsid w:val="002D7611"/>
    <w:rsid w:val="002D7E35"/>
    <w:rsid w:val="002E0630"/>
    <w:rsid w:val="002E0852"/>
    <w:rsid w:val="002E0953"/>
    <w:rsid w:val="002E0B5C"/>
    <w:rsid w:val="002E0CFC"/>
    <w:rsid w:val="002E0EFA"/>
    <w:rsid w:val="002E11F7"/>
    <w:rsid w:val="002E12BF"/>
    <w:rsid w:val="002E1433"/>
    <w:rsid w:val="002E1489"/>
    <w:rsid w:val="002E175E"/>
    <w:rsid w:val="002E2174"/>
    <w:rsid w:val="002E2492"/>
    <w:rsid w:val="002E25C1"/>
    <w:rsid w:val="002E297C"/>
    <w:rsid w:val="002E2DDA"/>
    <w:rsid w:val="002E2DE2"/>
    <w:rsid w:val="002E37C0"/>
    <w:rsid w:val="002E3CEF"/>
    <w:rsid w:val="002E3D97"/>
    <w:rsid w:val="002E3F33"/>
    <w:rsid w:val="002E449D"/>
    <w:rsid w:val="002E49D7"/>
    <w:rsid w:val="002E4BC6"/>
    <w:rsid w:val="002E4F4A"/>
    <w:rsid w:val="002E5009"/>
    <w:rsid w:val="002E520D"/>
    <w:rsid w:val="002E53A1"/>
    <w:rsid w:val="002E5502"/>
    <w:rsid w:val="002E5999"/>
    <w:rsid w:val="002E5B07"/>
    <w:rsid w:val="002E5F8C"/>
    <w:rsid w:val="002E5FE0"/>
    <w:rsid w:val="002E62E3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A83"/>
    <w:rsid w:val="002E7F01"/>
    <w:rsid w:val="002F02A5"/>
    <w:rsid w:val="002F030B"/>
    <w:rsid w:val="002F07E0"/>
    <w:rsid w:val="002F0999"/>
    <w:rsid w:val="002F0FE9"/>
    <w:rsid w:val="002F2027"/>
    <w:rsid w:val="002F2033"/>
    <w:rsid w:val="002F2209"/>
    <w:rsid w:val="002F25B9"/>
    <w:rsid w:val="002F27A4"/>
    <w:rsid w:val="002F29E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4A3C"/>
    <w:rsid w:val="002F4A5E"/>
    <w:rsid w:val="002F5388"/>
    <w:rsid w:val="002F54C2"/>
    <w:rsid w:val="002F5B9A"/>
    <w:rsid w:val="002F5D29"/>
    <w:rsid w:val="002F5DC4"/>
    <w:rsid w:val="002F658B"/>
    <w:rsid w:val="002F675C"/>
    <w:rsid w:val="002F67E5"/>
    <w:rsid w:val="002F6AD2"/>
    <w:rsid w:val="002F6ECF"/>
    <w:rsid w:val="002F7665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A5E"/>
    <w:rsid w:val="00301CC6"/>
    <w:rsid w:val="00301FB7"/>
    <w:rsid w:val="0030217E"/>
    <w:rsid w:val="00302411"/>
    <w:rsid w:val="00302AD0"/>
    <w:rsid w:val="00302C36"/>
    <w:rsid w:val="00302F4B"/>
    <w:rsid w:val="00303067"/>
    <w:rsid w:val="0030359A"/>
    <w:rsid w:val="003037E5"/>
    <w:rsid w:val="0030393F"/>
    <w:rsid w:val="003041D9"/>
    <w:rsid w:val="0030478A"/>
    <w:rsid w:val="003048C3"/>
    <w:rsid w:val="00304E36"/>
    <w:rsid w:val="00304EAD"/>
    <w:rsid w:val="003051F9"/>
    <w:rsid w:val="00305BE7"/>
    <w:rsid w:val="0030605F"/>
    <w:rsid w:val="003060A6"/>
    <w:rsid w:val="00306246"/>
    <w:rsid w:val="00306267"/>
    <w:rsid w:val="0030630A"/>
    <w:rsid w:val="00306489"/>
    <w:rsid w:val="003066E0"/>
    <w:rsid w:val="003067CA"/>
    <w:rsid w:val="003067D6"/>
    <w:rsid w:val="00306A55"/>
    <w:rsid w:val="00306B96"/>
    <w:rsid w:val="00306BCF"/>
    <w:rsid w:val="00306F1C"/>
    <w:rsid w:val="003070A0"/>
    <w:rsid w:val="00307261"/>
    <w:rsid w:val="0030731E"/>
    <w:rsid w:val="003073E5"/>
    <w:rsid w:val="00307407"/>
    <w:rsid w:val="0030793F"/>
    <w:rsid w:val="00307A43"/>
    <w:rsid w:val="00307B8D"/>
    <w:rsid w:val="00307BD7"/>
    <w:rsid w:val="00307D66"/>
    <w:rsid w:val="003103EC"/>
    <w:rsid w:val="00310421"/>
    <w:rsid w:val="00310519"/>
    <w:rsid w:val="0031059D"/>
    <w:rsid w:val="00310C5B"/>
    <w:rsid w:val="00311026"/>
    <w:rsid w:val="0031141B"/>
    <w:rsid w:val="00311432"/>
    <w:rsid w:val="003118FC"/>
    <w:rsid w:val="003118FE"/>
    <w:rsid w:val="00312387"/>
    <w:rsid w:val="00312D02"/>
    <w:rsid w:val="00312F2D"/>
    <w:rsid w:val="003132D8"/>
    <w:rsid w:val="003132F9"/>
    <w:rsid w:val="00313529"/>
    <w:rsid w:val="003138D3"/>
    <w:rsid w:val="00313EA3"/>
    <w:rsid w:val="00314116"/>
    <w:rsid w:val="0031455E"/>
    <w:rsid w:val="00314678"/>
    <w:rsid w:val="00314A16"/>
    <w:rsid w:val="00314BFF"/>
    <w:rsid w:val="00314F53"/>
    <w:rsid w:val="00315484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68E"/>
    <w:rsid w:val="00317878"/>
    <w:rsid w:val="003178DA"/>
    <w:rsid w:val="0032015C"/>
    <w:rsid w:val="003205BF"/>
    <w:rsid w:val="0032065D"/>
    <w:rsid w:val="00320B7D"/>
    <w:rsid w:val="00320BDF"/>
    <w:rsid w:val="00320D52"/>
    <w:rsid w:val="00320D7E"/>
    <w:rsid w:val="00320F8D"/>
    <w:rsid w:val="00320FA8"/>
    <w:rsid w:val="0032110C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20C"/>
    <w:rsid w:val="00322356"/>
    <w:rsid w:val="0032237B"/>
    <w:rsid w:val="00322842"/>
    <w:rsid w:val="00323012"/>
    <w:rsid w:val="00323E1B"/>
    <w:rsid w:val="00323E5C"/>
    <w:rsid w:val="00323EE8"/>
    <w:rsid w:val="0032430B"/>
    <w:rsid w:val="003243B6"/>
    <w:rsid w:val="003247D9"/>
    <w:rsid w:val="003249AE"/>
    <w:rsid w:val="00324C5A"/>
    <w:rsid w:val="00324FB3"/>
    <w:rsid w:val="00325171"/>
    <w:rsid w:val="00325351"/>
    <w:rsid w:val="00325601"/>
    <w:rsid w:val="00325C57"/>
    <w:rsid w:val="00325C97"/>
    <w:rsid w:val="00325E13"/>
    <w:rsid w:val="00325E36"/>
    <w:rsid w:val="00326C90"/>
    <w:rsid w:val="00326F36"/>
    <w:rsid w:val="00326F4D"/>
    <w:rsid w:val="00327347"/>
    <w:rsid w:val="0032740F"/>
    <w:rsid w:val="003279E0"/>
    <w:rsid w:val="00327B98"/>
    <w:rsid w:val="00327DA9"/>
    <w:rsid w:val="00327F50"/>
    <w:rsid w:val="00330598"/>
    <w:rsid w:val="00330C19"/>
    <w:rsid w:val="00330D56"/>
    <w:rsid w:val="00330F4D"/>
    <w:rsid w:val="0033102F"/>
    <w:rsid w:val="003311F9"/>
    <w:rsid w:val="00331213"/>
    <w:rsid w:val="00331353"/>
    <w:rsid w:val="0033188C"/>
    <w:rsid w:val="003318AF"/>
    <w:rsid w:val="00331997"/>
    <w:rsid w:val="003321BB"/>
    <w:rsid w:val="00332381"/>
    <w:rsid w:val="003324D0"/>
    <w:rsid w:val="003326A7"/>
    <w:rsid w:val="00332757"/>
    <w:rsid w:val="0033278D"/>
    <w:rsid w:val="00332B2B"/>
    <w:rsid w:val="00332BDD"/>
    <w:rsid w:val="00333BC9"/>
    <w:rsid w:val="00333CF5"/>
    <w:rsid w:val="00333D08"/>
    <w:rsid w:val="00333F3C"/>
    <w:rsid w:val="0033407C"/>
    <w:rsid w:val="00334C8C"/>
    <w:rsid w:val="00334D6E"/>
    <w:rsid w:val="00334D99"/>
    <w:rsid w:val="00334DF4"/>
    <w:rsid w:val="00335015"/>
    <w:rsid w:val="00335395"/>
    <w:rsid w:val="00335846"/>
    <w:rsid w:val="00335925"/>
    <w:rsid w:val="00335E25"/>
    <w:rsid w:val="00336006"/>
    <w:rsid w:val="00336078"/>
    <w:rsid w:val="003368A8"/>
    <w:rsid w:val="00336F77"/>
    <w:rsid w:val="0033733C"/>
    <w:rsid w:val="00337519"/>
    <w:rsid w:val="0033759A"/>
    <w:rsid w:val="00337B19"/>
    <w:rsid w:val="00340307"/>
    <w:rsid w:val="0034079C"/>
    <w:rsid w:val="003409FE"/>
    <w:rsid w:val="00340AE5"/>
    <w:rsid w:val="00340D71"/>
    <w:rsid w:val="00340D81"/>
    <w:rsid w:val="00340F7F"/>
    <w:rsid w:val="00341167"/>
    <w:rsid w:val="003412D7"/>
    <w:rsid w:val="00341363"/>
    <w:rsid w:val="003414B8"/>
    <w:rsid w:val="00341519"/>
    <w:rsid w:val="003415E8"/>
    <w:rsid w:val="00341899"/>
    <w:rsid w:val="0034191B"/>
    <w:rsid w:val="00341D96"/>
    <w:rsid w:val="0034206B"/>
    <w:rsid w:val="003421CE"/>
    <w:rsid w:val="00342366"/>
    <w:rsid w:val="0034243B"/>
    <w:rsid w:val="0034272A"/>
    <w:rsid w:val="00343876"/>
    <w:rsid w:val="00343E75"/>
    <w:rsid w:val="00343EA3"/>
    <w:rsid w:val="00344030"/>
    <w:rsid w:val="00344873"/>
    <w:rsid w:val="0034493E"/>
    <w:rsid w:val="0034494B"/>
    <w:rsid w:val="00344EB9"/>
    <w:rsid w:val="003450F6"/>
    <w:rsid w:val="00345273"/>
    <w:rsid w:val="0034574C"/>
    <w:rsid w:val="00345938"/>
    <w:rsid w:val="00345973"/>
    <w:rsid w:val="00345D22"/>
    <w:rsid w:val="00345E67"/>
    <w:rsid w:val="00346BBC"/>
    <w:rsid w:val="00346C6D"/>
    <w:rsid w:val="00346E38"/>
    <w:rsid w:val="00346FF4"/>
    <w:rsid w:val="00347051"/>
    <w:rsid w:val="0034732C"/>
    <w:rsid w:val="00347346"/>
    <w:rsid w:val="0034767B"/>
    <w:rsid w:val="00347B12"/>
    <w:rsid w:val="00347B51"/>
    <w:rsid w:val="00347B6D"/>
    <w:rsid w:val="0035039A"/>
    <w:rsid w:val="003503FC"/>
    <w:rsid w:val="00350958"/>
    <w:rsid w:val="00350BFB"/>
    <w:rsid w:val="00351260"/>
    <w:rsid w:val="00351A87"/>
    <w:rsid w:val="00351D05"/>
    <w:rsid w:val="00352778"/>
    <w:rsid w:val="00352947"/>
    <w:rsid w:val="00352968"/>
    <w:rsid w:val="003529D6"/>
    <w:rsid w:val="00353285"/>
    <w:rsid w:val="0035330B"/>
    <w:rsid w:val="003535A1"/>
    <w:rsid w:val="003535F7"/>
    <w:rsid w:val="00353FC1"/>
    <w:rsid w:val="0035475C"/>
    <w:rsid w:val="00354AE6"/>
    <w:rsid w:val="00354C1B"/>
    <w:rsid w:val="0035519D"/>
    <w:rsid w:val="0035529A"/>
    <w:rsid w:val="00355524"/>
    <w:rsid w:val="00355750"/>
    <w:rsid w:val="00356818"/>
    <w:rsid w:val="0035711B"/>
    <w:rsid w:val="0035759D"/>
    <w:rsid w:val="0035765A"/>
    <w:rsid w:val="00357787"/>
    <w:rsid w:val="003577C0"/>
    <w:rsid w:val="00357855"/>
    <w:rsid w:val="00357DFD"/>
    <w:rsid w:val="00357E93"/>
    <w:rsid w:val="00357F84"/>
    <w:rsid w:val="00360350"/>
    <w:rsid w:val="0036061A"/>
    <w:rsid w:val="00360C3A"/>
    <w:rsid w:val="00360E8A"/>
    <w:rsid w:val="00361193"/>
    <w:rsid w:val="003611E1"/>
    <w:rsid w:val="0036128C"/>
    <w:rsid w:val="003612BF"/>
    <w:rsid w:val="0036151E"/>
    <w:rsid w:val="00361778"/>
    <w:rsid w:val="00361C42"/>
    <w:rsid w:val="0036213D"/>
    <w:rsid w:val="003621D9"/>
    <w:rsid w:val="003621F6"/>
    <w:rsid w:val="003629DE"/>
    <w:rsid w:val="00362CDB"/>
    <w:rsid w:val="00362F41"/>
    <w:rsid w:val="00363020"/>
    <w:rsid w:val="00363765"/>
    <w:rsid w:val="0036378F"/>
    <w:rsid w:val="00363B4C"/>
    <w:rsid w:val="00363E04"/>
    <w:rsid w:val="0036421F"/>
    <w:rsid w:val="003645EF"/>
    <w:rsid w:val="003647CD"/>
    <w:rsid w:val="00364810"/>
    <w:rsid w:val="00364870"/>
    <w:rsid w:val="00364ADD"/>
    <w:rsid w:val="00364C22"/>
    <w:rsid w:val="00365045"/>
    <w:rsid w:val="00365384"/>
    <w:rsid w:val="003654EA"/>
    <w:rsid w:val="003657B8"/>
    <w:rsid w:val="00365AB9"/>
    <w:rsid w:val="00365E85"/>
    <w:rsid w:val="00365FB9"/>
    <w:rsid w:val="00366040"/>
    <w:rsid w:val="003662A5"/>
    <w:rsid w:val="003662BF"/>
    <w:rsid w:val="003663FA"/>
    <w:rsid w:val="00366E59"/>
    <w:rsid w:val="00367321"/>
    <w:rsid w:val="003676AD"/>
    <w:rsid w:val="00367974"/>
    <w:rsid w:val="00367A66"/>
    <w:rsid w:val="00367C97"/>
    <w:rsid w:val="00367E55"/>
    <w:rsid w:val="0037064D"/>
    <w:rsid w:val="00370723"/>
    <w:rsid w:val="0037126C"/>
    <w:rsid w:val="003718DD"/>
    <w:rsid w:val="003718E1"/>
    <w:rsid w:val="00371A31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E9"/>
    <w:rsid w:val="00372F04"/>
    <w:rsid w:val="00373548"/>
    <w:rsid w:val="0037392F"/>
    <w:rsid w:val="00373ABD"/>
    <w:rsid w:val="00373D3F"/>
    <w:rsid w:val="00373D4C"/>
    <w:rsid w:val="00373F04"/>
    <w:rsid w:val="0037441E"/>
    <w:rsid w:val="003744E0"/>
    <w:rsid w:val="003745F0"/>
    <w:rsid w:val="00374BFA"/>
    <w:rsid w:val="00374C0A"/>
    <w:rsid w:val="00374DB7"/>
    <w:rsid w:val="00374E05"/>
    <w:rsid w:val="00374EC7"/>
    <w:rsid w:val="0037500D"/>
    <w:rsid w:val="0037533E"/>
    <w:rsid w:val="0037559F"/>
    <w:rsid w:val="003756F9"/>
    <w:rsid w:val="00375A84"/>
    <w:rsid w:val="00375D0E"/>
    <w:rsid w:val="00376649"/>
    <w:rsid w:val="00376679"/>
    <w:rsid w:val="003777C8"/>
    <w:rsid w:val="00377D9C"/>
    <w:rsid w:val="00380110"/>
    <w:rsid w:val="0038014D"/>
    <w:rsid w:val="0038029F"/>
    <w:rsid w:val="003803DD"/>
    <w:rsid w:val="003806A8"/>
    <w:rsid w:val="003807DC"/>
    <w:rsid w:val="00380902"/>
    <w:rsid w:val="00380C1C"/>
    <w:rsid w:val="00380C8C"/>
    <w:rsid w:val="00380D01"/>
    <w:rsid w:val="00380F59"/>
    <w:rsid w:val="0038108B"/>
    <w:rsid w:val="003811AE"/>
    <w:rsid w:val="0038124D"/>
    <w:rsid w:val="0038149A"/>
    <w:rsid w:val="003814D7"/>
    <w:rsid w:val="0038154E"/>
    <w:rsid w:val="003816E3"/>
    <w:rsid w:val="00381F12"/>
    <w:rsid w:val="00381FBA"/>
    <w:rsid w:val="00382ACC"/>
    <w:rsid w:val="00382E05"/>
    <w:rsid w:val="00382EC1"/>
    <w:rsid w:val="003831CE"/>
    <w:rsid w:val="0038358E"/>
    <w:rsid w:val="00383BE7"/>
    <w:rsid w:val="00383FB7"/>
    <w:rsid w:val="00384775"/>
    <w:rsid w:val="00384BCF"/>
    <w:rsid w:val="00384C3F"/>
    <w:rsid w:val="0038518F"/>
    <w:rsid w:val="00386865"/>
    <w:rsid w:val="00386975"/>
    <w:rsid w:val="003871C0"/>
    <w:rsid w:val="0038760F"/>
    <w:rsid w:val="003876B9"/>
    <w:rsid w:val="00387830"/>
    <w:rsid w:val="00387856"/>
    <w:rsid w:val="00387B1B"/>
    <w:rsid w:val="00387B39"/>
    <w:rsid w:val="00387F7C"/>
    <w:rsid w:val="00390381"/>
    <w:rsid w:val="003904F8"/>
    <w:rsid w:val="003914A2"/>
    <w:rsid w:val="003916AF"/>
    <w:rsid w:val="00391753"/>
    <w:rsid w:val="00391A7F"/>
    <w:rsid w:val="00391AF5"/>
    <w:rsid w:val="00391EA3"/>
    <w:rsid w:val="00392376"/>
    <w:rsid w:val="00392629"/>
    <w:rsid w:val="00392A59"/>
    <w:rsid w:val="00392C28"/>
    <w:rsid w:val="00392E2F"/>
    <w:rsid w:val="00392E99"/>
    <w:rsid w:val="00392EE0"/>
    <w:rsid w:val="00393108"/>
    <w:rsid w:val="0039317E"/>
    <w:rsid w:val="00393219"/>
    <w:rsid w:val="0039332D"/>
    <w:rsid w:val="00393C81"/>
    <w:rsid w:val="00393E22"/>
    <w:rsid w:val="00393F9B"/>
    <w:rsid w:val="003940BF"/>
    <w:rsid w:val="003942DB"/>
    <w:rsid w:val="003944A8"/>
    <w:rsid w:val="003944CE"/>
    <w:rsid w:val="00394569"/>
    <w:rsid w:val="003945A9"/>
    <w:rsid w:val="003949E3"/>
    <w:rsid w:val="00394D10"/>
    <w:rsid w:val="00394EF2"/>
    <w:rsid w:val="00395250"/>
    <w:rsid w:val="003954C7"/>
    <w:rsid w:val="003955E4"/>
    <w:rsid w:val="00395668"/>
    <w:rsid w:val="00395733"/>
    <w:rsid w:val="003957D3"/>
    <w:rsid w:val="003958EE"/>
    <w:rsid w:val="00395A8A"/>
    <w:rsid w:val="00395E5F"/>
    <w:rsid w:val="003960D6"/>
    <w:rsid w:val="00397354"/>
    <w:rsid w:val="00397473"/>
    <w:rsid w:val="00397A65"/>
    <w:rsid w:val="00397A8B"/>
    <w:rsid w:val="00397A9E"/>
    <w:rsid w:val="00397AF7"/>
    <w:rsid w:val="003A018B"/>
    <w:rsid w:val="003A01EB"/>
    <w:rsid w:val="003A04BA"/>
    <w:rsid w:val="003A08F5"/>
    <w:rsid w:val="003A0E0C"/>
    <w:rsid w:val="003A125D"/>
    <w:rsid w:val="003A1672"/>
    <w:rsid w:val="003A17B0"/>
    <w:rsid w:val="003A1F37"/>
    <w:rsid w:val="003A23D9"/>
    <w:rsid w:val="003A24BE"/>
    <w:rsid w:val="003A2A23"/>
    <w:rsid w:val="003A2C25"/>
    <w:rsid w:val="003A2CCC"/>
    <w:rsid w:val="003A2DA6"/>
    <w:rsid w:val="003A3058"/>
    <w:rsid w:val="003A319B"/>
    <w:rsid w:val="003A32F0"/>
    <w:rsid w:val="003A3366"/>
    <w:rsid w:val="003A339D"/>
    <w:rsid w:val="003A3CBE"/>
    <w:rsid w:val="003A3FD2"/>
    <w:rsid w:val="003A4394"/>
    <w:rsid w:val="003A440C"/>
    <w:rsid w:val="003A4429"/>
    <w:rsid w:val="003A47A0"/>
    <w:rsid w:val="003A4897"/>
    <w:rsid w:val="003A4A49"/>
    <w:rsid w:val="003A535E"/>
    <w:rsid w:val="003A53F2"/>
    <w:rsid w:val="003A59F3"/>
    <w:rsid w:val="003A5C30"/>
    <w:rsid w:val="003A5C35"/>
    <w:rsid w:val="003A5FDB"/>
    <w:rsid w:val="003A64D6"/>
    <w:rsid w:val="003A6CD2"/>
    <w:rsid w:val="003A6E67"/>
    <w:rsid w:val="003A74AE"/>
    <w:rsid w:val="003A752E"/>
    <w:rsid w:val="003A782E"/>
    <w:rsid w:val="003A7DCF"/>
    <w:rsid w:val="003B0876"/>
    <w:rsid w:val="003B0A9F"/>
    <w:rsid w:val="003B0F85"/>
    <w:rsid w:val="003B1099"/>
    <w:rsid w:val="003B10E8"/>
    <w:rsid w:val="003B166B"/>
    <w:rsid w:val="003B17CF"/>
    <w:rsid w:val="003B1B8A"/>
    <w:rsid w:val="003B2481"/>
    <w:rsid w:val="003B2570"/>
    <w:rsid w:val="003B25C5"/>
    <w:rsid w:val="003B2800"/>
    <w:rsid w:val="003B2844"/>
    <w:rsid w:val="003B28FD"/>
    <w:rsid w:val="003B2905"/>
    <w:rsid w:val="003B2907"/>
    <w:rsid w:val="003B2E39"/>
    <w:rsid w:val="003B2E54"/>
    <w:rsid w:val="003B31CF"/>
    <w:rsid w:val="003B3DA5"/>
    <w:rsid w:val="003B452B"/>
    <w:rsid w:val="003B4813"/>
    <w:rsid w:val="003B4F77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775"/>
    <w:rsid w:val="003B68C6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AA0"/>
    <w:rsid w:val="003B7C01"/>
    <w:rsid w:val="003C0368"/>
    <w:rsid w:val="003C04AF"/>
    <w:rsid w:val="003C0607"/>
    <w:rsid w:val="003C073A"/>
    <w:rsid w:val="003C0CE6"/>
    <w:rsid w:val="003C135B"/>
    <w:rsid w:val="003C13A2"/>
    <w:rsid w:val="003C142C"/>
    <w:rsid w:val="003C19CD"/>
    <w:rsid w:val="003C2146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561"/>
    <w:rsid w:val="003C3824"/>
    <w:rsid w:val="003C384B"/>
    <w:rsid w:val="003C3CD4"/>
    <w:rsid w:val="003C3D30"/>
    <w:rsid w:val="003C3D85"/>
    <w:rsid w:val="003C4036"/>
    <w:rsid w:val="003C447F"/>
    <w:rsid w:val="003C4E14"/>
    <w:rsid w:val="003C4E25"/>
    <w:rsid w:val="003C515B"/>
    <w:rsid w:val="003C51BF"/>
    <w:rsid w:val="003C5207"/>
    <w:rsid w:val="003C547B"/>
    <w:rsid w:val="003C559C"/>
    <w:rsid w:val="003C5789"/>
    <w:rsid w:val="003C583C"/>
    <w:rsid w:val="003C5A05"/>
    <w:rsid w:val="003C5F2F"/>
    <w:rsid w:val="003C6033"/>
    <w:rsid w:val="003C61A7"/>
    <w:rsid w:val="003C6279"/>
    <w:rsid w:val="003C63D9"/>
    <w:rsid w:val="003C66AB"/>
    <w:rsid w:val="003C6BEB"/>
    <w:rsid w:val="003C6C49"/>
    <w:rsid w:val="003C6F50"/>
    <w:rsid w:val="003C72C7"/>
    <w:rsid w:val="003C741F"/>
    <w:rsid w:val="003C7565"/>
    <w:rsid w:val="003C778E"/>
    <w:rsid w:val="003C7AB7"/>
    <w:rsid w:val="003C7D8E"/>
    <w:rsid w:val="003D02A1"/>
    <w:rsid w:val="003D0463"/>
    <w:rsid w:val="003D0540"/>
    <w:rsid w:val="003D0AB9"/>
    <w:rsid w:val="003D0C28"/>
    <w:rsid w:val="003D0EAE"/>
    <w:rsid w:val="003D13AE"/>
    <w:rsid w:val="003D1464"/>
    <w:rsid w:val="003D14AE"/>
    <w:rsid w:val="003D156B"/>
    <w:rsid w:val="003D167A"/>
    <w:rsid w:val="003D2108"/>
    <w:rsid w:val="003D284D"/>
    <w:rsid w:val="003D2DB4"/>
    <w:rsid w:val="003D3007"/>
    <w:rsid w:val="003D333D"/>
    <w:rsid w:val="003D34B8"/>
    <w:rsid w:val="003D35F4"/>
    <w:rsid w:val="003D3606"/>
    <w:rsid w:val="003D3B0F"/>
    <w:rsid w:val="003D3E6B"/>
    <w:rsid w:val="003D3F92"/>
    <w:rsid w:val="003D4046"/>
    <w:rsid w:val="003D412D"/>
    <w:rsid w:val="003D428F"/>
    <w:rsid w:val="003D42AE"/>
    <w:rsid w:val="003D43A8"/>
    <w:rsid w:val="003D4448"/>
    <w:rsid w:val="003D4A64"/>
    <w:rsid w:val="003D4BCB"/>
    <w:rsid w:val="003D4EB7"/>
    <w:rsid w:val="003D4FA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3AE"/>
    <w:rsid w:val="003D6905"/>
    <w:rsid w:val="003D6B6E"/>
    <w:rsid w:val="003D6E0A"/>
    <w:rsid w:val="003D6F1F"/>
    <w:rsid w:val="003D7213"/>
    <w:rsid w:val="003D733F"/>
    <w:rsid w:val="003D7637"/>
    <w:rsid w:val="003D7BDD"/>
    <w:rsid w:val="003D7C8E"/>
    <w:rsid w:val="003E004C"/>
    <w:rsid w:val="003E00D3"/>
    <w:rsid w:val="003E012A"/>
    <w:rsid w:val="003E0777"/>
    <w:rsid w:val="003E085D"/>
    <w:rsid w:val="003E0AE0"/>
    <w:rsid w:val="003E1003"/>
    <w:rsid w:val="003E13C4"/>
    <w:rsid w:val="003E1609"/>
    <w:rsid w:val="003E20E4"/>
    <w:rsid w:val="003E21B6"/>
    <w:rsid w:val="003E2253"/>
    <w:rsid w:val="003E286A"/>
    <w:rsid w:val="003E295F"/>
    <w:rsid w:val="003E2C86"/>
    <w:rsid w:val="003E2E4A"/>
    <w:rsid w:val="003E2F0D"/>
    <w:rsid w:val="003E3020"/>
    <w:rsid w:val="003E31B2"/>
    <w:rsid w:val="003E35FD"/>
    <w:rsid w:val="003E385F"/>
    <w:rsid w:val="003E3919"/>
    <w:rsid w:val="003E3958"/>
    <w:rsid w:val="003E3D71"/>
    <w:rsid w:val="003E3D8B"/>
    <w:rsid w:val="003E3DDE"/>
    <w:rsid w:val="003E3F15"/>
    <w:rsid w:val="003E4674"/>
    <w:rsid w:val="003E48DF"/>
    <w:rsid w:val="003E4CF3"/>
    <w:rsid w:val="003E4DFB"/>
    <w:rsid w:val="003E4F84"/>
    <w:rsid w:val="003E51C4"/>
    <w:rsid w:val="003E5434"/>
    <w:rsid w:val="003E5A42"/>
    <w:rsid w:val="003E5DDE"/>
    <w:rsid w:val="003E60D7"/>
    <w:rsid w:val="003E6821"/>
    <w:rsid w:val="003E6877"/>
    <w:rsid w:val="003E6E38"/>
    <w:rsid w:val="003E6F1E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F95"/>
    <w:rsid w:val="003F015E"/>
    <w:rsid w:val="003F0241"/>
    <w:rsid w:val="003F0730"/>
    <w:rsid w:val="003F086D"/>
    <w:rsid w:val="003F0B00"/>
    <w:rsid w:val="003F0C55"/>
    <w:rsid w:val="003F0EDA"/>
    <w:rsid w:val="003F1155"/>
    <w:rsid w:val="003F1670"/>
    <w:rsid w:val="003F1F59"/>
    <w:rsid w:val="003F2073"/>
    <w:rsid w:val="003F20F9"/>
    <w:rsid w:val="003F250D"/>
    <w:rsid w:val="003F25D7"/>
    <w:rsid w:val="003F2711"/>
    <w:rsid w:val="003F2A9C"/>
    <w:rsid w:val="003F2AD8"/>
    <w:rsid w:val="003F2B44"/>
    <w:rsid w:val="003F2B4D"/>
    <w:rsid w:val="003F3B18"/>
    <w:rsid w:val="003F3E22"/>
    <w:rsid w:val="003F4336"/>
    <w:rsid w:val="003F43FE"/>
    <w:rsid w:val="003F526D"/>
    <w:rsid w:val="003F53EE"/>
    <w:rsid w:val="003F55ED"/>
    <w:rsid w:val="003F5C80"/>
    <w:rsid w:val="003F5EC0"/>
    <w:rsid w:val="003F63E0"/>
    <w:rsid w:val="003F6486"/>
    <w:rsid w:val="003F6CE4"/>
    <w:rsid w:val="003F6D5E"/>
    <w:rsid w:val="003F7236"/>
    <w:rsid w:val="003F7438"/>
    <w:rsid w:val="003F78B7"/>
    <w:rsid w:val="003F7B0E"/>
    <w:rsid w:val="003F7F8C"/>
    <w:rsid w:val="003F7FDE"/>
    <w:rsid w:val="00400043"/>
    <w:rsid w:val="004000D0"/>
    <w:rsid w:val="00400154"/>
    <w:rsid w:val="004002B0"/>
    <w:rsid w:val="004003B0"/>
    <w:rsid w:val="00400435"/>
    <w:rsid w:val="004004C1"/>
    <w:rsid w:val="00400AC4"/>
    <w:rsid w:val="00400C52"/>
    <w:rsid w:val="00400D12"/>
    <w:rsid w:val="004012A7"/>
    <w:rsid w:val="004015BB"/>
    <w:rsid w:val="00401771"/>
    <w:rsid w:val="00401931"/>
    <w:rsid w:val="00401A7E"/>
    <w:rsid w:val="00401F83"/>
    <w:rsid w:val="00402068"/>
    <w:rsid w:val="00402166"/>
    <w:rsid w:val="004023E6"/>
    <w:rsid w:val="00402659"/>
    <w:rsid w:val="00402EE7"/>
    <w:rsid w:val="00402F8A"/>
    <w:rsid w:val="00403552"/>
    <w:rsid w:val="004036AF"/>
    <w:rsid w:val="00403A05"/>
    <w:rsid w:val="00403A64"/>
    <w:rsid w:val="00403E26"/>
    <w:rsid w:val="00404071"/>
    <w:rsid w:val="00404A0E"/>
    <w:rsid w:val="00404A52"/>
    <w:rsid w:val="00404CC4"/>
    <w:rsid w:val="00404CFC"/>
    <w:rsid w:val="00404ED5"/>
    <w:rsid w:val="004050E2"/>
    <w:rsid w:val="0040515F"/>
    <w:rsid w:val="00405185"/>
    <w:rsid w:val="004056D9"/>
    <w:rsid w:val="00405723"/>
    <w:rsid w:val="00405A80"/>
    <w:rsid w:val="00405A86"/>
    <w:rsid w:val="00405E05"/>
    <w:rsid w:val="004064EF"/>
    <w:rsid w:val="00406509"/>
    <w:rsid w:val="004069AA"/>
    <w:rsid w:val="00406E4C"/>
    <w:rsid w:val="00406EA7"/>
    <w:rsid w:val="00407010"/>
    <w:rsid w:val="00407758"/>
    <w:rsid w:val="004077EF"/>
    <w:rsid w:val="00407B35"/>
    <w:rsid w:val="00407C75"/>
    <w:rsid w:val="00407D39"/>
    <w:rsid w:val="00407F67"/>
    <w:rsid w:val="0041034A"/>
    <w:rsid w:val="00410431"/>
    <w:rsid w:val="004104A8"/>
    <w:rsid w:val="00410B4C"/>
    <w:rsid w:val="00410E69"/>
    <w:rsid w:val="00411206"/>
    <w:rsid w:val="004112FE"/>
    <w:rsid w:val="00411568"/>
    <w:rsid w:val="00411FE5"/>
    <w:rsid w:val="00412018"/>
    <w:rsid w:val="0041235E"/>
    <w:rsid w:val="0041307B"/>
    <w:rsid w:val="004132AA"/>
    <w:rsid w:val="00413463"/>
    <w:rsid w:val="00413468"/>
    <w:rsid w:val="00413A8B"/>
    <w:rsid w:val="00413C29"/>
    <w:rsid w:val="004140B1"/>
    <w:rsid w:val="004141D1"/>
    <w:rsid w:val="004141F6"/>
    <w:rsid w:val="00414690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EA"/>
    <w:rsid w:val="00415FDB"/>
    <w:rsid w:val="00416095"/>
    <w:rsid w:val="004164FB"/>
    <w:rsid w:val="004166F8"/>
    <w:rsid w:val="0041699A"/>
    <w:rsid w:val="00416B6D"/>
    <w:rsid w:val="00416BFA"/>
    <w:rsid w:val="00416D76"/>
    <w:rsid w:val="00416FA3"/>
    <w:rsid w:val="0041700E"/>
    <w:rsid w:val="00417559"/>
    <w:rsid w:val="004175E4"/>
    <w:rsid w:val="0041770F"/>
    <w:rsid w:val="004177C0"/>
    <w:rsid w:val="004177D9"/>
    <w:rsid w:val="00417CD6"/>
    <w:rsid w:val="0042036F"/>
    <w:rsid w:val="00420406"/>
    <w:rsid w:val="004204CB"/>
    <w:rsid w:val="0042096C"/>
    <w:rsid w:val="004209FE"/>
    <w:rsid w:val="00420E6C"/>
    <w:rsid w:val="0042178E"/>
    <w:rsid w:val="004218A6"/>
    <w:rsid w:val="004218D1"/>
    <w:rsid w:val="00421B96"/>
    <w:rsid w:val="00421B9D"/>
    <w:rsid w:val="00421EDE"/>
    <w:rsid w:val="00421F83"/>
    <w:rsid w:val="0042249B"/>
    <w:rsid w:val="004227AB"/>
    <w:rsid w:val="00422BD1"/>
    <w:rsid w:val="00422C1B"/>
    <w:rsid w:val="0042330F"/>
    <w:rsid w:val="00423398"/>
    <w:rsid w:val="004236AB"/>
    <w:rsid w:val="004238DD"/>
    <w:rsid w:val="00423938"/>
    <w:rsid w:val="00423E86"/>
    <w:rsid w:val="00424364"/>
    <w:rsid w:val="0042499C"/>
    <w:rsid w:val="00424CF8"/>
    <w:rsid w:val="00424D9D"/>
    <w:rsid w:val="00424EB0"/>
    <w:rsid w:val="00425161"/>
    <w:rsid w:val="004251CD"/>
    <w:rsid w:val="00425328"/>
    <w:rsid w:val="0042533D"/>
    <w:rsid w:val="00425776"/>
    <w:rsid w:val="004258FD"/>
    <w:rsid w:val="004259AA"/>
    <w:rsid w:val="00425BAA"/>
    <w:rsid w:val="00426215"/>
    <w:rsid w:val="0042680A"/>
    <w:rsid w:val="00426FAE"/>
    <w:rsid w:val="00426FBA"/>
    <w:rsid w:val="0042717E"/>
    <w:rsid w:val="0042728C"/>
    <w:rsid w:val="004274D7"/>
    <w:rsid w:val="00427A84"/>
    <w:rsid w:val="00427B5B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C1F"/>
    <w:rsid w:val="00430E03"/>
    <w:rsid w:val="00430ED4"/>
    <w:rsid w:val="00431044"/>
    <w:rsid w:val="00431054"/>
    <w:rsid w:val="0043128D"/>
    <w:rsid w:val="0043133A"/>
    <w:rsid w:val="004319B5"/>
    <w:rsid w:val="00431DD8"/>
    <w:rsid w:val="00431EDE"/>
    <w:rsid w:val="00431F34"/>
    <w:rsid w:val="0043251A"/>
    <w:rsid w:val="00432A01"/>
    <w:rsid w:val="00433119"/>
    <w:rsid w:val="0043341C"/>
    <w:rsid w:val="00433458"/>
    <w:rsid w:val="00433C86"/>
    <w:rsid w:val="00433DEB"/>
    <w:rsid w:val="004341C8"/>
    <w:rsid w:val="00434623"/>
    <w:rsid w:val="0043464B"/>
    <w:rsid w:val="004346FF"/>
    <w:rsid w:val="004349CA"/>
    <w:rsid w:val="00434A03"/>
    <w:rsid w:val="004351E4"/>
    <w:rsid w:val="004356F4"/>
    <w:rsid w:val="0043585E"/>
    <w:rsid w:val="00435AEB"/>
    <w:rsid w:val="00435B06"/>
    <w:rsid w:val="00436224"/>
    <w:rsid w:val="00436781"/>
    <w:rsid w:val="00436FB4"/>
    <w:rsid w:val="004373A2"/>
    <w:rsid w:val="00437470"/>
    <w:rsid w:val="0043795C"/>
    <w:rsid w:val="0043796B"/>
    <w:rsid w:val="00437C77"/>
    <w:rsid w:val="00437D55"/>
    <w:rsid w:val="004402F0"/>
    <w:rsid w:val="004406E0"/>
    <w:rsid w:val="0044085B"/>
    <w:rsid w:val="00440C8D"/>
    <w:rsid w:val="00440CBF"/>
    <w:rsid w:val="004410FD"/>
    <w:rsid w:val="00441219"/>
    <w:rsid w:val="00441233"/>
    <w:rsid w:val="0044153D"/>
    <w:rsid w:val="0044166F"/>
    <w:rsid w:val="004418A7"/>
    <w:rsid w:val="00441DED"/>
    <w:rsid w:val="00442057"/>
    <w:rsid w:val="004420A5"/>
    <w:rsid w:val="0044225D"/>
    <w:rsid w:val="0044244E"/>
    <w:rsid w:val="00442894"/>
    <w:rsid w:val="00442A20"/>
    <w:rsid w:val="00442C3F"/>
    <w:rsid w:val="00442DB9"/>
    <w:rsid w:val="00442DE4"/>
    <w:rsid w:val="0044335E"/>
    <w:rsid w:val="0044346A"/>
    <w:rsid w:val="004435EC"/>
    <w:rsid w:val="004437BF"/>
    <w:rsid w:val="00443BF7"/>
    <w:rsid w:val="00443ECC"/>
    <w:rsid w:val="00444131"/>
    <w:rsid w:val="0044429D"/>
    <w:rsid w:val="0044469F"/>
    <w:rsid w:val="00444877"/>
    <w:rsid w:val="00444A90"/>
    <w:rsid w:val="004450BB"/>
    <w:rsid w:val="0044512C"/>
    <w:rsid w:val="00445380"/>
    <w:rsid w:val="00445912"/>
    <w:rsid w:val="00445A47"/>
    <w:rsid w:val="00445CF0"/>
    <w:rsid w:val="00445D51"/>
    <w:rsid w:val="00445E50"/>
    <w:rsid w:val="00446830"/>
    <w:rsid w:val="00446962"/>
    <w:rsid w:val="00446AD1"/>
    <w:rsid w:val="00446D04"/>
    <w:rsid w:val="00446DC8"/>
    <w:rsid w:val="00446E91"/>
    <w:rsid w:val="00446FB1"/>
    <w:rsid w:val="00447686"/>
    <w:rsid w:val="004477AD"/>
    <w:rsid w:val="00447F89"/>
    <w:rsid w:val="0045077B"/>
    <w:rsid w:val="00450950"/>
    <w:rsid w:val="00450AE6"/>
    <w:rsid w:val="00450EE7"/>
    <w:rsid w:val="004512D4"/>
    <w:rsid w:val="004513BF"/>
    <w:rsid w:val="00451460"/>
    <w:rsid w:val="00451E38"/>
    <w:rsid w:val="00452071"/>
    <w:rsid w:val="00452161"/>
    <w:rsid w:val="004521B0"/>
    <w:rsid w:val="0045291C"/>
    <w:rsid w:val="00452E99"/>
    <w:rsid w:val="004537AD"/>
    <w:rsid w:val="00453FC4"/>
    <w:rsid w:val="0045435A"/>
    <w:rsid w:val="00454498"/>
    <w:rsid w:val="00454FFC"/>
    <w:rsid w:val="00455331"/>
    <w:rsid w:val="004554FD"/>
    <w:rsid w:val="004555CE"/>
    <w:rsid w:val="00455696"/>
    <w:rsid w:val="0045585E"/>
    <w:rsid w:val="0045598E"/>
    <w:rsid w:val="00455CEF"/>
    <w:rsid w:val="00455F61"/>
    <w:rsid w:val="004563AF"/>
    <w:rsid w:val="0045670E"/>
    <w:rsid w:val="00456C28"/>
    <w:rsid w:val="00457A7F"/>
    <w:rsid w:val="0046020B"/>
    <w:rsid w:val="0046058F"/>
    <w:rsid w:val="00460C99"/>
    <w:rsid w:val="00460E0E"/>
    <w:rsid w:val="00460FA2"/>
    <w:rsid w:val="0046102B"/>
    <w:rsid w:val="0046149F"/>
    <w:rsid w:val="004614B8"/>
    <w:rsid w:val="00461A33"/>
    <w:rsid w:val="00461BB7"/>
    <w:rsid w:val="0046252B"/>
    <w:rsid w:val="00462559"/>
    <w:rsid w:val="004628AD"/>
    <w:rsid w:val="00462B98"/>
    <w:rsid w:val="00462BBA"/>
    <w:rsid w:val="00462DC6"/>
    <w:rsid w:val="00462E56"/>
    <w:rsid w:val="00462EDC"/>
    <w:rsid w:val="00463459"/>
    <w:rsid w:val="0046351B"/>
    <w:rsid w:val="004638E0"/>
    <w:rsid w:val="00463DFA"/>
    <w:rsid w:val="00463EA3"/>
    <w:rsid w:val="004648BA"/>
    <w:rsid w:val="00464AD2"/>
    <w:rsid w:val="0046510A"/>
    <w:rsid w:val="0046562D"/>
    <w:rsid w:val="0046582C"/>
    <w:rsid w:val="00465988"/>
    <w:rsid w:val="00465D71"/>
    <w:rsid w:val="00465DAA"/>
    <w:rsid w:val="00465DBB"/>
    <w:rsid w:val="00466460"/>
    <w:rsid w:val="004664E1"/>
    <w:rsid w:val="004666B3"/>
    <w:rsid w:val="004668EF"/>
    <w:rsid w:val="00466C59"/>
    <w:rsid w:val="004670EB"/>
    <w:rsid w:val="00467187"/>
    <w:rsid w:val="004672D6"/>
    <w:rsid w:val="004674E4"/>
    <w:rsid w:val="00467C42"/>
    <w:rsid w:val="00467CBB"/>
    <w:rsid w:val="004704A6"/>
    <w:rsid w:val="00470655"/>
    <w:rsid w:val="004707D6"/>
    <w:rsid w:val="0047097E"/>
    <w:rsid w:val="00470ACE"/>
    <w:rsid w:val="00471001"/>
    <w:rsid w:val="00471118"/>
    <w:rsid w:val="00471946"/>
    <w:rsid w:val="004719B8"/>
    <w:rsid w:val="00471A84"/>
    <w:rsid w:val="00471C0F"/>
    <w:rsid w:val="004721CC"/>
    <w:rsid w:val="00472906"/>
    <w:rsid w:val="00472A8E"/>
    <w:rsid w:val="00472CBA"/>
    <w:rsid w:val="00472F78"/>
    <w:rsid w:val="00473378"/>
    <w:rsid w:val="00473415"/>
    <w:rsid w:val="00473734"/>
    <w:rsid w:val="00473927"/>
    <w:rsid w:val="00473FAE"/>
    <w:rsid w:val="00474117"/>
    <w:rsid w:val="00474411"/>
    <w:rsid w:val="004746C4"/>
    <w:rsid w:val="00474910"/>
    <w:rsid w:val="00474943"/>
    <w:rsid w:val="00474A93"/>
    <w:rsid w:val="00474D67"/>
    <w:rsid w:val="004751E2"/>
    <w:rsid w:val="00475244"/>
    <w:rsid w:val="00475281"/>
    <w:rsid w:val="004755AE"/>
    <w:rsid w:val="00475625"/>
    <w:rsid w:val="004758DE"/>
    <w:rsid w:val="00475AC8"/>
    <w:rsid w:val="00475ACF"/>
    <w:rsid w:val="00475B19"/>
    <w:rsid w:val="00475FF7"/>
    <w:rsid w:val="00476072"/>
    <w:rsid w:val="00476605"/>
    <w:rsid w:val="004767C4"/>
    <w:rsid w:val="00476AC5"/>
    <w:rsid w:val="00476B64"/>
    <w:rsid w:val="0047706E"/>
    <w:rsid w:val="0047780A"/>
    <w:rsid w:val="004778C9"/>
    <w:rsid w:val="004779CF"/>
    <w:rsid w:val="00477AEC"/>
    <w:rsid w:val="004808AF"/>
    <w:rsid w:val="00480D94"/>
    <w:rsid w:val="00481084"/>
    <w:rsid w:val="00481584"/>
    <w:rsid w:val="00481617"/>
    <w:rsid w:val="00481646"/>
    <w:rsid w:val="004816C5"/>
    <w:rsid w:val="004819E1"/>
    <w:rsid w:val="00481BD1"/>
    <w:rsid w:val="00481E9E"/>
    <w:rsid w:val="0048200B"/>
    <w:rsid w:val="004825FA"/>
    <w:rsid w:val="00482AEE"/>
    <w:rsid w:val="00482B97"/>
    <w:rsid w:val="00482C06"/>
    <w:rsid w:val="00483026"/>
    <w:rsid w:val="004831A8"/>
    <w:rsid w:val="004832A7"/>
    <w:rsid w:val="0048385A"/>
    <w:rsid w:val="004838B9"/>
    <w:rsid w:val="00483C15"/>
    <w:rsid w:val="00483CDD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937"/>
    <w:rsid w:val="00485A8C"/>
    <w:rsid w:val="00485CA6"/>
    <w:rsid w:val="00485E50"/>
    <w:rsid w:val="004862A7"/>
    <w:rsid w:val="00486816"/>
    <w:rsid w:val="00486B1C"/>
    <w:rsid w:val="00486B3B"/>
    <w:rsid w:val="00486CAE"/>
    <w:rsid w:val="004872C7"/>
    <w:rsid w:val="004876BC"/>
    <w:rsid w:val="0048786E"/>
    <w:rsid w:val="00487A31"/>
    <w:rsid w:val="00487A72"/>
    <w:rsid w:val="00487AF9"/>
    <w:rsid w:val="00487B08"/>
    <w:rsid w:val="00487FE8"/>
    <w:rsid w:val="00490151"/>
    <w:rsid w:val="0049050F"/>
    <w:rsid w:val="00490851"/>
    <w:rsid w:val="00491103"/>
    <w:rsid w:val="00491159"/>
    <w:rsid w:val="004911BE"/>
    <w:rsid w:val="00491223"/>
    <w:rsid w:val="00491600"/>
    <w:rsid w:val="0049182D"/>
    <w:rsid w:val="0049190B"/>
    <w:rsid w:val="00491D74"/>
    <w:rsid w:val="00491D79"/>
    <w:rsid w:val="00491F73"/>
    <w:rsid w:val="00491FF3"/>
    <w:rsid w:val="0049290E"/>
    <w:rsid w:val="00492A47"/>
    <w:rsid w:val="00492A59"/>
    <w:rsid w:val="00492B34"/>
    <w:rsid w:val="00493049"/>
    <w:rsid w:val="00493204"/>
    <w:rsid w:val="0049321B"/>
    <w:rsid w:val="0049325A"/>
    <w:rsid w:val="00493A4C"/>
    <w:rsid w:val="00493A73"/>
    <w:rsid w:val="00493D06"/>
    <w:rsid w:val="00493DB6"/>
    <w:rsid w:val="00493F63"/>
    <w:rsid w:val="004946A7"/>
    <w:rsid w:val="004946F5"/>
    <w:rsid w:val="00494AE8"/>
    <w:rsid w:val="004956B1"/>
    <w:rsid w:val="004956F7"/>
    <w:rsid w:val="004969C2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4B7"/>
    <w:rsid w:val="0049788B"/>
    <w:rsid w:val="00497E51"/>
    <w:rsid w:val="004A05FD"/>
    <w:rsid w:val="004A08F9"/>
    <w:rsid w:val="004A09EF"/>
    <w:rsid w:val="004A0D5B"/>
    <w:rsid w:val="004A0D6E"/>
    <w:rsid w:val="004A0EB1"/>
    <w:rsid w:val="004A0F3F"/>
    <w:rsid w:val="004A1353"/>
    <w:rsid w:val="004A145C"/>
    <w:rsid w:val="004A15DE"/>
    <w:rsid w:val="004A15E9"/>
    <w:rsid w:val="004A1930"/>
    <w:rsid w:val="004A1D10"/>
    <w:rsid w:val="004A23BA"/>
    <w:rsid w:val="004A2704"/>
    <w:rsid w:val="004A2B23"/>
    <w:rsid w:val="004A306B"/>
    <w:rsid w:val="004A366E"/>
    <w:rsid w:val="004A3935"/>
    <w:rsid w:val="004A3CB2"/>
    <w:rsid w:val="004A3DA8"/>
    <w:rsid w:val="004A45E1"/>
    <w:rsid w:val="004A467D"/>
    <w:rsid w:val="004A467E"/>
    <w:rsid w:val="004A4C67"/>
    <w:rsid w:val="004A53F5"/>
    <w:rsid w:val="004A58BA"/>
    <w:rsid w:val="004A599B"/>
    <w:rsid w:val="004A59C0"/>
    <w:rsid w:val="004A5EFD"/>
    <w:rsid w:val="004A5F47"/>
    <w:rsid w:val="004A64DC"/>
    <w:rsid w:val="004A6A6F"/>
    <w:rsid w:val="004A6B5F"/>
    <w:rsid w:val="004A6E1D"/>
    <w:rsid w:val="004A6E75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967"/>
    <w:rsid w:val="004B2ACF"/>
    <w:rsid w:val="004B2B2E"/>
    <w:rsid w:val="004B2FE9"/>
    <w:rsid w:val="004B3202"/>
    <w:rsid w:val="004B3309"/>
    <w:rsid w:val="004B3926"/>
    <w:rsid w:val="004B3AC6"/>
    <w:rsid w:val="004B3B9F"/>
    <w:rsid w:val="004B3E1B"/>
    <w:rsid w:val="004B3E44"/>
    <w:rsid w:val="004B3F82"/>
    <w:rsid w:val="004B4028"/>
    <w:rsid w:val="004B4751"/>
    <w:rsid w:val="004B4A78"/>
    <w:rsid w:val="004B5144"/>
    <w:rsid w:val="004B526A"/>
    <w:rsid w:val="004B5299"/>
    <w:rsid w:val="004B5555"/>
    <w:rsid w:val="004B5630"/>
    <w:rsid w:val="004B5660"/>
    <w:rsid w:val="004B5C4F"/>
    <w:rsid w:val="004B6310"/>
    <w:rsid w:val="004B6591"/>
    <w:rsid w:val="004B686A"/>
    <w:rsid w:val="004B6D1D"/>
    <w:rsid w:val="004B6F2C"/>
    <w:rsid w:val="004B6FCD"/>
    <w:rsid w:val="004B7235"/>
    <w:rsid w:val="004B7BC3"/>
    <w:rsid w:val="004C0063"/>
    <w:rsid w:val="004C059F"/>
    <w:rsid w:val="004C075F"/>
    <w:rsid w:val="004C0C9C"/>
    <w:rsid w:val="004C0E5B"/>
    <w:rsid w:val="004C12C5"/>
    <w:rsid w:val="004C1667"/>
    <w:rsid w:val="004C1E8E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4064"/>
    <w:rsid w:val="004C41CE"/>
    <w:rsid w:val="004C4366"/>
    <w:rsid w:val="004C45A9"/>
    <w:rsid w:val="004C4632"/>
    <w:rsid w:val="004C484F"/>
    <w:rsid w:val="004C4987"/>
    <w:rsid w:val="004C4A77"/>
    <w:rsid w:val="004C4AE6"/>
    <w:rsid w:val="004C4C01"/>
    <w:rsid w:val="004C5118"/>
    <w:rsid w:val="004C5154"/>
    <w:rsid w:val="004C52C0"/>
    <w:rsid w:val="004C5468"/>
    <w:rsid w:val="004C5672"/>
    <w:rsid w:val="004C5C9B"/>
    <w:rsid w:val="004C632D"/>
    <w:rsid w:val="004C6618"/>
    <w:rsid w:val="004C6B93"/>
    <w:rsid w:val="004C731B"/>
    <w:rsid w:val="004C773A"/>
    <w:rsid w:val="004C77BD"/>
    <w:rsid w:val="004C77EE"/>
    <w:rsid w:val="004C791D"/>
    <w:rsid w:val="004C7EE6"/>
    <w:rsid w:val="004D040E"/>
    <w:rsid w:val="004D077C"/>
    <w:rsid w:val="004D09DB"/>
    <w:rsid w:val="004D0DF0"/>
    <w:rsid w:val="004D108A"/>
    <w:rsid w:val="004D1462"/>
    <w:rsid w:val="004D1641"/>
    <w:rsid w:val="004D1642"/>
    <w:rsid w:val="004D1BF9"/>
    <w:rsid w:val="004D1C19"/>
    <w:rsid w:val="004D1F15"/>
    <w:rsid w:val="004D2478"/>
    <w:rsid w:val="004D26AF"/>
    <w:rsid w:val="004D2756"/>
    <w:rsid w:val="004D2CC1"/>
    <w:rsid w:val="004D3279"/>
    <w:rsid w:val="004D3341"/>
    <w:rsid w:val="004D34BE"/>
    <w:rsid w:val="004D3878"/>
    <w:rsid w:val="004D3966"/>
    <w:rsid w:val="004D3B49"/>
    <w:rsid w:val="004D3B9B"/>
    <w:rsid w:val="004D3D6A"/>
    <w:rsid w:val="004D47E0"/>
    <w:rsid w:val="004D4A68"/>
    <w:rsid w:val="004D4CDC"/>
    <w:rsid w:val="004D4E01"/>
    <w:rsid w:val="004D544B"/>
    <w:rsid w:val="004D59FC"/>
    <w:rsid w:val="004D5DCF"/>
    <w:rsid w:val="004D64D4"/>
    <w:rsid w:val="004D651E"/>
    <w:rsid w:val="004D6731"/>
    <w:rsid w:val="004D71A4"/>
    <w:rsid w:val="004D779E"/>
    <w:rsid w:val="004D78BB"/>
    <w:rsid w:val="004D7FB1"/>
    <w:rsid w:val="004E016B"/>
    <w:rsid w:val="004E0BC0"/>
    <w:rsid w:val="004E0D6D"/>
    <w:rsid w:val="004E101C"/>
    <w:rsid w:val="004E15DD"/>
    <w:rsid w:val="004E1798"/>
    <w:rsid w:val="004E1A66"/>
    <w:rsid w:val="004E230D"/>
    <w:rsid w:val="004E2676"/>
    <w:rsid w:val="004E26BB"/>
    <w:rsid w:val="004E2B44"/>
    <w:rsid w:val="004E30D4"/>
    <w:rsid w:val="004E3169"/>
    <w:rsid w:val="004E32E5"/>
    <w:rsid w:val="004E35DF"/>
    <w:rsid w:val="004E389E"/>
    <w:rsid w:val="004E3AAF"/>
    <w:rsid w:val="004E3DC5"/>
    <w:rsid w:val="004E4961"/>
    <w:rsid w:val="004E4BDA"/>
    <w:rsid w:val="004E4E86"/>
    <w:rsid w:val="004E5264"/>
    <w:rsid w:val="004E52FC"/>
    <w:rsid w:val="004E537B"/>
    <w:rsid w:val="004E54B1"/>
    <w:rsid w:val="004E5AEF"/>
    <w:rsid w:val="004E60CC"/>
    <w:rsid w:val="004E6224"/>
    <w:rsid w:val="004E6AF8"/>
    <w:rsid w:val="004E6C19"/>
    <w:rsid w:val="004E6CE4"/>
    <w:rsid w:val="004E6D71"/>
    <w:rsid w:val="004E6D85"/>
    <w:rsid w:val="004E715D"/>
    <w:rsid w:val="004E7396"/>
    <w:rsid w:val="004E7542"/>
    <w:rsid w:val="004E75A9"/>
    <w:rsid w:val="004E77C8"/>
    <w:rsid w:val="004E7D40"/>
    <w:rsid w:val="004E7EBE"/>
    <w:rsid w:val="004F0068"/>
    <w:rsid w:val="004F044C"/>
    <w:rsid w:val="004F056F"/>
    <w:rsid w:val="004F05F6"/>
    <w:rsid w:val="004F08A3"/>
    <w:rsid w:val="004F0FC2"/>
    <w:rsid w:val="004F11AC"/>
    <w:rsid w:val="004F1312"/>
    <w:rsid w:val="004F13D1"/>
    <w:rsid w:val="004F13F1"/>
    <w:rsid w:val="004F1AA9"/>
    <w:rsid w:val="004F1E9B"/>
    <w:rsid w:val="004F1FAD"/>
    <w:rsid w:val="004F2387"/>
    <w:rsid w:val="004F25AB"/>
    <w:rsid w:val="004F26C4"/>
    <w:rsid w:val="004F276A"/>
    <w:rsid w:val="004F2D7B"/>
    <w:rsid w:val="004F2DAB"/>
    <w:rsid w:val="004F2DB4"/>
    <w:rsid w:val="004F32BB"/>
    <w:rsid w:val="004F32E2"/>
    <w:rsid w:val="004F388E"/>
    <w:rsid w:val="004F3B0F"/>
    <w:rsid w:val="004F3B34"/>
    <w:rsid w:val="004F3F8D"/>
    <w:rsid w:val="004F40A5"/>
    <w:rsid w:val="004F4531"/>
    <w:rsid w:val="004F4682"/>
    <w:rsid w:val="004F49BD"/>
    <w:rsid w:val="004F4ABD"/>
    <w:rsid w:val="004F4AE4"/>
    <w:rsid w:val="004F4AF1"/>
    <w:rsid w:val="004F4F75"/>
    <w:rsid w:val="004F51B8"/>
    <w:rsid w:val="004F523B"/>
    <w:rsid w:val="004F57AB"/>
    <w:rsid w:val="004F62E6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441"/>
    <w:rsid w:val="004F7D00"/>
    <w:rsid w:val="004F7E92"/>
    <w:rsid w:val="005006EE"/>
    <w:rsid w:val="00500C28"/>
    <w:rsid w:val="00501004"/>
    <w:rsid w:val="00501039"/>
    <w:rsid w:val="0050174F"/>
    <w:rsid w:val="0050178E"/>
    <w:rsid w:val="00501E5B"/>
    <w:rsid w:val="0050249E"/>
    <w:rsid w:val="00502514"/>
    <w:rsid w:val="0050254D"/>
    <w:rsid w:val="0050281E"/>
    <w:rsid w:val="00502C50"/>
    <w:rsid w:val="00502D03"/>
    <w:rsid w:val="00503017"/>
    <w:rsid w:val="0050322F"/>
    <w:rsid w:val="005036B1"/>
    <w:rsid w:val="005037FB"/>
    <w:rsid w:val="005039E5"/>
    <w:rsid w:val="00503AFD"/>
    <w:rsid w:val="00503BD6"/>
    <w:rsid w:val="00503E85"/>
    <w:rsid w:val="005048C6"/>
    <w:rsid w:val="00504A1D"/>
    <w:rsid w:val="005052DB"/>
    <w:rsid w:val="00505578"/>
    <w:rsid w:val="00505A93"/>
    <w:rsid w:val="00505D7E"/>
    <w:rsid w:val="005065F0"/>
    <w:rsid w:val="00507184"/>
    <w:rsid w:val="0050777E"/>
    <w:rsid w:val="0050787E"/>
    <w:rsid w:val="00507A23"/>
    <w:rsid w:val="00507A49"/>
    <w:rsid w:val="00507B6E"/>
    <w:rsid w:val="00507C32"/>
    <w:rsid w:val="00507C73"/>
    <w:rsid w:val="00507DDB"/>
    <w:rsid w:val="005100B0"/>
    <w:rsid w:val="005100F5"/>
    <w:rsid w:val="005109E8"/>
    <w:rsid w:val="00510EF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1FE2"/>
    <w:rsid w:val="00512155"/>
    <w:rsid w:val="00512721"/>
    <w:rsid w:val="00512D16"/>
    <w:rsid w:val="00512D25"/>
    <w:rsid w:val="00513332"/>
    <w:rsid w:val="005134E1"/>
    <w:rsid w:val="005137AB"/>
    <w:rsid w:val="005138FC"/>
    <w:rsid w:val="00513A7E"/>
    <w:rsid w:val="00513CE0"/>
    <w:rsid w:val="00513EC6"/>
    <w:rsid w:val="00514234"/>
    <w:rsid w:val="0051442E"/>
    <w:rsid w:val="005144EE"/>
    <w:rsid w:val="005146DC"/>
    <w:rsid w:val="0051495A"/>
    <w:rsid w:val="00514BE6"/>
    <w:rsid w:val="00514C8C"/>
    <w:rsid w:val="00514CFA"/>
    <w:rsid w:val="00515372"/>
    <w:rsid w:val="0051567C"/>
    <w:rsid w:val="005157DA"/>
    <w:rsid w:val="005158F3"/>
    <w:rsid w:val="005159B0"/>
    <w:rsid w:val="00515DFA"/>
    <w:rsid w:val="005161BC"/>
    <w:rsid w:val="00516BA8"/>
    <w:rsid w:val="0051750E"/>
    <w:rsid w:val="00517967"/>
    <w:rsid w:val="00517BAB"/>
    <w:rsid w:val="005201FE"/>
    <w:rsid w:val="005202A4"/>
    <w:rsid w:val="00520566"/>
    <w:rsid w:val="005205F7"/>
    <w:rsid w:val="00520682"/>
    <w:rsid w:val="00520AA0"/>
    <w:rsid w:val="0052145B"/>
    <w:rsid w:val="005216D7"/>
    <w:rsid w:val="00521B7F"/>
    <w:rsid w:val="00521BA4"/>
    <w:rsid w:val="0052238E"/>
    <w:rsid w:val="005223C1"/>
    <w:rsid w:val="005225E0"/>
    <w:rsid w:val="00522C97"/>
    <w:rsid w:val="00522CD2"/>
    <w:rsid w:val="00522FD2"/>
    <w:rsid w:val="0052315E"/>
    <w:rsid w:val="005232FE"/>
    <w:rsid w:val="0052370C"/>
    <w:rsid w:val="0052387D"/>
    <w:rsid w:val="00523C90"/>
    <w:rsid w:val="00524552"/>
    <w:rsid w:val="00524976"/>
    <w:rsid w:val="00524BEE"/>
    <w:rsid w:val="005250B4"/>
    <w:rsid w:val="005251DE"/>
    <w:rsid w:val="00525335"/>
    <w:rsid w:val="00525528"/>
    <w:rsid w:val="00525AE3"/>
    <w:rsid w:val="00525BBA"/>
    <w:rsid w:val="00525BE0"/>
    <w:rsid w:val="00525FEA"/>
    <w:rsid w:val="005262A2"/>
    <w:rsid w:val="00526479"/>
    <w:rsid w:val="00526C3A"/>
    <w:rsid w:val="00526D61"/>
    <w:rsid w:val="00526DE3"/>
    <w:rsid w:val="00526F27"/>
    <w:rsid w:val="00527019"/>
    <w:rsid w:val="00527091"/>
    <w:rsid w:val="005270E1"/>
    <w:rsid w:val="005272C2"/>
    <w:rsid w:val="005272DF"/>
    <w:rsid w:val="00527388"/>
    <w:rsid w:val="00527407"/>
    <w:rsid w:val="00527446"/>
    <w:rsid w:val="005274E5"/>
    <w:rsid w:val="005274ED"/>
    <w:rsid w:val="005275F2"/>
    <w:rsid w:val="0052766D"/>
    <w:rsid w:val="005279AC"/>
    <w:rsid w:val="005305EC"/>
    <w:rsid w:val="00530AC8"/>
    <w:rsid w:val="00530C60"/>
    <w:rsid w:val="005312F1"/>
    <w:rsid w:val="0053133F"/>
    <w:rsid w:val="00531E3C"/>
    <w:rsid w:val="00531ED7"/>
    <w:rsid w:val="0053249E"/>
    <w:rsid w:val="00532666"/>
    <w:rsid w:val="0053278D"/>
    <w:rsid w:val="00532BBB"/>
    <w:rsid w:val="00532D6A"/>
    <w:rsid w:val="0053323A"/>
    <w:rsid w:val="0053347C"/>
    <w:rsid w:val="005334DA"/>
    <w:rsid w:val="005335EC"/>
    <w:rsid w:val="00533763"/>
    <w:rsid w:val="005337A4"/>
    <w:rsid w:val="0053389D"/>
    <w:rsid w:val="0053418D"/>
    <w:rsid w:val="005341ED"/>
    <w:rsid w:val="00534271"/>
    <w:rsid w:val="0053432C"/>
    <w:rsid w:val="005345A6"/>
    <w:rsid w:val="00534718"/>
    <w:rsid w:val="0053496C"/>
    <w:rsid w:val="00534F94"/>
    <w:rsid w:val="0053533E"/>
    <w:rsid w:val="00535383"/>
    <w:rsid w:val="00535572"/>
    <w:rsid w:val="0053573A"/>
    <w:rsid w:val="005358D3"/>
    <w:rsid w:val="00535E17"/>
    <w:rsid w:val="00536399"/>
    <w:rsid w:val="005363FE"/>
    <w:rsid w:val="0053668B"/>
    <w:rsid w:val="00536690"/>
    <w:rsid w:val="0053678E"/>
    <w:rsid w:val="00536A3E"/>
    <w:rsid w:val="00536AE4"/>
    <w:rsid w:val="00536D35"/>
    <w:rsid w:val="005371A3"/>
    <w:rsid w:val="00537420"/>
    <w:rsid w:val="005374D5"/>
    <w:rsid w:val="0053754E"/>
    <w:rsid w:val="00537845"/>
    <w:rsid w:val="00537C7C"/>
    <w:rsid w:val="00537E0E"/>
    <w:rsid w:val="00537F5A"/>
    <w:rsid w:val="0054001E"/>
    <w:rsid w:val="0054079F"/>
    <w:rsid w:val="00540CE9"/>
    <w:rsid w:val="0054110C"/>
    <w:rsid w:val="00541277"/>
    <w:rsid w:val="0054144F"/>
    <w:rsid w:val="00541FC2"/>
    <w:rsid w:val="005421AD"/>
    <w:rsid w:val="0054222D"/>
    <w:rsid w:val="00542266"/>
    <w:rsid w:val="005423BF"/>
    <w:rsid w:val="005424AE"/>
    <w:rsid w:val="00542B04"/>
    <w:rsid w:val="00542E70"/>
    <w:rsid w:val="00542FE8"/>
    <w:rsid w:val="00543047"/>
    <w:rsid w:val="005432F5"/>
    <w:rsid w:val="00543719"/>
    <w:rsid w:val="00543BBC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5235"/>
    <w:rsid w:val="005452D5"/>
    <w:rsid w:val="0054545C"/>
    <w:rsid w:val="005457B3"/>
    <w:rsid w:val="00545C28"/>
    <w:rsid w:val="00545DF3"/>
    <w:rsid w:val="00545EF9"/>
    <w:rsid w:val="0054644A"/>
    <w:rsid w:val="0054665D"/>
    <w:rsid w:val="00546BB4"/>
    <w:rsid w:val="005474C7"/>
    <w:rsid w:val="00547592"/>
    <w:rsid w:val="0054776B"/>
    <w:rsid w:val="00547A92"/>
    <w:rsid w:val="00547D78"/>
    <w:rsid w:val="00547E15"/>
    <w:rsid w:val="00547EEF"/>
    <w:rsid w:val="00547F27"/>
    <w:rsid w:val="005500CD"/>
    <w:rsid w:val="0055027A"/>
    <w:rsid w:val="00550816"/>
    <w:rsid w:val="00550C67"/>
    <w:rsid w:val="005510E5"/>
    <w:rsid w:val="00551307"/>
    <w:rsid w:val="0055190D"/>
    <w:rsid w:val="00551B81"/>
    <w:rsid w:val="00551E4D"/>
    <w:rsid w:val="00551E73"/>
    <w:rsid w:val="0055221F"/>
    <w:rsid w:val="00552377"/>
    <w:rsid w:val="00552D56"/>
    <w:rsid w:val="00552F24"/>
    <w:rsid w:val="005533D9"/>
    <w:rsid w:val="005534B3"/>
    <w:rsid w:val="00553749"/>
    <w:rsid w:val="00553C20"/>
    <w:rsid w:val="00553CF0"/>
    <w:rsid w:val="005546D2"/>
    <w:rsid w:val="00554BF9"/>
    <w:rsid w:val="00554D3B"/>
    <w:rsid w:val="005550F0"/>
    <w:rsid w:val="005555C2"/>
    <w:rsid w:val="00555E84"/>
    <w:rsid w:val="0055617D"/>
    <w:rsid w:val="00556198"/>
    <w:rsid w:val="00556312"/>
    <w:rsid w:val="0055647D"/>
    <w:rsid w:val="00556AA7"/>
    <w:rsid w:val="0055753C"/>
    <w:rsid w:val="005578CC"/>
    <w:rsid w:val="00557C1A"/>
    <w:rsid w:val="00560234"/>
    <w:rsid w:val="005606FD"/>
    <w:rsid w:val="00560DF2"/>
    <w:rsid w:val="00560ED2"/>
    <w:rsid w:val="00560F00"/>
    <w:rsid w:val="00561388"/>
    <w:rsid w:val="00561969"/>
    <w:rsid w:val="005619B0"/>
    <w:rsid w:val="00561B70"/>
    <w:rsid w:val="00561B75"/>
    <w:rsid w:val="00561C50"/>
    <w:rsid w:val="00562124"/>
    <w:rsid w:val="0056232C"/>
    <w:rsid w:val="00562534"/>
    <w:rsid w:val="00562EC6"/>
    <w:rsid w:val="00563071"/>
    <w:rsid w:val="00563A14"/>
    <w:rsid w:val="005644BC"/>
    <w:rsid w:val="00564573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2D4"/>
    <w:rsid w:val="00566899"/>
    <w:rsid w:val="00566EDA"/>
    <w:rsid w:val="00567006"/>
    <w:rsid w:val="00567840"/>
    <w:rsid w:val="005703A3"/>
    <w:rsid w:val="00570539"/>
    <w:rsid w:val="0057055A"/>
    <w:rsid w:val="00570636"/>
    <w:rsid w:val="00570AB2"/>
    <w:rsid w:val="00570C03"/>
    <w:rsid w:val="005717B0"/>
    <w:rsid w:val="00571FD3"/>
    <w:rsid w:val="0057208B"/>
    <w:rsid w:val="00572143"/>
    <w:rsid w:val="0057269F"/>
    <w:rsid w:val="005731AF"/>
    <w:rsid w:val="005735B3"/>
    <w:rsid w:val="0057397B"/>
    <w:rsid w:val="005739D5"/>
    <w:rsid w:val="005739D7"/>
    <w:rsid w:val="00573CA1"/>
    <w:rsid w:val="005740D3"/>
    <w:rsid w:val="00574352"/>
    <w:rsid w:val="0057489F"/>
    <w:rsid w:val="00574AD0"/>
    <w:rsid w:val="00574BCF"/>
    <w:rsid w:val="00574F79"/>
    <w:rsid w:val="00574FA0"/>
    <w:rsid w:val="00575143"/>
    <w:rsid w:val="005751BA"/>
    <w:rsid w:val="005758C2"/>
    <w:rsid w:val="00575D5B"/>
    <w:rsid w:val="00575EDF"/>
    <w:rsid w:val="00575F15"/>
    <w:rsid w:val="005769A8"/>
    <w:rsid w:val="005769B7"/>
    <w:rsid w:val="00576BB7"/>
    <w:rsid w:val="00576C8B"/>
    <w:rsid w:val="00576CC0"/>
    <w:rsid w:val="00576F21"/>
    <w:rsid w:val="0057734F"/>
    <w:rsid w:val="00577498"/>
    <w:rsid w:val="0057761D"/>
    <w:rsid w:val="00577B3A"/>
    <w:rsid w:val="00577B47"/>
    <w:rsid w:val="00577BAD"/>
    <w:rsid w:val="00577BE4"/>
    <w:rsid w:val="00577F0E"/>
    <w:rsid w:val="005808C7"/>
    <w:rsid w:val="00580B8D"/>
    <w:rsid w:val="00580BE1"/>
    <w:rsid w:val="00581212"/>
    <w:rsid w:val="0058123A"/>
    <w:rsid w:val="00581517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71"/>
    <w:rsid w:val="00582715"/>
    <w:rsid w:val="005827CA"/>
    <w:rsid w:val="00582820"/>
    <w:rsid w:val="0058387E"/>
    <w:rsid w:val="0058390C"/>
    <w:rsid w:val="00583C67"/>
    <w:rsid w:val="00583D19"/>
    <w:rsid w:val="00583F1E"/>
    <w:rsid w:val="00584634"/>
    <w:rsid w:val="005847A7"/>
    <w:rsid w:val="005847E8"/>
    <w:rsid w:val="00584B21"/>
    <w:rsid w:val="00584CFD"/>
    <w:rsid w:val="00584DB5"/>
    <w:rsid w:val="005854B3"/>
    <w:rsid w:val="00585565"/>
    <w:rsid w:val="00585642"/>
    <w:rsid w:val="00585871"/>
    <w:rsid w:val="00585F6B"/>
    <w:rsid w:val="00585FE8"/>
    <w:rsid w:val="005866DA"/>
    <w:rsid w:val="005866FE"/>
    <w:rsid w:val="00586787"/>
    <w:rsid w:val="005867A4"/>
    <w:rsid w:val="00586835"/>
    <w:rsid w:val="00586A95"/>
    <w:rsid w:val="00586AF2"/>
    <w:rsid w:val="00586DD9"/>
    <w:rsid w:val="00586FF3"/>
    <w:rsid w:val="0058723F"/>
    <w:rsid w:val="00587635"/>
    <w:rsid w:val="00587A36"/>
    <w:rsid w:val="00587BB9"/>
    <w:rsid w:val="00587D6D"/>
    <w:rsid w:val="00590507"/>
    <w:rsid w:val="00590B5E"/>
    <w:rsid w:val="00590D48"/>
    <w:rsid w:val="00591221"/>
    <w:rsid w:val="00591D38"/>
    <w:rsid w:val="00591DD1"/>
    <w:rsid w:val="00592204"/>
    <w:rsid w:val="005927A1"/>
    <w:rsid w:val="005929E3"/>
    <w:rsid w:val="00592B37"/>
    <w:rsid w:val="00592D79"/>
    <w:rsid w:val="00592EC0"/>
    <w:rsid w:val="00592F0D"/>
    <w:rsid w:val="005930A8"/>
    <w:rsid w:val="005933CF"/>
    <w:rsid w:val="00593E45"/>
    <w:rsid w:val="0059402C"/>
    <w:rsid w:val="005940C2"/>
    <w:rsid w:val="005943D2"/>
    <w:rsid w:val="0059496B"/>
    <w:rsid w:val="00594A15"/>
    <w:rsid w:val="00594D1E"/>
    <w:rsid w:val="00594EF1"/>
    <w:rsid w:val="005951F4"/>
    <w:rsid w:val="005952D1"/>
    <w:rsid w:val="00595847"/>
    <w:rsid w:val="005958A1"/>
    <w:rsid w:val="00595CD7"/>
    <w:rsid w:val="00596209"/>
    <w:rsid w:val="00596475"/>
    <w:rsid w:val="00596DBD"/>
    <w:rsid w:val="00596EF4"/>
    <w:rsid w:val="005971F4"/>
    <w:rsid w:val="005974B8"/>
    <w:rsid w:val="00597760"/>
    <w:rsid w:val="005977A6"/>
    <w:rsid w:val="0059782C"/>
    <w:rsid w:val="00597830"/>
    <w:rsid w:val="005978D9"/>
    <w:rsid w:val="005A01AB"/>
    <w:rsid w:val="005A059F"/>
    <w:rsid w:val="005A1070"/>
    <w:rsid w:val="005A14E4"/>
    <w:rsid w:val="005A1712"/>
    <w:rsid w:val="005A180A"/>
    <w:rsid w:val="005A18F0"/>
    <w:rsid w:val="005A1AD6"/>
    <w:rsid w:val="005A1B5D"/>
    <w:rsid w:val="005A212C"/>
    <w:rsid w:val="005A2484"/>
    <w:rsid w:val="005A24AD"/>
    <w:rsid w:val="005A24ED"/>
    <w:rsid w:val="005A26D1"/>
    <w:rsid w:val="005A2770"/>
    <w:rsid w:val="005A28CA"/>
    <w:rsid w:val="005A28DE"/>
    <w:rsid w:val="005A295D"/>
    <w:rsid w:val="005A2EDB"/>
    <w:rsid w:val="005A2F19"/>
    <w:rsid w:val="005A2FF8"/>
    <w:rsid w:val="005A3581"/>
    <w:rsid w:val="005A3C5B"/>
    <w:rsid w:val="005A3E6D"/>
    <w:rsid w:val="005A41A1"/>
    <w:rsid w:val="005A4B60"/>
    <w:rsid w:val="005A4E50"/>
    <w:rsid w:val="005A4F1E"/>
    <w:rsid w:val="005A5046"/>
    <w:rsid w:val="005A5319"/>
    <w:rsid w:val="005A54CB"/>
    <w:rsid w:val="005A5722"/>
    <w:rsid w:val="005A5F0E"/>
    <w:rsid w:val="005A5F7A"/>
    <w:rsid w:val="005A6353"/>
    <w:rsid w:val="005A6609"/>
    <w:rsid w:val="005A688F"/>
    <w:rsid w:val="005A6BE1"/>
    <w:rsid w:val="005A704E"/>
    <w:rsid w:val="005A736E"/>
    <w:rsid w:val="005A74D3"/>
    <w:rsid w:val="005A77CD"/>
    <w:rsid w:val="005A7AFF"/>
    <w:rsid w:val="005A7B57"/>
    <w:rsid w:val="005B0471"/>
    <w:rsid w:val="005B04A7"/>
    <w:rsid w:val="005B078E"/>
    <w:rsid w:val="005B0CC2"/>
    <w:rsid w:val="005B0F26"/>
    <w:rsid w:val="005B16AB"/>
    <w:rsid w:val="005B16C7"/>
    <w:rsid w:val="005B1BC4"/>
    <w:rsid w:val="005B22A9"/>
    <w:rsid w:val="005B22D1"/>
    <w:rsid w:val="005B2807"/>
    <w:rsid w:val="005B2C1D"/>
    <w:rsid w:val="005B2FBC"/>
    <w:rsid w:val="005B3018"/>
    <w:rsid w:val="005B3074"/>
    <w:rsid w:val="005B30C4"/>
    <w:rsid w:val="005B311A"/>
    <w:rsid w:val="005B3192"/>
    <w:rsid w:val="005B32B9"/>
    <w:rsid w:val="005B3475"/>
    <w:rsid w:val="005B3A15"/>
    <w:rsid w:val="005B3AD7"/>
    <w:rsid w:val="005B3BBE"/>
    <w:rsid w:val="005B416D"/>
    <w:rsid w:val="005B4174"/>
    <w:rsid w:val="005B46DA"/>
    <w:rsid w:val="005B46FE"/>
    <w:rsid w:val="005B4EAC"/>
    <w:rsid w:val="005B4F0D"/>
    <w:rsid w:val="005B5460"/>
    <w:rsid w:val="005B55B4"/>
    <w:rsid w:val="005B5E0D"/>
    <w:rsid w:val="005B5F5E"/>
    <w:rsid w:val="005B6062"/>
    <w:rsid w:val="005B66CA"/>
    <w:rsid w:val="005B681A"/>
    <w:rsid w:val="005B68D4"/>
    <w:rsid w:val="005B6926"/>
    <w:rsid w:val="005B6B49"/>
    <w:rsid w:val="005B6EA2"/>
    <w:rsid w:val="005B7630"/>
    <w:rsid w:val="005B7C74"/>
    <w:rsid w:val="005B7CF7"/>
    <w:rsid w:val="005B7E65"/>
    <w:rsid w:val="005B7E6F"/>
    <w:rsid w:val="005C0152"/>
    <w:rsid w:val="005C01AC"/>
    <w:rsid w:val="005C01C0"/>
    <w:rsid w:val="005C03DF"/>
    <w:rsid w:val="005C0530"/>
    <w:rsid w:val="005C05C3"/>
    <w:rsid w:val="005C0874"/>
    <w:rsid w:val="005C0E86"/>
    <w:rsid w:val="005C0F44"/>
    <w:rsid w:val="005C10D0"/>
    <w:rsid w:val="005C1661"/>
    <w:rsid w:val="005C180B"/>
    <w:rsid w:val="005C1A5A"/>
    <w:rsid w:val="005C1FB4"/>
    <w:rsid w:val="005C2C19"/>
    <w:rsid w:val="005C2C27"/>
    <w:rsid w:val="005C2C8C"/>
    <w:rsid w:val="005C2F52"/>
    <w:rsid w:val="005C3162"/>
    <w:rsid w:val="005C3A4F"/>
    <w:rsid w:val="005C3ABF"/>
    <w:rsid w:val="005C3E4A"/>
    <w:rsid w:val="005C40AC"/>
    <w:rsid w:val="005C41CC"/>
    <w:rsid w:val="005C4BA2"/>
    <w:rsid w:val="005C549D"/>
    <w:rsid w:val="005C58D2"/>
    <w:rsid w:val="005C5EE5"/>
    <w:rsid w:val="005C5F15"/>
    <w:rsid w:val="005C5FDA"/>
    <w:rsid w:val="005C60DC"/>
    <w:rsid w:val="005C6432"/>
    <w:rsid w:val="005C64CE"/>
    <w:rsid w:val="005C6630"/>
    <w:rsid w:val="005C669E"/>
    <w:rsid w:val="005C678A"/>
    <w:rsid w:val="005C69AC"/>
    <w:rsid w:val="005C6FA4"/>
    <w:rsid w:val="005C7006"/>
    <w:rsid w:val="005C701D"/>
    <w:rsid w:val="005C7B72"/>
    <w:rsid w:val="005C7F43"/>
    <w:rsid w:val="005C7FF3"/>
    <w:rsid w:val="005D029A"/>
    <w:rsid w:val="005D02C8"/>
    <w:rsid w:val="005D0338"/>
    <w:rsid w:val="005D0C77"/>
    <w:rsid w:val="005D0D60"/>
    <w:rsid w:val="005D0F73"/>
    <w:rsid w:val="005D115D"/>
    <w:rsid w:val="005D1205"/>
    <w:rsid w:val="005D1575"/>
    <w:rsid w:val="005D1966"/>
    <w:rsid w:val="005D1BBF"/>
    <w:rsid w:val="005D1D4D"/>
    <w:rsid w:val="005D2369"/>
    <w:rsid w:val="005D266A"/>
    <w:rsid w:val="005D2855"/>
    <w:rsid w:val="005D2ECF"/>
    <w:rsid w:val="005D30CF"/>
    <w:rsid w:val="005D310F"/>
    <w:rsid w:val="005D3350"/>
    <w:rsid w:val="005D38C9"/>
    <w:rsid w:val="005D3C29"/>
    <w:rsid w:val="005D3F58"/>
    <w:rsid w:val="005D3F82"/>
    <w:rsid w:val="005D44C9"/>
    <w:rsid w:val="005D450A"/>
    <w:rsid w:val="005D4DAF"/>
    <w:rsid w:val="005D4FE4"/>
    <w:rsid w:val="005D5002"/>
    <w:rsid w:val="005D5472"/>
    <w:rsid w:val="005D5855"/>
    <w:rsid w:val="005D5917"/>
    <w:rsid w:val="005D5C64"/>
    <w:rsid w:val="005D5E5F"/>
    <w:rsid w:val="005D5E74"/>
    <w:rsid w:val="005D67C9"/>
    <w:rsid w:val="005D6B55"/>
    <w:rsid w:val="005D707A"/>
    <w:rsid w:val="005D7262"/>
    <w:rsid w:val="005D7575"/>
    <w:rsid w:val="005D7727"/>
    <w:rsid w:val="005D7DA6"/>
    <w:rsid w:val="005E0A55"/>
    <w:rsid w:val="005E0C5B"/>
    <w:rsid w:val="005E0DA9"/>
    <w:rsid w:val="005E1132"/>
    <w:rsid w:val="005E1339"/>
    <w:rsid w:val="005E1AD4"/>
    <w:rsid w:val="005E1CB9"/>
    <w:rsid w:val="005E2332"/>
    <w:rsid w:val="005E288D"/>
    <w:rsid w:val="005E2CA8"/>
    <w:rsid w:val="005E2D0F"/>
    <w:rsid w:val="005E359C"/>
    <w:rsid w:val="005E35D2"/>
    <w:rsid w:val="005E39B2"/>
    <w:rsid w:val="005E3A69"/>
    <w:rsid w:val="005E3DAC"/>
    <w:rsid w:val="005E40F0"/>
    <w:rsid w:val="005E4873"/>
    <w:rsid w:val="005E4C0E"/>
    <w:rsid w:val="005E4D92"/>
    <w:rsid w:val="005E53EC"/>
    <w:rsid w:val="005E5ED8"/>
    <w:rsid w:val="005E5F99"/>
    <w:rsid w:val="005E6038"/>
    <w:rsid w:val="005E69EA"/>
    <w:rsid w:val="005E6BA6"/>
    <w:rsid w:val="005E704D"/>
    <w:rsid w:val="005E731A"/>
    <w:rsid w:val="005E74A9"/>
    <w:rsid w:val="005E7BC4"/>
    <w:rsid w:val="005E7E7A"/>
    <w:rsid w:val="005F00EF"/>
    <w:rsid w:val="005F03F8"/>
    <w:rsid w:val="005F0675"/>
    <w:rsid w:val="005F07A9"/>
    <w:rsid w:val="005F0816"/>
    <w:rsid w:val="005F09EB"/>
    <w:rsid w:val="005F11C6"/>
    <w:rsid w:val="005F142D"/>
    <w:rsid w:val="005F1728"/>
    <w:rsid w:val="005F2B0C"/>
    <w:rsid w:val="005F2D54"/>
    <w:rsid w:val="005F2E13"/>
    <w:rsid w:val="005F2EF5"/>
    <w:rsid w:val="005F2F6F"/>
    <w:rsid w:val="005F3024"/>
    <w:rsid w:val="005F3170"/>
    <w:rsid w:val="005F3566"/>
    <w:rsid w:val="005F3804"/>
    <w:rsid w:val="005F3A88"/>
    <w:rsid w:val="005F43DA"/>
    <w:rsid w:val="005F4850"/>
    <w:rsid w:val="005F4FA0"/>
    <w:rsid w:val="005F511D"/>
    <w:rsid w:val="005F5224"/>
    <w:rsid w:val="005F52DB"/>
    <w:rsid w:val="005F543B"/>
    <w:rsid w:val="005F56FA"/>
    <w:rsid w:val="005F6526"/>
    <w:rsid w:val="005F65A9"/>
    <w:rsid w:val="005F69CC"/>
    <w:rsid w:val="005F6E81"/>
    <w:rsid w:val="005F7087"/>
    <w:rsid w:val="005F715F"/>
    <w:rsid w:val="005F765B"/>
    <w:rsid w:val="005F76F5"/>
    <w:rsid w:val="005F7787"/>
    <w:rsid w:val="005F77E8"/>
    <w:rsid w:val="005F7E16"/>
    <w:rsid w:val="005F7F0F"/>
    <w:rsid w:val="006005F2"/>
    <w:rsid w:val="00600670"/>
    <w:rsid w:val="006007D1"/>
    <w:rsid w:val="006011D3"/>
    <w:rsid w:val="0060171A"/>
    <w:rsid w:val="00601D10"/>
    <w:rsid w:val="00601F13"/>
    <w:rsid w:val="00602A13"/>
    <w:rsid w:val="00602B07"/>
    <w:rsid w:val="00602F13"/>
    <w:rsid w:val="00603321"/>
    <w:rsid w:val="00603617"/>
    <w:rsid w:val="00603756"/>
    <w:rsid w:val="006037B2"/>
    <w:rsid w:val="00603883"/>
    <w:rsid w:val="00603ADF"/>
    <w:rsid w:val="00603CDB"/>
    <w:rsid w:val="00603EDF"/>
    <w:rsid w:val="0060407D"/>
    <w:rsid w:val="00604242"/>
    <w:rsid w:val="00604DA0"/>
    <w:rsid w:val="00605014"/>
    <w:rsid w:val="00605087"/>
    <w:rsid w:val="00605139"/>
    <w:rsid w:val="0060546A"/>
    <w:rsid w:val="00605C7D"/>
    <w:rsid w:val="00605E05"/>
    <w:rsid w:val="00605E1C"/>
    <w:rsid w:val="00605FBD"/>
    <w:rsid w:val="00606191"/>
    <w:rsid w:val="0060663D"/>
    <w:rsid w:val="00606BCB"/>
    <w:rsid w:val="00606C01"/>
    <w:rsid w:val="00606D20"/>
    <w:rsid w:val="00607B38"/>
    <w:rsid w:val="00607E73"/>
    <w:rsid w:val="00607FA5"/>
    <w:rsid w:val="00610216"/>
    <w:rsid w:val="006102DD"/>
    <w:rsid w:val="0061031B"/>
    <w:rsid w:val="00610443"/>
    <w:rsid w:val="00610579"/>
    <w:rsid w:val="00610782"/>
    <w:rsid w:val="0061079F"/>
    <w:rsid w:val="00610850"/>
    <w:rsid w:val="00610935"/>
    <w:rsid w:val="00610A2B"/>
    <w:rsid w:val="00610B09"/>
    <w:rsid w:val="00610B78"/>
    <w:rsid w:val="00611388"/>
    <w:rsid w:val="006116E5"/>
    <w:rsid w:val="00611A1A"/>
    <w:rsid w:val="00611A93"/>
    <w:rsid w:val="00611B18"/>
    <w:rsid w:val="00611B74"/>
    <w:rsid w:val="00611D04"/>
    <w:rsid w:val="00611F86"/>
    <w:rsid w:val="0061220A"/>
    <w:rsid w:val="0061241F"/>
    <w:rsid w:val="00612B23"/>
    <w:rsid w:val="00612DA1"/>
    <w:rsid w:val="00612E09"/>
    <w:rsid w:val="00613788"/>
    <w:rsid w:val="006138C4"/>
    <w:rsid w:val="00613B97"/>
    <w:rsid w:val="00613CA0"/>
    <w:rsid w:val="0061442C"/>
    <w:rsid w:val="00614BF9"/>
    <w:rsid w:val="006150F0"/>
    <w:rsid w:val="00615D49"/>
    <w:rsid w:val="00615E91"/>
    <w:rsid w:val="00615EAB"/>
    <w:rsid w:val="0061629D"/>
    <w:rsid w:val="006167C5"/>
    <w:rsid w:val="00616946"/>
    <w:rsid w:val="00616961"/>
    <w:rsid w:val="00616CF6"/>
    <w:rsid w:val="00616F5D"/>
    <w:rsid w:val="0061700D"/>
    <w:rsid w:val="006172A8"/>
    <w:rsid w:val="00617563"/>
    <w:rsid w:val="006175AF"/>
    <w:rsid w:val="0061798A"/>
    <w:rsid w:val="00617C5C"/>
    <w:rsid w:val="00617D21"/>
    <w:rsid w:val="00617F29"/>
    <w:rsid w:val="00620248"/>
    <w:rsid w:val="00620319"/>
    <w:rsid w:val="006204ED"/>
    <w:rsid w:val="00620597"/>
    <w:rsid w:val="006208BE"/>
    <w:rsid w:val="00620E3D"/>
    <w:rsid w:val="00620EEA"/>
    <w:rsid w:val="00620F74"/>
    <w:rsid w:val="00621B2B"/>
    <w:rsid w:val="00621E0C"/>
    <w:rsid w:val="0062212A"/>
    <w:rsid w:val="00622355"/>
    <w:rsid w:val="006223B6"/>
    <w:rsid w:val="0062276E"/>
    <w:rsid w:val="006229B8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47E4"/>
    <w:rsid w:val="006249A6"/>
    <w:rsid w:val="00624F6A"/>
    <w:rsid w:val="0062589B"/>
    <w:rsid w:val="006258F1"/>
    <w:rsid w:val="00625C25"/>
    <w:rsid w:val="0062609E"/>
    <w:rsid w:val="00626721"/>
    <w:rsid w:val="00626730"/>
    <w:rsid w:val="0062694D"/>
    <w:rsid w:val="00626AEE"/>
    <w:rsid w:val="006274A0"/>
    <w:rsid w:val="00627C3E"/>
    <w:rsid w:val="00627D1B"/>
    <w:rsid w:val="006300D8"/>
    <w:rsid w:val="006306E6"/>
    <w:rsid w:val="006308A0"/>
    <w:rsid w:val="00630ABF"/>
    <w:rsid w:val="00630D9D"/>
    <w:rsid w:val="00630F30"/>
    <w:rsid w:val="006310F3"/>
    <w:rsid w:val="006311E0"/>
    <w:rsid w:val="006315E0"/>
    <w:rsid w:val="0063162C"/>
    <w:rsid w:val="00631B93"/>
    <w:rsid w:val="00631D56"/>
    <w:rsid w:val="00631E90"/>
    <w:rsid w:val="00632409"/>
    <w:rsid w:val="00632861"/>
    <w:rsid w:val="00633717"/>
    <w:rsid w:val="00633AAC"/>
    <w:rsid w:val="00633E5D"/>
    <w:rsid w:val="00633F5F"/>
    <w:rsid w:val="00634016"/>
    <w:rsid w:val="006341BA"/>
    <w:rsid w:val="006348A8"/>
    <w:rsid w:val="00634BEB"/>
    <w:rsid w:val="0063503E"/>
    <w:rsid w:val="00635525"/>
    <w:rsid w:val="00635A7B"/>
    <w:rsid w:val="0063622F"/>
    <w:rsid w:val="00636488"/>
    <w:rsid w:val="006364ED"/>
    <w:rsid w:val="006367E4"/>
    <w:rsid w:val="00636BD4"/>
    <w:rsid w:val="00637350"/>
    <w:rsid w:val="00637567"/>
    <w:rsid w:val="00637D99"/>
    <w:rsid w:val="00637DF8"/>
    <w:rsid w:val="00637F50"/>
    <w:rsid w:val="0064008E"/>
    <w:rsid w:val="00640828"/>
    <w:rsid w:val="00640A69"/>
    <w:rsid w:val="00640C5B"/>
    <w:rsid w:val="00640CD2"/>
    <w:rsid w:val="006410BA"/>
    <w:rsid w:val="00641387"/>
    <w:rsid w:val="006413CD"/>
    <w:rsid w:val="0064168B"/>
    <w:rsid w:val="006416D5"/>
    <w:rsid w:val="00641735"/>
    <w:rsid w:val="006417AB"/>
    <w:rsid w:val="0064183F"/>
    <w:rsid w:val="006418E2"/>
    <w:rsid w:val="00641A49"/>
    <w:rsid w:val="00641C5F"/>
    <w:rsid w:val="00642028"/>
    <w:rsid w:val="006424B7"/>
    <w:rsid w:val="006429D4"/>
    <w:rsid w:val="00642D31"/>
    <w:rsid w:val="00642ECF"/>
    <w:rsid w:val="006432BC"/>
    <w:rsid w:val="00643BA2"/>
    <w:rsid w:val="00643BA6"/>
    <w:rsid w:val="00644219"/>
    <w:rsid w:val="006442FD"/>
    <w:rsid w:val="00644B60"/>
    <w:rsid w:val="00644D7F"/>
    <w:rsid w:val="00644FF1"/>
    <w:rsid w:val="006454EA"/>
    <w:rsid w:val="006458DE"/>
    <w:rsid w:val="00645A14"/>
    <w:rsid w:val="00645A2B"/>
    <w:rsid w:val="00646118"/>
    <w:rsid w:val="00646574"/>
    <w:rsid w:val="00646949"/>
    <w:rsid w:val="00647482"/>
    <w:rsid w:val="0064758E"/>
    <w:rsid w:val="006475CB"/>
    <w:rsid w:val="006477A3"/>
    <w:rsid w:val="00647B07"/>
    <w:rsid w:val="00647BB4"/>
    <w:rsid w:val="00647BC6"/>
    <w:rsid w:val="00647DE8"/>
    <w:rsid w:val="0065000A"/>
    <w:rsid w:val="006503C8"/>
    <w:rsid w:val="006506DB"/>
    <w:rsid w:val="00650C75"/>
    <w:rsid w:val="0065124E"/>
    <w:rsid w:val="00651985"/>
    <w:rsid w:val="00651AD4"/>
    <w:rsid w:val="00651DC0"/>
    <w:rsid w:val="006524CA"/>
    <w:rsid w:val="00652756"/>
    <w:rsid w:val="006527D2"/>
    <w:rsid w:val="0065292E"/>
    <w:rsid w:val="00652EC8"/>
    <w:rsid w:val="00652F36"/>
    <w:rsid w:val="00652F70"/>
    <w:rsid w:val="00653092"/>
    <w:rsid w:val="00653410"/>
    <w:rsid w:val="0065346C"/>
    <w:rsid w:val="006535D1"/>
    <w:rsid w:val="00653D18"/>
    <w:rsid w:val="00653E40"/>
    <w:rsid w:val="00653F47"/>
    <w:rsid w:val="0065444E"/>
    <w:rsid w:val="00654D0A"/>
    <w:rsid w:val="00654D90"/>
    <w:rsid w:val="006556DE"/>
    <w:rsid w:val="006557AB"/>
    <w:rsid w:val="006559CA"/>
    <w:rsid w:val="00655A96"/>
    <w:rsid w:val="00655F52"/>
    <w:rsid w:val="00656154"/>
    <w:rsid w:val="0065631D"/>
    <w:rsid w:val="0065639D"/>
    <w:rsid w:val="0065666D"/>
    <w:rsid w:val="006566B5"/>
    <w:rsid w:val="00656E19"/>
    <w:rsid w:val="00656FD4"/>
    <w:rsid w:val="006570C7"/>
    <w:rsid w:val="006574E3"/>
    <w:rsid w:val="0065779F"/>
    <w:rsid w:val="006577E6"/>
    <w:rsid w:val="00657ADE"/>
    <w:rsid w:val="00657B31"/>
    <w:rsid w:val="00657B35"/>
    <w:rsid w:val="00657FE5"/>
    <w:rsid w:val="006601E4"/>
    <w:rsid w:val="006603B1"/>
    <w:rsid w:val="006608F1"/>
    <w:rsid w:val="00660A59"/>
    <w:rsid w:val="00660AF3"/>
    <w:rsid w:val="00660C06"/>
    <w:rsid w:val="00660C93"/>
    <w:rsid w:val="00660D84"/>
    <w:rsid w:val="00660E57"/>
    <w:rsid w:val="00660EBE"/>
    <w:rsid w:val="00661371"/>
    <w:rsid w:val="00661ACE"/>
    <w:rsid w:val="00661CC0"/>
    <w:rsid w:val="006621A9"/>
    <w:rsid w:val="006624CB"/>
    <w:rsid w:val="0066271E"/>
    <w:rsid w:val="00662B34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990"/>
    <w:rsid w:val="006654FA"/>
    <w:rsid w:val="00665539"/>
    <w:rsid w:val="00665662"/>
    <w:rsid w:val="0066570B"/>
    <w:rsid w:val="00665A67"/>
    <w:rsid w:val="00665B4B"/>
    <w:rsid w:val="00665F68"/>
    <w:rsid w:val="0066613F"/>
    <w:rsid w:val="0066625D"/>
    <w:rsid w:val="006669CE"/>
    <w:rsid w:val="00666A7D"/>
    <w:rsid w:val="00666AC3"/>
    <w:rsid w:val="00667303"/>
    <w:rsid w:val="0066799A"/>
    <w:rsid w:val="00667C3D"/>
    <w:rsid w:val="00667DE6"/>
    <w:rsid w:val="006701EA"/>
    <w:rsid w:val="00670AAA"/>
    <w:rsid w:val="00670B6E"/>
    <w:rsid w:val="00671041"/>
    <w:rsid w:val="00671876"/>
    <w:rsid w:val="00671A46"/>
    <w:rsid w:val="00671D28"/>
    <w:rsid w:val="00671F06"/>
    <w:rsid w:val="00672561"/>
    <w:rsid w:val="00672716"/>
    <w:rsid w:val="00672834"/>
    <w:rsid w:val="00672E38"/>
    <w:rsid w:val="00672F62"/>
    <w:rsid w:val="0067313B"/>
    <w:rsid w:val="0067326C"/>
    <w:rsid w:val="00673871"/>
    <w:rsid w:val="00673FCB"/>
    <w:rsid w:val="0067407E"/>
    <w:rsid w:val="00674355"/>
    <w:rsid w:val="006748FB"/>
    <w:rsid w:val="00674A14"/>
    <w:rsid w:val="00674B12"/>
    <w:rsid w:val="00674B66"/>
    <w:rsid w:val="00674C45"/>
    <w:rsid w:val="00674EA3"/>
    <w:rsid w:val="006751CB"/>
    <w:rsid w:val="006761E2"/>
    <w:rsid w:val="00676414"/>
    <w:rsid w:val="006769B7"/>
    <w:rsid w:val="00676B89"/>
    <w:rsid w:val="006770AD"/>
    <w:rsid w:val="006770C5"/>
    <w:rsid w:val="006771A1"/>
    <w:rsid w:val="006774E2"/>
    <w:rsid w:val="006776A0"/>
    <w:rsid w:val="00677778"/>
    <w:rsid w:val="00677DE4"/>
    <w:rsid w:val="0068037E"/>
    <w:rsid w:val="006803C6"/>
    <w:rsid w:val="00680606"/>
    <w:rsid w:val="0068065D"/>
    <w:rsid w:val="00680706"/>
    <w:rsid w:val="00680E37"/>
    <w:rsid w:val="00680F7B"/>
    <w:rsid w:val="00681054"/>
    <w:rsid w:val="006811B9"/>
    <w:rsid w:val="006813EA"/>
    <w:rsid w:val="00681962"/>
    <w:rsid w:val="00681AC3"/>
    <w:rsid w:val="00681BB6"/>
    <w:rsid w:val="00681C5A"/>
    <w:rsid w:val="00681E9B"/>
    <w:rsid w:val="00681EFF"/>
    <w:rsid w:val="00682296"/>
    <w:rsid w:val="00682453"/>
    <w:rsid w:val="00682A32"/>
    <w:rsid w:val="00682B07"/>
    <w:rsid w:val="00682CCD"/>
    <w:rsid w:val="00682E41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846"/>
    <w:rsid w:val="00684A6D"/>
    <w:rsid w:val="00684AED"/>
    <w:rsid w:val="00684AEF"/>
    <w:rsid w:val="00684F71"/>
    <w:rsid w:val="006853E8"/>
    <w:rsid w:val="00685E79"/>
    <w:rsid w:val="0068696C"/>
    <w:rsid w:val="00686B82"/>
    <w:rsid w:val="0068700C"/>
    <w:rsid w:val="006871AC"/>
    <w:rsid w:val="006872FD"/>
    <w:rsid w:val="00687685"/>
    <w:rsid w:val="00687D56"/>
    <w:rsid w:val="00687E63"/>
    <w:rsid w:val="0069021C"/>
    <w:rsid w:val="00690336"/>
    <w:rsid w:val="00690514"/>
    <w:rsid w:val="00690D97"/>
    <w:rsid w:val="00691031"/>
    <w:rsid w:val="00691232"/>
    <w:rsid w:val="00691270"/>
    <w:rsid w:val="006918E2"/>
    <w:rsid w:val="00691945"/>
    <w:rsid w:val="00692548"/>
    <w:rsid w:val="0069257B"/>
    <w:rsid w:val="00692582"/>
    <w:rsid w:val="00692595"/>
    <w:rsid w:val="00692869"/>
    <w:rsid w:val="00693170"/>
    <w:rsid w:val="006931E4"/>
    <w:rsid w:val="00693285"/>
    <w:rsid w:val="00693742"/>
    <w:rsid w:val="00693B4A"/>
    <w:rsid w:val="00693E53"/>
    <w:rsid w:val="00693FEE"/>
    <w:rsid w:val="00694245"/>
    <w:rsid w:val="00694474"/>
    <w:rsid w:val="006949F1"/>
    <w:rsid w:val="00694E56"/>
    <w:rsid w:val="006955ED"/>
    <w:rsid w:val="006957E6"/>
    <w:rsid w:val="00695ECE"/>
    <w:rsid w:val="00696AED"/>
    <w:rsid w:val="00696B0D"/>
    <w:rsid w:val="00697175"/>
    <w:rsid w:val="00697449"/>
    <w:rsid w:val="00697690"/>
    <w:rsid w:val="006977EA"/>
    <w:rsid w:val="006977EE"/>
    <w:rsid w:val="006A0026"/>
    <w:rsid w:val="006A0562"/>
    <w:rsid w:val="006A0724"/>
    <w:rsid w:val="006A073F"/>
    <w:rsid w:val="006A0A00"/>
    <w:rsid w:val="006A0E25"/>
    <w:rsid w:val="006A1230"/>
    <w:rsid w:val="006A13C0"/>
    <w:rsid w:val="006A13E1"/>
    <w:rsid w:val="006A239B"/>
    <w:rsid w:val="006A25DE"/>
    <w:rsid w:val="006A29CD"/>
    <w:rsid w:val="006A2C86"/>
    <w:rsid w:val="006A2FF9"/>
    <w:rsid w:val="006A30DA"/>
    <w:rsid w:val="006A32CD"/>
    <w:rsid w:val="006A339F"/>
    <w:rsid w:val="006A39F4"/>
    <w:rsid w:val="006A3D2C"/>
    <w:rsid w:val="006A451E"/>
    <w:rsid w:val="006A4A2C"/>
    <w:rsid w:val="006A4AD4"/>
    <w:rsid w:val="006A4B53"/>
    <w:rsid w:val="006A4C8C"/>
    <w:rsid w:val="006A4CEC"/>
    <w:rsid w:val="006A521A"/>
    <w:rsid w:val="006A5300"/>
    <w:rsid w:val="006A5590"/>
    <w:rsid w:val="006A5729"/>
    <w:rsid w:val="006A5794"/>
    <w:rsid w:val="006A5927"/>
    <w:rsid w:val="006A5A0E"/>
    <w:rsid w:val="006A5DDF"/>
    <w:rsid w:val="006A6448"/>
    <w:rsid w:val="006A6BC4"/>
    <w:rsid w:val="006A6D7A"/>
    <w:rsid w:val="006A728D"/>
    <w:rsid w:val="006A743D"/>
    <w:rsid w:val="006A7464"/>
    <w:rsid w:val="006A76CC"/>
    <w:rsid w:val="006A7D56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A87"/>
    <w:rsid w:val="006B1C1A"/>
    <w:rsid w:val="006B2650"/>
    <w:rsid w:val="006B292D"/>
    <w:rsid w:val="006B2FBC"/>
    <w:rsid w:val="006B3863"/>
    <w:rsid w:val="006B3AFB"/>
    <w:rsid w:val="006B3C5C"/>
    <w:rsid w:val="006B3E3A"/>
    <w:rsid w:val="006B4043"/>
    <w:rsid w:val="006B43A2"/>
    <w:rsid w:val="006B47AF"/>
    <w:rsid w:val="006B4B28"/>
    <w:rsid w:val="006B4D2B"/>
    <w:rsid w:val="006B4E4F"/>
    <w:rsid w:val="006B60FA"/>
    <w:rsid w:val="006B62A2"/>
    <w:rsid w:val="006B645C"/>
    <w:rsid w:val="006B6576"/>
    <w:rsid w:val="006B66E2"/>
    <w:rsid w:val="006B6ACB"/>
    <w:rsid w:val="006B6DD8"/>
    <w:rsid w:val="006B6E0E"/>
    <w:rsid w:val="006B75B6"/>
    <w:rsid w:val="006B792E"/>
    <w:rsid w:val="006B7C71"/>
    <w:rsid w:val="006B7C8E"/>
    <w:rsid w:val="006B7E84"/>
    <w:rsid w:val="006C0938"/>
    <w:rsid w:val="006C1481"/>
    <w:rsid w:val="006C1498"/>
    <w:rsid w:val="006C1503"/>
    <w:rsid w:val="006C16C4"/>
    <w:rsid w:val="006C1A77"/>
    <w:rsid w:val="006C1B65"/>
    <w:rsid w:val="006C1D43"/>
    <w:rsid w:val="006C1EB2"/>
    <w:rsid w:val="006C1FA1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82C"/>
    <w:rsid w:val="006C3F68"/>
    <w:rsid w:val="006C49D8"/>
    <w:rsid w:val="006C4D90"/>
    <w:rsid w:val="006C5357"/>
    <w:rsid w:val="006C53E7"/>
    <w:rsid w:val="006C5FF4"/>
    <w:rsid w:val="006C6138"/>
    <w:rsid w:val="006C616F"/>
    <w:rsid w:val="006C623C"/>
    <w:rsid w:val="006C66B7"/>
    <w:rsid w:val="006C68B9"/>
    <w:rsid w:val="006C6934"/>
    <w:rsid w:val="006C71B2"/>
    <w:rsid w:val="006C734F"/>
    <w:rsid w:val="006C74C2"/>
    <w:rsid w:val="006C777B"/>
    <w:rsid w:val="006C784D"/>
    <w:rsid w:val="006C7910"/>
    <w:rsid w:val="006C798A"/>
    <w:rsid w:val="006C79C8"/>
    <w:rsid w:val="006C7BBB"/>
    <w:rsid w:val="006C7CA2"/>
    <w:rsid w:val="006C7D17"/>
    <w:rsid w:val="006C7E56"/>
    <w:rsid w:val="006D059A"/>
    <w:rsid w:val="006D0685"/>
    <w:rsid w:val="006D06C8"/>
    <w:rsid w:val="006D07EE"/>
    <w:rsid w:val="006D08C2"/>
    <w:rsid w:val="006D08DD"/>
    <w:rsid w:val="006D0C9C"/>
    <w:rsid w:val="006D0CCC"/>
    <w:rsid w:val="006D0E0C"/>
    <w:rsid w:val="006D1024"/>
    <w:rsid w:val="006D107C"/>
    <w:rsid w:val="006D15FE"/>
    <w:rsid w:val="006D1712"/>
    <w:rsid w:val="006D1C4E"/>
    <w:rsid w:val="006D2137"/>
    <w:rsid w:val="006D287C"/>
    <w:rsid w:val="006D2B73"/>
    <w:rsid w:val="006D2D5F"/>
    <w:rsid w:val="006D2E16"/>
    <w:rsid w:val="006D32F7"/>
    <w:rsid w:val="006D3C69"/>
    <w:rsid w:val="006D3E9F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6A9"/>
    <w:rsid w:val="006D5D53"/>
    <w:rsid w:val="006D5F2D"/>
    <w:rsid w:val="006D60A9"/>
    <w:rsid w:val="006D620C"/>
    <w:rsid w:val="006D63CB"/>
    <w:rsid w:val="006D66AE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1395"/>
    <w:rsid w:val="006E1407"/>
    <w:rsid w:val="006E14BB"/>
    <w:rsid w:val="006E14F2"/>
    <w:rsid w:val="006E1786"/>
    <w:rsid w:val="006E1818"/>
    <w:rsid w:val="006E1892"/>
    <w:rsid w:val="006E196B"/>
    <w:rsid w:val="006E19E8"/>
    <w:rsid w:val="006E1ADD"/>
    <w:rsid w:val="006E1D6B"/>
    <w:rsid w:val="006E1F99"/>
    <w:rsid w:val="006E21CC"/>
    <w:rsid w:val="006E21E8"/>
    <w:rsid w:val="006E2397"/>
    <w:rsid w:val="006E27DC"/>
    <w:rsid w:val="006E295A"/>
    <w:rsid w:val="006E2B45"/>
    <w:rsid w:val="006E2D30"/>
    <w:rsid w:val="006E2E1A"/>
    <w:rsid w:val="006E35E5"/>
    <w:rsid w:val="006E3A07"/>
    <w:rsid w:val="006E3A4F"/>
    <w:rsid w:val="006E476B"/>
    <w:rsid w:val="006E482F"/>
    <w:rsid w:val="006E49BF"/>
    <w:rsid w:val="006E4BE0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A16"/>
    <w:rsid w:val="006E6B19"/>
    <w:rsid w:val="006E6E03"/>
    <w:rsid w:val="006E75B7"/>
    <w:rsid w:val="006E76C7"/>
    <w:rsid w:val="006E7792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13A9"/>
    <w:rsid w:val="006F1A05"/>
    <w:rsid w:val="006F1A76"/>
    <w:rsid w:val="006F1C5E"/>
    <w:rsid w:val="006F1C67"/>
    <w:rsid w:val="006F2147"/>
    <w:rsid w:val="006F215E"/>
    <w:rsid w:val="006F2238"/>
    <w:rsid w:val="006F25F5"/>
    <w:rsid w:val="006F26AE"/>
    <w:rsid w:val="006F291C"/>
    <w:rsid w:val="006F2ACD"/>
    <w:rsid w:val="006F2D51"/>
    <w:rsid w:val="006F3782"/>
    <w:rsid w:val="006F3840"/>
    <w:rsid w:val="006F390D"/>
    <w:rsid w:val="006F3B09"/>
    <w:rsid w:val="006F3C4F"/>
    <w:rsid w:val="006F3D91"/>
    <w:rsid w:val="006F3EB1"/>
    <w:rsid w:val="006F43A2"/>
    <w:rsid w:val="006F4981"/>
    <w:rsid w:val="006F4C5D"/>
    <w:rsid w:val="006F52FF"/>
    <w:rsid w:val="006F530D"/>
    <w:rsid w:val="006F5361"/>
    <w:rsid w:val="006F5446"/>
    <w:rsid w:val="006F5613"/>
    <w:rsid w:val="006F5842"/>
    <w:rsid w:val="006F58BC"/>
    <w:rsid w:val="006F5CCF"/>
    <w:rsid w:val="006F64BD"/>
    <w:rsid w:val="006F6684"/>
    <w:rsid w:val="006F693D"/>
    <w:rsid w:val="006F702E"/>
    <w:rsid w:val="006F71D4"/>
    <w:rsid w:val="006F7498"/>
    <w:rsid w:val="006F7506"/>
    <w:rsid w:val="006F7C8E"/>
    <w:rsid w:val="006F7E76"/>
    <w:rsid w:val="007004C3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321D"/>
    <w:rsid w:val="00703318"/>
    <w:rsid w:val="0070337B"/>
    <w:rsid w:val="0070343A"/>
    <w:rsid w:val="00703464"/>
    <w:rsid w:val="0070358B"/>
    <w:rsid w:val="00703934"/>
    <w:rsid w:val="0070393D"/>
    <w:rsid w:val="007039AE"/>
    <w:rsid w:val="00703D04"/>
    <w:rsid w:val="00703FB5"/>
    <w:rsid w:val="0070414D"/>
    <w:rsid w:val="00704526"/>
    <w:rsid w:val="00704637"/>
    <w:rsid w:val="00704742"/>
    <w:rsid w:val="00704C0B"/>
    <w:rsid w:val="007051F2"/>
    <w:rsid w:val="007052C8"/>
    <w:rsid w:val="0070540F"/>
    <w:rsid w:val="00705530"/>
    <w:rsid w:val="00705B40"/>
    <w:rsid w:val="007060E2"/>
    <w:rsid w:val="0070622E"/>
    <w:rsid w:val="00706CA5"/>
    <w:rsid w:val="00707022"/>
    <w:rsid w:val="007070D3"/>
    <w:rsid w:val="007072D5"/>
    <w:rsid w:val="00707CF4"/>
    <w:rsid w:val="00707FFC"/>
    <w:rsid w:val="00710602"/>
    <w:rsid w:val="007106B1"/>
    <w:rsid w:val="00710725"/>
    <w:rsid w:val="0071078B"/>
    <w:rsid w:val="007108B0"/>
    <w:rsid w:val="007109BF"/>
    <w:rsid w:val="00710CFE"/>
    <w:rsid w:val="00710D2B"/>
    <w:rsid w:val="00711252"/>
    <w:rsid w:val="00711531"/>
    <w:rsid w:val="00711806"/>
    <w:rsid w:val="0071195A"/>
    <w:rsid w:val="00711FB7"/>
    <w:rsid w:val="00712BA7"/>
    <w:rsid w:val="00712EE5"/>
    <w:rsid w:val="007136C3"/>
    <w:rsid w:val="00713929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997"/>
    <w:rsid w:val="00714A37"/>
    <w:rsid w:val="00714F53"/>
    <w:rsid w:val="00714F99"/>
    <w:rsid w:val="00715123"/>
    <w:rsid w:val="00715820"/>
    <w:rsid w:val="00715D68"/>
    <w:rsid w:val="00715FD3"/>
    <w:rsid w:val="00716403"/>
    <w:rsid w:val="007165A4"/>
    <w:rsid w:val="00716BF0"/>
    <w:rsid w:val="00716F48"/>
    <w:rsid w:val="00717045"/>
    <w:rsid w:val="00717A05"/>
    <w:rsid w:val="00717A9E"/>
    <w:rsid w:val="00717B1D"/>
    <w:rsid w:val="00717C43"/>
    <w:rsid w:val="00717C69"/>
    <w:rsid w:val="00717CCD"/>
    <w:rsid w:val="00717F93"/>
    <w:rsid w:val="007204BD"/>
    <w:rsid w:val="007206F3"/>
    <w:rsid w:val="00720E97"/>
    <w:rsid w:val="00720EED"/>
    <w:rsid w:val="0072113D"/>
    <w:rsid w:val="0072182A"/>
    <w:rsid w:val="00721A2D"/>
    <w:rsid w:val="00721B3F"/>
    <w:rsid w:val="00721D51"/>
    <w:rsid w:val="00721F83"/>
    <w:rsid w:val="00721FFA"/>
    <w:rsid w:val="00722054"/>
    <w:rsid w:val="007221C5"/>
    <w:rsid w:val="007221EC"/>
    <w:rsid w:val="007224D9"/>
    <w:rsid w:val="007225CF"/>
    <w:rsid w:val="00722C1C"/>
    <w:rsid w:val="00723471"/>
    <w:rsid w:val="00723638"/>
    <w:rsid w:val="007236C2"/>
    <w:rsid w:val="00723C61"/>
    <w:rsid w:val="00723E80"/>
    <w:rsid w:val="00724250"/>
    <w:rsid w:val="00724251"/>
    <w:rsid w:val="00724389"/>
    <w:rsid w:val="00724905"/>
    <w:rsid w:val="007249E2"/>
    <w:rsid w:val="00724AF3"/>
    <w:rsid w:val="00724B19"/>
    <w:rsid w:val="00724F8E"/>
    <w:rsid w:val="0072505F"/>
    <w:rsid w:val="00725126"/>
    <w:rsid w:val="0072577D"/>
    <w:rsid w:val="00725AA7"/>
    <w:rsid w:val="00725B25"/>
    <w:rsid w:val="00725D0A"/>
    <w:rsid w:val="0072618F"/>
    <w:rsid w:val="007262F6"/>
    <w:rsid w:val="0072660A"/>
    <w:rsid w:val="0072664C"/>
    <w:rsid w:val="00726849"/>
    <w:rsid w:val="00726AF2"/>
    <w:rsid w:val="00726CF6"/>
    <w:rsid w:val="007272ED"/>
    <w:rsid w:val="0072731D"/>
    <w:rsid w:val="00727439"/>
    <w:rsid w:val="007276E0"/>
    <w:rsid w:val="00727868"/>
    <w:rsid w:val="00727910"/>
    <w:rsid w:val="00727AC0"/>
    <w:rsid w:val="00727BD8"/>
    <w:rsid w:val="007304B5"/>
    <w:rsid w:val="00730665"/>
    <w:rsid w:val="00730710"/>
    <w:rsid w:val="0073075C"/>
    <w:rsid w:val="00730CC7"/>
    <w:rsid w:val="00730F1C"/>
    <w:rsid w:val="007313DA"/>
    <w:rsid w:val="00731556"/>
    <w:rsid w:val="00731749"/>
    <w:rsid w:val="00731C35"/>
    <w:rsid w:val="00731F6A"/>
    <w:rsid w:val="00731F83"/>
    <w:rsid w:val="00732046"/>
    <w:rsid w:val="007324E2"/>
    <w:rsid w:val="007327A5"/>
    <w:rsid w:val="00733085"/>
    <w:rsid w:val="00733291"/>
    <w:rsid w:val="00733A2D"/>
    <w:rsid w:val="00733CCB"/>
    <w:rsid w:val="00733D65"/>
    <w:rsid w:val="007344B5"/>
    <w:rsid w:val="007346FA"/>
    <w:rsid w:val="00734ED8"/>
    <w:rsid w:val="00735566"/>
    <w:rsid w:val="0073571F"/>
    <w:rsid w:val="007357FC"/>
    <w:rsid w:val="0073584F"/>
    <w:rsid w:val="00735958"/>
    <w:rsid w:val="00735A60"/>
    <w:rsid w:val="00736050"/>
    <w:rsid w:val="0073619B"/>
    <w:rsid w:val="0073662E"/>
    <w:rsid w:val="00736653"/>
    <w:rsid w:val="00736948"/>
    <w:rsid w:val="007370FF"/>
    <w:rsid w:val="00737123"/>
    <w:rsid w:val="007375B3"/>
    <w:rsid w:val="007377C7"/>
    <w:rsid w:val="0073788D"/>
    <w:rsid w:val="007378FC"/>
    <w:rsid w:val="00737EC6"/>
    <w:rsid w:val="00740456"/>
    <w:rsid w:val="0074063A"/>
    <w:rsid w:val="00740B41"/>
    <w:rsid w:val="00740B75"/>
    <w:rsid w:val="00741055"/>
    <w:rsid w:val="00741168"/>
    <w:rsid w:val="00741540"/>
    <w:rsid w:val="007424B9"/>
    <w:rsid w:val="007424DE"/>
    <w:rsid w:val="00742AF5"/>
    <w:rsid w:val="00742B92"/>
    <w:rsid w:val="0074301B"/>
    <w:rsid w:val="007434BB"/>
    <w:rsid w:val="00743995"/>
    <w:rsid w:val="00743BB3"/>
    <w:rsid w:val="00743C62"/>
    <w:rsid w:val="00743DEF"/>
    <w:rsid w:val="00744083"/>
    <w:rsid w:val="0074447A"/>
    <w:rsid w:val="0074464D"/>
    <w:rsid w:val="00745003"/>
    <w:rsid w:val="00745281"/>
    <w:rsid w:val="007452E8"/>
    <w:rsid w:val="007453F4"/>
    <w:rsid w:val="0074586D"/>
    <w:rsid w:val="007459D4"/>
    <w:rsid w:val="00745D05"/>
    <w:rsid w:val="00746013"/>
    <w:rsid w:val="007460A6"/>
    <w:rsid w:val="007460D9"/>
    <w:rsid w:val="0074663F"/>
    <w:rsid w:val="00746D01"/>
    <w:rsid w:val="00747678"/>
    <w:rsid w:val="007476F1"/>
    <w:rsid w:val="0074779E"/>
    <w:rsid w:val="0074797C"/>
    <w:rsid w:val="00747B41"/>
    <w:rsid w:val="00747D83"/>
    <w:rsid w:val="007505D9"/>
    <w:rsid w:val="00750682"/>
    <w:rsid w:val="00750B26"/>
    <w:rsid w:val="00750D81"/>
    <w:rsid w:val="007510D2"/>
    <w:rsid w:val="00751158"/>
    <w:rsid w:val="007517F2"/>
    <w:rsid w:val="00751910"/>
    <w:rsid w:val="00751A48"/>
    <w:rsid w:val="00751AD7"/>
    <w:rsid w:val="00752776"/>
    <w:rsid w:val="007528E7"/>
    <w:rsid w:val="0075296A"/>
    <w:rsid w:val="00752977"/>
    <w:rsid w:val="007529A6"/>
    <w:rsid w:val="00752A35"/>
    <w:rsid w:val="00753C46"/>
    <w:rsid w:val="00753FB6"/>
    <w:rsid w:val="00754913"/>
    <w:rsid w:val="00754BF7"/>
    <w:rsid w:val="00754D2B"/>
    <w:rsid w:val="00754F09"/>
    <w:rsid w:val="00755106"/>
    <w:rsid w:val="007553DB"/>
    <w:rsid w:val="007554B0"/>
    <w:rsid w:val="0075580E"/>
    <w:rsid w:val="0075584D"/>
    <w:rsid w:val="007558C2"/>
    <w:rsid w:val="00756BCE"/>
    <w:rsid w:val="00756E50"/>
    <w:rsid w:val="0075717D"/>
    <w:rsid w:val="00757244"/>
    <w:rsid w:val="007572FB"/>
    <w:rsid w:val="0075770A"/>
    <w:rsid w:val="00757764"/>
    <w:rsid w:val="00757774"/>
    <w:rsid w:val="0075796A"/>
    <w:rsid w:val="00757AFB"/>
    <w:rsid w:val="00760429"/>
    <w:rsid w:val="007605A8"/>
    <w:rsid w:val="00760AEA"/>
    <w:rsid w:val="00760E1D"/>
    <w:rsid w:val="0076107F"/>
    <w:rsid w:val="00761338"/>
    <w:rsid w:val="007616E4"/>
    <w:rsid w:val="00762252"/>
    <w:rsid w:val="00762BA5"/>
    <w:rsid w:val="0076306E"/>
    <w:rsid w:val="0076321F"/>
    <w:rsid w:val="0076377E"/>
    <w:rsid w:val="00763948"/>
    <w:rsid w:val="007642A0"/>
    <w:rsid w:val="0076472F"/>
    <w:rsid w:val="00764C03"/>
    <w:rsid w:val="00764D05"/>
    <w:rsid w:val="00764D86"/>
    <w:rsid w:val="00764F88"/>
    <w:rsid w:val="0076547A"/>
    <w:rsid w:val="0076572E"/>
    <w:rsid w:val="00765A3F"/>
    <w:rsid w:val="00765D24"/>
    <w:rsid w:val="00765EC6"/>
    <w:rsid w:val="00765F12"/>
    <w:rsid w:val="00766D76"/>
    <w:rsid w:val="00766E67"/>
    <w:rsid w:val="00767138"/>
    <w:rsid w:val="0076757B"/>
    <w:rsid w:val="00767BA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2152"/>
    <w:rsid w:val="0077263D"/>
    <w:rsid w:val="00772E3B"/>
    <w:rsid w:val="0077370D"/>
    <w:rsid w:val="00773908"/>
    <w:rsid w:val="0077426C"/>
    <w:rsid w:val="00774380"/>
    <w:rsid w:val="007744F8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68BB"/>
    <w:rsid w:val="00776F26"/>
    <w:rsid w:val="00776F73"/>
    <w:rsid w:val="0077749C"/>
    <w:rsid w:val="0077757C"/>
    <w:rsid w:val="007777D5"/>
    <w:rsid w:val="0077786D"/>
    <w:rsid w:val="00777D82"/>
    <w:rsid w:val="00777D8B"/>
    <w:rsid w:val="00777DF1"/>
    <w:rsid w:val="00777FF7"/>
    <w:rsid w:val="0078020C"/>
    <w:rsid w:val="00780A27"/>
    <w:rsid w:val="00780A38"/>
    <w:rsid w:val="00780A6E"/>
    <w:rsid w:val="00780ABD"/>
    <w:rsid w:val="00780B02"/>
    <w:rsid w:val="007810DE"/>
    <w:rsid w:val="00781257"/>
    <w:rsid w:val="00781606"/>
    <w:rsid w:val="007817B9"/>
    <w:rsid w:val="007818B9"/>
    <w:rsid w:val="00781BD8"/>
    <w:rsid w:val="00781D1D"/>
    <w:rsid w:val="007822BB"/>
    <w:rsid w:val="00782516"/>
    <w:rsid w:val="00782729"/>
    <w:rsid w:val="00782A77"/>
    <w:rsid w:val="00782D1C"/>
    <w:rsid w:val="00782D5F"/>
    <w:rsid w:val="00782DD2"/>
    <w:rsid w:val="00782F89"/>
    <w:rsid w:val="0078315A"/>
    <w:rsid w:val="007833FC"/>
    <w:rsid w:val="00783445"/>
    <w:rsid w:val="0078389F"/>
    <w:rsid w:val="007840FA"/>
    <w:rsid w:val="00784582"/>
    <w:rsid w:val="00784AA9"/>
    <w:rsid w:val="00784E4F"/>
    <w:rsid w:val="00785552"/>
    <w:rsid w:val="007856AE"/>
    <w:rsid w:val="0078580F"/>
    <w:rsid w:val="007860CD"/>
    <w:rsid w:val="007863F5"/>
    <w:rsid w:val="00786796"/>
    <w:rsid w:val="007869A7"/>
    <w:rsid w:val="00786B61"/>
    <w:rsid w:val="00786D25"/>
    <w:rsid w:val="00786D8B"/>
    <w:rsid w:val="00786EEF"/>
    <w:rsid w:val="00786F99"/>
    <w:rsid w:val="007871B5"/>
    <w:rsid w:val="007872E6"/>
    <w:rsid w:val="00787304"/>
    <w:rsid w:val="00787550"/>
    <w:rsid w:val="00787620"/>
    <w:rsid w:val="0078764B"/>
    <w:rsid w:val="007876EB"/>
    <w:rsid w:val="00787888"/>
    <w:rsid w:val="00787DB8"/>
    <w:rsid w:val="00790421"/>
    <w:rsid w:val="007905F5"/>
    <w:rsid w:val="007906E7"/>
    <w:rsid w:val="00790721"/>
    <w:rsid w:val="007907DB"/>
    <w:rsid w:val="00790818"/>
    <w:rsid w:val="007909FE"/>
    <w:rsid w:val="00790E2E"/>
    <w:rsid w:val="0079127E"/>
    <w:rsid w:val="007920E1"/>
    <w:rsid w:val="00792719"/>
    <w:rsid w:val="007927E9"/>
    <w:rsid w:val="0079295D"/>
    <w:rsid w:val="0079301E"/>
    <w:rsid w:val="007930EC"/>
    <w:rsid w:val="00793242"/>
    <w:rsid w:val="00793341"/>
    <w:rsid w:val="00793999"/>
    <w:rsid w:val="00793C25"/>
    <w:rsid w:val="00793E91"/>
    <w:rsid w:val="00794A4B"/>
    <w:rsid w:val="00795211"/>
    <w:rsid w:val="007953F2"/>
    <w:rsid w:val="007955F5"/>
    <w:rsid w:val="0079576E"/>
    <w:rsid w:val="00795FFE"/>
    <w:rsid w:val="00796073"/>
    <w:rsid w:val="00796640"/>
    <w:rsid w:val="00796B19"/>
    <w:rsid w:val="00797081"/>
    <w:rsid w:val="0079727A"/>
    <w:rsid w:val="007977F8"/>
    <w:rsid w:val="007A02E3"/>
    <w:rsid w:val="007A03F6"/>
    <w:rsid w:val="007A083C"/>
    <w:rsid w:val="007A0960"/>
    <w:rsid w:val="007A0C7C"/>
    <w:rsid w:val="007A11C6"/>
    <w:rsid w:val="007A1471"/>
    <w:rsid w:val="007A1580"/>
    <w:rsid w:val="007A168A"/>
    <w:rsid w:val="007A16FA"/>
    <w:rsid w:val="007A1CCD"/>
    <w:rsid w:val="007A1E58"/>
    <w:rsid w:val="007A20B4"/>
    <w:rsid w:val="007A21AA"/>
    <w:rsid w:val="007A27B4"/>
    <w:rsid w:val="007A30A9"/>
    <w:rsid w:val="007A30AC"/>
    <w:rsid w:val="007A337D"/>
    <w:rsid w:val="007A3587"/>
    <w:rsid w:val="007A35BC"/>
    <w:rsid w:val="007A38BE"/>
    <w:rsid w:val="007A4503"/>
    <w:rsid w:val="007A4A01"/>
    <w:rsid w:val="007A4FA7"/>
    <w:rsid w:val="007A5133"/>
    <w:rsid w:val="007A54DF"/>
    <w:rsid w:val="007A57A0"/>
    <w:rsid w:val="007A5CE9"/>
    <w:rsid w:val="007A604E"/>
    <w:rsid w:val="007A60FD"/>
    <w:rsid w:val="007A6654"/>
    <w:rsid w:val="007A6A9A"/>
    <w:rsid w:val="007A6EFC"/>
    <w:rsid w:val="007A701C"/>
    <w:rsid w:val="007A7262"/>
    <w:rsid w:val="007A754A"/>
    <w:rsid w:val="007A76C8"/>
    <w:rsid w:val="007A7901"/>
    <w:rsid w:val="007A7960"/>
    <w:rsid w:val="007A7AD1"/>
    <w:rsid w:val="007A7E7F"/>
    <w:rsid w:val="007B0950"/>
    <w:rsid w:val="007B0A51"/>
    <w:rsid w:val="007B1205"/>
    <w:rsid w:val="007B1457"/>
    <w:rsid w:val="007B15F2"/>
    <w:rsid w:val="007B1DFC"/>
    <w:rsid w:val="007B1FFF"/>
    <w:rsid w:val="007B202D"/>
    <w:rsid w:val="007B21FA"/>
    <w:rsid w:val="007B2582"/>
    <w:rsid w:val="007B264D"/>
    <w:rsid w:val="007B272E"/>
    <w:rsid w:val="007B2B75"/>
    <w:rsid w:val="007B2C51"/>
    <w:rsid w:val="007B2D29"/>
    <w:rsid w:val="007B2E9A"/>
    <w:rsid w:val="007B324A"/>
    <w:rsid w:val="007B327D"/>
    <w:rsid w:val="007B3485"/>
    <w:rsid w:val="007B3571"/>
    <w:rsid w:val="007B3EA5"/>
    <w:rsid w:val="007B3F27"/>
    <w:rsid w:val="007B3FD2"/>
    <w:rsid w:val="007B44F5"/>
    <w:rsid w:val="007B47D5"/>
    <w:rsid w:val="007B4BF1"/>
    <w:rsid w:val="007B50D6"/>
    <w:rsid w:val="007B5375"/>
    <w:rsid w:val="007B550C"/>
    <w:rsid w:val="007B5E88"/>
    <w:rsid w:val="007B5F36"/>
    <w:rsid w:val="007B7B61"/>
    <w:rsid w:val="007B7C9B"/>
    <w:rsid w:val="007B7E0E"/>
    <w:rsid w:val="007B7E39"/>
    <w:rsid w:val="007C0022"/>
    <w:rsid w:val="007C029C"/>
    <w:rsid w:val="007C02B1"/>
    <w:rsid w:val="007C036D"/>
    <w:rsid w:val="007C06A2"/>
    <w:rsid w:val="007C07F1"/>
    <w:rsid w:val="007C0834"/>
    <w:rsid w:val="007C0C22"/>
    <w:rsid w:val="007C0EB7"/>
    <w:rsid w:val="007C1CF0"/>
    <w:rsid w:val="007C1CF7"/>
    <w:rsid w:val="007C2108"/>
    <w:rsid w:val="007C2780"/>
    <w:rsid w:val="007C294C"/>
    <w:rsid w:val="007C2B78"/>
    <w:rsid w:val="007C2E90"/>
    <w:rsid w:val="007C30AF"/>
    <w:rsid w:val="007C3295"/>
    <w:rsid w:val="007C3346"/>
    <w:rsid w:val="007C35F9"/>
    <w:rsid w:val="007C3BF1"/>
    <w:rsid w:val="007C3E8A"/>
    <w:rsid w:val="007C3E9C"/>
    <w:rsid w:val="007C48D5"/>
    <w:rsid w:val="007C4A1F"/>
    <w:rsid w:val="007C4A64"/>
    <w:rsid w:val="007C4B6D"/>
    <w:rsid w:val="007C575F"/>
    <w:rsid w:val="007C5860"/>
    <w:rsid w:val="007C5901"/>
    <w:rsid w:val="007C5B74"/>
    <w:rsid w:val="007C5D77"/>
    <w:rsid w:val="007C5E23"/>
    <w:rsid w:val="007C6777"/>
    <w:rsid w:val="007C6877"/>
    <w:rsid w:val="007C6BBD"/>
    <w:rsid w:val="007C6C17"/>
    <w:rsid w:val="007C6CD9"/>
    <w:rsid w:val="007C70D9"/>
    <w:rsid w:val="007C71ED"/>
    <w:rsid w:val="007C768A"/>
    <w:rsid w:val="007C7B5C"/>
    <w:rsid w:val="007C7B5D"/>
    <w:rsid w:val="007C7BF7"/>
    <w:rsid w:val="007C7D8C"/>
    <w:rsid w:val="007C7EB8"/>
    <w:rsid w:val="007D001C"/>
    <w:rsid w:val="007D03AD"/>
    <w:rsid w:val="007D0842"/>
    <w:rsid w:val="007D0927"/>
    <w:rsid w:val="007D115B"/>
    <w:rsid w:val="007D121D"/>
    <w:rsid w:val="007D13C2"/>
    <w:rsid w:val="007D1821"/>
    <w:rsid w:val="007D1AE4"/>
    <w:rsid w:val="007D1E43"/>
    <w:rsid w:val="007D2212"/>
    <w:rsid w:val="007D22AB"/>
    <w:rsid w:val="007D23A2"/>
    <w:rsid w:val="007D247A"/>
    <w:rsid w:val="007D25CF"/>
    <w:rsid w:val="007D26C3"/>
    <w:rsid w:val="007D27CE"/>
    <w:rsid w:val="007D2C34"/>
    <w:rsid w:val="007D32F5"/>
    <w:rsid w:val="007D3474"/>
    <w:rsid w:val="007D3594"/>
    <w:rsid w:val="007D39E5"/>
    <w:rsid w:val="007D3F92"/>
    <w:rsid w:val="007D421B"/>
    <w:rsid w:val="007D42BD"/>
    <w:rsid w:val="007D431E"/>
    <w:rsid w:val="007D4349"/>
    <w:rsid w:val="007D4559"/>
    <w:rsid w:val="007D4573"/>
    <w:rsid w:val="007D4669"/>
    <w:rsid w:val="007D4A98"/>
    <w:rsid w:val="007D4B0E"/>
    <w:rsid w:val="007D50CE"/>
    <w:rsid w:val="007D538E"/>
    <w:rsid w:val="007D5944"/>
    <w:rsid w:val="007D5D83"/>
    <w:rsid w:val="007D65AB"/>
    <w:rsid w:val="007D6716"/>
    <w:rsid w:val="007D6AC3"/>
    <w:rsid w:val="007D6FD3"/>
    <w:rsid w:val="007D7086"/>
    <w:rsid w:val="007D70C6"/>
    <w:rsid w:val="007D7411"/>
    <w:rsid w:val="007D759C"/>
    <w:rsid w:val="007D7759"/>
    <w:rsid w:val="007D7A66"/>
    <w:rsid w:val="007D7BC0"/>
    <w:rsid w:val="007D7C69"/>
    <w:rsid w:val="007E0027"/>
    <w:rsid w:val="007E0131"/>
    <w:rsid w:val="007E0593"/>
    <w:rsid w:val="007E0603"/>
    <w:rsid w:val="007E0B33"/>
    <w:rsid w:val="007E0D0C"/>
    <w:rsid w:val="007E0F95"/>
    <w:rsid w:val="007E120A"/>
    <w:rsid w:val="007E1317"/>
    <w:rsid w:val="007E2B75"/>
    <w:rsid w:val="007E2E54"/>
    <w:rsid w:val="007E2E79"/>
    <w:rsid w:val="007E332C"/>
    <w:rsid w:val="007E34A5"/>
    <w:rsid w:val="007E3D21"/>
    <w:rsid w:val="007E3DA5"/>
    <w:rsid w:val="007E4128"/>
    <w:rsid w:val="007E4133"/>
    <w:rsid w:val="007E4431"/>
    <w:rsid w:val="007E4451"/>
    <w:rsid w:val="007E448D"/>
    <w:rsid w:val="007E473D"/>
    <w:rsid w:val="007E4741"/>
    <w:rsid w:val="007E488B"/>
    <w:rsid w:val="007E4C02"/>
    <w:rsid w:val="007E50AD"/>
    <w:rsid w:val="007E51BF"/>
    <w:rsid w:val="007E583A"/>
    <w:rsid w:val="007E5D91"/>
    <w:rsid w:val="007E5DD5"/>
    <w:rsid w:val="007E64D3"/>
    <w:rsid w:val="007E67B8"/>
    <w:rsid w:val="007E6884"/>
    <w:rsid w:val="007E6A03"/>
    <w:rsid w:val="007E6E92"/>
    <w:rsid w:val="007E7017"/>
    <w:rsid w:val="007E73E0"/>
    <w:rsid w:val="007E7CCE"/>
    <w:rsid w:val="007E7D66"/>
    <w:rsid w:val="007F0147"/>
    <w:rsid w:val="007F02AB"/>
    <w:rsid w:val="007F067D"/>
    <w:rsid w:val="007F06E2"/>
    <w:rsid w:val="007F078A"/>
    <w:rsid w:val="007F086F"/>
    <w:rsid w:val="007F0A65"/>
    <w:rsid w:val="007F0F89"/>
    <w:rsid w:val="007F15CC"/>
    <w:rsid w:val="007F15FD"/>
    <w:rsid w:val="007F18DC"/>
    <w:rsid w:val="007F1A2C"/>
    <w:rsid w:val="007F1CAE"/>
    <w:rsid w:val="007F1E7B"/>
    <w:rsid w:val="007F2375"/>
    <w:rsid w:val="007F237F"/>
    <w:rsid w:val="007F2C36"/>
    <w:rsid w:val="007F315D"/>
    <w:rsid w:val="007F319E"/>
    <w:rsid w:val="007F329F"/>
    <w:rsid w:val="007F427E"/>
    <w:rsid w:val="007F43AE"/>
    <w:rsid w:val="007F4BDE"/>
    <w:rsid w:val="007F4CF7"/>
    <w:rsid w:val="007F549A"/>
    <w:rsid w:val="007F5679"/>
    <w:rsid w:val="007F586B"/>
    <w:rsid w:val="007F5971"/>
    <w:rsid w:val="007F5EE8"/>
    <w:rsid w:val="007F615A"/>
    <w:rsid w:val="007F6625"/>
    <w:rsid w:val="007F663C"/>
    <w:rsid w:val="007F6FCE"/>
    <w:rsid w:val="007F74E0"/>
    <w:rsid w:val="007F75E2"/>
    <w:rsid w:val="007F7679"/>
    <w:rsid w:val="007F78C4"/>
    <w:rsid w:val="007F7906"/>
    <w:rsid w:val="007F7A94"/>
    <w:rsid w:val="007F7BAF"/>
    <w:rsid w:val="007F7D66"/>
    <w:rsid w:val="00800073"/>
    <w:rsid w:val="008000EC"/>
    <w:rsid w:val="00800138"/>
    <w:rsid w:val="00800701"/>
    <w:rsid w:val="008007F3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D36"/>
    <w:rsid w:val="00801DFF"/>
    <w:rsid w:val="00801E18"/>
    <w:rsid w:val="008021D8"/>
    <w:rsid w:val="008027B9"/>
    <w:rsid w:val="00802892"/>
    <w:rsid w:val="00802A53"/>
    <w:rsid w:val="00802AF8"/>
    <w:rsid w:val="00802E76"/>
    <w:rsid w:val="00803062"/>
    <w:rsid w:val="00803240"/>
    <w:rsid w:val="0080358F"/>
    <w:rsid w:val="008035EC"/>
    <w:rsid w:val="00803659"/>
    <w:rsid w:val="00803716"/>
    <w:rsid w:val="008038CC"/>
    <w:rsid w:val="00803A2E"/>
    <w:rsid w:val="00803AF0"/>
    <w:rsid w:val="00803D25"/>
    <w:rsid w:val="008043D1"/>
    <w:rsid w:val="008043FE"/>
    <w:rsid w:val="00804807"/>
    <w:rsid w:val="00804D49"/>
    <w:rsid w:val="00804EFB"/>
    <w:rsid w:val="0080550C"/>
    <w:rsid w:val="008055EB"/>
    <w:rsid w:val="0080577F"/>
    <w:rsid w:val="008058F8"/>
    <w:rsid w:val="00805CC7"/>
    <w:rsid w:val="008064C7"/>
    <w:rsid w:val="0080653F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93C"/>
    <w:rsid w:val="00811A49"/>
    <w:rsid w:val="00811B3A"/>
    <w:rsid w:val="0081203E"/>
    <w:rsid w:val="0081241C"/>
    <w:rsid w:val="00812734"/>
    <w:rsid w:val="00812A02"/>
    <w:rsid w:val="00812E5B"/>
    <w:rsid w:val="00813174"/>
    <w:rsid w:val="00813459"/>
    <w:rsid w:val="008134CE"/>
    <w:rsid w:val="008135FA"/>
    <w:rsid w:val="00813BAD"/>
    <w:rsid w:val="00813F35"/>
    <w:rsid w:val="00813FA2"/>
    <w:rsid w:val="00814120"/>
    <w:rsid w:val="00814719"/>
    <w:rsid w:val="00814A55"/>
    <w:rsid w:val="00814C08"/>
    <w:rsid w:val="00814FA6"/>
    <w:rsid w:val="008150FF"/>
    <w:rsid w:val="0081527A"/>
    <w:rsid w:val="008152E9"/>
    <w:rsid w:val="0081545F"/>
    <w:rsid w:val="008154CE"/>
    <w:rsid w:val="0081564F"/>
    <w:rsid w:val="00815A2C"/>
    <w:rsid w:val="00815AD2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21E"/>
    <w:rsid w:val="008172EF"/>
    <w:rsid w:val="00817308"/>
    <w:rsid w:val="008173EF"/>
    <w:rsid w:val="008175BE"/>
    <w:rsid w:val="0081776C"/>
    <w:rsid w:val="00817824"/>
    <w:rsid w:val="008179CA"/>
    <w:rsid w:val="00817A8F"/>
    <w:rsid w:val="00817B37"/>
    <w:rsid w:val="00817C2C"/>
    <w:rsid w:val="00820235"/>
    <w:rsid w:val="00820329"/>
    <w:rsid w:val="008204BF"/>
    <w:rsid w:val="00820835"/>
    <w:rsid w:val="008208EF"/>
    <w:rsid w:val="00820AE6"/>
    <w:rsid w:val="00820B74"/>
    <w:rsid w:val="00820E80"/>
    <w:rsid w:val="008211CE"/>
    <w:rsid w:val="008216D8"/>
    <w:rsid w:val="0082175C"/>
    <w:rsid w:val="00821E95"/>
    <w:rsid w:val="00822105"/>
    <w:rsid w:val="0082216B"/>
    <w:rsid w:val="008221A8"/>
    <w:rsid w:val="008223B3"/>
    <w:rsid w:val="00822E80"/>
    <w:rsid w:val="00822FE3"/>
    <w:rsid w:val="0082308B"/>
    <w:rsid w:val="00823094"/>
    <w:rsid w:val="008235BF"/>
    <w:rsid w:val="00823865"/>
    <w:rsid w:val="00823894"/>
    <w:rsid w:val="00823980"/>
    <w:rsid w:val="00823BA3"/>
    <w:rsid w:val="008240C7"/>
    <w:rsid w:val="00824768"/>
    <w:rsid w:val="00824A1A"/>
    <w:rsid w:val="00824D5B"/>
    <w:rsid w:val="00824FB1"/>
    <w:rsid w:val="00825025"/>
    <w:rsid w:val="00825173"/>
    <w:rsid w:val="00825442"/>
    <w:rsid w:val="00825813"/>
    <w:rsid w:val="00825AAD"/>
    <w:rsid w:val="00825B0B"/>
    <w:rsid w:val="00825B5A"/>
    <w:rsid w:val="00825B6A"/>
    <w:rsid w:val="00826400"/>
    <w:rsid w:val="00826408"/>
    <w:rsid w:val="00826502"/>
    <w:rsid w:val="00826513"/>
    <w:rsid w:val="0082655B"/>
    <w:rsid w:val="00826626"/>
    <w:rsid w:val="00826730"/>
    <w:rsid w:val="008268E7"/>
    <w:rsid w:val="00826B71"/>
    <w:rsid w:val="00826C63"/>
    <w:rsid w:val="00827171"/>
    <w:rsid w:val="008271A1"/>
    <w:rsid w:val="00827450"/>
    <w:rsid w:val="00827489"/>
    <w:rsid w:val="00827687"/>
    <w:rsid w:val="00830212"/>
    <w:rsid w:val="0083025B"/>
    <w:rsid w:val="008303CF"/>
    <w:rsid w:val="008308D1"/>
    <w:rsid w:val="0083098F"/>
    <w:rsid w:val="00830B61"/>
    <w:rsid w:val="00830BFB"/>
    <w:rsid w:val="00831090"/>
    <w:rsid w:val="008313BF"/>
    <w:rsid w:val="008316D5"/>
    <w:rsid w:val="008319E2"/>
    <w:rsid w:val="00831BE2"/>
    <w:rsid w:val="00831D90"/>
    <w:rsid w:val="00832255"/>
    <w:rsid w:val="00832617"/>
    <w:rsid w:val="0083261F"/>
    <w:rsid w:val="008329A2"/>
    <w:rsid w:val="00832BD2"/>
    <w:rsid w:val="00832D76"/>
    <w:rsid w:val="00833304"/>
    <w:rsid w:val="00833340"/>
    <w:rsid w:val="008333E4"/>
    <w:rsid w:val="008336E3"/>
    <w:rsid w:val="00833857"/>
    <w:rsid w:val="00833C52"/>
    <w:rsid w:val="00833D44"/>
    <w:rsid w:val="00833FC1"/>
    <w:rsid w:val="00834009"/>
    <w:rsid w:val="008344D2"/>
    <w:rsid w:val="008347C3"/>
    <w:rsid w:val="00834900"/>
    <w:rsid w:val="00834B6F"/>
    <w:rsid w:val="00835963"/>
    <w:rsid w:val="00835B27"/>
    <w:rsid w:val="00835F60"/>
    <w:rsid w:val="00835F75"/>
    <w:rsid w:val="00836374"/>
    <w:rsid w:val="00836456"/>
    <w:rsid w:val="008364C8"/>
    <w:rsid w:val="00836566"/>
    <w:rsid w:val="00836672"/>
    <w:rsid w:val="008367D6"/>
    <w:rsid w:val="00836D3B"/>
    <w:rsid w:val="00836D5B"/>
    <w:rsid w:val="00837028"/>
    <w:rsid w:val="008371B7"/>
    <w:rsid w:val="00837305"/>
    <w:rsid w:val="0083747F"/>
    <w:rsid w:val="008377A4"/>
    <w:rsid w:val="00837B99"/>
    <w:rsid w:val="00837C55"/>
    <w:rsid w:val="00837CBE"/>
    <w:rsid w:val="00837E5E"/>
    <w:rsid w:val="008400EE"/>
    <w:rsid w:val="00840529"/>
    <w:rsid w:val="00840681"/>
    <w:rsid w:val="008406E2"/>
    <w:rsid w:val="0084074A"/>
    <w:rsid w:val="00840882"/>
    <w:rsid w:val="0084101D"/>
    <w:rsid w:val="008410CC"/>
    <w:rsid w:val="008414FE"/>
    <w:rsid w:val="0084156B"/>
    <w:rsid w:val="0084162B"/>
    <w:rsid w:val="00841A31"/>
    <w:rsid w:val="00841F0D"/>
    <w:rsid w:val="00841F2A"/>
    <w:rsid w:val="0084213B"/>
    <w:rsid w:val="0084224B"/>
    <w:rsid w:val="00842DCE"/>
    <w:rsid w:val="0084331F"/>
    <w:rsid w:val="00843515"/>
    <w:rsid w:val="008436CA"/>
    <w:rsid w:val="0084392E"/>
    <w:rsid w:val="00843AEF"/>
    <w:rsid w:val="00843BFB"/>
    <w:rsid w:val="00844218"/>
    <w:rsid w:val="0084427C"/>
    <w:rsid w:val="0084441E"/>
    <w:rsid w:val="0084460B"/>
    <w:rsid w:val="00844D55"/>
    <w:rsid w:val="0084577C"/>
    <w:rsid w:val="00845B61"/>
    <w:rsid w:val="008468FD"/>
    <w:rsid w:val="00846A8C"/>
    <w:rsid w:val="00846C4D"/>
    <w:rsid w:val="00846C84"/>
    <w:rsid w:val="00846D43"/>
    <w:rsid w:val="00846FB1"/>
    <w:rsid w:val="00847288"/>
    <w:rsid w:val="008479C1"/>
    <w:rsid w:val="0085013B"/>
    <w:rsid w:val="008502F3"/>
    <w:rsid w:val="00850381"/>
    <w:rsid w:val="008503D4"/>
    <w:rsid w:val="00850440"/>
    <w:rsid w:val="00850858"/>
    <w:rsid w:val="00850958"/>
    <w:rsid w:val="00850A67"/>
    <w:rsid w:val="00850D86"/>
    <w:rsid w:val="00850DE9"/>
    <w:rsid w:val="00850E2D"/>
    <w:rsid w:val="00850F56"/>
    <w:rsid w:val="00851491"/>
    <w:rsid w:val="00851842"/>
    <w:rsid w:val="00851B31"/>
    <w:rsid w:val="00851F07"/>
    <w:rsid w:val="00851F81"/>
    <w:rsid w:val="008522CF"/>
    <w:rsid w:val="008524A5"/>
    <w:rsid w:val="00852660"/>
    <w:rsid w:val="008526F5"/>
    <w:rsid w:val="008529C7"/>
    <w:rsid w:val="00852AFE"/>
    <w:rsid w:val="00852F10"/>
    <w:rsid w:val="00852F59"/>
    <w:rsid w:val="008532C7"/>
    <w:rsid w:val="0085356B"/>
    <w:rsid w:val="00853669"/>
    <w:rsid w:val="008536B3"/>
    <w:rsid w:val="00853740"/>
    <w:rsid w:val="00853858"/>
    <w:rsid w:val="008538FC"/>
    <w:rsid w:val="00853D86"/>
    <w:rsid w:val="00853E9C"/>
    <w:rsid w:val="00854906"/>
    <w:rsid w:val="0085490F"/>
    <w:rsid w:val="0085493A"/>
    <w:rsid w:val="00854AF9"/>
    <w:rsid w:val="00854B0C"/>
    <w:rsid w:val="00854C74"/>
    <w:rsid w:val="00855595"/>
    <w:rsid w:val="008559F9"/>
    <w:rsid w:val="00855DE8"/>
    <w:rsid w:val="008560FF"/>
    <w:rsid w:val="00856153"/>
    <w:rsid w:val="0085673A"/>
    <w:rsid w:val="008567AC"/>
    <w:rsid w:val="008569F6"/>
    <w:rsid w:val="00856B33"/>
    <w:rsid w:val="00856C92"/>
    <w:rsid w:val="00856F9A"/>
    <w:rsid w:val="00856FA8"/>
    <w:rsid w:val="0085713D"/>
    <w:rsid w:val="008576DA"/>
    <w:rsid w:val="00857926"/>
    <w:rsid w:val="00857A52"/>
    <w:rsid w:val="00857B2C"/>
    <w:rsid w:val="00857C02"/>
    <w:rsid w:val="00857C49"/>
    <w:rsid w:val="00857E62"/>
    <w:rsid w:val="00857F71"/>
    <w:rsid w:val="00860774"/>
    <w:rsid w:val="00860958"/>
    <w:rsid w:val="00860EEB"/>
    <w:rsid w:val="00861070"/>
    <w:rsid w:val="0086112B"/>
    <w:rsid w:val="00861557"/>
    <w:rsid w:val="008615E2"/>
    <w:rsid w:val="00861A88"/>
    <w:rsid w:val="00861B2F"/>
    <w:rsid w:val="00861FF3"/>
    <w:rsid w:val="008620B8"/>
    <w:rsid w:val="0086217D"/>
    <w:rsid w:val="00862555"/>
    <w:rsid w:val="00862A64"/>
    <w:rsid w:val="00862DB6"/>
    <w:rsid w:val="00863024"/>
    <w:rsid w:val="0086326D"/>
    <w:rsid w:val="008632F0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4F81"/>
    <w:rsid w:val="00865834"/>
    <w:rsid w:val="008662B7"/>
    <w:rsid w:val="008662E1"/>
    <w:rsid w:val="0086661F"/>
    <w:rsid w:val="00866B33"/>
    <w:rsid w:val="00866DB5"/>
    <w:rsid w:val="00866F48"/>
    <w:rsid w:val="00867046"/>
    <w:rsid w:val="0086760A"/>
    <w:rsid w:val="00867C8A"/>
    <w:rsid w:val="00867FF1"/>
    <w:rsid w:val="0087025E"/>
    <w:rsid w:val="008703BE"/>
    <w:rsid w:val="008703FA"/>
    <w:rsid w:val="008704F5"/>
    <w:rsid w:val="00870B4E"/>
    <w:rsid w:val="00870DAE"/>
    <w:rsid w:val="00870E5D"/>
    <w:rsid w:val="00870E80"/>
    <w:rsid w:val="008715AF"/>
    <w:rsid w:val="0087174B"/>
    <w:rsid w:val="0087178B"/>
    <w:rsid w:val="00871B32"/>
    <w:rsid w:val="00871BCD"/>
    <w:rsid w:val="00871F68"/>
    <w:rsid w:val="0087205E"/>
    <w:rsid w:val="008722A3"/>
    <w:rsid w:val="00872405"/>
    <w:rsid w:val="00872893"/>
    <w:rsid w:val="0087325B"/>
    <w:rsid w:val="008735AB"/>
    <w:rsid w:val="008735D2"/>
    <w:rsid w:val="008737B0"/>
    <w:rsid w:val="00873833"/>
    <w:rsid w:val="00873C71"/>
    <w:rsid w:val="00875085"/>
    <w:rsid w:val="008751BD"/>
    <w:rsid w:val="00875C32"/>
    <w:rsid w:val="00875CCE"/>
    <w:rsid w:val="00875F0C"/>
    <w:rsid w:val="00875FDC"/>
    <w:rsid w:val="0087625C"/>
    <w:rsid w:val="00876FD8"/>
    <w:rsid w:val="00876FE3"/>
    <w:rsid w:val="00877121"/>
    <w:rsid w:val="00877124"/>
    <w:rsid w:val="00877502"/>
    <w:rsid w:val="00877636"/>
    <w:rsid w:val="0087788D"/>
    <w:rsid w:val="00877F94"/>
    <w:rsid w:val="0088029A"/>
    <w:rsid w:val="00880487"/>
    <w:rsid w:val="00880BF4"/>
    <w:rsid w:val="00881116"/>
    <w:rsid w:val="00881218"/>
    <w:rsid w:val="008815EA"/>
    <w:rsid w:val="00881B1E"/>
    <w:rsid w:val="00881CC9"/>
    <w:rsid w:val="008820B9"/>
    <w:rsid w:val="00882519"/>
    <w:rsid w:val="00882BDD"/>
    <w:rsid w:val="008833B6"/>
    <w:rsid w:val="00883A1D"/>
    <w:rsid w:val="00883BCF"/>
    <w:rsid w:val="00883CC8"/>
    <w:rsid w:val="00883FDD"/>
    <w:rsid w:val="008848C5"/>
    <w:rsid w:val="008849AE"/>
    <w:rsid w:val="008849C2"/>
    <w:rsid w:val="00884AC9"/>
    <w:rsid w:val="00884CCA"/>
    <w:rsid w:val="0088527C"/>
    <w:rsid w:val="0088562A"/>
    <w:rsid w:val="00885744"/>
    <w:rsid w:val="00885E5E"/>
    <w:rsid w:val="00885E9A"/>
    <w:rsid w:val="00885F0D"/>
    <w:rsid w:val="00885F83"/>
    <w:rsid w:val="00886177"/>
    <w:rsid w:val="008862E0"/>
    <w:rsid w:val="00886502"/>
    <w:rsid w:val="00886722"/>
    <w:rsid w:val="00886BA2"/>
    <w:rsid w:val="00886F71"/>
    <w:rsid w:val="0088737D"/>
    <w:rsid w:val="00887B43"/>
    <w:rsid w:val="00887E40"/>
    <w:rsid w:val="008908B8"/>
    <w:rsid w:val="008909F4"/>
    <w:rsid w:val="00890A98"/>
    <w:rsid w:val="00890C20"/>
    <w:rsid w:val="008910F4"/>
    <w:rsid w:val="008911EF"/>
    <w:rsid w:val="0089126C"/>
    <w:rsid w:val="008913A2"/>
    <w:rsid w:val="00891D58"/>
    <w:rsid w:val="008923EC"/>
    <w:rsid w:val="00892789"/>
    <w:rsid w:val="0089289A"/>
    <w:rsid w:val="00892CE0"/>
    <w:rsid w:val="0089317C"/>
    <w:rsid w:val="008933CF"/>
    <w:rsid w:val="008938F8"/>
    <w:rsid w:val="00893D69"/>
    <w:rsid w:val="00893DEA"/>
    <w:rsid w:val="00893E3C"/>
    <w:rsid w:val="00894044"/>
    <w:rsid w:val="0089430A"/>
    <w:rsid w:val="00894375"/>
    <w:rsid w:val="008944B2"/>
    <w:rsid w:val="00894C7D"/>
    <w:rsid w:val="00894DD7"/>
    <w:rsid w:val="00894E83"/>
    <w:rsid w:val="00894EC3"/>
    <w:rsid w:val="00894FF6"/>
    <w:rsid w:val="00895396"/>
    <w:rsid w:val="00895889"/>
    <w:rsid w:val="00895C73"/>
    <w:rsid w:val="00895E35"/>
    <w:rsid w:val="0089651A"/>
    <w:rsid w:val="008966D5"/>
    <w:rsid w:val="008967CB"/>
    <w:rsid w:val="00896E7C"/>
    <w:rsid w:val="0089701E"/>
    <w:rsid w:val="00897323"/>
    <w:rsid w:val="00897A68"/>
    <w:rsid w:val="008A0260"/>
    <w:rsid w:val="008A036E"/>
    <w:rsid w:val="008A07D0"/>
    <w:rsid w:val="008A092F"/>
    <w:rsid w:val="008A0A40"/>
    <w:rsid w:val="008A0E1A"/>
    <w:rsid w:val="008A0F30"/>
    <w:rsid w:val="008A1037"/>
    <w:rsid w:val="008A115A"/>
    <w:rsid w:val="008A1629"/>
    <w:rsid w:val="008A17FA"/>
    <w:rsid w:val="008A1968"/>
    <w:rsid w:val="008A1E93"/>
    <w:rsid w:val="008A248A"/>
    <w:rsid w:val="008A2640"/>
    <w:rsid w:val="008A2662"/>
    <w:rsid w:val="008A2671"/>
    <w:rsid w:val="008A28F2"/>
    <w:rsid w:val="008A2E5F"/>
    <w:rsid w:val="008A2EBC"/>
    <w:rsid w:val="008A31C9"/>
    <w:rsid w:val="008A3CAC"/>
    <w:rsid w:val="008A3D85"/>
    <w:rsid w:val="008A3DF3"/>
    <w:rsid w:val="008A41F9"/>
    <w:rsid w:val="008A4B46"/>
    <w:rsid w:val="008A4B80"/>
    <w:rsid w:val="008A4C6B"/>
    <w:rsid w:val="008A4D5A"/>
    <w:rsid w:val="008A5188"/>
    <w:rsid w:val="008A55C3"/>
    <w:rsid w:val="008A5958"/>
    <w:rsid w:val="008A5A8B"/>
    <w:rsid w:val="008A6194"/>
    <w:rsid w:val="008A63C0"/>
    <w:rsid w:val="008A6ADA"/>
    <w:rsid w:val="008A6CC8"/>
    <w:rsid w:val="008A6E11"/>
    <w:rsid w:val="008A713B"/>
    <w:rsid w:val="008A7673"/>
    <w:rsid w:val="008A781B"/>
    <w:rsid w:val="008A7DCB"/>
    <w:rsid w:val="008A7E86"/>
    <w:rsid w:val="008B013C"/>
    <w:rsid w:val="008B09FD"/>
    <w:rsid w:val="008B0C7D"/>
    <w:rsid w:val="008B0F8E"/>
    <w:rsid w:val="008B143F"/>
    <w:rsid w:val="008B17F7"/>
    <w:rsid w:val="008B188F"/>
    <w:rsid w:val="008B1BB7"/>
    <w:rsid w:val="008B1F88"/>
    <w:rsid w:val="008B20B9"/>
    <w:rsid w:val="008B221C"/>
    <w:rsid w:val="008B22A5"/>
    <w:rsid w:val="008B2888"/>
    <w:rsid w:val="008B29E4"/>
    <w:rsid w:val="008B2B7B"/>
    <w:rsid w:val="008B3210"/>
    <w:rsid w:val="008B3334"/>
    <w:rsid w:val="008B3A8E"/>
    <w:rsid w:val="008B3DD3"/>
    <w:rsid w:val="008B43EF"/>
    <w:rsid w:val="008B45EE"/>
    <w:rsid w:val="008B467B"/>
    <w:rsid w:val="008B46B1"/>
    <w:rsid w:val="008B4EF9"/>
    <w:rsid w:val="008B5074"/>
    <w:rsid w:val="008B5076"/>
    <w:rsid w:val="008B51E7"/>
    <w:rsid w:val="008B53D2"/>
    <w:rsid w:val="008B5433"/>
    <w:rsid w:val="008B5A9A"/>
    <w:rsid w:val="008B5B0D"/>
    <w:rsid w:val="008B5BAD"/>
    <w:rsid w:val="008B5C79"/>
    <w:rsid w:val="008B60DC"/>
    <w:rsid w:val="008B6180"/>
    <w:rsid w:val="008B61D2"/>
    <w:rsid w:val="008B6359"/>
    <w:rsid w:val="008B6413"/>
    <w:rsid w:val="008B6C3E"/>
    <w:rsid w:val="008B6DEE"/>
    <w:rsid w:val="008B6E19"/>
    <w:rsid w:val="008B70A1"/>
    <w:rsid w:val="008B76AA"/>
    <w:rsid w:val="008B7802"/>
    <w:rsid w:val="008B7BA4"/>
    <w:rsid w:val="008C037E"/>
    <w:rsid w:val="008C049C"/>
    <w:rsid w:val="008C052C"/>
    <w:rsid w:val="008C05B2"/>
    <w:rsid w:val="008C07E5"/>
    <w:rsid w:val="008C0AB3"/>
    <w:rsid w:val="008C14E3"/>
    <w:rsid w:val="008C163A"/>
    <w:rsid w:val="008C1B3D"/>
    <w:rsid w:val="008C1C55"/>
    <w:rsid w:val="008C1E70"/>
    <w:rsid w:val="008C1FD5"/>
    <w:rsid w:val="008C28BC"/>
    <w:rsid w:val="008C291F"/>
    <w:rsid w:val="008C2E5F"/>
    <w:rsid w:val="008C2F2C"/>
    <w:rsid w:val="008C312C"/>
    <w:rsid w:val="008C3360"/>
    <w:rsid w:val="008C34F0"/>
    <w:rsid w:val="008C3843"/>
    <w:rsid w:val="008C3D71"/>
    <w:rsid w:val="008C415F"/>
    <w:rsid w:val="008C4378"/>
    <w:rsid w:val="008C43AD"/>
    <w:rsid w:val="008C444A"/>
    <w:rsid w:val="008C4B42"/>
    <w:rsid w:val="008C507B"/>
    <w:rsid w:val="008C534C"/>
    <w:rsid w:val="008C568F"/>
    <w:rsid w:val="008C5694"/>
    <w:rsid w:val="008C584D"/>
    <w:rsid w:val="008C5BDB"/>
    <w:rsid w:val="008C6241"/>
    <w:rsid w:val="008C64D6"/>
    <w:rsid w:val="008C68BD"/>
    <w:rsid w:val="008C6953"/>
    <w:rsid w:val="008C6E65"/>
    <w:rsid w:val="008C6EDD"/>
    <w:rsid w:val="008C7272"/>
    <w:rsid w:val="008C7395"/>
    <w:rsid w:val="008C752F"/>
    <w:rsid w:val="008C783F"/>
    <w:rsid w:val="008D0113"/>
    <w:rsid w:val="008D0239"/>
    <w:rsid w:val="008D0940"/>
    <w:rsid w:val="008D0A33"/>
    <w:rsid w:val="008D0C80"/>
    <w:rsid w:val="008D0CEF"/>
    <w:rsid w:val="008D0D21"/>
    <w:rsid w:val="008D0E4A"/>
    <w:rsid w:val="008D0EC9"/>
    <w:rsid w:val="008D0FB1"/>
    <w:rsid w:val="008D12BA"/>
    <w:rsid w:val="008D1427"/>
    <w:rsid w:val="008D1959"/>
    <w:rsid w:val="008D254B"/>
    <w:rsid w:val="008D25CB"/>
    <w:rsid w:val="008D26AA"/>
    <w:rsid w:val="008D2B55"/>
    <w:rsid w:val="008D2D04"/>
    <w:rsid w:val="008D2E96"/>
    <w:rsid w:val="008D324F"/>
    <w:rsid w:val="008D3436"/>
    <w:rsid w:val="008D3905"/>
    <w:rsid w:val="008D3E55"/>
    <w:rsid w:val="008D46E8"/>
    <w:rsid w:val="008D48B6"/>
    <w:rsid w:val="008D5085"/>
    <w:rsid w:val="008D5095"/>
    <w:rsid w:val="008D5444"/>
    <w:rsid w:val="008D597F"/>
    <w:rsid w:val="008D59CD"/>
    <w:rsid w:val="008D5DCE"/>
    <w:rsid w:val="008D5E2E"/>
    <w:rsid w:val="008D5F71"/>
    <w:rsid w:val="008D627E"/>
    <w:rsid w:val="008D6811"/>
    <w:rsid w:val="008D70C3"/>
    <w:rsid w:val="008D738A"/>
    <w:rsid w:val="008D75CA"/>
    <w:rsid w:val="008D75CD"/>
    <w:rsid w:val="008D760B"/>
    <w:rsid w:val="008D78F1"/>
    <w:rsid w:val="008D7B0C"/>
    <w:rsid w:val="008D7CB2"/>
    <w:rsid w:val="008E08A3"/>
    <w:rsid w:val="008E0BAA"/>
    <w:rsid w:val="008E1097"/>
    <w:rsid w:val="008E11BB"/>
    <w:rsid w:val="008E12EB"/>
    <w:rsid w:val="008E17A4"/>
    <w:rsid w:val="008E1D87"/>
    <w:rsid w:val="008E1DD6"/>
    <w:rsid w:val="008E2083"/>
    <w:rsid w:val="008E20FA"/>
    <w:rsid w:val="008E27E7"/>
    <w:rsid w:val="008E2A29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4021"/>
    <w:rsid w:val="008E41F3"/>
    <w:rsid w:val="008E4259"/>
    <w:rsid w:val="008E4498"/>
    <w:rsid w:val="008E44EE"/>
    <w:rsid w:val="008E4B53"/>
    <w:rsid w:val="008E52F5"/>
    <w:rsid w:val="008E574D"/>
    <w:rsid w:val="008E5847"/>
    <w:rsid w:val="008E59CB"/>
    <w:rsid w:val="008E63FB"/>
    <w:rsid w:val="008E6603"/>
    <w:rsid w:val="008E674C"/>
    <w:rsid w:val="008E6EFB"/>
    <w:rsid w:val="008E7367"/>
    <w:rsid w:val="008E7CB0"/>
    <w:rsid w:val="008E7D71"/>
    <w:rsid w:val="008E7D8B"/>
    <w:rsid w:val="008E7F30"/>
    <w:rsid w:val="008F04C7"/>
    <w:rsid w:val="008F0583"/>
    <w:rsid w:val="008F0DA7"/>
    <w:rsid w:val="008F0F33"/>
    <w:rsid w:val="008F1336"/>
    <w:rsid w:val="008F1422"/>
    <w:rsid w:val="008F14B8"/>
    <w:rsid w:val="008F14E4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6A"/>
    <w:rsid w:val="008F26C0"/>
    <w:rsid w:val="008F28C9"/>
    <w:rsid w:val="008F28EA"/>
    <w:rsid w:val="008F32A4"/>
    <w:rsid w:val="008F362A"/>
    <w:rsid w:val="008F3A93"/>
    <w:rsid w:val="008F3E05"/>
    <w:rsid w:val="008F3ED5"/>
    <w:rsid w:val="008F3F29"/>
    <w:rsid w:val="008F3FAC"/>
    <w:rsid w:val="008F418E"/>
    <w:rsid w:val="008F4B70"/>
    <w:rsid w:val="008F4D12"/>
    <w:rsid w:val="008F4FB9"/>
    <w:rsid w:val="008F5118"/>
    <w:rsid w:val="008F531F"/>
    <w:rsid w:val="008F5476"/>
    <w:rsid w:val="008F576F"/>
    <w:rsid w:val="008F5940"/>
    <w:rsid w:val="008F5A46"/>
    <w:rsid w:val="008F5ACC"/>
    <w:rsid w:val="008F5AEA"/>
    <w:rsid w:val="008F5BAA"/>
    <w:rsid w:val="008F5E4F"/>
    <w:rsid w:val="008F5E6F"/>
    <w:rsid w:val="008F5FE3"/>
    <w:rsid w:val="008F608B"/>
    <w:rsid w:val="008F631B"/>
    <w:rsid w:val="008F6982"/>
    <w:rsid w:val="008F6B7A"/>
    <w:rsid w:val="008F6C06"/>
    <w:rsid w:val="008F6EC9"/>
    <w:rsid w:val="008F7375"/>
    <w:rsid w:val="008F7916"/>
    <w:rsid w:val="008F7ECA"/>
    <w:rsid w:val="0090037E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1105"/>
    <w:rsid w:val="009014A7"/>
    <w:rsid w:val="009016B2"/>
    <w:rsid w:val="0090189D"/>
    <w:rsid w:val="00901C79"/>
    <w:rsid w:val="00901DAF"/>
    <w:rsid w:val="00901FE7"/>
    <w:rsid w:val="0090201A"/>
    <w:rsid w:val="00902639"/>
    <w:rsid w:val="00902D4C"/>
    <w:rsid w:val="0090316B"/>
    <w:rsid w:val="009031DA"/>
    <w:rsid w:val="00903537"/>
    <w:rsid w:val="00903892"/>
    <w:rsid w:val="00903A4C"/>
    <w:rsid w:val="00903AE3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213"/>
    <w:rsid w:val="00905243"/>
    <w:rsid w:val="0090530E"/>
    <w:rsid w:val="0090553E"/>
    <w:rsid w:val="00905558"/>
    <w:rsid w:val="00905E86"/>
    <w:rsid w:val="0090606C"/>
    <w:rsid w:val="009060E4"/>
    <w:rsid w:val="009061B4"/>
    <w:rsid w:val="009061F5"/>
    <w:rsid w:val="00906210"/>
    <w:rsid w:val="009067B1"/>
    <w:rsid w:val="00906C99"/>
    <w:rsid w:val="0090725C"/>
    <w:rsid w:val="0090761A"/>
    <w:rsid w:val="00907876"/>
    <w:rsid w:val="00907A80"/>
    <w:rsid w:val="00907DE8"/>
    <w:rsid w:val="009100DB"/>
    <w:rsid w:val="009102E5"/>
    <w:rsid w:val="00910B4B"/>
    <w:rsid w:val="00910DAA"/>
    <w:rsid w:val="00910E37"/>
    <w:rsid w:val="00910FCD"/>
    <w:rsid w:val="009111DC"/>
    <w:rsid w:val="00911491"/>
    <w:rsid w:val="00911801"/>
    <w:rsid w:val="009119DD"/>
    <w:rsid w:val="00911C97"/>
    <w:rsid w:val="0091208A"/>
    <w:rsid w:val="00912152"/>
    <w:rsid w:val="009121AD"/>
    <w:rsid w:val="0091253D"/>
    <w:rsid w:val="00912ADF"/>
    <w:rsid w:val="009131AD"/>
    <w:rsid w:val="0091344E"/>
    <w:rsid w:val="0091361D"/>
    <w:rsid w:val="00913B5B"/>
    <w:rsid w:val="00913D8D"/>
    <w:rsid w:val="00913EC1"/>
    <w:rsid w:val="00913FD3"/>
    <w:rsid w:val="0091422C"/>
    <w:rsid w:val="009143B2"/>
    <w:rsid w:val="009147CB"/>
    <w:rsid w:val="00914C9E"/>
    <w:rsid w:val="00914CE0"/>
    <w:rsid w:val="009150CB"/>
    <w:rsid w:val="009153F8"/>
    <w:rsid w:val="0091550E"/>
    <w:rsid w:val="009156A8"/>
    <w:rsid w:val="00915825"/>
    <w:rsid w:val="0091586B"/>
    <w:rsid w:val="00915927"/>
    <w:rsid w:val="00915C92"/>
    <w:rsid w:val="00915DD4"/>
    <w:rsid w:val="00915E69"/>
    <w:rsid w:val="00915FD7"/>
    <w:rsid w:val="0091607A"/>
    <w:rsid w:val="00916147"/>
    <w:rsid w:val="00916152"/>
    <w:rsid w:val="00916773"/>
    <w:rsid w:val="009168CE"/>
    <w:rsid w:val="00916B49"/>
    <w:rsid w:val="009177D5"/>
    <w:rsid w:val="00917CFF"/>
    <w:rsid w:val="00917DE8"/>
    <w:rsid w:val="00917E78"/>
    <w:rsid w:val="0092003D"/>
    <w:rsid w:val="009203BB"/>
    <w:rsid w:val="0092094E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AE9"/>
    <w:rsid w:val="00921F34"/>
    <w:rsid w:val="00922578"/>
    <w:rsid w:val="00922684"/>
    <w:rsid w:val="009226AE"/>
    <w:rsid w:val="009227B1"/>
    <w:rsid w:val="00922C45"/>
    <w:rsid w:val="00922FB0"/>
    <w:rsid w:val="009231BE"/>
    <w:rsid w:val="0092380F"/>
    <w:rsid w:val="00923AE6"/>
    <w:rsid w:val="009242F8"/>
    <w:rsid w:val="00924360"/>
    <w:rsid w:val="00924864"/>
    <w:rsid w:val="00924C6F"/>
    <w:rsid w:val="00924CBC"/>
    <w:rsid w:val="00924F1E"/>
    <w:rsid w:val="00925304"/>
    <w:rsid w:val="00925BFF"/>
    <w:rsid w:val="00925D7C"/>
    <w:rsid w:val="00925E8E"/>
    <w:rsid w:val="00925EE9"/>
    <w:rsid w:val="0092614C"/>
    <w:rsid w:val="0092645B"/>
    <w:rsid w:val="00926480"/>
    <w:rsid w:val="009267B5"/>
    <w:rsid w:val="00926A88"/>
    <w:rsid w:val="00926CBE"/>
    <w:rsid w:val="00926D3F"/>
    <w:rsid w:val="00926DF7"/>
    <w:rsid w:val="00926FEB"/>
    <w:rsid w:val="0092719C"/>
    <w:rsid w:val="009272D1"/>
    <w:rsid w:val="009272FA"/>
    <w:rsid w:val="009274FD"/>
    <w:rsid w:val="0092757A"/>
    <w:rsid w:val="0092791E"/>
    <w:rsid w:val="00927B3B"/>
    <w:rsid w:val="00927C37"/>
    <w:rsid w:val="00927DDB"/>
    <w:rsid w:val="00927E12"/>
    <w:rsid w:val="00927ED7"/>
    <w:rsid w:val="00927FFC"/>
    <w:rsid w:val="00930468"/>
    <w:rsid w:val="009306AD"/>
    <w:rsid w:val="00930908"/>
    <w:rsid w:val="00930BFE"/>
    <w:rsid w:val="00930F38"/>
    <w:rsid w:val="009312A7"/>
    <w:rsid w:val="00931424"/>
    <w:rsid w:val="00931603"/>
    <w:rsid w:val="0093170A"/>
    <w:rsid w:val="00931AC2"/>
    <w:rsid w:val="00931EEB"/>
    <w:rsid w:val="00932063"/>
    <w:rsid w:val="0093234E"/>
    <w:rsid w:val="00932360"/>
    <w:rsid w:val="00932370"/>
    <w:rsid w:val="009324B2"/>
    <w:rsid w:val="00932722"/>
    <w:rsid w:val="00932D51"/>
    <w:rsid w:val="0093308D"/>
    <w:rsid w:val="0093328E"/>
    <w:rsid w:val="009335F1"/>
    <w:rsid w:val="00933C6C"/>
    <w:rsid w:val="00933E85"/>
    <w:rsid w:val="00934A62"/>
    <w:rsid w:val="00934B75"/>
    <w:rsid w:val="00935052"/>
    <w:rsid w:val="009355A3"/>
    <w:rsid w:val="00936091"/>
    <w:rsid w:val="00936ACD"/>
    <w:rsid w:val="00936BE6"/>
    <w:rsid w:val="00936FA4"/>
    <w:rsid w:val="00937463"/>
    <w:rsid w:val="00937723"/>
    <w:rsid w:val="00937A67"/>
    <w:rsid w:val="00937E03"/>
    <w:rsid w:val="00937ECB"/>
    <w:rsid w:val="00940114"/>
    <w:rsid w:val="0094027E"/>
    <w:rsid w:val="00940A26"/>
    <w:rsid w:val="00940A9F"/>
    <w:rsid w:val="00940B59"/>
    <w:rsid w:val="00940C8D"/>
    <w:rsid w:val="009413A0"/>
    <w:rsid w:val="00941408"/>
    <w:rsid w:val="0094141D"/>
    <w:rsid w:val="00941624"/>
    <w:rsid w:val="00941640"/>
    <w:rsid w:val="00943237"/>
    <w:rsid w:val="00943332"/>
    <w:rsid w:val="009433D2"/>
    <w:rsid w:val="00943996"/>
    <w:rsid w:val="009439D8"/>
    <w:rsid w:val="00943FF9"/>
    <w:rsid w:val="009442EA"/>
    <w:rsid w:val="009445E7"/>
    <w:rsid w:val="00944820"/>
    <w:rsid w:val="00944D71"/>
    <w:rsid w:val="0094523E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4D9"/>
    <w:rsid w:val="00946897"/>
    <w:rsid w:val="00946949"/>
    <w:rsid w:val="00946C24"/>
    <w:rsid w:val="0094720E"/>
    <w:rsid w:val="00947364"/>
    <w:rsid w:val="009473BE"/>
    <w:rsid w:val="00947551"/>
    <w:rsid w:val="009475BD"/>
    <w:rsid w:val="009500DE"/>
    <w:rsid w:val="00950BA4"/>
    <w:rsid w:val="00950E27"/>
    <w:rsid w:val="00950F78"/>
    <w:rsid w:val="00950FA7"/>
    <w:rsid w:val="00950FAC"/>
    <w:rsid w:val="0095125C"/>
    <w:rsid w:val="0095181C"/>
    <w:rsid w:val="00951988"/>
    <w:rsid w:val="00951B00"/>
    <w:rsid w:val="00951DEF"/>
    <w:rsid w:val="00951F1F"/>
    <w:rsid w:val="009521EE"/>
    <w:rsid w:val="00952688"/>
    <w:rsid w:val="00952B83"/>
    <w:rsid w:val="00952E6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A66"/>
    <w:rsid w:val="0095537E"/>
    <w:rsid w:val="00955420"/>
    <w:rsid w:val="00955760"/>
    <w:rsid w:val="00955D74"/>
    <w:rsid w:val="00955FD6"/>
    <w:rsid w:val="00956687"/>
    <w:rsid w:val="00956942"/>
    <w:rsid w:val="00956986"/>
    <w:rsid w:val="00956A29"/>
    <w:rsid w:val="00956AE7"/>
    <w:rsid w:val="00956B0A"/>
    <w:rsid w:val="00956D61"/>
    <w:rsid w:val="00956EC5"/>
    <w:rsid w:val="009570D5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5DE"/>
    <w:rsid w:val="00961DB4"/>
    <w:rsid w:val="00961FAB"/>
    <w:rsid w:val="00962060"/>
    <w:rsid w:val="00962453"/>
    <w:rsid w:val="009624E3"/>
    <w:rsid w:val="00962895"/>
    <w:rsid w:val="00962A56"/>
    <w:rsid w:val="00962D86"/>
    <w:rsid w:val="00962F17"/>
    <w:rsid w:val="009631B3"/>
    <w:rsid w:val="00963408"/>
    <w:rsid w:val="00963C4D"/>
    <w:rsid w:val="00964357"/>
    <w:rsid w:val="0096448C"/>
    <w:rsid w:val="009646CC"/>
    <w:rsid w:val="00964806"/>
    <w:rsid w:val="009648D0"/>
    <w:rsid w:val="00964C7C"/>
    <w:rsid w:val="009651A9"/>
    <w:rsid w:val="00965437"/>
    <w:rsid w:val="009655D2"/>
    <w:rsid w:val="0096560A"/>
    <w:rsid w:val="00965A2D"/>
    <w:rsid w:val="00965C17"/>
    <w:rsid w:val="0096612F"/>
    <w:rsid w:val="009661A0"/>
    <w:rsid w:val="009665EF"/>
    <w:rsid w:val="0096680B"/>
    <w:rsid w:val="0096686A"/>
    <w:rsid w:val="00966920"/>
    <w:rsid w:val="00966A43"/>
    <w:rsid w:val="00966F51"/>
    <w:rsid w:val="00967215"/>
    <w:rsid w:val="00967973"/>
    <w:rsid w:val="00967B05"/>
    <w:rsid w:val="009701E7"/>
    <w:rsid w:val="00970400"/>
    <w:rsid w:val="0097040A"/>
    <w:rsid w:val="00970603"/>
    <w:rsid w:val="00970E67"/>
    <w:rsid w:val="00970E7A"/>
    <w:rsid w:val="00971113"/>
    <w:rsid w:val="00971578"/>
    <w:rsid w:val="00971692"/>
    <w:rsid w:val="009716DA"/>
    <w:rsid w:val="00971A53"/>
    <w:rsid w:val="0097219F"/>
    <w:rsid w:val="0097221F"/>
    <w:rsid w:val="009728FA"/>
    <w:rsid w:val="0097297D"/>
    <w:rsid w:val="00972DEC"/>
    <w:rsid w:val="00972E61"/>
    <w:rsid w:val="009731FE"/>
    <w:rsid w:val="00973316"/>
    <w:rsid w:val="00973C9E"/>
    <w:rsid w:val="00973D9F"/>
    <w:rsid w:val="00973E96"/>
    <w:rsid w:val="00974A10"/>
    <w:rsid w:val="00974C22"/>
    <w:rsid w:val="00974CF3"/>
    <w:rsid w:val="00975010"/>
    <w:rsid w:val="00975787"/>
    <w:rsid w:val="009757BD"/>
    <w:rsid w:val="0097588C"/>
    <w:rsid w:val="00975892"/>
    <w:rsid w:val="009759DE"/>
    <w:rsid w:val="00976000"/>
    <w:rsid w:val="0097626B"/>
    <w:rsid w:val="00976620"/>
    <w:rsid w:val="00976B35"/>
    <w:rsid w:val="00976B76"/>
    <w:rsid w:val="00976B94"/>
    <w:rsid w:val="00976C85"/>
    <w:rsid w:val="00976D9E"/>
    <w:rsid w:val="00976E3A"/>
    <w:rsid w:val="00977280"/>
    <w:rsid w:val="009777CB"/>
    <w:rsid w:val="00977AEA"/>
    <w:rsid w:val="00977BBB"/>
    <w:rsid w:val="00977D3E"/>
    <w:rsid w:val="00977D42"/>
    <w:rsid w:val="009804E8"/>
    <w:rsid w:val="00980A5C"/>
    <w:rsid w:val="00980ED2"/>
    <w:rsid w:val="0098115C"/>
    <w:rsid w:val="00981196"/>
    <w:rsid w:val="00981356"/>
    <w:rsid w:val="009813BD"/>
    <w:rsid w:val="0098175C"/>
    <w:rsid w:val="00981A01"/>
    <w:rsid w:val="00981C06"/>
    <w:rsid w:val="00981CEC"/>
    <w:rsid w:val="00981FCF"/>
    <w:rsid w:val="0098217B"/>
    <w:rsid w:val="009825A5"/>
    <w:rsid w:val="00982806"/>
    <w:rsid w:val="00982AFE"/>
    <w:rsid w:val="00982EC9"/>
    <w:rsid w:val="00982FA2"/>
    <w:rsid w:val="00982FB3"/>
    <w:rsid w:val="00983433"/>
    <w:rsid w:val="009835C0"/>
    <w:rsid w:val="009839AF"/>
    <w:rsid w:val="00983A52"/>
    <w:rsid w:val="00983A8F"/>
    <w:rsid w:val="00983F97"/>
    <w:rsid w:val="00984024"/>
    <w:rsid w:val="009843B0"/>
    <w:rsid w:val="00984522"/>
    <w:rsid w:val="00984674"/>
    <w:rsid w:val="009846D6"/>
    <w:rsid w:val="009847DF"/>
    <w:rsid w:val="0098489E"/>
    <w:rsid w:val="009849AF"/>
    <w:rsid w:val="00984A58"/>
    <w:rsid w:val="009854C3"/>
    <w:rsid w:val="009856D4"/>
    <w:rsid w:val="00985742"/>
    <w:rsid w:val="00985942"/>
    <w:rsid w:val="0098594E"/>
    <w:rsid w:val="00985989"/>
    <w:rsid w:val="00985F8F"/>
    <w:rsid w:val="00986267"/>
    <w:rsid w:val="00986458"/>
    <w:rsid w:val="009869C2"/>
    <w:rsid w:val="00986DB3"/>
    <w:rsid w:val="009870C4"/>
    <w:rsid w:val="009875A2"/>
    <w:rsid w:val="0099035D"/>
    <w:rsid w:val="00991206"/>
    <w:rsid w:val="00991961"/>
    <w:rsid w:val="009919CC"/>
    <w:rsid w:val="00991EAF"/>
    <w:rsid w:val="00991F34"/>
    <w:rsid w:val="00992028"/>
    <w:rsid w:val="009920F6"/>
    <w:rsid w:val="009926D0"/>
    <w:rsid w:val="00992769"/>
    <w:rsid w:val="009927F7"/>
    <w:rsid w:val="009929B4"/>
    <w:rsid w:val="00993373"/>
    <w:rsid w:val="0099347B"/>
    <w:rsid w:val="009935AC"/>
    <w:rsid w:val="0099370E"/>
    <w:rsid w:val="00993B50"/>
    <w:rsid w:val="00993C5C"/>
    <w:rsid w:val="00994AAA"/>
    <w:rsid w:val="00994C33"/>
    <w:rsid w:val="0099503F"/>
    <w:rsid w:val="00995392"/>
    <w:rsid w:val="00995430"/>
    <w:rsid w:val="00995500"/>
    <w:rsid w:val="00995796"/>
    <w:rsid w:val="0099581C"/>
    <w:rsid w:val="0099595C"/>
    <w:rsid w:val="00995F7E"/>
    <w:rsid w:val="009960FA"/>
    <w:rsid w:val="009964E9"/>
    <w:rsid w:val="00996AD5"/>
    <w:rsid w:val="00996DB5"/>
    <w:rsid w:val="0099706C"/>
    <w:rsid w:val="0099716B"/>
    <w:rsid w:val="00997350"/>
    <w:rsid w:val="009975D0"/>
    <w:rsid w:val="00997737"/>
    <w:rsid w:val="00997970"/>
    <w:rsid w:val="00997B73"/>
    <w:rsid w:val="00997EC1"/>
    <w:rsid w:val="009A02D7"/>
    <w:rsid w:val="009A0672"/>
    <w:rsid w:val="009A0825"/>
    <w:rsid w:val="009A08F7"/>
    <w:rsid w:val="009A1219"/>
    <w:rsid w:val="009A1339"/>
    <w:rsid w:val="009A152D"/>
    <w:rsid w:val="009A1F06"/>
    <w:rsid w:val="009A226B"/>
    <w:rsid w:val="009A2900"/>
    <w:rsid w:val="009A2981"/>
    <w:rsid w:val="009A2EC2"/>
    <w:rsid w:val="009A2F01"/>
    <w:rsid w:val="009A2F8D"/>
    <w:rsid w:val="009A32CC"/>
    <w:rsid w:val="009A330E"/>
    <w:rsid w:val="009A3402"/>
    <w:rsid w:val="009A352C"/>
    <w:rsid w:val="009A360E"/>
    <w:rsid w:val="009A37C5"/>
    <w:rsid w:val="009A3B3E"/>
    <w:rsid w:val="009A4006"/>
    <w:rsid w:val="009A435D"/>
    <w:rsid w:val="009A441D"/>
    <w:rsid w:val="009A4AB3"/>
    <w:rsid w:val="009A4B36"/>
    <w:rsid w:val="009A5264"/>
    <w:rsid w:val="009A53A1"/>
    <w:rsid w:val="009A583A"/>
    <w:rsid w:val="009A5A46"/>
    <w:rsid w:val="009A5B87"/>
    <w:rsid w:val="009A60BA"/>
    <w:rsid w:val="009A618E"/>
    <w:rsid w:val="009A6322"/>
    <w:rsid w:val="009A6394"/>
    <w:rsid w:val="009A6519"/>
    <w:rsid w:val="009A6675"/>
    <w:rsid w:val="009A6692"/>
    <w:rsid w:val="009A68A6"/>
    <w:rsid w:val="009A6AB8"/>
    <w:rsid w:val="009A6CEF"/>
    <w:rsid w:val="009A75BB"/>
    <w:rsid w:val="009A76CA"/>
    <w:rsid w:val="009A77ED"/>
    <w:rsid w:val="009A78DF"/>
    <w:rsid w:val="009A78E0"/>
    <w:rsid w:val="009A7C79"/>
    <w:rsid w:val="009B0288"/>
    <w:rsid w:val="009B038D"/>
    <w:rsid w:val="009B050C"/>
    <w:rsid w:val="009B0870"/>
    <w:rsid w:val="009B0A11"/>
    <w:rsid w:val="009B0B77"/>
    <w:rsid w:val="009B1441"/>
    <w:rsid w:val="009B15D8"/>
    <w:rsid w:val="009B16C5"/>
    <w:rsid w:val="009B17BC"/>
    <w:rsid w:val="009B18ED"/>
    <w:rsid w:val="009B2392"/>
    <w:rsid w:val="009B24D4"/>
    <w:rsid w:val="009B27AE"/>
    <w:rsid w:val="009B2EFB"/>
    <w:rsid w:val="009B31F1"/>
    <w:rsid w:val="009B37CF"/>
    <w:rsid w:val="009B389F"/>
    <w:rsid w:val="009B3929"/>
    <w:rsid w:val="009B3B6A"/>
    <w:rsid w:val="009B3DE8"/>
    <w:rsid w:val="009B4226"/>
    <w:rsid w:val="009B433A"/>
    <w:rsid w:val="009B4471"/>
    <w:rsid w:val="009B4835"/>
    <w:rsid w:val="009B4878"/>
    <w:rsid w:val="009B4AB6"/>
    <w:rsid w:val="009B4D39"/>
    <w:rsid w:val="009B4EFC"/>
    <w:rsid w:val="009B530E"/>
    <w:rsid w:val="009B53F8"/>
    <w:rsid w:val="009B5B2A"/>
    <w:rsid w:val="009B5E0E"/>
    <w:rsid w:val="009B5F47"/>
    <w:rsid w:val="009B5F71"/>
    <w:rsid w:val="009B617D"/>
    <w:rsid w:val="009B62F6"/>
    <w:rsid w:val="009B647A"/>
    <w:rsid w:val="009B675D"/>
    <w:rsid w:val="009B6A02"/>
    <w:rsid w:val="009B6AC7"/>
    <w:rsid w:val="009B6B96"/>
    <w:rsid w:val="009B71B2"/>
    <w:rsid w:val="009B7685"/>
    <w:rsid w:val="009B786E"/>
    <w:rsid w:val="009B7C35"/>
    <w:rsid w:val="009B7F2B"/>
    <w:rsid w:val="009C00B5"/>
    <w:rsid w:val="009C033D"/>
    <w:rsid w:val="009C05B7"/>
    <w:rsid w:val="009C0658"/>
    <w:rsid w:val="009C0CAD"/>
    <w:rsid w:val="009C0E76"/>
    <w:rsid w:val="009C1252"/>
    <w:rsid w:val="009C18EA"/>
    <w:rsid w:val="009C1FDC"/>
    <w:rsid w:val="009C20F5"/>
    <w:rsid w:val="009C277B"/>
    <w:rsid w:val="009C35BC"/>
    <w:rsid w:val="009C374E"/>
    <w:rsid w:val="009C3884"/>
    <w:rsid w:val="009C3C6C"/>
    <w:rsid w:val="009C3D23"/>
    <w:rsid w:val="009C3E57"/>
    <w:rsid w:val="009C4196"/>
    <w:rsid w:val="009C42D6"/>
    <w:rsid w:val="009C4931"/>
    <w:rsid w:val="009C594E"/>
    <w:rsid w:val="009C59C9"/>
    <w:rsid w:val="009C5C02"/>
    <w:rsid w:val="009C5F84"/>
    <w:rsid w:val="009C62AE"/>
    <w:rsid w:val="009C691E"/>
    <w:rsid w:val="009C6C8F"/>
    <w:rsid w:val="009C6CED"/>
    <w:rsid w:val="009C6D31"/>
    <w:rsid w:val="009C6F46"/>
    <w:rsid w:val="009C6F49"/>
    <w:rsid w:val="009C6F6F"/>
    <w:rsid w:val="009C7571"/>
    <w:rsid w:val="009C7589"/>
    <w:rsid w:val="009C75A0"/>
    <w:rsid w:val="009C7623"/>
    <w:rsid w:val="009C776F"/>
    <w:rsid w:val="009C77F6"/>
    <w:rsid w:val="009C79B6"/>
    <w:rsid w:val="009C7D0B"/>
    <w:rsid w:val="009C7D34"/>
    <w:rsid w:val="009D0358"/>
    <w:rsid w:val="009D05A8"/>
    <w:rsid w:val="009D06B7"/>
    <w:rsid w:val="009D0815"/>
    <w:rsid w:val="009D0DF2"/>
    <w:rsid w:val="009D156E"/>
    <w:rsid w:val="009D27DF"/>
    <w:rsid w:val="009D2A40"/>
    <w:rsid w:val="009D2D78"/>
    <w:rsid w:val="009D2E98"/>
    <w:rsid w:val="009D331D"/>
    <w:rsid w:val="009D362F"/>
    <w:rsid w:val="009D373C"/>
    <w:rsid w:val="009D379C"/>
    <w:rsid w:val="009D3842"/>
    <w:rsid w:val="009D3853"/>
    <w:rsid w:val="009D3B86"/>
    <w:rsid w:val="009D3CD4"/>
    <w:rsid w:val="009D3E0B"/>
    <w:rsid w:val="009D3E85"/>
    <w:rsid w:val="009D4108"/>
    <w:rsid w:val="009D42A3"/>
    <w:rsid w:val="009D442B"/>
    <w:rsid w:val="009D44F8"/>
    <w:rsid w:val="009D4663"/>
    <w:rsid w:val="009D48CE"/>
    <w:rsid w:val="009D5622"/>
    <w:rsid w:val="009D5954"/>
    <w:rsid w:val="009D5D5C"/>
    <w:rsid w:val="009D6175"/>
    <w:rsid w:val="009D674A"/>
    <w:rsid w:val="009D6782"/>
    <w:rsid w:val="009D6F72"/>
    <w:rsid w:val="009D6FA0"/>
    <w:rsid w:val="009D75E6"/>
    <w:rsid w:val="009D783A"/>
    <w:rsid w:val="009D7C00"/>
    <w:rsid w:val="009D7D04"/>
    <w:rsid w:val="009D7E78"/>
    <w:rsid w:val="009D7F48"/>
    <w:rsid w:val="009E0396"/>
    <w:rsid w:val="009E0693"/>
    <w:rsid w:val="009E09A7"/>
    <w:rsid w:val="009E0D0C"/>
    <w:rsid w:val="009E0E93"/>
    <w:rsid w:val="009E11D6"/>
    <w:rsid w:val="009E1243"/>
    <w:rsid w:val="009E1367"/>
    <w:rsid w:val="009E1544"/>
    <w:rsid w:val="009E1823"/>
    <w:rsid w:val="009E1848"/>
    <w:rsid w:val="009E1A05"/>
    <w:rsid w:val="009E1D48"/>
    <w:rsid w:val="009E1E76"/>
    <w:rsid w:val="009E1FAC"/>
    <w:rsid w:val="009E2022"/>
    <w:rsid w:val="009E24C6"/>
    <w:rsid w:val="009E2595"/>
    <w:rsid w:val="009E25A9"/>
    <w:rsid w:val="009E2BF8"/>
    <w:rsid w:val="009E2D40"/>
    <w:rsid w:val="009E2D7C"/>
    <w:rsid w:val="009E2FE7"/>
    <w:rsid w:val="009E33D7"/>
    <w:rsid w:val="009E35C4"/>
    <w:rsid w:val="009E36E4"/>
    <w:rsid w:val="009E3B5E"/>
    <w:rsid w:val="009E414A"/>
    <w:rsid w:val="009E4213"/>
    <w:rsid w:val="009E4303"/>
    <w:rsid w:val="009E43A5"/>
    <w:rsid w:val="009E4A03"/>
    <w:rsid w:val="009E4A4A"/>
    <w:rsid w:val="009E4FE1"/>
    <w:rsid w:val="009E59E5"/>
    <w:rsid w:val="009E5AC5"/>
    <w:rsid w:val="009E5BAE"/>
    <w:rsid w:val="009E61D3"/>
    <w:rsid w:val="009E62EA"/>
    <w:rsid w:val="009E6394"/>
    <w:rsid w:val="009E64D6"/>
    <w:rsid w:val="009E65AE"/>
    <w:rsid w:val="009E6778"/>
    <w:rsid w:val="009E6C41"/>
    <w:rsid w:val="009E6ED1"/>
    <w:rsid w:val="009E6F6B"/>
    <w:rsid w:val="009E74C2"/>
    <w:rsid w:val="009E74D2"/>
    <w:rsid w:val="009E7EEA"/>
    <w:rsid w:val="009F0955"/>
    <w:rsid w:val="009F0A90"/>
    <w:rsid w:val="009F116F"/>
    <w:rsid w:val="009F128C"/>
    <w:rsid w:val="009F1C7C"/>
    <w:rsid w:val="009F1D44"/>
    <w:rsid w:val="009F206E"/>
    <w:rsid w:val="009F247C"/>
    <w:rsid w:val="009F2713"/>
    <w:rsid w:val="009F27EE"/>
    <w:rsid w:val="009F382A"/>
    <w:rsid w:val="009F3D67"/>
    <w:rsid w:val="009F4108"/>
    <w:rsid w:val="009F419F"/>
    <w:rsid w:val="009F42BD"/>
    <w:rsid w:val="009F42E6"/>
    <w:rsid w:val="009F44AF"/>
    <w:rsid w:val="009F46A9"/>
    <w:rsid w:val="009F478A"/>
    <w:rsid w:val="009F49B0"/>
    <w:rsid w:val="009F49F4"/>
    <w:rsid w:val="009F4C11"/>
    <w:rsid w:val="009F4E7A"/>
    <w:rsid w:val="009F4E93"/>
    <w:rsid w:val="009F4EF2"/>
    <w:rsid w:val="009F4F54"/>
    <w:rsid w:val="009F6346"/>
    <w:rsid w:val="009F6629"/>
    <w:rsid w:val="009F69DE"/>
    <w:rsid w:val="009F6BC9"/>
    <w:rsid w:val="009F6C33"/>
    <w:rsid w:val="009F6C9F"/>
    <w:rsid w:val="009F6E27"/>
    <w:rsid w:val="009F6F61"/>
    <w:rsid w:val="009F71BF"/>
    <w:rsid w:val="009F73EE"/>
    <w:rsid w:val="009F7626"/>
    <w:rsid w:val="009F7800"/>
    <w:rsid w:val="009F781F"/>
    <w:rsid w:val="009F7966"/>
    <w:rsid w:val="009F7C3E"/>
    <w:rsid w:val="00A00770"/>
    <w:rsid w:val="00A00893"/>
    <w:rsid w:val="00A0107A"/>
    <w:rsid w:val="00A0170A"/>
    <w:rsid w:val="00A017DC"/>
    <w:rsid w:val="00A01ABB"/>
    <w:rsid w:val="00A02394"/>
    <w:rsid w:val="00A02A3D"/>
    <w:rsid w:val="00A02D3B"/>
    <w:rsid w:val="00A02EBE"/>
    <w:rsid w:val="00A03597"/>
    <w:rsid w:val="00A03A39"/>
    <w:rsid w:val="00A03E1D"/>
    <w:rsid w:val="00A04139"/>
    <w:rsid w:val="00A047E1"/>
    <w:rsid w:val="00A04BF3"/>
    <w:rsid w:val="00A059C3"/>
    <w:rsid w:val="00A05B02"/>
    <w:rsid w:val="00A05DBE"/>
    <w:rsid w:val="00A05DEF"/>
    <w:rsid w:val="00A05F0A"/>
    <w:rsid w:val="00A05F76"/>
    <w:rsid w:val="00A06A1E"/>
    <w:rsid w:val="00A06C37"/>
    <w:rsid w:val="00A06FAA"/>
    <w:rsid w:val="00A06FD7"/>
    <w:rsid w:val="00A070BE"/>
    <w:rsid w:val="00A0764C"/>
    <w:rsid w:val="00A0764E"/>
    <w:rsid w:val="00A07676"/>
    <w:rsid w:val="00A077E8"/>
    <w:rsid w:val="00A07AA9"/>
    <w:rsid w:val="00A07AE1"/>
    <w:rsid w:val="00A07D26"/>
    <w:rsid w:val="00A07D36"/>
    <w:rsid w:val="00A07D8E"/>
    <w:rsid w:val="00A07DCE"/>
    <w:rsid w:val="00A07F89"/>
    <w:rsid w:val="00A1055A"/>
    <w:rsid w:val="00A107CE"/>
    <w:rsid w:val="00A10871"/>
    <w:rsid w:val="00A108B0"/>
    <w:rsid w:val="00A10E10"/>
    <w:rsid w:val="00A11017"/>
    <w:rsid w:val="00A115D4"/>
    <w:rsid w:val="00A11847"/>
    <w:rsid w:val="00A11B74"/>
    <w:rsid w:val="00A11D35"/>
    <w:rsid w:val="00A11F85"/>
    <w:rsid w:val="00A129FC"/>
    <w:rsid w:val="00A12B94"/>
    <w:rsid w:val="00A12D19"/>
    <w:rsid w:val="00A13159"/>
    <w:rsid w:val="00A1359C"/>
    <w:rsid w:val="00A13625"/>
    <w:rsid w:val="00A136E7"/>
    <w:rsid w:val="00A139C9"/>
    <w:rsid w:val="00A141AB"/>
    <w:rsid w:val="00A147D2"/>
    <w:rsid w:val="00A14857"/>
    <w:rsid w:val="00A14F9D"/>
    <w:rsid w:val="00A15269"/>
    <w:rsid w:val="00A153EB"/>
    <w:rsid w:val="00A1577D"/>
    <w:rsid w:val="00A157C7"/>
    <w:rsid w:val="00A15C68"/>
    <w:rsid w:val="00A15DF5"/>
    <w:rsid w:val="00A1600E"/>
    <w:rsid w:val="00A1636F"/>
    <w:rsid w:val="00A1663A"/>
    <w:rsid w:val="00A16F5F"/>
    <w:rsid w:val="00A1713A"/>
    <w:rsid w:val="00A175F3"/>
    <w:rsid w:val="00A176DA"/>
    <w:rsid w:val="00A17950"/>
    <w:rsid w:val="00A17995"/>
    <w:rsid w:val="00A17B43"/>
    <w:rsid w:val="00A2024D"/>
    <w:rsid w:val="00A20664"/>
    <w:rsid w:val="00A206A3"/>
    <w:rsid w:val="00A209C7"/>
    <w:rsid w:val="00A20D10"/>
    <w:rsid w:val="00A210B9"/>
    <w:rsid w:val="00A21400"/>
    <w:rsid w:val="00A214E4"/>
    <w:rsid w:val="00A2171F"/>
    <w:rsid w:val="00A21833"/>
    <w:rsid w:val="00A21D49"/>
    <w:rsid w:val="00A21D57"/>
    <w:rsid w:val="00A21EB5"/>
    <w:rsid w:val="00A220BE"/>
    <w:rsid w:val="00A220ED"/>
    <w:rsid w:val="00A2309A"/>
    <w:rsid w:val="00A23607"/>
    <w:rsid w:val="00A236D9"/>
    <w:rsid w:val="00A239AE"/>
    <w:rsid w:val="00A239D8"/>
    <w:rsid w:val="00A23A84"/>
    <w:rsid w:val="00A23C89"/>
    <w:rsid w:val="00A23D1E"/>
    <w:rsid w:val="00A23D84"/>
    <w:rsid w:val="00A23F1E"/>
    <w:rsid w:val="00A23F79"/>
    <w:rsid w:val="00A23FF5"/>
    <w:rsid w:val="00A2415A"/>
    <w:rsid w:val="00A24210"/>
    <w:rsid w:val="00A24541"/>
    <w:rsid w:val="00A2486D"/>
    <w:rsid w:val="00A24A05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74D"/>
    <w:rsid w:val="00A26928"/>
    <w:rsid w:val="00A27135"/>
    <w:rsid w:val="00A276F7"/>
    <w:rsid w:val="00A277B0"/>
    <w:rsid w:val="00A278AB"/>
    <w:rsid w:val="00A279F7"/>
    <w:rsid w:val="00A27C39"/>
    <w:rsid w:val="00A27D75"/>
    <w:rsid w:val="00A27EAB"/>
    <w:rsid w:val="00A300B7"/>
    <w:rsid w:val="00A30550"/>
    <w:rsid w:val="00A30838"/>
    <w:rsid w:val="00A3117C"/>
    <w:rsid w:val="00A3185A"/>
    <w:rsid w:val="00A318F0"/>
    <w:rsid w:val="00A31B1F"/>
    <w:rsid w:val="00A31E00"/>
    <w:rsid w:val="00A31E96"/>
    <w:rsid w:val="00A31ECA"/>
    <w:rsid w:val="00A31F8C"/>
    <w:rsid w:val="00A32455"/>
    <w:rsid w:val="00A326E5"/>
    <w:rsid w:val="00A32890"/>
    <w:rsid w:val="00A329A8"/>
    <w:rsid w:val="00A32A66"/>
    <w:rsid w:val="00A32C02"/>
    <w:rsid w:val="00A330C1"/>
    <w:rsid w:val="00A330C6"/>
    <w:rsid w:val="00A3326A"/>
    <w:rsid w:val="00A335E5"/>
    <w:rsid w:val="00A33ACA"/>
    <w:rsid w:val="00A33ECD"/>
    <w:rsid w:val="00A345DE"/>
    <w:rsid w:val="00A34734"/>
    <w:rsid w:val="00A34816"/>
    <w:rsid w:val="00A34A2B"/>
    <w:rsid w:val="00A34D87"/>
    <w:rsid w:val="00A34FC7"/>
    <w:rsid w:val="00A34FE1"/>
    <w:rsid w:val="00A35030"/>
    <w:rsid w:val="00A35141"/>
    <w:rsid w:val="00A3536A"/>
    <w:rsid w:val="00A353B9"/>
    <w:rsid w:val="00A358C2"/>
    <w:rsid w:val="00A35F57"/>
    <w:rsid w:val="00A36217"/>
    <w:rsid w:val="00A36D5D"/>
    <w:rsid w:val="00A37271"/>
    <w:rsid w:val="00A37519"/>
    <w:rsid w:val="00A375BA"/>
    <w:rsid w:val="00A376D5"/>
    <w:rsid w:val="00A378C5"/>
    <w:rsid w:val="00A37A04"/>
    <w:rsid w:val="00A37B68"/>
    <w:rsid w:val="00A37EFA"/>
    <w:rsid w:val="00A400AA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F4"/>
    <w:rsid w:val="00A4196B"/>
    <w:rsid w:val="00A41F9A"/>
    <w:rsid w:val="00A4203C"/>
    <w:rsid w:val="00A42714"/>
    <w:rsid w:val="00A42ACB"/>
    <w:rsid w:val="00A42B51"/>
    <w:rsid w:val="00A42E1C"/>
    <w:rsid w:val="00A42E55"/>
    <w:rsid w:val="00A42F32"/>
    <w:rsid w:val="00A430AD"/>
    <w:rsid w:val="00A43305"/>
    <w:rsid w:val="00A435D0"/>
    <w:rsid w:val="00A439C5"/>
    <w:rsid w:val="00A43A24"/>
    <w:rsid w:val="00A44065"/>
    <w:rsid w:val="00A44152"/>
    <w:rsid w:val="00A445BE"/>
    <w:rsid w:val="00A445E9"/>
    <w:rsid w:val="00A44776"/>
    <w:rsid w:val="00A449C6"/>
    <w:rsid w:val="00A44A23"/>
    <w:rsid w:val="00A44A81"/>
    <w:rsid w:val="00A44C56"/>
    <w:rsid w:val="00A44C7D"/>
    <w:rsid w:val="00A44D5D"/>
    <w:rsid w:val="00A44E29"/>
    <w:rsid w:val="00A45401"/>
    <w:rsid w:val="00A456C3"/>
    <w:rsid w:val="00A458B0"/>
    <w:rsid w:val="00A45BFC"/>
    <w:rsid w:val="00A45DC6"/>
    <w:rsid w:val="00A462C2"/>
    <w:rsid w:val="00A4639E"/>
    <w:rsid w:val="00A46BB9"/>
    <w:rsid w:val="00A46C06"/>
    <w:rsid w:val="00A46DC7"/>
    <w:rsid w:val="00A4714D"/>
    <w:rsid w:val="00A476DF"/>
    <w:rsid w:val="00A47876"/>
    <w:rsid w:val="00A47A82"/>
    <w:rsid w:val="00A47AE9"/>
    <w:rsid w:val="00A47C36"/>
    <w:rsid w:val="00A47DEB"/>
    <w:rsid w:val="00A50450"/>
    <w:rsid w:val="00A504ED"/>
    <w:rsid w:val="00A50C21"/>
    <w:rsid w:val="00A50CEB"/>
    <w:rsid w:val="00A50ED8"/>
    <w:rsid w:val="00A511A8"/>
    <w:rsid w:val="00A51243"/>
    <w:rsid w:val="00A5139C"/>
    <w:rsid w:val="00A5141C"/>
    <w:rsid w:val="00A51517"/>
    <w:rsid w:val="00A51693"/>
    <w:rsid w:val="00A51756"/>
    <w:rsid w:val="00A51F8E"/>
    <w:rsid w:val="00A52156"/>
    <w:rsid w:val="00A521AA"/>
    <w:rsid w:val="00A52424"/>
    <w:rsid w:val="00A52727"/>
    <w:rsid w:val="00A52E6B"/>
    <w:rsid w:val="00A52F1D"/>
    <w:rsid w:val="00A53255"/>
    <w:rsid w:val="00A532D9"/>
    <w:rsid w:val="00A53506"/>
    <w:rsid w:val="00A5372B"/>
    <w:rsid w:val="00A538B4"/>
    <w:rsid w:val="00A53B3B"/>
    <w:rsid w:val="00A54042"/>
    <w:rsid w:val="00A5425C"/>
    <w:rsid w:val="00A546B6"/>
    <w:rsid w:val="00A54A92"/>
    <w:rsid w:val="00A54B70"/>
    <w:rsid w:val="00A55412"/>
    <w:rsid w:val="00A55AA0"/>
    <w:rsid w:val="00A55EF1"/>
    <w:rsid w:val="00A56109"/>
    <w:rsid w:val="00A56290"/>
    <w:rsid w:val="00A5650C"/>
    <w:rsid w:val="00A56616"/>
    <w:rsid w:val="00A567FD"/>
    <w:rsid w:val="00A569F8"/>
    <w:rsid w:val="00A56B75"/>
    <w:rsid w:val="00A56D6A"/>
    <w:rsid w:val="00A56F96"/>
    <w:rsid w:val="00A5712E"/>
    <w:rsid w:val="00A572A2"/>
    <w:rsid w:val="00A574E8"/>
    <w:rsid w:val="00A57909"/>
    <w:rsid w:val="00A57965"/>
    <w:rsid w:val="00A579A5"/>
    <w:rsid w:val="00A60247"/>
    <w:rsid w:val="00A602C6"/>
    <w:rsid w:val="00A60325"/>
    <w:rsid w:val="00A6119C"/>
    <w:rsid w:val="00A6148E"/>
    <w:rsid w:val="00A6163D"/>
    <w:rsid w:val="00A618D9"/>
    <w:rsid w:val="00A61DDC"/>
    <w:rsid w:val="00A61EAE"/>
    <w:rsid w:val="00A61FEA"/>
    <w:rsid w:val="00A6237B"/>
    <w:rsid w:val="00A625EC"/>
    <w:rsid w:val="00A6265F"/>
    <w:rsid w:val="00A6292C"/>
    <w:rsid w:val="00A630B2"/>
    <w:rsid w:val="00A631DD"/>
    <w:rsid w:val="00A635A2"/>
    <w:rsid w:val="00A635D7"/>
    <w:rsid w:val="00A6360A"/>
    <w:rsid w:val="00A63615"/>
    <w:rsid w:val="00A6382A"/>
    <w:rsid w:val="00A63F43"/>
    <w:rsid w:val="00A64081"/>
    <w:rsid w:val="00A648C1"/>
    <w:rsid w:val="00A6575B"/>
    <w:rsid w:val="00A65820"/>
    <w:rsid w:val="00A65A6B"/>
    <w:rsid w:val="00A65C17"/>
    <w:rsid w:val="00A664BB"/>
    <w:rsid w:val="00A6665F"/>
    <w:rsid w:val="00A666F8"/>
    <w:rsid w:val="00A669EC"/>
    <w:rsid w:val="00A66E38"/>
    <w:rsid w:val="00A66E93"/>
    <w:rsid w:val="00A67565"/>
    <w:rsid w:val="00A6757A"/>
    <w:rsid w:val="00A67623"/>
    <w:rsid w:val="00A678C5"/>
    <w:rsid w:val="00A67EFC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239E"/>
    <w:rsid w:val="00A723F1"/>
    <w:rsid w:val="00A72446"/>
    <w:rsid w:val="00A72795"/>
    <w:rsid w:val="00A72920"/>
    <w:rsid w:val="00A7292F"/>
    <w:rsid w:val="00A72937"/>
    <w:rsid w:val="00A729B2"/>
    <w:rsid w:val="00A72CA6"/>
    <w:rsid w:val="00A72DD1"/>
    <w:rsid w:val="00A730F6"/>
    <w:rsid w:val="00A7335D"/>
    <w:rsid w:val="00A73C39"/>
    <w:rsid w:val="00A73F52"/>
    <w:rsid w:val="00A7414A"/>
    <w:rsid w:val="00A74627"/>
    <w:rsid w:val="00A74961"/>
    <w:rsid w:val="00A75199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F8D"/>
    <w:rsid w:val="00A77714"/>
    <w:rsid w:val="00A77987"/>
    <w:rsid w:val="00A77A98"/>
    <w:rsid w:val="00A77BF8"/>
    <w:rsid w:val="00A77C6C"/>
    <w:rsid w:val="00A77D34"/>
    <w:rsid w:val="00A77D7D"/>
    <w:rsid w:val="00A8001E"/>
    <w:rsid w:val="00A80328"/>
    <w:rsid w:val="00A804E2"/>
    <w:rsid w:val="00A8098A"/>
    <w:rsid w:val="00A81090"/>
    <w:rsid w:val="00A812C2"/>
    <w:rsid w:val="00A8155A"/>
    <w:rsid w:val="00A8177D"/>
    <w:rsid w:val="00A81CBF"/>
    <w:rsid w:val="00A81CF2"/>
    <w:rsid w:val="00A81E09"/>
    <w:rsid w:val="00A81E17"/>
    <w:rsid w:val="00A820FA"/>
    <w:rsid w:val="00A8228A"/>
    <w:rsid w:val="00A82471"/>
    <w:rsid w:val="00A8255E"/>
    <w:rsid w:val="00A83192"/>
    <w:rsid w:val="00A83219"/>
    <w:rsid w:val="00A8396A"/>
    <w:rsid w:val="00A83D77"/>
    <w:rsid w:val="00A84737"/>
    <w:rsid w:val="00A8496E"/>
    <w:rsid w:val="00A84B92"/>
    <w:rsid w:val="00A84F33"/>
    <w:rsid w:val="00A85017"/>
    <w:rsid w:val="00A85A58"/>
    <w:rsid w:val="00A85AEE"/>
    <w:rsid w:val="00A867DE"/>
    <w:rsid w:val="00A86A3B"/>
    <w:rsid w:val="00A86FA8"/>
    <w:rsid w:val="00A8741A"/>
    <w:rsid w:val="00A877A8"/>
    <w:rsid w:val="00A87CAA"/>
    <w:rsid w:val="00A87CDC"/>
    <w:rsid w:val="00A90110"/>
    <w:rsid w:val="00A90126"/>
    <w:rsid w:val="00A9012D"/>
    <w:rsid w:val="00A90170"/>
    <w:rsid w:val="00A908A7"/>
    <w:rsid w:val="00A90BDB"/>
    <w:rsid w:val="00A90F55"/>
    <w:rsid w:val="00A90FF9"/>
    <w:rsid w:val="00A9107A"/>
    <w:rsid w:val="00A919B3"/>
    <w:rsid w:val="00A91D70"/>
    <w:rsid w:val="00A9208C"/>
    <w:rsid w:val="00A9294E"/>
    <w:rsid w:val="00A92A2B"/>
    <w:rsid w:val="00A92BFA"/>
    <w:rsid w:val="00A92E07"/>
    <w:rsid w:val="00A92E81"/>
    <w:rsid w:val="00A92F82"/>
    <w:rsid w:val="00A92FF7"/>
    <w:rsid w:val="00A93065"/>
    <w:rsid w:val="00A93418"/>
    <w:rsid w:val="00A934C4"/>
    <w:rsid w:val="00A937A5"/>
    <w:rsid w:val="00A93812"/>
    <w:rsid w:val="00A9387A"/>
    <w:rsid w:val="00A9467D"/>
    <w:rsid w:val="00A94C76"/>
    <w:rsid w:val="00A95323"/>
    <w:rsid w:val="00A95723"/>
    <w:rsid w:val="00A95AC6"/>
    <w:rsid w:val="00A95CB2"/>
    <w:rsid w:val="00A95D97"/>
    <w:rsid w:val="00A95FA5"/>
    <w:rsid w:val="00A96041"/>
    <w:rsid w:val="00A96112"/>
    <w:rsid w:val="00A961C9"/>
    <w:rsid w:val="00A961EB"/>
    <w:rsid w:val="00A96315"/>
    <w:rsid w:val="00A96A75"/>
    <w:rsid w:val="00A96EB6"/>
    <w:rsid w:val="00A96F21"/>
    <w:rsid w:val="00A97DB0"/>
    <w:rsid w:val="00AA07E5"/>
    <w:rsid w:val="00AA081C"/>
    <w:rsid w:val="00AA08FD"/>
    <w:rsid w:val="00AA0D53"/>
    <w:rsid w:val="00AA0DFE"/>
    <w:rsid w:val="00AA1166"/>
    <w:rsid w:val="00AA1957"/>
    <w:rsid w:val="00AA1C80"/>
    <w:rsid w:val="00AA2464"/>
    <w:rsid w:val="00AA26AC"/>
    <w:rsid w:val="00AA26C5"/>
    <w:rsid w:val="00AA2A46"/>
    <w:rsid w:val="00AA2E90"/>
    <w:rsid w:val="00AA301E"/>
    <w:rsid w:val="00AA38A7"/>
    <w:rsid w:val="00AA3A97"/>
    <w:rsid w:val="00AA3CC2"/>
    <w:rsid w:val="00AA3DDF"/>
    <w:rsid w:val="00AA3F5A"/>
    <w:rsid w:val="00AA4237"/>
    <w:rsid w:val="00AA4996"/>
    <w:rsid w:val="00AA4B6A"/>
    <w:rsid w:val="00AA4F5E"/>
    <w:rsid w:val="00AA52DE"/>
    <w:rsid w:val="00AA56F5"/>
    <w:rsid w:val="00AA57FB"/>
    <w:rsid w:val="00AA5E28"/>
    <w:rsid w:val="00AA5F3C"/>
    <w:rsid w:val="00AA5F74"/>
    <w:rsid w:val="00AA5F7C"/>
    <w:rsid w:val="00AA5FDF"/>
    <w:rsid w:val="00AA612D"/>
    <w:rsid w:val="00AA6382"/>
    <w:rsid w:val="00AA652A"/>
    <w:rsid w:val="00AA69D8"/>
    <w:rsid w:val="00AA6A40"/>
    <w:rsid w:val="00AA6D76"/>
    <w:rsid w:val="00AA6FE3"/>
    <w:rsid w:val="00AA70D4"/>
    <w:rsid w:val="00AA71EA"/>
    <w:rsid w:val="00AA7681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7F"/>
    <w:rsid w:val="00AB21A8"/>
    <w:rsid w:val="00AB22C9"/>
    <w:rsid w:val="00AB2432"/>
    <w:rsid w:val="00AB24FA"/>
    <w:rsid w:val="00AB2553"/>
    <w:rsid w:val="00AB25CF"/>
    <w:rsid w:val="00AB2B88"/>
    <w:rsid w:val="00AB2DB2"/>
    <w:rsid w:val="00AB2ED0"/>
    <w:rsid w:val="00AB313E"/>
    <w:rsid w:val="00AB31F9"/>
    <w:rsid w:val="00AB3917"/>
    <w:rsid w:val="00AB3A09"/>
    <w:rsid w:val="00AB3B4D"/>
    <w:rsid w:val="00AB4007"/>
    <w:rsid w:val="00AB413D"/>
    <w:rsid w:val="00AB4154"/>
    <w:rsid w:val="00AB41D8"/>
    <w:rsid w:val="00AB46D4"/>
    <w:rsid w:val="00AB4B4F"/>
    <w:rsid w:val="00AB4BCF"/>
    <w:rsid w:val="00AB4D20"/>
    <w:rsid w:val="00AB4D6E"/>
    <w:rsid w:val="00AB5399"/>
    <w:rsid w:val="00AB5400"/>
    <w:rsid w:val="00AB54FD"/>
    <w:rsid w:val="00AB56D5"/>
    <w:rsid w:val="00AB5871"/>
    <w:rsid w:val="00AB59BD"/>
    <w:rsid w:val="00AB5AD7"/>
    <w:rsid w:val="00AB5D12"/>
    <w:rsid w:val="00AB5E1B"/>
    <w:rsid w:val="00AB61E9"/>
    <w:rsid w:val="00AB623C"/>
    <w:rsid w:val="00AB676F"/>
    <w:rsid w:val="00AB6FB5"/>
    <w:rsid w:val="00AB72F7"/>
    <w:rsid w:val="00AB7439"/>
    <w:rsid w:val="00AB778D"/>
    <w:rsid w:val="00AB7B82"/>
    <w:rsid w:val="00AB7CC0"/>
    <w:rsid w:val="00AC00BE"/>
    <w:rsid w:val="00AC04FA"/>
    <w:rsid w:val="00AC090A"/>
    <w:rsid w:val="00AC0AF4"/>
    <w:rsid w:val="00AC0B0D"/>
    <w:rsid w:val="00AC0BC2"/>
    <w:rsid w:val="00AC0E50"/>
    <w:rsid w:val="00AC1728"/>
    <w:rsid w:val="00AC17BD"/>
    <w:rsid w:val="00AC1CB5"/>
    <w:rsid w:val="00AC1D25"/>
    <w:rsid w:val="00AC1E20"/>
    <w:rsid w:val="00AC1F0A"/>
    <w:rsid w:val="00AC1FCD"/>
    <w:rsid w:val="00AC20C6"/>
    <w:rsid w:val="00AC2337"/>
    <w:rsid w:val="00AC2966"/>
    <w:rsid w:val="00AC30DF"/>
    <w:rsid w:val="00AC3471"/>
    <w:rsid w:val="00AC3659"/>
    <w:rsid w:val="00AC3962"/>
    <w:rsid w:val="00AC3BCA"/>
    <w:rsid w:val="00AC4573"/>
    <w:rsid w:val="00AC4791"/>
    <w:rsid w:val="00AC4A70"/>
    <w:rsid w:val="00AC4CF4"/>
    <w:rsid w:val="00AC4E4E"/>
    <w:rsid w:val="00AC4FA1"/>
    <w:rsid w:val="00AC5045"/>
    <w:rsid w:val="00AC5080"/>
    <w:rsid w:val="00AC5614"/>
    <w:rsid w:val="00AC56C5"/>
    <w:rsid w:val="00AC58CB"/>
    <w:rsid w:val="00AC5E73"/>
    <w:rsid w:val="00AC5E95"/>
    <w:rsid w:val="00AC60D1"/>
    <w:rsid w:val="00AC62A8"/>
    <w:rsid w:val="00AC6879"/>
    <w:rsid w:val="00AC70C3"/>
    <w:rsid w:val="00AC7403"/>
    <w:rsid w:val="00AC772A"/>
    <w:rsid w:val="00AC7933"/>
    <w:rsid w:val="00AC7FAA"/>
    <w:rsid w:val="00AD01CE"/>
    <w:rsid w:val="00AD0685"/>
    <w:rsid w:val="00AD0765"/>
    <w:rsid w:val="00AD08CB"/>
    <w:rsid w:val="00AD093E"/>
    <w:rsid w:val="00AD0BE9"/>
    <w:rsid w:val="00AD18A1"/>
    <w:rsid w:val="00AD1981"/>
    <w:rsid w:val="00AD1B3F"/>
    <w:rsid w:val="00AD218A"/>
    <w:rsid w:val="00AD25D2"/>
    <w:rsid w:val="00AD26CF"/>
    <w:rsid w:val="00AD279A"/>
    <w:rsid w:val="00AD2806"/>
    <w:rsid w:val="00AD2D22"/>
    <w:rsid w:val="00AD3189"/>
    <w:rsid w:val="00AD4150"/>
    <w:rsid w:val="00AD45C3"/>
    <w:rsid w:val="00AD4654"/>
    <w:rsid w:val="00AD5258"/>
    <w:rsid w:val="00AD526B"/>
    <w:rsid w:val="00AD52AE"/>
    <w:rsid w:val="00AD59C6"/>
    <w:rsid w:val="00AD641A"/>
    <w:rsid w:val="00AD651C"/>
    <w:rsid w:val="00AD6637"/>
    <w:rsid w:val="00AD66BD"/>
    <w:rsid w:val="00AD6731"/>
    <w:rsid w:val="00AD67C8"/>
    <w:rsid w:val="00AD6B08"/>
    <w:rsid w:val="00AD6BAE"/>
    <w:rsid w:val="00AD6CAB"/>
    <w:rsid w:val="00AD6D2E"/>
    <w:rsid w:val="00AD6E00"/>
    <w:rsid w:val="00AD732C"/>
    <w:rsid w:val="00AD7352"/>
    <w:rsid w:val="00AD7416"/>
    <w:rsid w:val="00AD7612"/>
    <w:rsid w:val="00AD7D34"/>
    <w:rsid w:val="00AD7F6D"/>
    <w:rsid w:val="00AE0244"/>
    <w:rsid w:val="00AE0494"/>
    <w:rsid w:val="00AE0641"/>
    <w:rsid w:val="00AE0717"/>
    <w:rsid w:val="00AE08D0"/>
    <w:rsid w:val="00AE0B9F"/>
    <w:rsid w:val="00AE0CD4"/>
    <w:rsid w:val="00AE1347"/>
    <w:rsid w:val="00AE18FD"/>
    <w:rsid w:val="00AE1A0B"/>
    <w:rsid w:val="00AE1F4A"/>
    <w:rsid w:val="00AE203C"/>
    <w:rsid w:val="00AE22DC"/>
    <w:rsid w:val="00AE23E0"/>
    <w:rsid w:val="00AE2693"/>
    <w:rsid w:val="00AE2765"/>
    <w:rsid w:val="00AE277B"/>
    <w:rsid w:val="00AE28EF"/>
    <w:rsid w:val="00AE2959"/>
    <w:rsid w:val="00AE2B69"/>
    <w:rsid w:val="00AE30C3"/>
    <w:rsid w:val="00AE319C"/>
    <w:rsid w:val="00AE351A"/>
    <w:rsid w:val="00AE3666"/>
    <w:rsid w:val="00AE36A0"/>
    <w:rsid w:val="00AE3D78"/>
    <w:rsid w:val="00AE3F10"/>
    <w:rsid w:val="00AE4520"/>
    <w:rsid w:val="00AE4662"/>
    <w:rsid w:val="00AE486D"/>
    <w:rsid w:val="00AE49F1"/>
    <w:rsid w:val="00AE4B4B"/>
    <w:rsid w:val="00AE4D86"/>
    <w:rsid w:val="00AE5091"/>
    <w:rsid w:val="00AE524B"/>
    <w:rsid w:val="00AE53F5"/>
    <w:rsid w:val="00AE55B7"/>
    <w:rsid w:val="00AE5636"/>
    <w:rsid w:val="00AE570B"/>
    <w:rsid w:val="00AE5743"/>
    <w:rsid w:val="00AE5B0B"/>
    <w:rsid w:val="00AE5B2C"/>
    <w:rsid w:val="00AE5E79"/>
    <w:rsid w:val="00AE5FDD"/>
    <w:rsid w:val="00AE67AD"/>
    <w:rsid w:val="00AE69C1"/>
    <w:rsid w:val="00AE6A29"/>
    <w:rsid w:val="00AE71A8"/>
    <w:rsid w:val="00AE724A"/>
    <w:rsid w:val="00AE7D89"/>
    <w:rsid w:val="00AF0309"/>
    <w:rsid w:val="00AF03BE"/>
    <w:rsid w:val="00AF0578"/>
    <w:rsid w:val="00AF058D"/>
    <w:rsid w:val="00AF0838"/>
    <w:rsid w:val="00AF0905"/>
    <w:rsid w:val="00AF0AB4"/>
    <w:rsid w:val="00AF0B8B"/>
    <w:rsid w:val="00AF0D16"/>
    <w:rsid w:val="00AF10DC"/>
    <w:rsid w:val="00AF1229"/>
    <w:rsid w:val="00AF1BD8"/>
    <w:rsid w:val="00AF1EEA"/>
    <w:rsid w:val="00AF2087"/>
    <w:rsid w:val="00AF2312"/>
    <w:rsid w:val="00AF2444"/>
    <w:rsid w:val="00AF27C3"/>
    <w:rsid w:val="00AF289A"/>
    <w:rsid w:val="00AF2AAA"/>
    <w:rsid w:val="00AF2B28"/>
    <w:rsid w:val="00AF3201"/>
    <w:rsid w:val="00AF3BD4"/>
    <w:rsid w:val="00AF3D7E"/>
    <w:rsid w:val="00AF4834"/>
    <w:rsid w:val="00AF4873"/>
    <w:rsid w:val="00AF48ED"/>
    <w:rsid w:val="00AF4D05"/>
    <w:rsid w:val="00AF5182"/>
    <w:rsid w:val="00AF525B"/>
    <w:rsid w:val="00AF5340"/>
    <w:rsid w:val="00AF5500"/>
    <w:rsid w:val="00AF5F15"/>
    <w:rsid w:val="00AF5F98"/>
    <w:rsid w:val="00AF612E"/>
    <w:rsid w:val="00AF62FD"/>
    <w:rsid w:val="00AF6620"/>
    <w:rsid w:val="00AF6777"/>
    <w:rsid w:val="00AF69C1"/>
    <w:rsid w:val="00AF6B32"/>
    <w:rsid w:val="00AF725D"/>
    <w:rsid w:val="00AF726F"/>
    <w:rsid w:val="00AF7C2E"/>
    <w:rsid w:val="00AF7F05"/>
    <w:rsid w:val="00AF7F09"/>
    <w:rsid w:val="00B0014E"/>
    <w:rsid w:val="00B00368"/>
    <w:rsid w:val="00B00A3C"/>
    <w:rsid w:val="00B00E43"/>
    <w:rsid w:val="00B00EC2"/>
    <w:rsid w:val="00B014F0"/>
    <w:rsid w:val="00B016F5"/>
    <w:rsid w:val="00B01716"/>
    <w:rsid w:val="00B01CE1"/>
    <w:rsid w:val="00B01E33"/>
    <w:rsid w:val="00B01F49"/>
    <w:rsid w:val="00B0229A"/>
    <w:rsid w:val="00B0262D"/>
    <w:rsid w:val="00B02AA0"/>
    <w:rsid w:val="00B02B14"/>
    <w:rsid w:val="00B02BEA"/>
    <w:rsid w:val="00B02C50"/>
    <w:rsid w:val="00B02C69"/>
    <w:rsid w:val="00B02DA7"/>
    <w:rsid w:val="00B02F32"/>
    <w:rsid w:val="00B03B2B"/>
    <w:rsid w:val="00B03F7A"/>
    <w:rsid w:val="00B0404B"/>
    <w:rsid w:val="00B0423D"/>
    <w:rsid w:val="00B043EE"/>
    <w:rsid w:val="00B04C96"/>
    <w:rsid w:val="00B04DFF"/>
    <w:rsid w:val="00B04EEC"/>
    <w:rsid w:val="00B04F40"/>
    <w:rsid w:val="00B051D4"/>
    <w:rsid w:val="00B0534C"/>
    <w:rsid w:val="00B054DA"/>
    <w:rsid w:val="00B056A1"/>
    <w:rsid w:val="00B0571B"/>
    <w:rsid w:val="00B05B6A"/>
    <w:rsid w:val="00B05CBE"/>
    <w:rsid w:val="00B060F2"/>
    <w:rsid w:val="00B067E1"/>
    <w:rsid w:val="00B0693A"/>
    <w:rsid w:val="00B0693D"/>
    <w:rsid w:val="00B06A40"/>
    <w:rsid w:val="00B078CB"/>
    <w:rsid w:val="00B07BAD"/>
    <w:rsid w:val="00B10199"/>
    <w:rsid w:val="00B105D6"/>
    <w:rsid w:val="00B109FE"/>
    <w:rsid w:val="00B10ABE"/>
    <w:rsid w:val="00B10E8A"/>
    <w:rsid w:val="00B110F7"/>
    <w:rsid w:val="00B1111B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267"/>
    <w:rsid w:val="00B13558"/>
    <w:rsid w:val="00B13D76"/>
    <w:rsid w:val="00B13E82"/>
    <w:rsid w:val="00B13ED7"/>
    <w:rsid w:val="00B13FF9"/>
    <w:rsid w:val="00B140DD"/>
    <w:rsid w:val="00B14134"/>
    <w:rsid w:val="00B141FA"/>
    <w:rsid w:val="00B14228"/>
    <w:rsid w:val="00B142BA"/>
    <w:rsid w:val="00B14E51"/>
    <w:rsid w:val="00B15416"/>
    <w:rsid w:val="00B15992"/>
    <w:rsid w:val="00B15A88"/>
    <w:rsid w:val="00B1612B"/>
    <w:rsid w:val="00B1643C"/>
    <w:rsid w:val="00B1643E"/>
    <w:rsid w:val="00B168A6"/>
    <w:rsid w:val="00B16A1F"/>
    <w:rsid w:val="00B16BFE"/>
    <w:rsid w:val="00B16C4E"/>
    <w:rsid w:val="00B16FD8"/>
    <w:rsid w:val="00B17276"/>
    <w:rsid w:val="00B1746B"/>
    <w:rsid w:val="00B17A20"/>
    <w:rsid w:val="00B17AF9"/>
    <w:rsid w:val="00B20DFA"/>
    <w:rsid w:val="00B20FF0"/>
    <w:rsid w:val="00B2108B"/>
    <w:rsid w:val="00B218DE"/>
    <w:rsid w:val="00B2199E"/>
    <w:rsid w:val="00B21B7C"/>
    <w:rsid w:val="00B21E93"/>
    <w:rsid w:val="00B222FA"/>
    <w:rsid w:val="00B22344"/>
    <w:rsid w:val="00B22833"/>
    <w:rsid w:val="00B23296"/>
    <w:rsid w:val="00B23387"/>
    <w:rsid w:val="00B23646"/>
    <w:rsid w:val="00B23826"/>
    <w:rsid w:val="00B23E1E"/>
    <w:rsid w:val="00B23EFA"/>
    <w:rsid w:val="00B23F07"/>
    <w:rsid w:val="00B247D1"/>
    <w:rsid w:val="00B247EB"/>
    <w:rsid w:val="00B24868"/>
    <w:rsid w:val="00B24C69"/>
    <w:rsid w:val="00B24F1D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D5E"/>
    <w:rsid w:val="00B26EDA"/>
    <w:rsid w:val="00B26F0D"/>
    <w:rsid w:val="00B27222"/>
    <w:rsid w:val="00B27DD9"/>
    <w:rsid w:val="00B27EB2"/>
    <w:rsid w:val="00B27F63"/>
    <w:rsid w:val="00B30209"/>
    <w:rsid w:val="00B309CD"/>
    <w:rsid w:val="00B313A1"/>
    <w:rsid w:val="00B316D5"/>
    <w:rsid w:val="00B31EC2"/>
    <w:rsid w:val="00B31F7C"/>
    <w:rsid w:val="00B31F80"/>
    <w:rsid w:val="00B320BB"/>
    <w:rsid w:val="00B32220"/>
    <w:rsid w:val="00B322E2"/>
    <w:rsid w:val="00B3288C"/>
    <w:rsid w:val="00B32C22"/>
    <w:rsid w:val="00B32C5A"/>
    <w:rsid w:val="00B32FCC"/>
    <w:rsid w:val="00B333D2"/>
    <w:rsid w:val="00B333D5"/>
    <w:rsid w:val="00B33569"/>
    <w:rsid w:val="00B339F1"/>
    <w:rsid w:val="00B33AE2"/>
    <w:rsid w:val="00B3425B"/>
    <w:rsid w:val="00B34526"/>
    <w:rsid w:val="00B3457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F36"/>
    <w:rsid w:val="00B35FA7"/>
    <w:rsid w:val="00B35FBF"/>
    <w:rsid w:val="00B363F1"/>
    <w:rsid w:val="00B3647F"/>
    <w:rsid w:val="00B3650F"/>
    <w:rsid w:val="00B374EF"/>
    <w:rsid w:val="00B375F0"/>
    <w:rsid w:val="00B37708"/>
    <w:rsid w:val="00B379A1"/>
    <w:rsid w:val="00B37D2A"/>
    <w:rsid w:val="00B401AC"/>
    <w:rsid w:val="00B4021B"/>
    <w:rsid w:val="00B4039E"/>
    <w:rsid w:val="00B40951"/>
    <w:rsid w:val="00B40BAE"/>
    <w:rsid w:val="00B41325"/>
    <w:rsid w:val="00B415CD"/>
    <w:rsid w:val="00B4176A"/>
    <w:rsid w:val="00B41892"/>
    <w:rsid w:val="00B41C06"/>
    <w:rsid w:val="00B41C6C"/>
    <w:rsid w:val="00B421A0"/>
    <w:rsid w:val="00B42238"/>
    <w:rsid w:val="00B42432"/>
    <w:rsid w:val="00B424C2"/>
    <w:rsid w:val="00B4254B"/>
    <w:rsid w:val="00B425CE"/>
    <w:rsid w:val="00B427D9"/>
    <w:rsid w:val="00B42A6F"/>
    <w:rsid w:val="00B42E04"/>
    <w:rsid w:val="00B43046"/>
    <w:rsid w:val="00B430FD"/>
    <w:rsid w:val="00B43141"/>
    <w:rsid w:val="00B43170"/>
    <w:rsid w:val="00B4322A"/>
    <w:rsid w:val="00B43339"/>
    <w:rsid w:val="00B435E2"/>
    <w:rsid w:val="00B43945"/>
    <w:rsid w:val="00B43F98"/>
    <w:rsid w:val="00B44123"/>
    <w:rsid w:val="00B44224"/>
    <w:rsid w:val="00B44808"/>
    <w:rsid w:val="00B44936"/>
    <w:rsid w:val="00B44AB9"/>
    <w:rsid w:val="00B44AC9"/>
    <w:rsid w:val="00B44C28"/>
    <w:rsid w:val="00B44F1F"/>
    <w:rsid w:val="00B452CB"/>
    <w:rsid w:val="00B453B0"/>
    <w:rsid w:val="00B4546B"/>
    <w:rsid w:val="00B45553"/>
    <w:rsid w:val="00B45A8C"/>
    <w:rsid w:val="00B45E21"/>
    <w:rsid w:val="00B45EF8"/>
    <w:rsid w:val="00B45F49"/>
    <w:rsid w:val="00B464CB"/>
    <w:rsid w:val="00B4685F"/>
    <w:rsid w:val="00B4694E"/>
    <w:rsid w:val="00B469E6"/>
    <w:rsid w:val="00B46D1E"/>
    <w:rsid w:val="00B47075"/>
    <w:rsid w:val="00B4724B"/>
    <w:rsid w:val="00B47405"/>
    <w:rsid w:val="00B4794D"/>
    <w:rsid w:val="00B47B71"/>
    <w:rsid w:val="00B47D07"/>
    <w:rsid w:val="00B47F61"/>
    <w:rsid w:val="00B47F8D"/>
    <w:rsid w:val="00B5010E"/>
    <w:rsid w:val="00B50376"/>
    <w:rsid w:val="00B50593"/>
    <w:rsid w:val="00B508F4"/>
    <w:rsid w:val="00B50B8D"/>
    <w:rsid w:val="00B50D49"/>
    <w:rsid w:val="00B50E2D"/>
    <w:rsid w:val="00B50F9B"/>
    <w:rsid w:val="00B5107F"/>
    <w:rsid w:val="00B51456"/>
    <w:rsid w:val="00B5146B"/>
    <w:rsid w:val="00B51B62"/>
    <w:rsid w:val="00B51CD8"/>
    <w:rsid w:val="00B51F1F"/>
    <w:rsid w:val="00B52BDC"/>
    <w:rsid w:val="00B53115"/>
    <w:rsid w:val="00B532EF"/>
    <w:rsid w:val="00B53591"/>
    <w:rsid w:val="00B53646"/>
    <w:rsid w:val="00B5391A"/>
    <w:rsid w:val="00B539B1"/>
    <w:rsid w:val="00B53AA7"/>
    <w:rsid w:val="00B53EDC"/>
    <w:rsid w:val="00B53F57"/>
    <w:rsid w:val="00B53FB5"/>
    <w:rsid w:val="00B54008"/>
    <w:rsid w:val="00B5441A"/>
    <w:rsid w:val="00B5499A"/>
    <w:rsid w:val="00B54BD9"/>
    <w:rsid w:val="00B54F48"/>
    <w:rsid w:val="00B54FEE"/>
    <w:rsid w:val="00B55ACD"/>
    <w:rsid w:val="00B55D67"/>
    <w:rsid w:val="00B564CF"/>
    <w:rsid w:val="00B56742"/>
    <w:rsid w:val="00B56D57"/>
    <w:rsid w:val="00B571DA"/>
    <w:rsid w:val="00B572E5"/>
    <w:rsid w:val="00B5742A"/>
    <w:rsid w:val="00B57F9C"/>
    <w:rsid w:val="00B6028E"/>
    <w:rsid w:val="00B607B3"/>
    <w:rsid w:val="00B60AC7"/>
    <w:rsid w:val="00B61287"/>
    <w:rsid w:val="00B6163F"/>
    <w:rsid w:val="00B61BC6"/>
    <w:rsid w:val="00B61C32"/>
    <w:rsid w:val="00B61EED"/>
    <w:rsid w:val="00B626E6"/>
    <w:rsid w:val="00B62739"/>
    <w:rsid w:val="00B62D5F"/>
    <w:rsid w:val="00B62D66"/>
    <w:rsid w:val="00B6301E"/>
    <w:rsid w:val="00B63709"/>
    <w:rsid w:val="00B63749"/>
    <w:rsid w:val="00B6374F"/>
    <w:rsid w:val="00B63982"/>
    <w:rsid w:val="00B63F62"/>
    <w:rsid w:val="00B643EF"/>
    <w:rsid w:val="00B6465D"/>
    <w:rsid w:val="00B648DF"/>
    <w:rsid w:val="00B65047"/>
    <w:rsid w:val="00B6504C"/>
    <w:rsid w:val="00B652C4"/>
    <w:rsid w:val="00B652DA"/>
    <w:rsid w:val="00B6539C"/>
    <w:rsid w:val="00B655DB"/>
    <w:rsid w:val="00B6575F"/>
    <w:rsid w:val="00B65765"/>
    <w:rsid w:val="00B65B1B"/>
    <w:rsid w:val="00B65D32"/>
    <w:rsid w:val="00B65DFA"/>
    <w:rsid w:val="00B66005"/>
    <w:rsid w:val="00B6633F"/>
    <w:rsid w:val="00B66344"/>
    <w:rsid w:val="00B66B33"/>
    <w:rsid w:val="00B66FB0"/>
    <w:rsid w:val="00B67264"/>
    <w:rsid w:val="00B67DAD"/>
    <w:rsid w:val="00B67FCB"/>
    <w:rsid w:val="00B704E2"/>
    <w:rsid w:val="00B71240"/>
    <w:rsid w:val="00B714C8"/>
    <w:rsid w:val="00B715D4"/>
    <w:rsid w:val="00B7170E"/>
    <w:rsid w:val="00B71CAB"/>
    <w:rsid w:val="00B71DFA"/>
    <w:rsid w:val="00B71FBD"/>
    <w:rsid w:val="00B72488"/>
    <w:rsid w:val="00B72C87"/>
    <w:rsid w:val="00B72D15"/>
    <w:rsid w:val="00B72DB6"/>
    <w:rsid w:val="00B732D6"/>
    <w:rsid w:val="00B73484"/>
    <w:rsid w:val="00B7351E"/>
    <w:rsid w:val="00B73612"/>
    <w:rsid w:val="00B73614"/>
    <w:rsid w:val="00B73753"/>
    <w:rsid w:val="00B738CB"/>
    <w:rsid w:val="00B739E2"/>
    <w:rsid w:val="00B73ABE"/>
    <w:rsid w:val="00B73CB9"/>
    <w:rsid w:val="00B73D84"/>
    <w:rsid w:val="00B741FA"/>
    <w:rsid w:val="00B746F0"/>
    <w:rsid w:val="00B7479C"/>
    <w:rsid w:val="00B74E32"/>
    <w:rsid w:val="00B74E75"/>
    <w:rsid w:val="00B74EFF"/>
    <w:rsid w:val="00B75061"/>
    <w:rsid w:val="00B75377"/>
    <w:rsid w:val="00B758B6"/>
    <w:rsid w:val="00B75931"/>
    <w:rsid w:val="00B7595A"/>
    <w:rsid w:val="00B75DFF"/>
    <w:rsid w:val="00B75F3E"/>
    <w:rsid w:val="00B7634F"/>
    <w:rsid w:val="00B7637E"/>
    <w:rsid w:val="00B76444"/>
    <w:rsid w:val="00B7650F"/>
    <w:rsid w:val="00B7662D"/>
    <w:rsid w:val="00B768A4"/>
    <w:rsid w:val="00B76B44"/>
    <w:rsid w:val="00B76BBD"/>
    <w:rsid w:val="00B77190"/>
    <w:rsid w:val="00B774BE"/>
    <w:rsid w:val="00B7750C"/>
    <w:rsid w:val="00B77621"/>
    <w:rsid w:val="00B77820"/>
    <w:rsid w:val="00B779C0"/>
    <w:rsid w:val="00B77A6D"/>
    <w:rsid w:val="00B77E25"/>
    <w:rsid w:val="00B77E63"/>
    <w:rsid w:val="00B80342"/>
    <w:rsid w:val="00B8096A"/>
    <w:rsid w:val="00B80AEC"/>
    <w:rsid w:val="00B80B55"/>
    <w:rsid w:val="00B81586"/>
    <w:rsid w:val="00B81D13"/>
    <w:rsid w:val="00B81E64"/>
    <w:rsid w:val="00B82258"/>
    <w:rsid w:val="00B824E8"/>
    <w:rsid w:val="00B82562"/>
    <w:rsid w:val="00B828E7"/>
    <w:rsid w:val="00B829B1"/>
    <w:rsid w:val="00B830E3"/>
    <w:rsid w:val="00B838A9"/>
    <w:rsid w:val="00B83905"/>
    <w:rsid w:val="00B83AB4"/>
    <w:rsid w:val="00B83AB9"/>
    <w:rsid w:val="00B83F04"/>
    <w:rsid w:val="00B8434D"/>
    <w:rsid w:val="00B84E78"/>
    <w:rsid w:val="00B8525C"/>
    <w:rsid w:val="00B85B06"/>
    <w:rsid w:val="00B85B43"/>
    <w:rsid w:val="00B85C76"/>
    <w:rsid w:val="00B85D0D"/>
    <w:rsid w:val="00B85D1F"/>
    <w:rsid w:val="00B85EC3"/>
    <w:rsid w:val="00B85FD4"/>
    <w:rsid w:val="00B8632D"/>
    <w:rsid w:val="00B86A14"/>
    <w:rsid w:val="00B86DCC"/>
    <w:rsid w:val="00B86DDB"/>
    <w:rsid w:val="00B86FC0"/>
    <w:rsid w:val="00B87252"/>
    <w:rsid w:val="00B87798"/>
    <w:rsid w:val="00B87C45"/>
    <w:rsid w:val="00B87D71"/>
    <w:rsid w:val="00B905CF"/>
    <w:rsid w:val="00B908E3"/>
    <w:rsid w:val="00B908E5"/>
    <w:rsid w:val="00B90D9C"/>
    <w:rsid w:val="00B918B7"/>
    <w:rsid w:val="00B91B23"/>
    <w:rsid w:val="00B91D4D"/>
    <w:rsid w:val="00B91E7E"/>
    <w:rsid w:val="00B91FE7"/>
    <w:rsid w:val="00B92340"/>
    <w:rsid w:val="00B92B57"/>
    <w:rsid w:val="00B93156"/>
    <w:rsid w:val="00B9321F"/>
    <w:rsid w:val="00B932FA"/>
    <w:rsid w:val="00B937AC"/>
    <w:rsid w:val="00B93AC0"/>
    <w:rsid w:val="00B93C26"/>
    <w:rsid w:val="00B93C36"/>
    <w:rsid w:val="00B93C4C"/>
    <w:rsid w:val="00B93C87"/>
    <w:rsid w:val="00B93E27"/>
    <w:rsid w:val="00B93E53"/>
    <w:rsid w:val="00B9414D"/>
    <w:rsid w:val="00B94870"/>
    <w:rsid w:val="00B94919"/>
    <w:rsid w:val="00B94E03"/>
    <w:rsid w:val="00B953C9"/>
    <w:rsid w:val="00B953E6"/>
    <w:rsid w:val="00B95584"/>
    <w:rsid w:val="00B95604"/>
    <w:rsid w:val="00B960F1"/>
    <w:rsid w:val="00B961D5"/>
    <w:rsid w:val="00B965DB"/>
    <w:rsid w:val="00B97151"/>
    <w:rsid w:val="00B97199"/>
    <w:rsid w:val="00B973FB"/>
    <w:rsid w:val="00B9746E"/>
    <w:rsid w:val="00B976EB"/>
    <w:rsid w:val="00B97793"/>
    <w:rsid w:val="00BA02DA"/>
    <w:rsid w:val="00BA067C"/>
    <w:rsid w:val="00BA0AE9"/>
    <w:rsid w:val="00BA0DDE"/>
    <w:rsid w:val="00BA1014"/>
    <w:rsid w:val="00BA11E9"/>
    <w:rsid w:val="00BA1315"/>
    <w:rsid w:val="00BA14DA"/>
    <w:rsid w:val="00BA1510"/>
    <w:rsid w:val="00BA18F0"/>
    <w:rsid w:val="00BA1937"/>
    <w:rsid w:val="00BA1BDA"/>
    <w:rsid w:val="00BA1C58"/>
    <w:rsid w:val="00BA20F6"/>
    <w:rsid w:val="00BA2586"/>
    <w:rsid w:val="00BA2D81"/>
    <w:rsid w:val="00BA317E"/>
    <w:rsid w:val="00BA329E"/>
    <w:rsid w:val="00BA32CA"/>
    <w:rsid w:val="00BA3B87"/>
    <w:rsid w:val="00BA3BF8"/>
    <w:rsid w:val="00BA3D91"/>
    <w:rsid w:val="00BA3E0D"/>
    <w:rsid w:val="00BA3EF1"/>
    <w:rsid w:val="00BA41BB"/>
    <w:rsid w:val="00BA44CF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33A"/>
    <w:rsid w:val="00BA755F"/>
    <w:rsid w:val="00BA7773"/>
    <w:rsid w:val="00BA7B65"/>
    <w:rsid w:val="00BA7CCF"/>
    <w:rsid w:val="00BA7D89"/>
    <w:rsid w:val="00BB01E4"/>
    <w:rsid w:val="00BB0260"/>
    <w:rsid w:val="00BB0DA9"/>
    <w:rsid w:val="00BB1337"/>
    <w:rsid w:val="00BB1A82"/>
    <w:rsid w:val="00BB1E19"/>
    <w:rsid w:val="00BB201A"/>
    <w:rsid w:val="00BB25E2"/>
    <w:rsid w:val="00BB2DC6"/>
    <w:rsid w:val="00BB2DF5"/>
    <w:rsid w:val="00BB3520"/>
    <w:rsid w:val="00BB367C"/>
    <w:rsid w:val="00BB3ABF"/>
    <w:rsid w:val="00BB3B3B"/>
    <w:rsid w:val="00BB3DEA"/>
    <w:rsid w:val="00BB3FD2"/>
    <w:rsid w:val="00BB40B2"/>
    <w:rsid w:val="00BB40ED"/>
    <w:rsid w:val="00BB4213"/>
    <w:rsid w:val="00BB43BA"/>
    <w:rsid w:val="00BB4499"/>
    <w:rsid w:val="00BB4510"/>
    <w:rsid w:val="00BB4A05"/>
    <w:rsid w:val="00BB5040"/>
    <w:rsid w:val="00BB5053"/>
    <w:rsid w:val="00BB530E"/>
    <w:rsid w:val="00BB55A7"/>
    <w:rsid w:val="00BB5C6E"/>
    <w:rsid w:val="00BB5D72"/>
    <w:rsid w:val="00BB60ED"/>
    <w:rsid w:val="00BB61D2"/>
    <w:rsid w:val="00BB64FA"/>
    <w:rsid w:val="00BB6657"/>
    <w:rsid w:val="00BB66AB"/>
    <w:rsid w:val="00BB6A93"/>
    <w:rsid w:val="00BB6CDB"/>
    <w:rsid w:val="00BB6E67"/>
    <w:rsid w:val="00BB709B"/>
    <w:rsid w:val="00BB7292"/>
    <w:rsid w:val="00BB7547"/>
    <w:rsid w:val="00BB790E"/>
    <w:rsid w:val="00BB7A72"/>
    <w:rsid w:val="00BB7BFB"/>
    <w:rsid w:val="00BC0073"/>
    <w:rsid w:val="00BC0098"/>
    <w:rsid w:val="00BC04C5"/>
    <w:rsid w:val="00BC09C4"/>
    <w:rsid w:val="00BC0A0F"/>
    <w:rsid w:val="00BC1288"/>
    <w:rsid w:val="00BC1420"/>
    <w:rsid w:val="00BC1B48"/>
    <w:rsid w:val="00BC1B50"/>
    <w:rsid w:val="00BC1E82"/>
    <w:rsid w:val="00BC208D"/>
    <w:rsid w:val="00BC2187"/>
    <w:rsid w:val="00BC2284"/>
    <w:rsid w:val="00BC2359"/>
    <w:rsid w:val="00BC268B"/>
    <w:rsid w:val="00BC2851"/>
    <w:rsid w:val="00BC2922"/>
    <w:rsid w:val="00BC2C5B"/>
    <w:rsid w:val="00BC2CD6"/>
    <w:rsid w:val="00BC2F7A"/>
    <w:rsid w:val="00BC3084"/>
    <w:rsid w:val="00BC371F"/>
    <w:rsid w:val="00BC3E98"/>
    <w:rsid w:val="00BC3F46"/>
    <w:rsid w:val="00BC4298"/>
    <w:rsid w:val="00BC4658"/>
    <w:rsid w:val="00BC4731"/>
    <w:rsid w:val="00BC48A3"/>
    <w:rsid w:val="00BC497A"/>
    <w:rsid w:val="00BC4D27"/>
    <w:rsid w:val="00BC54B4"/>
    <w:rsid w:val="00BC56D4"/>
    <w:rsid w:val="00BC5761"/>
    <w:rsid w:val="00BC5770"/>
    <w:rsid w:val="00BC5B5B"/>
    <w:rsid w:val="00BC5B6A"/>
    <w:rsid w:val="00BC623D"/>
    <w:rsid w:val="00BC6525"/>
    <w:rsid w:val="00BC660A"/>
    <w:rsid w:val="00BC723F"/>
    <w:rsid w:val="00BC761D"/>
    <w:rsid w:val="00BC7D3F"/>
    <w:rsid w:val="00BD0098"/>
    <w:rsid w:val="00BD03A8"/>
    <w:rsid w:val="00BD057B"/>
    <w:rsid w:val="00BD060C"/>
    <w:rsid w:val="00BD066C"/>
    <w:rsid w:val="00BD0C6A"/>
    <w:rsid w:val="00BD1494"/>
    <w:rsid w:val="00BD1C9A"/>
    <w:rsid w:val="00BD228A"/>
    <w:rsid w:val="00BD2589"/>
    <w:rsid w:val="00BD2709"/>
    <w:rsid w:val="00BD2AE6"/>
    <w:rsid w:val="00BD2AFD"/>
    <w:rsid w:val="00BD303D"/>
    <w:rsid w:val="00BD32B9"/>
    <w:rsid w:val="00BD330B"/>
    <w:rsid w:val="00BD3436"/>
    <w:rsid w:val="00BD3455"/>
    <w:rsid w:val="00BD39A3"/>
    <w:rsid w:val="00BD39DD"/>
    <w:rsid w:val="00BD3D44"/>
    <w:rsid w:val="00BD3E58"/>
    <w:rsid w:val="00BD4906"/>
    <w:rsid w:val="00BD4D61"/>
    <w:rsid w:val="00BD53BE"/>
    <w:rsid w:val="00BD5555"/>
    <w:rsid w:val="00BD570A"/>
    <w:rsid w:val="00BD5BD9"/>
    <w:rsid w:val="00BD602B"/>
    <w:rsid w:val="00BD60FD"/>
    <w:rsid w:val="00BD6263"/>
    <w:rsid w:val="00BD633C"/>
    <w:rsid w:val="00BD6621"/>
    <w:rsid w:val="00BD6832"/>
    <w:rsid w:val="00BD698B"/>
    <w:rsid w:val="00BD6F26"/>
    <w:rsid w:val="00BD6F8B"/>
    <w:rsid w:val="00BD753D"/>
    <w:rsid w:val="00BD78BD"/>
    <w:rsid w:val="00BD78D5"/>
    <w:rsid w:val="00BD7933"/>
    <w:rsid w:val="00BD7A85"/>
    <w:rsid w:val="00BD7EE3"/>
    <w:rsid w:val="00BE0387"/>
    <w:rsid w:val="00BE05AA"/>
    <w:rsid w:val="00BE0CBE"/>
    <w:rsid w:val="00BE0F2D"/>
    <w:rsid w:val="00BE116A"/>
    <w:rsid w:val="00BE12EC"/>
    <w:rsid w:val="00BE161C"/>
    <w:rsid w:val="00BE1741"/>
    <w:rsid w:val="00BE1D2C"/>
    <w:rsid w:val="00BE1E9B"/>
    <w:rsid w:val="00BE21F8"/>
    <w:rsid w:val="00BE2EB2"/>
    <w:rsid w:val="00BE3053"/>
    <w:rsid w:val="00BE30AE"/>
    <w:rsid w:val="00BE315C"/>
    <w:rsid w:val="00BE3241"/>
    <w:rsid w:val="00BE343D"/>
    <w:rsid w:val="00BE3474"/>
    <w:rsid w:val="00BE3737"/>
    <w:rsid w:val="00BE3AE7"/>
    <w:rsid w:val="00BE3C24"/>
    <w:rsid w:val="00BE3D1A"/>
    <w:rsid w:val="00BE3EB5"/>
    <w:rsid w:val="00BE40C7"/>
    <w:rsid w:val="00BE414D"/>
    <w:rsid w:val="00BE4686"/>
    <w:rsid w:val="00BE4BF0"/>
    <w:rsid w:val="00BE4C49"/>
    <w:rsid w:val="00BE4C85"/>
    <w:rsid w:val="00BE4E28"/>
    <w:rsid w:val="00BE4F39"/>
    <w:rsid w:val="00BE523B"/>
    <w:rsid w:val="00BE5827"/>
    <w:rsid w:val="00BE5E04"/>
    <w:rsid w:val="00BE5EAB"/>
    <w:rsid w:val="00BE5EB7"/>
    <w:rsid w:val="00BE5F0D"/>
    <w:rsid w:val="00BE6397"/>
    <w:rsid w:val="00BE67F1"/>
    <w:rsid w:val="00BE6C9C"/>
    <w:rsid w:val="00BE6EBB"/>
    <w:rsid w:val="00BE7347"/>
    <w:rsid w:val="00BE735A"/>
    <w:rsid w:val="00BE76EC"/>
    <w:rsid w:val="00BE77F6"/>
    <w:rsid w:val="00BE7CD3"/>
    <w:rsid w:val="00BE7F9F"/>
    <w:rsid w:val="00BF00E7"/>
    <w:rsid w:val="00BF010F"/>
    <w:rsid w:val="00BF018F"/>
    <w:rsid w:val="00BF02FE"/>
    <w:rsid w:val="00BF0572"/>
    <w:rsid w:val="00BF0A24"/>
    <w:rsid w:val="00BF1129"/>
    <w:rsid w:val="00BF139D"/>
    <w:rsid w:val="00BF1896"/>
    <w:rsid w:val="00BF1A0E"/>
    <w:rsid w:val="00BF1A90"/>
    <w:rsid w:val="00BF1B4A"/>
    <w:rsid w:val="00BF2018"/>
    <w:rsid w:val="00BF218D"/>
    <w:rsid w:val="00BF2327"/>
    <w:rsid w:val="00BF2365"/>
    <w:rsid w:val="00BF2416"/>
    <w:rsid w:val="00BF301A"/>
    <w:rsid w:val="00BF302B"/>
    <w:rsid w:val="00BF3119"/>
    <w:rsid w:val="00BF316C"/>
    <w:rsid w:val="00BF3294"/>
    <w:rsid w:val="00BF3343"/>
    <w:rsid w:val="00BF3371"/>
    <w:rsid w:val="00BF3737"/>
    <w:rsid w:val="00BF37A4"/>
    <w:rsid w:val="00BF3AEC"/>
    <w:rsid w:val="00BF3D5A"/>
    <w:rsid w:val="00BF3DAB"/>
    <w:rsid w:val="00BF3E1D"/>
    <w:rsid w:val="00BF3E87"/>
    <w:rsid w:val="00BF45BC"/>
    <w:rsid w:val="00BF4621"/>
    <w:rsid w:val="00BF4921"/>
    <w:rsid w:val="00BF4941"/>
    <w:rsid w:val="00BF4AAF"/>
    <w:rsid w:val="00BF509E"/>
    <w:rsid w:val="00BF50F4"/>
    <w:rsid w:val="00BF51F6"/>
    <w:rsid w:val="00BF52F5"/>
    <w:rsid w:val="00BF5311"/>
    <w:rsid w:val="00BF53FC"/>
    <w:rsid w:val="00BF59CB"/>
    <w:rsid w:val="00BF5CC7"/>
    <w:rsid w:val="00BF5E22"/>
    <w:rsid w:val="00BF5F90"/>
    <w:rsid w:val="00BF631D"/>
    <w:rsid w:val="00BF63E9"/>
    <w:rsid w:val="00BF657A"/>
    <w:rsid w:val="00BF6BE4"/>
    <w:rsid w:val="00BF6D2E"/>
    <w:rsid w:val="00BF7452"/>
    <w:rsid w:val="00BF7559"/>
    <w:rsid w:val="00BF798B"/>
    <w:rsid w:val="00BF79D5"/>
    <w:rsid w:val="00BF7EB7"/>
    <w:rsid w:val="00C00023"/>
    <w:rsid w:val="00C00262"/>
    <w:rsid w:val="00C004EE"/>
    <w:rsid w:val="00C00CF8"/>
    <w:rsid w:val="00C01188"/>
    <w:rsid w:val="00C013D8"/>
    <w:rsid w:val="00C013E6"/>
    <w:rsid w:val="00C01937"/>
    <w:rsid w:val="00C01E4F"/>
    <w:rsid w:val="00C021D1"/>
    <w:rsid w:val="00C02201"/>
    <w:rsid w:val="00C02231"/>
    <w:rsid w:val="00C023C2"/>
    <w:rsid w:val="00C0270A"/>
    <w:rsid w:val="00C02747"/>
    <w:rsid w:val="00C02836"/>
    <w:rsid w:val="00C02C9F"/>
    <w:rsid w:val="00C02E1E"/>
    <w:rsid w:val="00C031DE"/>
    <w:rsid w:val="00C0330A"/>
    <w:rsid w:val="00C0356A"/>
    <w:rsid w:val="00C03841"/>
    <w:rsid w:val="00C0392D"/>
    <w:rsid w:val="00C039D1"/>
    <w:rsid w:val="00C03D3B"/>
    <w:rsid w:val="00C03F20"/>
    <w:rsid w:val="00C03F91"/>
    <w:rsid w:val="00C0413C"/>
    <w:rsid w:val="00C04854"/>
    <w:rsid w:val="00C04B6C"/>
    <w:rsid w:val="00C04BF9"/>
    <w:rsid w:val="00C04E55"/>
    <w:rsid w:val="00C04E8A"/>
    <w:rsid w:val="00C04FFC"/>
    <w:rsid w:val="00C0512B"/>
    <w:rsid w:val="00C0555E"/>
    <w:rsid w:val="00C055EA"/>
    <w:rsid w:val="00C05AFC"/>
    <w:rsid w:val="00C05B21"/>
    <w:rsid w:val="00C05B93"/>
    <w:rsid w:val="00C05BE7"/>
    <w:rsid w:val="00C06371"/>
    <w:rsid w:val="00C06C7D"/>
    <w:rsid w:val="00C07090"/>
    <w:rsid w:val="00C070C6"/>
    <w:rsid w:val="00C0725D"/>
    <w:rsid w:val="00C0731A"/>
    <w:rsid w:val="00C07375"/>
    <w:rsid w:val="00C078BD"/>
    <w:rsid w:val="00C07C1F"/>
    <w:rsid w:val="00C07C8B"/>
    <w:rsid w:val="00C1073A"/>
    <w:rsid w:val="00C1076C"/>
    <w:rsid w:val="00C108FC"/>
    <w:rsid w:val="00C1094C"/>
    <w:rsid w:val="00C109CC"/>
    <w:rsid w:val="00C10A39"/>
    <w:rsid w:val="00C111CD"/>
    <w:rsid w:val="00C116F1"/>
    <w:rsid w:val="00C11F34"/>
    <w:rsid w:val="00C12027"/>
    <w:rsid w:val="00C121EB"/>
    <w:rsid w:val="00C12322"/>
    <w:rsid w:val="00C1242B"/>
    <w:rsid w:val="00C12562"/>
    <w:rsid w:val="00C12642"/>
    <w:rsid w:val="00C126AF"/>
    <w:rsid w:val="00C12A9F"/>
    <w:rsid w:val="00C12DA5"/>
    <w:rsid w:val="00C12FA6"/>
    <w:rsid w:val="00C12FD9"/>
    <w:rsid w:val="00C1312D"/>
    <w:rsid w:val="00C131D5"/>
    <w:rsid w:val="00C134E9"/>
    <w:rsid w:val="00C136B9"/>
    <w:rsid w:val="00C13806"/>
    <w:rsid w:val="00C13A72"/>
    <w:rsid w:val="00C14069"/>
    <w:rsid w:val="00C1416C"/>
    <w:rsid w:val="00C142E0"/>
    <w:rsid w:val="00C14552"/>
    <w:rsid w:val="00C14561"/>
    <w:rsid w:val="00C14E08"/>
    <w:rsid w:val="00C1549F"/>
    <w:rsid w:val="00C154DB"/>
    <w:rsid w:val="00C155F5"/>
    <w:rsid w:val="00C15EA2"/>
    <w:rsid w:val="00C15ED5"/>
    <w:rsid w:val="00C1639B"/>
    <w:rsid w:val="00C1646E"/>
    <w:rsid w:val="00C167CC"/>
    <w:rsid w:val="00C16E1D"/>
    <w:rsid w:val="00C17227"/>
    <w:rsid w:val="00C178FC"/>
    <w:rsid w:val="00C17EC0"/>
    <w:rsid w:val="00C17F47"/>
    <w:rsid w:val="00C20B90"/>
    <w:rsid w:val="00C20C90"/>
    <w:rsid w:val="00C20DB5"/>
    <w:rsid w:val="00C216CA"/>
    <w:rsid w:val="00C21951"/>
    <w:rsid w:val="00C220DF"/>
    <w:rsid w:val="00C220FC"/>
    <w:rsid w:val="00C225A6"/>
    <w:rsid w:val="00C22830"/>
    <w:rsid w:val="00C229C9"/>
    <w:rsid w:val="00C23085"/>
    <w:rsid w:val="00C2361E"/>
    <w:rsid w:val="00C2367D"/>
    <w:rsid w:val="00C2392A"/>
    <w:rsid w:val="00C240B0"/>
    <w:rsid w:val="00C2485A"/>
    <w:rsid w:val="00C249DA"/>
    <w:rsid w:val="00C25025"/>
    <w:rsid w:val="00C25757"/>
    <w:rsid w:val="00C25CBC"/>
    <w:rsid w:val="00C25D98"/>
    <w:rsid w:val="00C25F92"/>
    <w:rsid w:val="00C265D9"/>
    <w:rsid w:val="00C26B0F"/>
    <w:rsid w:val="00C27135"/>
    <w:rsid w:val="00C276DE"/>
    <w:rsid w:val="00C278D6"/>
    <w:rsid w:val="00C27993"/>
    <w:rsid w:val="00C27B14"/>
    <w:rsid w:val="00C27E27"/>
    <w:rsid w:val="00C30023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338"/>
    <w:rsid w:val="00C314C4"/>
    <w:rsid w:val="00C318E0"/>
    <w:rsid w:val="00C321C8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54B"/>
    <w:rsid w:val="00C3356C"/>
    <w:rsid w:val="00C3366C"/>
    <w:rsid w:val="00C338E4"/>
    <w:rsid w:val="00C338E5"/>
    <w:rsid w:val="00C33EAF"/>
    <w:rsid w:val="00C33EB6"/>
    <w:rsid w:val="00C33EBD"/>
    <w:rsid w:val="00C3421B"/>
    <w:rsid w:val="00C351DE"/>
    <w:rsid w:val="00C35323"/>
    <w:rsid w:val="00C354A3"/>
    <w:rsid w:val="00C3552C"/>
    <w:rsid w:val="00C358BE"/>
    <w:rsid w:val="00C359AC"/>
    <w:rsid w:val="00C35A9D"/>
    <w:rsid w:val="00C35DB9"/>
    <w:rsid w:val="00C3645A"/>
    <w:rsid w:val="00C3652F"/>
    <w:rsid w:val="00C366D8"/>
    <w:rsid w:val="00C36E12"/>
    <w:rsid w:val="00C372B3"/>
    <w:rsid w:val="00C37CC6"/>
    <w:rsid w:val="00C37F32"/>
    <w:rsid w:val="00C403F3"/>
    <w:rsid w:val="00C40ED7"/>
    <w:rsid w:val="00C40F80"/>
    <w:rsid w:val="00C41048"/>
    <w:rsid w:val="00C41498"/>
    <w:rsid w:val="00C414F4"/>
    <w:rsid w:val="00C417B2"/>
    <w:rsid w:val="00C41954"/>
    <w:rsid w:val="00C41AEE"/>
    <w:rsid w:val="00C41EA7"/>
    <w:rsid w:val="00C42431"/>
    <w:rsid w:val="00C424BB"/>
    <w:rsid w:val="00C425C2"/>
    <w:rsid w:val="00C42900"/>
    <w:rsid w:val="00C42C0C"/>
    <w:rsid w:val="00C42F07"/>
    <w:rsid w:val="00C43118"/>
    <w:rsid w:val="00C4335F"/>
    <w:rsid w:val="00C4431A"/>
    <w:rsid w:val="00C444A7"/>
    <w:rsid w:val="00C44773"/>
    <w:rsid w:val="00C44907"/>
    <w:rsid w:val="00C44955"/>
    <w:rsid w:val="00C4536F"/>
    <w:rsid w:val="00C4542A"/>
    <w:rsid w:val="00C4542F"/>
    <w:rsid w:val="00C4563C"/>
    <w:rsid w:val="00C45972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0A1"/>
    <w:rsid w:val="00C50483"/>
    <w:rsid w:val="00C50642"/>
    <w:rsid w:val="00C50876"/>
    <w:rsid w:val="00C50B0E"/>
    <w:rsid w:val="00C50E0F"/>
    <w:rsid w:val="00C5107B"/>
    <w:rsid w:val="00C5134A"/>
    <w:rsid w:val="00C514C1"/>
    <w:rsid w:val="00C515DE"/>
    <w:rsid w:val="00C5162B"/>
    <w:rsid w:val="00C517BA"/>
    <w:rsid w:val="00C526BD"/>
    <w:rsid w:val="00C52859"/>
    <w:rsid w:val="00C52DCA"/>
    <w:rsid w:val="00C52DD6"/>
    <w:rsid w:val="00C52ED1"/>
    <w:rsid w:val="00C52ED9"/>
    <w:rsid w:val="00C530B8"/>
    <w:rsid w:val="00C53202"/>
    <w:rsid w:val="00C537E1"/>
    <w:rsid w:val="00C53AC8"/>
    <w:rsid w:val="00C53C4F"/>
    <w:rsid w:val="00C54892"/>
    <w:rsid w:val="00C54BC4"/>
    <w:rsid w:val="00C54D51"/>
    <w:rsid w:val="00C5536E"/>
    <w:rsid w:val="00C557E1"/>
    <w:rsid w:val="00C558E6"/>
    <w:rsid w:val="00C55CF4"/>
    <w:rsid w:val="00C56062"/>
    <w:rsid w:val="00C561BE"/>
    <w:rsid w:val="00C561D1"/>
    <w:rsid w:val="00C5691E"/>
    <w:rsid w:val="00C577B3"/>
    <w:rsid w:val="00C57C40"/>
    <w:rsid w:val="00C57CEF"/>
    <w:rsid w:val="00C57D43"/>
    <w:rsid w:val="00C57FC3"/>
    <w:rsid w:val="00C60910"/>
    <w:rsid w:val="00C6096A"/>
    <w:rsid w:val="00C6098C"/>
    <w:rsid w:val="00C60D7A"/>
    <w:rsid w:val="00C61564"/>
    <w:rsid w:val="00C615EA"/>
    <w:rsid w:val="00C61635"/>
    <w:rsid w:val="00C6183C"/>
    <w:rsid w:val="00C6185F"/>
    <w:rsid w:val="00C61B44"/>
    <w:rsid w:val="00C61FC4"/>
    <w:rsid w:val="00C620E2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A46"/>
    <w:rsid w:val="00C63B03"/>
    <w:rsid w:val="00C63E04"/>
    <w:rsid w:val="00C64153"/>
    <w:rsid w:val="00C6415C"/>
    <w:rsid w:val="00C64582"/>
    <w:rsid w:val="00C648B0"/>
    <w:rsid w:val="00C648E4"/>
    <w:rsid w:val="00C64F7D"/>
    <w:rsid w:val="00C6503C"/>
    <w:rsid w:val="00C65423"/>
    <w:rsid w:val="00C65A79"/>
    <w:rsid w:val="00C66200"/>
    <w:rsid w:val="00C6651A"/>
    <w:rsid w:val="00C6653D"/>
    <w:rsid w:val="00C6668B"/>
    <w:rsid w:val="00C66A30"/>
    <w:rsid w:val="00C66B75"/>
    <w:rsid w:val="00C66C1E"/>
    <w:rsid w:val="00C67528"/>
    <w:rsid w:val="00C67614"/>
    <w:rsid w:val="00C700F3"/>
    <w:rsid w:val="00C7027D"/>
    <w:rsid w:val="00C702C9"/>
    <w:rsid w:val="00C703A7"/>
    <w:rsid w:val="00C703DF"/>
    <w:rsid w:val="00C7048E"/>
    <w:rsid w:val="00C705C7"/>
    <w:rsid w:val="00C70881"/>
    <w:rsid w:val="00C70B59"/>
    <w:rsid w:val="00C70CC9"/>
    <w:rsid w:val="00C70F92"/>
    <w:rsid w:val="00C720B7"/>
    <w:rsid w:val="00C7257C"/>
    <w:rsid w:val="00C72708"/>
    <w:rsid w:val="00C72C81"/>
    <w:rsid w:val="00C73424"/>
    <w:rsid w:val="00C73A9C"/>
    <w:rsid w:val="00C73C64"/>
    <w:rsid w:val="00C73E23"/>
    <w:rsid w:val="00C74067"/>
    <w:rsid w:val="00C742C8"/>
    <w:rsid w:val="00C74370"/>
    <w:rsid w:val="00C746D8"/>
    <w:rsid w:val="00C75A6E"/>
    <w:rsid w:val="00C760A2"/>
    <w:rsid w:val="00C765B5"/>
    <w:rsid w:val="00C76709"/>
    <w:rsid w:val="00C76841"/>
    <w:rsid w:val="00C807D5"/>
    <w:rsid w:val="00C80956"/>
    <w:rsid w:val="00C80A06"/>
    <w:rsid w:val="00C80E4D"/>
    <w:rsid w:val="00C8108E"/>
    <w:rsid w:val="00C815C4"/>
    <w:rsid w:val="00C815ED"/>
    <w:rsid w:val="00C81716"/>
    <w:rsid w:val="00C818C4"/>
    <w:rsid w:val="00C819AA"/>
    <w:rsid w:val="00C81BEC"/>
    <w:rsid w:val="00C81E64"/>
    <w:rsid w:val="00C8253F"/>
    <w:rsid w:val="00C829E4"/>
    <w:rsid w:val="00C82A2A"/>
    <w:rsid w:val="00C82C5F"/>
    <w:rsid w:val="00C82E0F"/>
    <w:rsid w:val="00C82F9E"/>
    <w:rsid w:val="00C8329A"/>
    <w:rsid w:val="00C8335E"/>
    <w:rsid w:val="00C839C3"/>
    <w:rsid w:val="00C83F6C"/>
    <w:rsid w:val="00C83FFA"/>
    <w:rsid w:val="00C84122"/>
    <w:rsid w:val="00C8435B"/>
    <w:rsid w:val="00C84368"/>
    <w:rsid w:val="00C84577"/>
    <w:rsid w:val="00C84628"/>
    <w:rsid w:val="00C8468D"/>
    <w:rsid w:val="00C84AC7"/>
    <w:rsid w:val="00C8501D"/>
    <w:rsid w:val="00C85024"/>
    <w:rsid w:val="00C850F7"/>
    <w:rsid w:val="00C8512A"/>
    <w:rsid w:val="00C858C2"/>
    <w:rsid w:val="00C85ACD"/>
    <w:rsid w:val="00C85ED8"/>
    <w:rsid w:val="00C86114"/>
    <w:rsid w:val="00C861E0"/>
    <w:rsid w:val="00C86227"/>
    <w:rsid w:val="00C86273"/>
    <w:rsid w:val="00C86357"/>
    <w:rsid w:val="00C86379"/>
    <w:rsid w:val="00C863F1"/>
    <w:rsid w:val="00C869BE"/>
    <w:rsid w:val="00C86AE6"/>
    <w:rsid w:val="00C86B1E"/>
    <w:rsid w:val="00C86E09"/>
    <w:rsid w:val="00C870C5"/>
    <w:rsid w:val="00C870E3"/>
    <w:rsid w:val="00C876F8"/>
    <w:rsid w:val="00C87744"/>
    <w:rsid w:val="00C877A5"/>
    <w:rsid w:val="00C87CFF"/>
    <w:rsid w:val="00C87F2B"/>
    <w:rsid w:val="00C90205"/>
    <w:rsid w:val="00C90213"/>
    <w:rsid w:val="00C90617"/>
    <w:rsid w:val="00C914E6"/>
    <w:rsid w:val="00C91857"/>
    <w:rsid w:val="00C918C3"/>
    <w:rsid w:val="00C91B84"/>
    <w:rsid w:val="00C91EF6"/>
    <w:rsid w:val="00C91FB0"/>
    <w:rsid w:val="00C921A2"/>
    <w:rsid w:val="00C925CE"/>
    <w:rsid w:val="00C926EA"/>
    <w:rsid w:val="00C929A8"/>
    <w:rsid w:val="00C92BCF"/>
    <w:rsid w:val="00C92DD7"/>
    <w:rsid w:val="00C92FE7"/>
    <w:rsid w:val="00C93F64"/>
    <w:rsid w:val="00C93FD7"/>
    <w:rsid w:val="00C93FF7"/>
    <w:rsid w:val="00C94727"/>
    <w:rsid w:val="00C94CE4"/>
    <w:rsid w:val="00C955E4"/>
    <w:rsid w:val="00C956DD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CE5"/>
    <w:rsid w:val="00C96DA7"/>
    <w:rsid w:val="00C971CA"/>
    <w:rsid w:val="00C97729"/>
    <w:rsid w:val="00C978A7"/>
    <w:rsid w:val="00C97ECE"/>
    <w:rsid w:val="00CA0366"/>
    <w:rsid w:val="00CA03FD"/>
    <w:rsid w:val="00CA041C"/>
    <w:rsid w:val="00CA0572"/>
    <w:rsid w:val="00CA0597"/>
    <w:rsid w:val="00CA05DA"/>
    <w:rsid w:val="00CA0815"/>
    <w:rsid w:val="00CA084A"/>
    <w:rsid w:val="00CA0854"/>
    <w:rsid w:val="00CA0CCC"/>
    <w:rsid w:val="00CA0CF8"/>
    <w:rsid w:val="00CA1193"/>
    <w:rsid w:val="00CA1665"/>
    <w:rsid w:val="00CA17EB"/>
    <w:rsid w:val="00CA1930"/>
    <w:rsid w:val="00CA194B"/>
    <w:rsid w:val="00CA1997"/>
    <w:rsid w:val="00CA1E18"/>
    <w:rsid w:val="00CA1E53"/>
    <w:rsid w:val="00CA1FB4"/>
    <w:rsid w:val="00CA21E5"/>
    <w:rsid w:val="00CA2572"/>
    <w:rsid w:val="00CA2C99"/>
    <w:rsid w:val="00CA2F28"/>
    <w:rsid w:val="00CA346F"/>
    <w:rsid w:val="00CA3583"/>
    <w:rsid w:val="00CA375F"/>
    <w:rsid w:val="00CA391C"/>
    <w:rsid w:val="00CA3A92"/>
    <w:rsid w:val="00CA4320"/>
    <w:rsid w:val="00CA44B0"/>
    <w:rsid w:val="00CA48F9"/>
    <w:rsid w:val="00CA4E95"/>
    <w:rsid w:val="00CA5040"/>
    <w:rsid w:val="00CA515F"/>
    <w:rsid w:val="00CA5365"/>
    <w:rsid w:val="00CA5427"/>
    <w:rsid w:val="00CA6053"/>
    <w:rsid w:val="00CA64F9"/>
    <w:rsid w:val="00CA6E67"/>
    <w:rsid w:val="00CA6F64"/>
    <w:rsid w:val="00CA71D0"/>
    <w:rsid w:val="00CA7519"/>
    <w:rsid w:val="00CA7906"/>
    <w:rsid w:val="00CA7F15"/>
    <w:rsid w:val="00CB02BB"/>
    <w:rsid w:val="00CB07AB"/>
    <w:rsid w:val="00CB0840"/>
    <w:rsid w:val="00CB0B10"/>
    <w:rsid w:val="00CB0FC4"/>
    <w:rsid w:val="00CB180C"/>
    <w:rsid w:val="00CB1AF3"/>
    <w:rsid w:val="00CB1B0D"/>
    <w:rsid w:val="00CB1B52"/>
    <w:rsid w:val="00CB1CC7"/>
    <w:rsid w:val="00CB1D83"/>
    <w:rsid w:val="00CB1EA9"/>
    <w:rsid w:val="00CB24EB"/>
    <w:rsid w:val="00CB275D"/>
    <w:rsid w:val="00CB27DD"/>
    <w:rsid w:val="00CB282D"/>
    <w:rsid w:val="00CB2B1B"/>
    <w:rsid w:val="00CB2B43"/>
    <w:rsid w:val="00CB2BA4"/>
    <w:rsid w:val="00CB3057"/>
    <w:rsid w:val="00CB3440"/>
    <w:rsid w:val="00CB3635"/>
    <w:rsid w:val="00CB3D5A"/>
    <w:rsid w:val="00CB40EE"/>
    <w:rsid w:val="00CB4244"/>
    <w:rsid w:val="00CB437B"/>
    <w:rsid w:val="00CB44AF"/>
    <w:rsid w:val="00CB4581"/>
    <w:rsid w:val="00CB49F5"/>
    <w:rsid w:val="00CB4E3B"/>
    <w:rsid w:val="00CB50E5"/>
    <w:rsid w:val="00CB5115"/>
    <w:rsid w:val="00CB5143"/>
    <w:rsid w:val="00CB53C1"/>
    <w:rsid w:val="00CB5656"/>
    <w:rsid w:val="00CB5AD3"/>
    <w:rsid w:val="00CB5D1D"/>
    <w:rsid w:val="00CB61B3"/>
    <w:rsid w:val="00CB622E"/>
    <w:rsid w:val="00CB6598"/>
    <w:rsid w:val="00CB6948"/>
    <w:rsid w:val="00CB6E5A"/>
    <w:rsid w:val="00CB6F4E"/>
    <w:rsid w:val="00CB7996"/>
    <w:rsid w:val="00CB7D1B"/>
    <w:rsid w:val="00CC006F"/>
    <w:rsid w:val="00CC0376"/>
    <w:rsid w:val="00CC03B9"/>
    <w:rsid w:val="00CC03F1"/>
    <w:rsid w:val="00CC055D"/>
    <w:rsid w:val="00CC05E0"/>
    <w:rsid w:val="00CC07EC"/>
    <w:rsid w:val="00CC087B"/>
    <w:rsid w:val="00CC0C1D"/>
    <w:rsid w:val="00CC16C6"/>
    <w:rsid w:val="00CC17AA"/>
    <w:rsid w:val="00CC1A03"/>
    <w:rsid w:val="00CC1A61"/>
    <w:rsid w:val="00CC1B7E"/>
    <w:rsid w:val="00CC1B8E"/>
    <w:rsid w:val="00CC1BDA"/>
    <w:rsid w:val="00CC1E32"/>
    <w:rsid w:val="00CC1E8B"/>
    <w:rsid w:val="00CC2055"/>
    <w:rsid w:val="00CC22E2"/>
    <w:rsid w:val="00CC235D"/>
    <w:rsid w:val="00CC25D9"/>
    <w:rsid w:val="00CC2801"/>
    <w:rsid w:val="00CC2975"/>
    <w:rsid w:val="00CC3292"/>
    <w:rsid w:val="00CC32AB"/>
    <w:rsid w:val="00CC344F"/>
    <w:rsid w:val="00CC3567"/>
    <w:rsid w:val="00CC371A"/>
    <w:rsid w:val="00CC3878"/>
    <w:rsid w:val="00CC390D"/>
    <w:rsid w:val="00CC4421"/>
    <w:rsid w:val="00CC4C74"/>
    <w:rsid w:val="00CC4D8F"/>
    <w:rsid w:val="00CC57C7"/>
    <w:rsid w:val="00CC57D3"/>
    <w:rsid w:val="00CC58F3"/>
    <w:rsid w:val="00CC648E"/>
    <w:rsid w:val="00CC68DE"/>
    <w:rsid w:val="00CC6F9E"/>
    <w:rsid w:val="00CC7051"/>
    <w:rsid w:val="00CC70AB"/>
    <w:rsid w:val="00CC72A5"/>
    <w:rsid w:val="00CC7364"/>
    <w:rsid w:val="00CC79A6"/>
    <w:rsid w:val="00CC7B0D"/>
    <w:rsid w:val="00CD03A8"/>
    <w:rsid w:val="00CD040F"/>
    <w:rsid w:val="00CD052F"/>
    <w:rsid w:val="00CD09C6"/>
    <w:rsid w:val="00CD0EC0"/>
    <w:rsid w:val="00CD11CB"/>
    <w:rsid w:val="00CD16B7"/>
    <w:rsid w:val="00CD23F6"/>
    <w:rsid w:val="00CD2C49"/>
    <w:rsid w:val="00CD2FA0"/>
    <w:rsid w:val="00CD31F8"/>
    <w:rsid w:val="00CD3246"/>
    <w:rsid w:val="00CD35E0"/>
    <w:rsid w:val="00CD365D"/>
    <w:rsid w:val="00CD391D"/>
    <w:rsid w:val="00CD404D"/>
    <w:rsid w:val="00CD40F0"/>
    <w:rsid w:val="00CD431C"/>
    <w:rsid w:val="00CD4BA9"/>
    <w:rsid w:val="00CD4EBD"/>
    <w:rsid w:val="00CD5001"/>
    <w:rsid w:val="00CD581D"/>
    <w:rsid w:val="00CD5BDD"/>
    <w:rsid w:val="00CD61B2"/>
    <w:rsid w:val="00CD6708"/>
    <w:rsid w:val="00CD6A3B"/>
    <w:rsid w:val="00CD6BDF"/>
    <w:rsid w:val="00CD6C63"/>
    <w:rsid w:val="00CD6D90"/>
    <w:rsid w:val="00CD6E80"/>
    <w:rsid w:val="00CD70CE"/>
    <w:rsid w:val="00CD7114"/>
    <w:rsid w:val="00CD770F"/>
    <w:rsid w:val="00CE007A"/>
    <w:rsid w:val="00CE03F3"/>
    <w:rsid w:val="00CE0695"/>
    <w:rsid w:val="00CE0CC1"/>
    <w:rsid w:val="00CE0E2A"/>
    <w:rsid w:val="00CE1047"/>
    <w:rsid w:val="00CE11B5"/>
    <w:rsid w:val="00CE151B"/>
    <w:rsid w:val="00CE1849"/>
    <w:rsid w:val="00CE193A"/>
    <w:rsid w:val="00CE1990"/>
    <w:rsid w:val="00CE199C"/>
    <w:rsid w:val="00CE1DE5"/>
    <w:rsid w:val="00CE1E04"/>
    <w:rsid w:val="00CE2920"/>
    <w:rsid w:val="00CE2B2D"/>
    <w:rsid w:val="00CE2E09"/>
    <w:rsid w:val="00CE2F41"/>
    <w:rsid w:val="00CE37DD"/>
    <w:rsid w:val="00CE3A94"/>
    <w:rsid w:val="00CE3BE3"/>
    <w:rsid w:val="00CE3DC8"/>
    <w:rsid w:val="00CE3EF8"/>
    <w:rsid w:val="00CE4227"/>
    <w:rsid w:val="00CE48D4"/>
    <w:rsid w:val="00CE4F49"/>
    <w:rsid w:val="00CE578D"/>
    <w:rsid w:val="00CE589B"/>
    <w:rsid w:val="00CE5958"/>
    <w:rsid w:val="00CE5B38"/>
    <w:rsid w:val="00CE5B63"/>
    <w:rsid w:val="00CE5B68"/>
    <w:rsid w:val="00CE5C36"/>
    <w:rsid w:val="00CE5E0B"/>
    <w:rsid w:val="00CE61C5"/>
    <w:rsid w:val="00CE67C2"/>
    <w:rsid w:val="00CE6901"/>
    <w:rsid w:val="00CE6E6C"/>
    <w:rsid w:val="00CE710E"/>
    <w:rsid w:val="00CE715F"/>
    <w:rsid w:val="00CE7176"/>
    <w:rsid w:val="00CE71AD"/>
    <w:rsid w:val="00CE731F"/>
    <w:rsid w:val="00CE764F"/>
    <w:rsid w:val="00CF025C"/>
    <w:rsid w:val="00CF03D7"/>
    <w:rsid w:val="00CF046A"/>
    <w:rsid w:val="00CF0526"/>
    <w:rsid w:val="00CF0625"/>
    <w:rsid w:val="00CF06A0"/>
    <w:rsid w:val="00CF06CC"/>
    <w:rsid w:val="00CF06E9"/>
    <w:rsid w:val="00CF075B"/>
    <w:rsid w:val="00CF095E"/>
    <w:rsid w:val="00CF0AEB"/>
    <w:rsid w:val="00CF0E86"/>
    <w:rsid w:val="00CF108E"/>
    <w:rsid w:val="00CF1286"/>
    <w:rsid w:val="00CF1AF6"/>
    <w:rsid w:val="00CF20D6"/>
    <w:rsid w:val="00CF2389"/>
    <w:rsid w:val="00CF26B3"/>
    <w:rsid w:val="00CF2ED7"/>
    <w:rsid w:val="00CF2F8E"/>
    <w:rsid w:val="00CF34B2"/>
    <w:rsid w:val="00CF3929"/>
    <w:rsid w:val="00CF3C8E"/>
    <w:rsid w:val="00CF3CFC"/>
    <w:rsid w:val="00CF4833"/>
    <w:rsid w:val="00CF5500"/>
    <w:rsid w:val="00CF55C1"/>
    <w:rsid w:val="00CF57FE"/>
    <w:rsid w:val="00CF5B5C"/>
    <w:rsid w:val="00CF5C21"/>
    <w:rsid w:val="00CF5EE4"/>
    <w:rsid w:val="00CF5FA2"/>
    <w:rsid w:val="00CF607C"/>
    <w:rsid w:val="00CF61A3"/>
    <w:rsid w:val="00CF62F5"/>
    <w:rsid w:val="00CF62F6"/>
    <w:rsid w:val="00CF6373"/>
    <w:rsid w:val="00CF688A"/>
    <w:rsid w:val="00CF6E97"/>
    <w:rsid w:val="00CF6F92"/>
    <w:rsid w:val="00CF710D"/>
    <w:rsid w:val="00CF7270"/>
    <w:rsid w:val="00CF72BE"/>
    <w:rsid w:val="00CF72ED"/>
    <w:rsid w:val="00CF755A"/>
    <w:rsid w:val="00CF7773"/>
    <w:rsid w:val="00CF7BAC"/>
    <w:rsid w:val="00CF7C1B"/>
    <w:rsid w:val="00D00347"/>
    <w:rsid w:val="00D00557"/>
    <w:rsid w:val="00D005B6"/>
    <w:rsid w:val="00D00846"/>
    <w:rsid w:val="00D0084F"/>
    <w:rsid w:val="00D00A1C"/>
    <w:rsid w:val="00D00E24"/>
    <w:rsid w:val="00D01340"/>
    <w:rsid w:val="00D01442"/>
    <w:rsid w:val="00D0174A"/>
    <w:rsid w:val="00D0192A"/>
    <w:rsid w:val="00D01D38"/>
    <w:rsid w:val="00D01D85"/>
    <w:rsid w:val="00D01E4D"/>
    <w:rsid w:val="00D01F26"/>
    <w:rsid w:val="00D0212D"/>
    <w:rsid w:val="00D02D5F"/>
    <w:rsid w:val="00D02DA1"/>
    <w:rsid w:val="00D02ED4"/>
    <w:rsid w:val="00D02F6A"/>
    <w:rsid w:val="00D037B3"/>
    <w:rsid w:val="00D03905"/>
    <w:rsid w:val="00D03D3B"/>
    <w:rsid w:val="00D03DE2"/>
    <w:rsid w:val="00D03E85"/>
    <w:rsid w:val="00D03FA1"/>
    <w:rsid w:val="00D0445D"/>
    <w:rsid w:val="00D0485C"/>
    <w:rsid w:val="00D04A5F"/>
    <w:rsid w:val="00D04B11"/>
    <w:rsid w:val="00D04D36"/>
    <w:rsid w:val="00D05206"/>
    <w:rsid w:val="00D05240"/>
    <w:rsid w:val="00D05366"/>
    <w:rsid w:val="00D0555A"/>
    <w:rsid w:val="00D0564D"/>
    <w:rsid w:val="00D0566B"/>
    <w:rsid w:val="00D05C1F"/>
    <w:rsid w:val="00D05FB8"/>
    <w:rsid w:val="00D063B3"/>
    <w:rsid w:val="00D065BE"/>
    <w:rsid w:val="00D06632"/>
    <w:rsid w:val="00D06667"/>
    <w:rsid w:val="00D068B3"/>
    <w:rsid w:val="00D06A05"/>
    <w:rsid w:val="00D071B3"/>
    <w:rsid w:val="00D074B2"/>
    <w:rsid w:val="00D07BBE"/>
    <w:rsid w:val="00D106D0"/>
    <w:rsid w:val="00D10C5B"/>
    <w:rsid w:val="00D114E4"/>
    <w:rsid w:val="00D115EB"/>
    <w:rsid w:val="00D11927"/>
    <w:rsid w:val="00D11B97"/>
    <w:rsid w:val="00D11C7B"/>
    <w:rsid w:val="00D1253A"/>
    <w:rsid w:val="00D12675"/>
    <w:rsid w:val="00D1269E"/>
    <w:rsid w:val="00D128B9"/>
    <w:rsid w:val="00D128C5"/>
    <w:rsid w:val="00D12904"/>
    <w:rsid w:val="00D12A45"/>
    <w:rsid w:val="00D12A4D"/>
    <w:rsid w:val="00D12C44"/>
    <w:rsid w:val="00D13189"/>
    <w:rsid w:val="00D137B3"/>
    <w:rsid w:val="00D1380E"/>
    <w:rsid w:val="00D1385F"/>
    <w:rsid w:val="00D13CBC"/>
    <w:rsid w:val="00D13D04"/>
    <w:rsid w:val="00D13D4A"/>
    <w:rsid w:val="00D13F95"/>
    <w:rsid w:val="00D14035"/>
    <w:rsid w:val="00D141B8"/>
    <w:rsid w:val="00D14575"/>
    <w:rsid w:val="00D1474C"/>
    <w:rsid w:val="00D14861"/>
    <w:rsid w:val="00D14A03"/>
    <w:rsid w:val="00D14A24"/>
    <w:rsid w:val="00D14A2A"/>
    <w:rsid w:val="00D14A8A"/>
    <w:rsid w:val="00D14BA6"/>
    <w:rsid w:val="00D14DF9"/>
    <w:rsid w:val="00D14E2D"/>
    <w:rsid w:val="00D15117"/>
    <w:rsid w:val="00D153E6"/>
    <w:rsid w:val="00D15726"/>
    <w:rsid w:val="00D159D5"/>
    <w:rsid w:val="00D15DD2"/>
    <w:rsid w:val="00D15F56"/>
    <w:rsid w:val="00D15FDB"/>
    <w:rsid w:val="00D16166"/>
    <w:rsid w:val="00D1639E"/>
    <w:rsid w:val="00D163D1"/>
    <w:rsid w:val="00D167DD"/>
    <w:rsid w:val="00D16C92"/>
    <w:rsid w:val="00D16ED8"/>
    <w:rsid w:val="00D17219"/>
    <w:rsid w:val="00D17744"/>
    <w:rsid w:val="00D17A1B"/>
    <w:rsid w:val="00D17C76"/>
    <w:rsid w:val="00D17CF9"/>
    <w:rsid w:val="00D17FDD"/>
    <w:rsid w:val="00D202F6"/>
    <w:rsid w:val="00D20541"/>
    <w:rsid w:val="00D20696"/>
    <w:rsid w:val="00D2078F"/>
    <w:rsid w:val="00D21182"/>
    <w:rsid w:val="00D211A2"/>
    <w:rsid w:val="00D211BF"/>
    <w:rsid w:val="00D212C2"/>
    <w:rsid w:val="00D212D9"/>
    <w:rsid w:val="00D2173B"/>
    <w:rsid w:val="00D21786"/>
    <w:rsid w:val="00D21A11"/>
    <w:rsid w:val="00D21A58"/>
    <w:rsid w:val="00D21AA7"/>
    <w:rsid w:val="00D220FB"/>
    <w:rsid w:val="00D2216D"/>
    <w:rsid w:val="00D221EE"/>
    <w:rsid w:val="00D224D2"/>
    <w:rsid w:val="00D2257C"/>
    <w:rsid w:val="00D22712"/>
    <w:rsid w:val="00D233AB"/>
    <w:rsid w:val="00D2356B"/>
    <w:rsid w:val="00D239CB"/>
    <w:rsid w:val="00D23BEC"/>
    <w:rsid w:val="00D23C97"/>
    <w:rsid w:val="00D24112"/>
    <w:rsid w:val="00D2422D"/>
    <w:rsid w:val="00D245A7"/>
    <w:rsid w:val="00D24BAA"/>
    <w:rsid w:val="00D24C7D"/>
    <w:rsid w:val="00D24E70"/>
    <w:rsid w:val="00D25789"/>
    <w:rsid w:val="00D25AA5"/>
    <w:rsid w:val="00D2607B"/>
    <w:rsid w:val="00D264AF"/>
    <w:rsid w:val="00D26619"/>
    <w:rsid w:val="00D266E6"/>
    <w:rsid w:val="00D26963"/>
    <w:rsid w:val="00D26975"/>
    <w:rsid w:val="00D26B1B"/>
    <w:rsid w:val="00D26E2E"/>
    <w:rsid w:val="00D26F52"/>
    <w:rsid w:val="00D26F7A"/>
    <w:rsid w:val="00D27030"/>
    <w:rsid w:val="00D2756A"/>
    <w:rsid w:val="00D276B1"/>
    <w:rsid w:val="00D276F6"/>
    <w:rsid w:val="00D277C0"/>
    <w:rsid w:val="00D2781C"/>
    <w:rsid w:val="00D27950"/>
    <w:rsid w:val="00D27A3C"/>
    <w:rsid w:val="00D27DDD"/>
    <w:rsid w:val="00D300EA"/>
    <w:rsid w:val="00D30216"/>
    <w:rsid w:val="00D305D4"/>
    <w:rsid w:val="00D30A5D"/>
    <w:rsid w:val="00D31114"/>
    <w:rsid w:val="00D31413"/>
    <w:rsid w:val="00D317D6"/>
    <w:rsid w:val="00D3191D"/>
    <w:rsid w:val="00D31CF6"/>
    <w:rsid w:val="00D31DED"/>
    <w:rsid w:val="00D31E7A"/>
    <w:rsid w:val="00D3234E"/>
    <w:rsid w:val="00D3247C"/>
    <w:rsid w:val="00D32847"/>
    <w:rsid w:val="00D32C3B"/>
    <w:rsid w:val="00D32E43"/>
    <w:rsid w:val="00D3311F"/>
    <w:rsid w:val="00D33380"/>
    <w:rsid w:val="00D339D8"/>
    <w:rsid w:val="00D33C15"/>
    <w:rsid w:val="00D34286"/>
    <w:rsid w:val="00D3434D"/>
    <w:rsid w:val="00D344CD"/>
    <w:rsid w:val="00D349FF"/>
    <w:rsid w:val="00D34F1E"/>
    <w:rsid w:val="00D351D5"/>
    <w:rsid w:val="00D351DE"/>
    <w:rsid w:val="00D35242"/>
    <w:rsid w:val="00D35349"/>
    <w:rsid w:val="00D3543A"/>
    <w:rsid w:val="00D354D8"/>
    <w:rsid w:val="00D356EB"/>
    <w:rsid w:val="00D35816"/>
    <w:rsid w:val="00D35910"/>
    <w:rsid w:val="00D35A43"/>
    <w:rsid w:val="00D35CA6"/>
    <w:rsid w:val="00D35F8C"/>
    <w:rsid w:val="00D3606A"/>
    <w:rsid w:val="00D362C4"/>
    <w:rsid w:val="00D36748"/>
    <w:rsid w:val="00D36843"/>
    <w:rsid w:val="00D36B64"/>
    <w:rsid w:val="00D36BB3"/>
    <w:rsid w:val="00D37149"/>
    <w:rsid w:val="00D3724F"/>
    <w:rsid w:val="00D37373"/>
    <w:rsid w:val="00D3758B"/>
    <w:rsid w:val="00D377D4"/>
    <w:rsid w:val="00D37A2B"/>
    <w:rsid w:val="00D37BBE"/>
    <w:rsid w:val="00D37BCE"/>
    <w:rsid w:val="00D37CF7"/>
    <w:rsid w:val="00D37DA6"/>
    <w:rsid w:val="00D37EA4"/>
    <w:rsid w:val="00D37F70"/>
    <w:rsid w:val="00D403DB"/>
    <w:rsid w:val="00D40478"/>
    <w:rsid w:val="00D407B6"/>
    <w:rsid w:val="00D40802"/>
    <w:rsid w:val="00D40A43"/>
    <w:rsid w:val="00D40E57"/>
    <w:rsid w:val="00D4256A"/>
    <w:rsid w:val="00D42706"/>
    <w:rsid w:val="00D4272D"/>
    <w:rsid w:val="00D4294B"/>
    <w:rsid w:val="00D42CCF"/>
    <w:rsid w:val="00D42D03"/>
    <w:rsid w:val="00D42F08"/>
    <w:rsid w:val="00D42F80"/>
    <w:rsid w:val="00D43272"/>
    <w:rsid w:val="00D43733"/>
    <w:rsid w:val="00D43888"/>
    <w:rsid w:val="00D43BC9"/>
    <w:rsid w:val="00D443AD"/>
    <w:rsid w:val="00D44538"/>
    <w:rsid w:val="00D44609"/>
    <w:rsid w:val="00D4465C"/>
    <w:rsid w:val="00D448FB"/>
    <w:rsid w:val="00D44FA7"/>
    <w:rsid w:val="00D44FD5"/>
    <w:rsid w:val="00D4531B"/>
    <w:rsid w:val="00D45339"/>
    <w:rsid w:val="00D45425"/>
    <w:rsid w:val="00D456F9"/>
    <w:rsid w:val="00D45730"/>
    <w:rsid w:val="00D45DE6"/>
    <w:rsid w:val="00D45F4E"/>
    <w:rsid w:val="00D463FB"/>
    <w:rsid w:val="00D46436"/>
    <w:rsid w:val="00D465FF"/>
    <w:rsid w:val="00D46D86"/>
    <w:rsid w:val="00D46FA3"/>
    <w:rsid w:val="00D474DE"/>
    <w:rsid w:val="00D47741"/>
    <w:rsid w:val="00D47A99"/>
    <w:rsid w:val="00D47DE2"/>
    <w:rsid w:val="00D5017A"/>
    <w:rsid w:val="00D5066E"/>
    <w:rsid w:val="00D507C5"/>
    <w:rsid w:val="00D50906"/>
    <w:rsid w:val="00D50917"/>
    <w:rsid w:val="00D509C9"/>
    <w:rsid w:val="00D50BD8"/>
    <w:rsid w:val="00D511A1"/>
    <w:rsid w:val="00D5145A"/>
    <w:rsid w:val="00D5149B"/>
    <w:rsid w:val="00D51570"/>
    <w:rsid w:val="00D51B4D"/>
    <w:rsid w:val="00D51CB6"/>
    <w:rsid w:val="00D5282E"/>
    <w:rsid w:val="00D52A7F"/>
    <w:rsid w:val="00D52B15"/>
    <w:rsid w:val="00D52C29"/>
    <w:rsid w:val="00D52DB4"/>
    <w:rsid w:val="00D52DDA"/>
    <w:rsid w:val="00D52FC2"/>
    <w:rsid w:val="00D5313D"/>
    <w:rsid w:val="00D53920"/>
    <w:rsid w:val="00D53C22"/>
    <w:rsid w:val="00D53F3B"/>
    <w:rsid w:val="00D53FC4"/>
    <w:rsid w:val="00D54386"/>
    <w:rsid w:val="00D545AA"/>
    <w:rsid w:val="00D549AD"/>
    <w:rsid w:val="00D54C90"/>
    <w:rsid w:val="00D552F3"/>
    <w:rsid w:val="00D555B0"/>
    <w:rsid w:val="00D562A8"/>
    <w:rsid w:val="00D564A2"/>
    <w:rsid w:val="00D56532"/>
    <w:rsid w:val="00D56939"/>
    <w:rsid w:val="00D56DEA"/>
    <w:rsid w:val="00D56DF7"/>
    <w:rsid w:val="00D57158"/>
    <w:rsid w:val="00D5729B"/>
    <w:rsid w:val="00D574A3"/>
    <w:rsid w:val="00D57632"/>
    <w:rsid w:val="00D57679"/>
    <w:rsid w:val="00D5787B"/>
    <w:rsid w:val="00D5790A"/>
    <w:rsid w:val="00D57941"/>
    <w:rsid w:val="00D57B1B"/>
    <w:rsid w:val="00D57CD2"/>
    <w:rsid w:val="00D57F48"/>
    <w:rsid w:val="00D57FDB"/>
    <w:rsid w:val="00D604D7"/>
    <w:rsid w:val="00D6074B"/>
    <w:rsid w:val="00D60AAC"/>
    <w:rsid w:val="00D61148"/>
    <w:rsid w:val="00D613E0"/>
    <w:rsid w:val="00D61F17"/>
    <w:rsid w:val="00D62107"/>
    <w:rsid w:val="00D62212"/>
    <w:rsid w:val="00D622E3"/>
    <w:rsid w:val="00D6238F"/>
    <w:rsid w:val="00D626C4"/>
    <w:rsid w:val="00D6283C"/>
    <w:rsid w:val="00D631C8"/>
    <w:rsid w:val="00D63720"/>
    <w:rsid w:val="00D63D66"/>
    <w:rsid w:val="00D63FD6"/>
    <w:rsid w:val="00D64154"/>
    <w:rsid w:val="00D646F9"/>
    <w:rsid w:val="00D647A4"/>
    <w:rsid w:val="00D64916"/>
    <w:rsid w:val="00D64987"/>
    <w:rsid w:val="00D64ACA"/>
    <w:rsid w:val="00D64B69"/>
    <w:rsid w:val="00D64D89"/>
    <w:rsid w:val="00D64DCF"/>
    <w:rsid w:val="00D65066"/>
    <w:rsid w:val="00D65783"/>
    <w:rsid w:val="00D6590E"/>
    <w:rsid w:val="00D6594B"/>
    <w:rsid w:val="00D6596D"/>
    <w:rsid w:val="00D65AC1"/>
    <w:rsid w:val="00D66206"/>
    <w:rsid w:val="00D663D7"/>
    <w:rsid w:val="00D66832"/>
    <w:rsid w:val="00D66871"/>
    <w:rsid w:val="00D668BB"/>
    <w:rsid w:val="00D66B9A"/>
    <w:rsid w:val="00D66D96"/>
    <w:rsid w:val="00D6705E"/>
    <w:rsid w:val="00D67314"/>
    <w:rsid w:val="00D67352"/>
    <w:rsid w:val="00D6763D"/>
    <w:rsid w:val="00D6772B"/>
    <w:rsid w:val="00D67969"/>
    <w:rsid w:val="00D67996"/>
    <w:rsid w:val="00D67D9A"/>
    <w:rsid w:val="00D70378"/>
    <w:rsid w:val="00D70428"/>
    <w:rsid w:val="00D70653"/>
    <w:rsid w:val="00D707E1"/>
    <w:rsid w:val="00D708E3"/>
    <w:rsid w:val="00D70A76"/>
    <w:rsid w:val="00D70D87"/>
    <w:rsid w:val="00D70EA4"/>
    <w:rsid w:val="00D714EE"/>
    <w:rsid w:val="00D71518"/>
    <w:rsid w:val="00D715F5"/>
    <w:rsid w:val="00D71B4A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F99"/>
    <w:rsid w:val="00D7336F"/>
    <w:rsid w:val="00D73A32"/>
    <w:rsid w:val="00D73E86"/>
    <w:rsid w:val="00D73EA1"/>
    <w:rsid w:val="00D74387"/>
    <w:rsid w:val="00D74AA4"/>
    <w:rsid w:val="00D74B92"/>
    <w:rsid w:val="00D74E30"/>
    <w:rsid w:val="00D75362"/>
    <w:rsid w:val="00D75626"/>
    <w:rsid w:val="00D75755"/>
    <w:rsid w:val="00D75768"/>
    <w:rsid w:val="00D7598D"/>
    <w:rsid w:val="00D759EC"/>
    <w:rsid w:val="00D75AA2"/>
    <w:rsid w:val="00D75B56"/>
    <w:rsid w:val="00D75D2F"/>
    <w:rsid w:val="00D761B0"/>
    <w:rsid w:val="00D76C48"/>
    <w:rsid w:val="00D76CD3"/>
    <w:rsid w:val="00D7712A"/>
    <w:rsid w:val="00D7749C"/>
    <w:rsid w:val="00D775BE"/>
    <w:rsid w:val="00D776B4"/>
    <w:rsid w:val="00D7788E"/>
    <w:rsid w:val="00D7796B"/>
    <w:rsid w:val="00D779D7"/>
    <w:rsid w:val="00D77C66"/>
    <w:rsid w:val="00D77CDA"/>
    <w:rsid w:val="00D806E7"/>
    <w:rsid w:val="00D80E46"/>
    <w:rsid w:val="00D80E60"/>
    <w:rsid w:val="00D81019"/>
    <w:rsid w:val="00D8109D"/>
    <w:rsid w:val="00D8119C"/>
    <w:rsid w:val="00D81201"/>
    <w:rsid w:val="00D8156B"/>
    <w:rsid w:val="00D817E8"/>
    <w:rsid w:val="00D81B63"/>
    <w:rsid w:val="00D81D80"/>
    <w:rsid w:val="00D81EE7"/>
    <w:rsid w:val="00D81FA3"/>
    <w:rsid w:val="00D81FC0"/>
    <w:rsid w:val="00D82144"/>
    <w:rsid w:val="00D8214D"/>
    <w:rsid w:val="00D828B2"/>
    <w:rsid w:val="00D828E5"/>
    <w:rsid w:val="00D8317A"/>
    <w:rsid w:val="00D831A3"/>
    <w:rsid w:val="00D831E5"/>
    <w:rsid w:val="00D835D5"/>
    <w:rsid w:val="00D837AA"/>
    <w:rsid w:val="00D83982"/>
    <w:rsid w:val="00D83BE9"/>
    <w:rsid w:val="00D83C6A"/>
    <w:rsid w:val="00D83D29"/>
    <w:rsid w:val="00D84707"/>
    <w:rsid w:val="00D8485C"/>
    <w:rsid w:val="00D84935"/>
    <w:rsid w:val="00D84B64"/>
    <w:rsid w:val="00D84BE9"/>
    <w:rsid w:val="00D8552D"/>
    <w:rsid w:val="00D85908"/>
    <w:rsid w:val="00D859B6"/>
    <w:rsid w:val="00D859DD"/>
    <w:rsid w:val="00D85A2C"/>
    <w:rsid w:val="00D85BC4"/>
    <w:rsid w:val="00D86D7E"/>
    <w:rsid w:val="00D8716E"/>
    <w:rsid w:val="00D871D7"/>
    <w:rsid w:val="00D873DF"/>
    <w:rsid w:val="00D8744B"/>
    <w:rsid w:val="00D8746C"/>
    <w:rsid w:val="00D87903"/>
    <w:rsid w:val="00D879D5"/>
    <w:rsid w:val="00D87F6C"/>
    <w:rsid w:val="00D90042"/>
    <w:rsid w:val="00D902E1"/>
    <w:rsid w:val="00D90649"/>
    <w:rsid w:val="00D906E9"/>
    <w:rsid w:val="00D90831"/>
    <w:rsid w:val="00D90B7A"/>
    <w:rsid w:val="00D91198"/>
    <w:rsid w:val="00D9134D"/>
    <w:rsid w:val="00D91ACF"/>
    <w:rsid w:val="00D91C41"/>
    <w:rsid w:val="00D91F1F"/>
    <w:rsid w:val="00D92114"/>
    <w:rsid w:val="00D9258B"/>
    <w:rsid w:val="00D92AA2"/>
    <w:rsid w:val="00D92DEF"/>
    <w:rsid w:val="00D92E45"/>
    <w:rsid w:val="00D92FD8"/>
    <w:rsid w:val="00D9316C"/>
    <w:rsid w:val="00D931EE"/>
    <w:rsid w:val="00D93347"/>
    <w:rsid w:val="00D934E2"/>
    <w:rsid w:val="00D93520"/>
    <w:rsid w:val="00D93B46"/>
    <w:rsid w:val="00D93B72"/>
    <w:rsid w:val="00D93E79"/>
    <w:rsid w:val="00D94332"/>
    <w:rsid w:val="00D9435A"/>
    <w:rsid w:val="00D943B2"/>
    <w:rsid w:val="00D94528"/>
    <w:rsid w:val="00D949F3"/>
    <w:rsid w:val="00D94A07"/>
    <w:rsid w:val="00D94A1E"/>
    <w:rsid w:val="00D94E37"/>
    <w:rsid w:val="00D95ACD"/>
    <w:rsid w:val="00D963B5"/>
    <w:rsid w:val="00D969E6"/>
    <w:rsid w:val="00D96B35"/>
    <w:rsid w:val="00D96FAC"/>
    <w:rsid w:val="00D97750"/>
    <w:rsid w:val="00D97A76"/>
    <w:rsid w:val="00D97B6D"/>
    <w:rsid w:val="00D97E99"/>
    <w:rsid w:val="00D97EC6"/>
    <w:rsid w:val="00DA0487"/>
    <w:rsid w:val="00DA05FC"/>
    <w:rsid w:val="00DA0697"/>
    <w:rsid w:val="00DA082B"/>
    <w:rsid w:val="00DA094C"/>
    <w:rsid w:val="00DA0C87"/>
    <w:rsid w:val="00DA0EE5"/>
    <w:rsid w:val="00DA126A"/>
    <w:rsid w:val="00DA143D"/>
    <w:rsid w:val="00DA1646"/>
    <w:rsid w:val="00DA172E"/>
    <w:rsid w:val="00DA1A73"/>
    <w:rsid w:val="00DA1D16"/>
    <w:rsid w:val="00DA2370"/>
    <w:rsid w:val="00DA2450"/>
    <w:rsid w:val="00DA24E9"/>
    <w:rsid w:val="00DA2604"/>
    <w:rsid w:val="00DA270D"/>
    <w:rsid w:val="00DA273C"/>
    <w:rsid w:val="00DA28C1"/>
    <w:rsid w:val="00DA299B"/>
    <w:rsid w:val="00DA2C57"/>
    <w:rsid w:val="00DA2D8E"/>
    <w:rsid w:val="00DA2FFA"/>
    <w:rsid w:val="00DA34E9"/>
    <w:rsid w:val="00DA3A32"/>
    <w:rsid w:val="00DA3A9A"/>
    <w:rsid w:val="00DA3CBE"/>
    <w:rsid w:val="00DA41BC"/>
    <w:rsid w:val="00DA441B"/>
    <w:rsid w:val="00DA4DEC"/>
    <w:rsid w:val="00DA5098"/>
    <w:rsid w:val="00DA5B9C"/>
    <w:rsid w:val="00DA5BDE"/>
    <w:rsid w:val="00DA5F0E"/>
    <w:rsid w:val="00DA5F72"/>
    <w:rsid w:val="00DA635C"/>
    <w:rsid w:val="00DA6868"/>
    <w:rsid w:val="00DA6FB5"/>
    <w:rsid w:val="00DA70A4"/>
    <w:rsid w:val="00DA7242"/>
    <w:rsid w:val="00DA7288"/>
    <w:rsid w:val="00DA734D"/>
    <w:rsid w:val="00DA77FC"/>
    <w:rsid w:val="00DA78DF"/>
    <w:rsid w:val="00DA7B14"/>
    <w:rsid w:val="00DB0F83"/>
    <w:rsid w:val="00DB11FE"/>
    <w:rsid w:val="00DB1378"/>
    <w:rsid w:val="00DB17A3"/>
    <w:rsid w:val="00DB1C03"/>
    <w:rsid w:val="00DB1C6D"/>
    <w:rsid w:val="00DB2183"/>
    <w:rsid w:val="00DB23CC"/>
    <w:rsid w:val="00DB24FE"/>
    <w:rsid w:val="00DB2882"/>
    <w:rsid w:val="00DB2E47"/>
    <w:rsid w:val="00DB3343"/>
    <w:rsid w:val="00DB33C8"/>
    <w:rsid w:val="00DB3558"/>
    <w:rsid w:val="00DB35E8"/>
    <w:rsid w:val="00DB3B85"/>
    <w:rsid w:val="00DB3CD9"/>
    <w:rsid w:val="00DB3F96"/>
    <w:rsid w:val="00DB4085"/>
    <w:rsid w:val="00DB46B5"/>
    <w:rsid w:val="00DB47BE"/>
    <w:rsid w:val="00DB483A"/>
    <w:rsid w:val="00DB4B9C"/>
    <w:rsid w:val="00DB5328"/>
    <w:rsid w:val="00DB5391"/>
    <w:rsid w:val="00DB58B2"/>
    <w:rsid w:val="00DB5D2E"/>
    <w:rsid w:val="00DB5F0A"/>
    <w:rsid w:val="00DB5F8C"/>
    <w:rsid w:val="00DB60CD"/>
    <w:rsid w:val="00DB61AC"/>
    <w:rsid w:val="00DB6508"/>
    <w:rsid w:val="00DB684A"/>
    <w:rsid w:val="00DB6A75"/>
    <w:rsid w:val="00DB6B58"/>
    <w:rsid w:val="00DB6D1F"/>
    <w:rsid w:val="00DB6F29"/>
    <w:rsid w:val="00DB71CB"/>
    <w:rsid w:val="00DB7389"/>
    <w:rsid w:val="00DB787A"/>
    <w:rsid w:val="00DB7A33"/>
    <w:rsid w:val="00DC04E9"/>
    <w:rsid w:val="00DC04F2"/>
    <w:rsid w:val="00DC1930"/>
    <w:rsid w:val="00DC199E"/>
    <w:rsid w:val="00DC1C9D"/>
    <w:rsid w:val="00DC2180"/>
    <w:rsid w:val="00DC24BF"/>
    <w:rsid w:val="00DC2AC8"/>
    <w:rsid w:val="00DC2AD0"/>
    <w:rsid w:val="00DC2BFF"/>
    <w:rsid w:val="00DC3040"/>
    <w:rsid w:val="00DC3126"/>
    <w:rsid w:val="00DC330E"/>
    <w:rsid w:val="00DC3446"/>
    <w:rsid w:val="00DC34D9"/>
    <w:rsid w:val="00DC3B3D"/>
    <w:rsid w:val="00DC3FC5"/>
    <w:rsid w:val="00DC4365"/>
    <w:rsid w:val="00DC43C2"/>
    <w:rsid w:val="00DC4484"/>
    <w:rsid w:val="00DC4664"/>
    <w:rsid w:val="00DC46BA"/>
    <w:rsid w:val="00DC5119"/>
    <w:rsid w:val="00DC51CD"/>
    <w:rsid w:val="00DC5424"/>
    <w:rsid w:val="00DC5767"/>
    <w:rsid w:val="00DC58E4"/>
    <w:rsid w:val="00DC5970"/>
    <w:rsid w:val="00DC5EBE"/>
    <w:rsid w:val="00DC6155"/>
    <w:rsid w:val="00DC6220"/>
    <w:rsid w:val="00DC6373"/>
    <w:rsid w:val="00DC6487"/>
    <w:rsid w:val="00DC6538"/>
    <w:rsid w:val="00DC6904"/>
    <w:rsid w:val="00DC6ABD"/>
    <w:rsid w:val="00DC6CD4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E13"/>
    <w:rsid w:val="00DD00CF"/>
    <w:rsid w:val="00DD01A6"/>
    <w:rsid w:val="00DD07E0"/>
    <w:rsid w:val="00DD0A7B"/>
    <w:rsid w:val="00DD0BE0"/>
    <w:rsid w:val="00DD0EA1"/>
    <w:rsid w:val="00DD116E"/>
    <w:rsid w:val="00DD12D6"/>
    <w:rsid w:val="00DD15CF"/>
    <w:rsid w:val="00DD1E79"/>
    <w:rsid w:val="00DD1F27"/>
    <w:rsid w:val="00DD1FAE"/>
    <w:rsid w:val="00DD2077"/>
    <w:rsid w:val="00DD248A"/>
    <w:rsid w:val="00DD2847"/>
    <w:rsid w:val="00DD2D9B"/>
    <w:rsid w:val="00DD2E58"/>
    <w:rsid w:val="00DD326B"/>
    <w:rsid w:val="00DD343F"/>
    <w:rsid w:val="00DD34A4"/>
    <w:rsid w:val="00DD35CA"/>
    <w:rsid w:val="00DD3646"/>
    <w:rsid w:val="00DD3708"/>
    <w:rsid w:val="00DD3779"/>
    <w:rsid w:val="00DD384C"/>
    <w:rsid w:val="00DD3920"/>
    <w:rsid w:val="00DD3A1B"/>
    <w:rsid w:val="00DD3C8A"/>
    <w:rsid w:val="00DD3D3D"/>
    <w:rsid w:val="00DD3FE1"/>
    <w:rsid w:val="00DD3FE4"/>
    <w:rsid w:val="00DD4634"/>
    <w:rsid w:val="00DD4955"/>
    <w:rsid w:val="00DD4CF1"/>
    <w:rsid w:val="00DD4CF5"/>
    <w:rsid w:val="00DD4D61"/>
    <w:rsid w:val="00DD5244"/>
    <w:rsid w:val="00DD52C6"/>
    <w:rsid w:val="00DD53E4"/>
    <w:rsid w:val="00DD54D0"/>
    <w:rsid w:val="00DD5D7B"/>
    <w:rsid w:val="00DD5FD5"/>
    <w:rsid w:val="00DD6359"/>
    <w:rsid w:val="00DD637A"/>
    <w:rsid w:val="00DD6C65"/>
    <w:rsid w:val="00DD6E54"/>
    <w:rsid w:val="00DD7301"/>
    <w:rsid w:val="00DD7308"/>
    <w:rsid w:val="00DD74C8"/>
    <w:rsid w:val="00DD7B72"/>
    <w:rsid w:val="00DD7D0A"/>
    <w:rsid w:val="00DD7DAF"/>
    <w:rsid w:val="00DD7E00"/>
    <w:rsid w:val="00DD7ECA"/>
    <w:rsid w:val="00DE050E"/>
    <w:rsid w:val="00DE06C9"/>
    <w:rsid w:val="00DE0820"/>
    <w:rsid w:val="00DE1311"/>
    <w:rsid w:val="00DE1562"/>
    <w:rsid w:val="00DE1838"/>
    <w:rsid w:val="00DE197C"/>
    <w:rsid w:val="00DE1B04"/>
    <w:rsid w:val="00DE1D6D"/>
    <w:rsid w:val="00DE1DDF"/>
    <w:rsid w:val="00DE2121"/>
    <w:rsid w:val="00DE2247"/>
    <w:rsid w:val="00DE26D6"/>
    <w:rsid w:val="00DE2A7B"/>
    <w:rsid w:val="00DE2AC5"/>
    <w:rsid w:val="00DE2E38"/>
    <w:rsid w:val="00DE334F"/>
    <w:rsid w:val="00DE339C"/>
    <w:rsid w:val="00DE33D4"/>
    <w:rsid w:val="00DE3517"/>
    <w:rsid w:val="00DE3CDB"/>
    <w:rsid w:val="00DE45E9"/>
    <w:rsid w:val="00DE46D8"/>
    <w:rsid w:val="00DE47F7"/>
    <w:rsid w:val="00DE5163"/>
    <w:rsid w:val="00DE5551"/>
    <w:rsid w:val="00DE5AC1"/>
    <w:rsid w:val="00DE6168"/>
    <w:rsid w:val="00DE63ED"/>
    <w:rsid w:val="00DE6E76"/>
    <w:rsid w:val="00DE7087"/>
    <w:rsid w:val="00DE744D"/>
    <w:rsid w:val="00DE745C"/>
    <w:rsid w:val="00DE78F8"/>
    <w:rsid w:val="00DE7EF9"/>
    <w:rsid w:val="00DE7F76"/>
    <w:rsid w:val="00DF00A7"/>
    <w:rsid w:val="00DF041D"/>
    <w:rsid w:val="00DF08B0"/>
    <w:rsid w:val="00DF0C2D"/>
    <w:rsid w:val="00DF0D20"/>
    <w:rsid w:val="00DF1998"/>
    <w:rsid w:val="00DF1CBC"/>
    <w:rsid w:val="00DF1E5C"/>
    <w:rsid w:val="00DF22C6"/>
    <w:rsid w:val="00DF26EA"/>
    <w:rsid w:val="00DF28AD"/>
    <w:rsid w:val="00DF29E0"/>
    <w:rsid w:val="00DF2D88"/>
    <w:rsid w:val="00DF34C5"/>
    <w:rsid w:val="00DF3697"/>
    <w:rsid w:val="00DF3942"/>
    <w:rsid w:val="00DF3B2A"/>
    <w:rsid w:val="00DF3B76"/>
    <w:rsid w:val="00DF448A"/>
    <w:rsid w:val="00DF4D5F"/>
    <w:rsid w:val="00DF5056"/>
    <w:rsid w:val="00DF50B5"/>
    <w:rsid w:val="00DF5634"/>
    <w:rsid w:val="00DF568A"/>
    <w:rsid w:val="00DF5751"/>
    <w:rsid w:val="00DF5E58"/>
    <w:rsid w:val="00DF602E"/>
    <w:rsid w:val="00DF645C"/>
    <w:rsid w:val="00DF6522"/>
    <w:rsid w:val="00DF65DE"/>
    <w:rsid w:val="00DF67FE"/>
    <w:rsid w:val="00DF68E0"/>
    <w:rsid w:val="00DF6AAC"/>
    <w:rsid w:val="00DF6E89"/>
    <w:rsid w:val="00DF6EBC"/>
    <w:rsid w:val="00DF6F8E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0BCA"/>
    <w:rsid w:val="00E01138"/>
    <w:rsid w:val="00E01C77"/>
    <w:rsid w:val="00E01E94"/>
    <w:rsid w:val="00E020F9"/>
    <w:rsid w:val="00E0215F"/>
    <w:rsid w:val="00E0243B"/>
    <w:rsid w:val="00E0261F"/>
    <w:rsid w:val="00E027A6"/>
    <w:rsid w:val="00E02BC6"/>
    <w:rsid w:val="00E0303C"/>
    <w:rsid w:val="00E0315D"/>
    <w:rsid w:val="00E0375D"/>
    <w:rsid w:val="00E03975"/>
    <w:rsid w:val="00E03D8F"/>
    <w:rsid w:val="00E03FF8"/>
    <w:rsid w:val="00E04452"/>
    <w:rsid w:val="00E04B97"/>
    <w:rsid w:val="00E04E40"/>
    <w:rsid w:val="00E0504A"/>
    <w:rsid w:val="00E050CF"/>
    <w:rsid w:val="00E054B3"/>
    <w:rsid w:val="00E05527"/>
    <w:rsid w:val="00E05F38"/>
    <w:rsid w:val="00E05FB8"/>
    <w:rsid w:val="00E06564"/>
    <w:rsid w:val="00E06659"/>
    <w:rsid w:val="00E06829"/>
    <w:rsid w:val="00E06D5C"/>
    <w:rsid w:val="00E06F72"/>
    <w:rsid w:val="00E0716C"/>
    <w:rsid w:val="00E0743B"/>
    <w:rsid w:val="00E079BB"/>
    <w:rsid w:val="00E07F2B"/>
    <w:rsid w:val="00E100F2"/>
    <w:rsid w:val="00E1019F"/>
    <w:rsid w:val="00E10404"/>
    <w:rsid w:val="00E10464"/>
    <w:rsid w:val="00E10955"/>
    <w:rsid w:val="00E11612"/>
    <w:rsid w:val="00E1171E"/>
    <w:rsid w:val="00E11DEE"/>
    <w:rsid w:val="00E11E26"/>
    <w:rsid w:val="00E1236D"/>
    <w:rsid w:val="00E12AB6"/>
    <w:rsid w:val="00E12D56"/>
    <w:rsid w:val="00E12F7B"/>
    <w:rsid w:val="00E12FCC"/>
    <w:rsid w:val="00E1375C"/>
    <w:rsid w:val="00E13762"/>
    <w:rsid w:val="00E137FE"/>
    <w:rsid w:val="00E13B8B"/>
    <w:rsid w:val="00E13D08"/>
    <w:rsid w:val="00E13DAC"/>
    <w:rsid w:val="00E13F74"/>
    <w:rsid w:val="00E13F99"/>
    <w:rsid w:val="00E140BD"/>
    <w:rsid w:val="00E141C0"/>
    <w:rsid w:val="00E148CA"/>
    <w:rsid w:val="00E15601"/>
    <w:rsid w:val="00E156E2"/>
    <w:rsid w:val="00E15DB7"/>
    <w:rsid w:val="00E15DCE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2005F"/>
    <w:rsid w:val="00E2017B"/>
    <w:rsid w:val="00E2047F"/>
    <w:rsid w:val="00E204C3"/>
    <w:rsid w:val="00E206C8"/>
    <w:rsid w:val="00E206D1"/>
    <w:rsid w:val="00E207C6"/>
    <w:rsid w:val="00E20EFC"/>
    <w:rsid w:val="00E210C9"/>
    <w:rsid w:val="00E2174A"/>
    <w:rsid w:val="00E21B7E"/>
    <w:rsid w:val="00E21C18"/>
    <w:rsid w:val="00E21D58"/>
    <w:rsid w:val="00E21DEC"/>
    <w:rsid w:val="00E21E28"/>
    <w:rsid w:val="00E21F21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E14"/>
    <w:rsid w:val="00E242BA"/>
    <w:rsid w:val="00E2437D"/>
    <w:rsid w:val="00E24622"/>
    <w:rsid w:val="00E24930"/>
    <w:rsid w:val="00E24942"/>
    <w:rsid w:val="00E2539F"/>
    <w:rsid w:val="00E25636"/>
    <w:rsid w:val="00E25E7D"/>
    <w:rsid w:val="00E25EE1"/>
    <w:rsid w:val="00E25F39"/>
    <w:rsid w:val="00E25FB1"/>
    <w:rsid w:val="00E26328"/>
    <w:rsid w:val="00E2648A"/>
    <w:rsid w:val="00E26729"/>
    <w:rsid w:val="00E2674B"/>
    <w:rsid w:val="00E26B04"/>
    <w:rsid w:val="00E26D10"/>
    <w:rsid w:val="00E26E6A"/>
    <w:rsid w:val="00E2702A"/>
    <w:rsid w:val="00E270FB"/>
    <w:rsid w:val="00E27437"/>
    <w:rsid w:val="00E274A4"/>
    <w:rsid w:val="00E27755"/>
    <w:rsid w:val="00E2797A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6CE"/>
    <w:rsid w:val="00E3186A"/>
    <w:rsid w:val="00E31D0C"/>
    <w:rsid w:val="00E31E17"/>
    <w:rsid w:val="00E31E26"/>
    <w:rsid w:val="00E3225B"/>
    <w:rsid w:val="00E3259E"/>
    <w:rsid w:val="00E32668"/>
    <w:rsid w:val="00E32708"/>
    <w:rsid w:val="00E32B87"/>
    <w:rsid w:val="00E32D10"/>
    <w:rsid w:val="00E32D31"/>
    <w:rsid w:val="00E32D9D"/>
    <w:rsid w:val="00E334A1"/>
    <w:rsid w:val="00E334DC"/>
    <w:rsid w:val="00E33579"/>
    <w:rsid w:val="00E33601"/>
    <w:rsid w:val="00E336C6"/>
    <w:rsid w:val="00E33D90"/>
    <w:rsid w:val="00E346BE"/>
    <w:rsid w:val="00E34E7F"/>
    <w:rsid w:val="00E35756"/>
    <w:rsid w:val="00E35843"/>
    <w:rsid w:val="00E359D0"/>
    <w:rsid w:val="00E35BCA"/>
    <w:rsid w:val="00E35D3A"/>
    <w:rsid w:val="00E366DE"/>
    <w:rsid w:val="00E37422"/>
    <w:rsid w:val="00E374E0"/>
    <w:rsid w:val="00E37653"/>
    <w:rsid w:val="00E37A9B"/>
    <w:rsid w:val="00E37A9D"/>
    <w:rsid w:val="00E37BE9"/>
    <w:rsid w:val="00E37C3F"/>
    <w:rsid w:val="00E37DE6"/>
    <w:rsid w:val="00E40447"/>
    <w:rsid w:val="00E40533"/>
    <w:rsid w:val="00E406B7"/>
    <w:rsid w:val="00E4165E"/>
    <w:rsid w:val="00E41B4F"/>
    <w:rsid w:val="00E41C57"/>
    <w:rsid w:val="00E422BE"/>
    <w:rsid w:val="00E42885"/>
    <w:rsid w:val="00E428BD"/>
    <w:rsid w:val="00E4295A"/>
    <w:rsid w:val="00E42D11"/>
    <w:rsid w:val="00E42FFC"/>
    <w:rsid w:val="00E4301E"/>
    <w:rsid w:val="00E43148"/>
    <w:rsid w:val="00E43453"/>
    <w:rsid w:val="00E439ED"/>
    <w:rsid w:val="00E43DA9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513C"/>
    <w:rsid w:val="00E451AE"/>
    <w:rsid w:val="00E453E6"/>
    <w:rsid w:val="00E453FB"/>
    <w:rsid w:val="00E45AC5"/>
    <w:rsid w:val="00E45E8E"/>
    <w:rsid w:val="00E45E96"/>
    <w:rsid w:val="00E4701C"/>
    <w:rsid w:val="00E471D2"/>
    <w:rsid w:val="00E473A2"/>
    <w:rsid w:val="00E47947"/>
    <w:rsid w:val="00E47B69"/>
    <w:rsid w:val="00E47B73"/>
    <w:rsid w:val="00E47E46"/>
    <w:rsid w:val="00E50068"/>
    <w:rsid w:val="00E500C2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9E5"/>
    <w:rsid w:val="00E51D3C"/>
    <w:rsid w:val="00E51F2D"/>
    <w:rsid w:val="00E52499"/>
    <w:rsid w:val="00E52610"/>
    <w:rsid w:val="00E5299F"/>
    <w:rsid w:val="00E52C3A"/>
    <w:rsid w:val="00E52D24"/>
    <w:rsid w:val="00E53025"/>
    <w:rsid w:val="00E53211"/>
    <w:rsid w:val="00E54133"/>
    <w:rsid w:val="00E54FA7"/>
    <w:rsid w:val="00E553A0"/>
    <w:rsid w:val="00E558AD"/>
    <w:rsid w:val="00E55CEB"/>
    <w:rsid w:val="00E55EE5"/>
    <w:rsid w:val="00E56228"/>
    <w:rsid w:val="00E563D7"/>
    <w:rsid w:val="00E564D7"/>
    <w:rsid w:val="00E56C0D"/>
    <w:rsid w:val="00E56D8A"/>
    <w:rsid w:val="00E57449"/>
    <w:rsid w:val="00E57626"/>
    <w:rsid w:val="00E57B3F"/>
    <w:rsid w:val="00E57D21"/>
    <w:rsid w:val="00E57F39"/>
    <w:rsid w:val="00E60272"/>
    <w:rsid w:val="00E6036D"/>
    <w:rsid w:val="00E60874"/>
    <w:rsid w:val="00E609D5"/>
    <w:rsid w:val="00E60C07"/>
    <w:rsid w:val="00E610B4"/>
    <w:rsid w:val="00E61223"/>
    <w:rsid w:val="00E61283"/>
    <w:rsid w:val="00E6137F"/>
    <w:rsid w:val="00E61CD9"/>
    <w:rsid w:val="00E61E21"/>
    <w:rsid w:val="00E61FC4"/>
    <w:rsid w:val="00E620D2"/>
    <w:rsid w:val="00E62169"/>
    <w:rsid w:val="00E624D6"/>
    <w:rsid w:val="00E625AA"/>
    <w:rsid w:val="00E62A35"/>
    <w:rsid w:val="00E62C88"/>
    <w:rsid w:val="00E6336F"/>
    <w:rsid w:val="00E63392"/>
    <w:rsid w:val="00E63560"/>
    <w:rsid w:val="00E63656"/>
    <w:rsid w:val="00E6368A"/>
    <w:rsid w:val="00E63786"/>
    <w:rsid w:val="00E638FA"/>
    <w:rsid w:val="00E63937"/>
    <w:rsid w:val="00E639EB"/>
    <w:rsid w:val="00E64373"/>
    <w:rsid w:val="00E6447F"/>
    <w:rsid w:val="00E648A4"/>
    <w:rsid w:val="00E64C8E"/>
    <w:rsid w:val="00E64C9C"/>
    <w:rsid w:val="00E64DE3"/>
    <w:rsid w:val="00E65377"/>
    <w:rsid w:val="00E65383"/>
    <w:rsid w:val="00E6570A"/>
    <w:rsid w:val="00E659F4"/>
    <w:rsid w:val="00E65EC1"/>
    <w:rsid w:val="00E66056"/>
    <w:rsid w:val="00E662FF"/>
    <w:rsid w:val="00E6633A"/>
    <w:rsid w:val="00E663E6"/>
    <w:rsid w:val="00E663F6"/>
    <w:rsid w:val="00E6677E"/>
    <w:rsid w:val="00E66B3D"/>
    <w:rsid w:val="00E66D01"/>
    <w:rsid w:val="00E66F7B"/>
    <w:rsid w:val="00E67028"/>
    <w:rsid w:val="00E67485"/>
    <w:rsid w:val="00E67600"/>
    <w:rsid w:val="00E676E5"/>
    <w:rsid w:val="00E70045"/>
    <w:rsid w:val="00E701B5"/>
    <w:rsid w:val="00E70211"/>
    <w:rsid w:val="00E70B2C"/>
    <w:rsid w:val="00E70D57"/>
    <w:rsid w:val="00E7124F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D07"/>
    <w:rsid w:val="00E72D14"/>
    <w:rsid w:val="00E7327A"/>
    <w:rsid w:val="00E732F4"/>
    <w:rsid w:val="00E73442"/>
    <w:rsid w:val="00E73680"/>
    <w:rsid w:val="00E739B9"/>
    <w:rsid w:val="00E73C53"/>
    <w:rsid w:val="00E73D11"/>
    <w:rsid w:val="00E73FE8"/>
    <w:rsid w:val="00E74397"/>
    <w:rsid w:val="00E748F2"/>
    <w:rsid w:val="00E74C0A"/>
    <w:rsid w:val="00E74DE9"/>
    <w:rsid w:val="00E74FD2"/>
    <w:rsid w:val="00E75016"/>
    <w:rsid w:val="00E75425"/>
    <w:rsid w:val="00E7548A"/>
    <w:rsid w:val="00E7573F"/>
    <w:rsid w:val="00E7606B"/>
    <w:rsid w:val="00E765B2"/>
    <w:rsid w:val="00E7699B"/>
    <w:rsid w:val="00E76FF9"/>
    <w:rsid w:val="00E774D5"/>
    <w:rsid w:val="00E77612"/>
    <w:rsid w:val="00E776B8"/>
    <w:rsid w:val="00E7784B"/>
    <w:rsid w:val="00E77AA2"/>
    <w:rsid w:val="00E77B4E"/>
    <w:rsid w:val="00E77C38"/>
    <w:rsid w:val="00E77C43"/>
    <w:rsid w:val="00E77D1C"/>
    <w:rsid w:val="00E77DDC"/>
    <w:rsid w:val="00E77E0A"/>
    <w:rsid w:val="00E77F05"/>
    <w:rsid w:val="00E8009E"/>
    <w:rsid w:val="00E802CC"/>
    <w:rsid w:val="00E806C6"/>
    <w:rsid w:val="00E808FE"/>
    <w:rsid w:val="00E80B18"/>
    <w:rsid w:val="00E80B34"/>
    <w:rsid w:val="00E80CF0"/>
    <w:rsid w:val="00E80DCD"/>
    <w:rsid w:val="00E81033"/>
    <w:rsid w:val="00E814FD"/>
    <w:rsid w:val="00E816E0"/>
    <w:rsid w:val="00E8196B"/>
    <w:rsid w:val="00E819D1"/>
    <w:rsid w:val="00E822B5"/>
    <w:rsid w:val="00E823D4"/>
    <w:rsid w:val="00E823D7"/>
    <w:rsid w:val="00E8242C"/>
    <w:rsid w:val="00E8244D"/>
    <w:rsid w:val="00E826BF"/>
    <w:rsid w:val="00E8272B"/>
    <w:rsid w:val="00E82A3F"/>
    <w:rsid w:val="00E82ADB"/>
    <w:rsid w:val="00E82C2E"/>
    <w:rsid w:val="00E82F7D"/>
    <w:rsid w:val="00E8322E"/>
    <w:rsid w:val="00E832EF"/>
    <w:rsid w:val="00E83313"/>
    <w:rsid w:val="00E83598"/>
    <w:rsid w:val="00E835A5"/>
    <w:rsid w:val="00E838B9"/>
    <w:rsid w:val="00E8399C"/>
    <w:rsid w:val="00E8412A"/>
    <w:rsid w:val="00E84AC1"/>
    <w:rsid w:val="00E8575D"/>
    <w:rsid w:val="00E857EA"/>
    <w:rsid w:val="00E85A02"/>
    <w:rsid w:val="00E85CF0"/>
    <w:rsid w:val="00E8606F"/>
    <w:rsid w:val="00E861B3"/>
    <w:rsid w:val="00E863C0"/>
    <w:rsid w:val="00E86741"/>
    <w:rsid w:val="00E868AC"/>
    <w:rsid w:val="00E86B56"/>
    <w:rsid w:val="00E8713E"/>
    <w:rsid w:val="00E87326"/>
    <w:rsid w:val="00E8768A"/>
    <w:rsid w:val="00E87839"/>
    <w:rsid w:val="00E87867"/>
    <w:rsid w:val="00E87A54"/>
    <w:rsid w:val="00E87B20"/>
    <w:rsid w:val="00E900A6"/>
    <w:rsid w:val="00E90BAA"/>
    <w:rsid w:val="00E91085"/>
    <w:rsid w:val="00E9150A"/>
    <w:rsid w:val="00E9226E"/>
    <w:rsid w:val="00E9276C"/>
    <w:rsid w:val="00E93181"/>
    <w:rsid w:val="00E93267"/>
    <w:rsid w:val="00E9353B"/>
    <w:rsid w:val="00E93597"/>
    <w:rsid w:val="00E93F3B"/>
    <w:rsid w:val="00E93F77"/>
    <w:rsid w:val="00E9406F"/>
    <w:rsid w:val="00E94111"/>
    <w:rsid w:val="00E943D7"/>
    <w:rsid w:val="00E943E0"/>
    <w:rsid w:val="00E94688"/>
    <w:rsid w:val="00E948B8"/>
    <w:rsid w:val="00E94B83"/>
    <w:rsid w:val="00E950B2"/>
    <w:rsid w:val="00E953CF"/>
    <w:rsid w:val="00E95667"/>
    <w:rsid w:val="00E95A4B"/>
    <w:rsid w:val="00E95EBB"/>
    <w:rsid w:val="00E95F3D"/>
    <w:rsid w:val="00E9623D"/>
    <w:rsid w:val="00E96268"/>
    <w:rsid w:val="00E9657D"/>
    <w:rsid w:val="00E97336"/>
    <w:rsid w:val="00E97608"/>
    <w:rsid w:val="00E976B6"/>
    <w:rsid w:val="00E97707"/>
    <w:rsid w:val="00E97DD0"/>
    <w:rsid w:val="00E97ED2"/>
    <w:rsid w:val="00EA0137"/>
    <w:rsid w:val="00EA01BB"/>
    <w:rsid w:val="00EA02F2"/>
    <w:rsid w:val="00EA03E9"/>
    <w:rsid w:val="00EA04D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21B4"/>
    <w:rsid w:val="00EA2848"/>
    <w:rsid w:val="00EA2DE2"/>
    <w:rsid w:val="00EA375A"/>
    <w:rsid w:val="00EA3842"/>
    <w:rsid w:val="00EA3EE3"/>
    <w:rsid w:val="00EA4BFD"/>
    <w:rsid w:val="00EA4F4F"/>
    <w:rsid w:val="00EA515F"/>
    <w:rsid w:val="00EA532E"/>
    <w:rsid w:val="00EA533A"/>
    <w:rsid w:val="00EA53FD"/>
    <w:rsid w:val="00EA5632"/>
    <w:rsid w:val="00EA5710"/>
    <w:rsid w:val="00EA5958"/>
    <w:rsid w:val="00EA5B92"/>
    <w:rsid w:val="00EA5DEB"/>
    <w:rsid w:val="00EA6016"/>
    <w:rsid w:val="00EA63F3"/>
    <w:rsid w:val="00EA666A"/>
    <w:rsid w:val="00EA66AE"/>
    <w:rsid w:val="00EA6999"/>
    <w:rsid w:val="00EA6C63"/>
    <w:rsid w:val="00EA6ED5"/>
    <w:rsid w:val="00EA6F52"/>
    <w:rsid w:val="00EA72E0"/>
    <w:rsid w:val="00EA740D"/>
    <w:rsid w:val="00EA77DF"/>
    <w:rsid w:val="00EA77E8"/>
    <w:rsid w:val="00EA7826"/>
    <w:rsid w:val="00EA7E94"/>
    <w:rsid w:val="00EA7F34"/>
    <w:rsid w:val="00EB02CE"/>
    <w:rsid w:val="00EB06F2"/>
    <w:rsid w:val="00EB0771"/>
    <w:rsid w:val="00EB111F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ADB"/>
    <w:rsid w:val="00EB2D3B"/>
    <w:rsid w:val="00EB2E7C"/>
    <w:rsid w:val="00EB32DA"/>
    <w:rsid w:val="00EB3A0A"/>
    <w:rsid w:val="00EB3F48"/>
    <w:rsid w:val="00EB4110"/>
    <w:rsid w:val="00EB4C01"/>
    <w:rsid w:val="00EB4D2C"/>
    <w:rsid w:val="00EB50F3"/>
    <w:rsid w:val="00EB5151"/>
    <w:rsid w:val="00EB5232"/>
    <w:rsid w:val="00EB5662"/>
    <w:rsid w:val="00EB567C"/>
    <w:rsid w:val="00EB5908"/>
    <w:rsid w:val="00EB5953"/>
    <w:rsid w:val="00EB59B1"/>
    <w:rsid w:val="00EB5D8F"/>
    <w:rsid w:val="00EB653E"/>
    <w:rsid w:val="00EB6FDF"/>
    <w:rsid w:val="00EB7064"/>
    <w:rsid w:val="00EB72C3"/>
    <w:rsid w:val="00EB78CD"/>
    <w:rsid w:val="00EC0388"/>
    <w:rsid w:val="00EC0671"/>
    <w:rsid w:val="00EC0704"/>
    <w:rsid w:val="00EC1101"/>
    <w:rsid w:val="00EC1163"/>
    <w:rsid w:val="00EC1270"/>
    <w:rsid w:val="00EC12CD"/>
    <w:rsid w:val="00EC12F5"/>
    <w:rsid w:val="00EC13BB"/>
    <w:rsid w:val="00EC1487"/>
    <w:rsid w:val="00EC19D2"/>
    <w:rsid w:val="00EC1A91"/>
    <w:rsid w:val="00EC1B4E"/>
    <w:rsid w:val="00EC1CAF"/>
    <w:rsid w:val="00EC1D5E"/>
    <w:rsid w:val="00EC1FB4"/>
    <w:rsid w:val="00EC20A2"/>
    <w:rsid w:val="00EC3649"/>
    <w:rsid w:val="00EC39CF"/>
    <w:rsid w:val="00EC3A5E"/>
    <w:rsid w:val="00EC48B8"/>
    <w:rsid w:val="00EC4CBB"/>
    <w:rsid w:val="00EC4E25"/>
    <w:rsid w:val="00EC563C"/>
    <w:rsid w:val="00EC5857"/>
    <w:rsid w:val="00EC596C"/>
    <w:rsid w:val="00EC5B79"/>
    <w:rsid w:val="00EC5C3E"/>
    <w:rsid w:val="00EC5D9F"/>
    <w:rsid w:val="00EC5F2A"/>
    <w:rsid w:val="00EC6037"/>
    <w:rsid w:val="00EC613F"/>
    <w:rsid w:val="00EC6141"/>
    <w:rsid w:val="00EC6226"/>
    <w:rsid w:val="00EC642F"/>
    <w:rsid w:val="00EC6557"/>
    <w:rsid w:val="00EC713E"/>
    <w:rsid w:val="00EC75A5"/>
    <w:rsid w:val="00EC76F8"/>
    <w:rsid w:val="00EC78D9"/>
    <w:rsid w:val="00EC796C"/>
    <w:rsid w:val="00EC7CFF"/>
    <w:rsid w:val="00EC7D49"/>
    <w:rsid w:val="00EC7DBE"/>
    <w:rsid w:val="00ED0793"/>
    <w:rsid w:val="00ED0908"/>
    <w:rsid w:val="00ED093B"/>
    <w:rsid w:val="00ED155E"/>
    <w:rsid w:val="00ED15DB"/>
    <w:rsid w:val="00ED1AC1"/>
    <w:rsid w:val="00ED1D2E"/>
    <w:rsid w:val="00ED1EE5"/>
    <w:rsid w:val="00ED1F26"/>
    <w:rsid w:val="00ED21A8"/>
    <w:rsid w:val="00ED2341"/>
    <w:rsid w:val="00ED2553"/>
    <w:rsid w:val="00ED2626"/>
    <w:rsid w:val="00ED2980"/>
    <w:rsid w:val="00ED2A2A"/>
    <w:rsid w:val="00ED2D6C"/>
    <w:rsid w:val="00ED2FE0"/>
    <w:rsid w:val="00ED31F1"/>
    <w:rsid w:val="00ED31F9"/>
    <w:rsid w:val="00ED333E"/>
    <w:rsid w:val="00ED3341"/>
    <w:rsid w:val="00ED38E4"/>
    <w:rsid w:val="00ED4081"/>
    <w:rsid w:val="00ED4459"/>
    <w:rsid w:val="00ED44AB"/>
    <w:rsid w:val="00ED484A"/>
    <w:rsid w:val="00ED4918"/>
    <w:rsid w:val="00ED4AB7"/>
    <w:rsid w:val="00ED4F76"/>
    <w:rsid w:val="00ED5244"/>
    <w:rsid w:val="00ED599F"/>
    <w:rsid w:val="00ED5BA2"/>
    <w:rsid w:val="00ED5D07"/>
    <w:rsid w:val="00ED5D18"/>
    <w:rsid w:val="00ED5D4B"/>
    <w:rsid w:val="00ED62E0"/>
    <w:rsid w:val="00ED63A7"/>
    <w:rsid w:val="00ED698C"/>
    <w:rsid w:val="00ED6DC9"/>
    <w:rsid w:val="00ED736B"/>
    <w:rsid w:val="00EE03F8"/>
    <w:rsid w:val="00EE0753"/>
    <w:rsid w:val="00EE0802"/>
    <w:rsid w:val="00EE098C"/>
    <w:rsid w:val="00EE0BED"/>
    <w:rsid w:val="00EE0C23"/>
    <w:rsid w:val="00EE0D6E"/>
    <w:rsid w:val="00EE12C2"/>
    <w:rsid w:val="00EE132B"/>
    <w:rsid w:val="00EE1464"/>
    <w:rsid w:val="00EE15CC"/>
    <w:rsid w:val="00EE1C96"/>
    <w:rsid w:val="00EE1D3E"/>
    <w:rsid w:val="00EE1E3A"/>
    <w:rsid w:val="00EE1ED9"/>
    <w:rsid w:val="00EE2043"/>
    <w:rsid w:val="00EE21C0"/>
    <w:rsid w:val="00EE22C1"/>
    <w:rsid w:val="00EE2467"/>
    <w:rsid w:val="00EE2525"/>
    <w:rsid w:val="00EE29D1"/>
    <w:rsid w:val="00EE3296"/>
    <w:rsid w:val="00EE3427"/>
    <w:rsid w:val="00EE3A81"/>
    <w:rsid w:val="00EE3B19"/>
    <w:rsid w:val="00EE3BA0"/>
    <w:rsid w:val="00EE3D6B"/>
    <w:rsid w:val="00EE406B"/>
    <w:rsid w:val="00EE40BF"/>
    <w:rsid w:val="00EE46D4"/>
    <w:rsid w:val="00EE4C5A"/>
    <w:rsid w:val="00EE4DB3"/>
    <w:rsid w:val="00EE4F6F"/>
    <w:rsid w:val="00EE56FB"/>
    <w:rsid w:val="00EE5913"/>
    <w:rsid w:val="00EE5D29"/>
    <w:rsid w:val="00EE61F1"/>
    <w:rsid w:val="00EE6B45"/>
    <w:rsid w:val="00EE6E82"/>
    <w:rsid w:val="00EE737B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427"/>
    <w:rsid w:val="00EF06EA"/>
    <w:rsid w:val="00EF0A89"/>
    <w:rsid w:val="00EF0C2D"/>
    <w:rsid w:val="00EF0ED9"/>
    <w:rsid w:val="00EF1264"/>
    <w:rsid w:val="00EF1593"/>
    <w:rsid w:val="00EF1842"/>
    <w:rsid w:val="00EF1BCC"/>
    <w:rsid w:val="00EF1BF2"/>
    <w:rsid w:val="00EF1CAB"/>
    <w:rsid w:val="00EF1DB1"/>
    <w:rsid w:val="00EF2482"/>
    <w:rsid w:val="00EF24C5"/>
    <w:rsid w:val="00EF2675"/>
    <w:rsid w:val="00EF2A4D"/>
    <w:rsid w:val="00EF2C40"/>
    <w:rsid w:val="00EF2C7E"/>
    <w:rsid w:val="00EF30A7"/>
    <w:rsid w:val="00EF3A5D"/>
    <w:rsid w:val="00EF3ACD"/>
    <w:rsid w:val="00EF3DC6"/>
    <w:rsid w:val="00EF3E20"/>
    <w:rsid w:val="00EF408B"/>
    <w:rsid w:val="00EF4384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CBD"/>
    <w:rsid w:val="00EF60C0"/>
    <w:rsid w:val="00EF644C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659"/>
    <w:rsid w:val="00F008A9"/>
    <w:rsid w:val="00F008C1"/>
    <w:rsid w:val="00F0096C"/>
    <w:rsid w:val="00F009B0"/>
    <w:rsid w:val="00F00EE2"/>
    <w:rsid w:val="00F01798"/>
    <w:rsid w:val="00F01BC2"/>
    <w:rsid w:val="00F01E7D"/>
    <w:rsid w:val="00F029B8"/>
    <w:rsid w:val="00F03536"/>
    <w:rsid w:val="00F03591"/>
    <w:rsid w:val="00F037DB"/>
    <w:rsid w:val="00F03949"/>
    <w:rsid w:val="00F041D3"/>
    <w:rsid w:val="00F04204"/>
    <w:rsid w:val="00F042D8"/>
    <w:rsid w:val="00F042FB"/>
    <w:rsid w:val="00F043DB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963"/>
    <w:rsid w:val="00F06A43"/>
    <w:rsid w:val="00F06A63"/>
    <w:rsid w:val="00F06AEA"/>
    <w:rsid w:val="00F07374"/>
    <w:rsid w:val="00F07637"/>
    <w:rsid w:val="00F0787D"/>
    <w:rsid w:val="00F078BE"/>
    <w:rsid w:val="00F07ADF"/>
    <w:rsid w:val="00F07B2F"/>
    <w:rsid w:val="00F07C47"/>
    <w:rsid w:val="00F1012B"/>
    <w:rsid w:val="00F106F4"/>
    <w:rsid w:val="00F108BC"/>
    <w:rsid w:val="00F10B09"/>
    <w:rsid w:val="00F10D05"/>
    <w:rsid w:val="00F10E8A"/>
    <w:rsid w:val="00F11230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458"/>
    <w:rsid w:val="00F12AF2"/>
    <w:rsid w:val="00F12DB0"/>
    <w:rsid w:val="00F12F10"/>
    <w:rsid w:val="00F12F1C"/>
    <w:rsid w:val="00F136B5"/>
    <w:rsid w:val="00F1390C"/>
    <w:rsid w:val="00F13C8F"/>
    <w:rsid w:val="00F1461C"/>
    <w:rsid w:val="00F14A62"/>
    <w:rsid w:val="00F14E98"/>
    <w:rsid w:val="00F14F7F"/>
    <w:rsid w:val="00F1541F"/>
    <w:rsid w:val="00F159B2"/>
    <w:rsid w:val="00F159C9"/>
    <w:rsid w:val="00F15B7A"/>
    <w:rsid w:val="00F16405"/>
    <w:rsid w:val="00F164D5"/>
    <w:rsid w:val="00F1664F"/>
    <w:rsid w:val="00F1669C"/>
    <w:rsid w:val="00F168C2"/>
    <w:rsid w:val="00F16942"/>
    <w:rsid w:val="00F16E92"/>
    <w:rsid w:val="00F170AE"/>
    <w:rsid w:val="00F17355"/>
    <w:rsid w:val="00F1764C"/>
    <w:rsid w:val="00F1765A"/>
    <w:rsid w:val="00F17688"/>
    <w:rsid w:val="00F17E0D"/>
    <w:rsid w:val="00F202CA"/>
    <w:rsid w:val="00F206B3"/>
    <w:rsid w:val="00F20748"/>
    <w:rsid w:val="00F20A5B"/>
    <w:rsid w:val="00F216A0"/>
    <w:rsid w:val="00F21A68"/>
    <w:rsid w:val="00F21D9C"/>
    <w:rsid w:val="00F21DB0"/>
    <w:rsid w:val="00F21F0E"/>
    <w:rsid w:val="00F22460"/>
    <w:rsid w:val="00F229D6"/>
    <w:rsid w:val="00F22ADE"/>
    <w:rsid w:val="00F22BE4"/>
    <w:rsid w:val="00F22C56"/>
    <w:rsid w:val="00F22D2B"/>
    <w:rsid w:val="00F23076"/>
    <w:rsid w:val="00F234EB"/>
    <w:rsid w:val="00F237B4"/>
    <w:rsid w:val="00F23D35"/>
    <w:rsid w:val="00F23EC3"/>
    <w:rsid w:val="00F24092"/>
    <w:rsid w:val="00F24CC7"/>
    <w:rsid w:val="00F25250"/>
    <w:rsid w:val="00F257D2"/>
    <w:rsid w:val="00F25A55"/>
    <w:rsid w:val="00F25B23"/>
    <w:rsid w:val="00F25CBE"/>
    <w:rsid w:val="00F25F82"/>
    <w:rsid w:val="00F26086"/>
    <w:rsid w:val="00F26613"/>
    <w:rsid w:val="00F26689"/>
    <w:rsid w:val="00F2686C"/>
    <w:rsid w:val="00F2693A"/>
    <w:rsid w:val="00F26A14"/>
    <w:rsid w:val="00F26D95"/>
    <w:rsid w:val="00F272CC"/>
    <w:rsid w:val="00F27A06"/>
    <w:rsid w:val="00F27A9A"/>
    <w:rsid w:val="00F27D06"/>
    <w:rsid w:val="00F27FEC"/>
    <w:rsid w:val="00F300FB"/>
    <w:rsid w:val="00F30A95"/>
    <w:rsid w:val="00F30F73"/>
    <w:rsid w:val="00F313FC"/>
    <w:rsid w:val="00F315A0"/>
    <w:rsid w:val="00F31A28"/>
    <w:rsid w:val="00F31B41"/>
    <w:rsid w:val="00F31CA6"/>
    <w:rsid w:val="00F31D1F"/>
    <w:rsid w:val="00F31EB4"/>
    <w:rsid w:val="00F32687"/>
    <w:rsid w:val="00F3274D"/>
    <w:rsid w:val="00F32890"/>
    <w:rsid w:val="00F328DF"/>
    <w:rsid w:val="00F32BB0"/>
    <w:rsid w:val="00F32CF6"/>
    <w:rsid w:val="00F332B5"/>
    <w:rsid w:val="00F33632"/>
    <w:rsid w:val="00F33936"/>
    <w:rsid w:val="00F340F9"/>
    <w:rsid w:val="00F3429B"/>
    <w:rsid w:val="00F34594"/>
    <w:rsid w:val="00F34723"/>
    <w:rsid w:val="00F349C8"/>
    <w:rsid w:val="00F34A95"/>
    <w:rsid w:val="00F34C10"/>
    <w:rsid w:val="00F34DC2"/>
    <w:rsid w:val="00F355D3"/>
    <w:rsid w:val="00F35669"/>
    <w:rsid w:val="00F35674"/>
    <w:rsid w:val="00F35B1E"/>
    <w:rsid w:val="00F35D1B"/>
    <w:rsid w:val="00F35EDF"/>
    <w:rsid w:val="00F36074"/>
    <w:rsid w:val="00F360F2"/>
    <w:rsid w:val="00F36126"/>
    <w:rsid w:val="00F36234"/>
    <w:rsid w:val="00F36650"/>
    <w:rsid w:val="00F366F0"/>
    <w:rsid w:val="00F3706F"/>
    <w:rsid w:val="00F37810"/>
    <w:rsid w:val="00F37955"/>
    <w:rsid w:val="00F401A4"/>
    <w:rsid w:val="00F402F1"/>
    <w:rsid w:val="00F403D1"/>
    <w:rsid w:val="00F40F46"/>
    <w:rsid w:val="00F40FAA"/>
    <w:rsid w:val="00F4102B"/>
    <w:rsid w:val="00F41231"/>
    <w:rsid w:val="00F41983"/>
    <w:rsid w:val="00F41B92"/>
    <w:rsid w:val="00F41D37"/>
    <w:rsid w:val="00F41DA1"/>
    <w:rsid w:val="00F42016"/>
    <w:rsid w:val="00F421A8"/>
    <w:rsid w:val="00F42764"/>
    <w:rsid w:val="00F429C6"/>
    <w:rsid w:val="00F4332E"/>
    <w:rsid w:val="00F43444"/>
    <w:rsid w:val="00F43757"/>
    <w:rsid w:val="00F4377F"/>
    <w:rsid w:val="00F43AEF"/>
    <w:rsid w:val="00F43F08"/>
    <w:rsid w:val="00F44651"/>
    <w:rsid w:val="00F44683"/>
    <w:rsid w:val="00F44885"/>
    <w:rsid w:val="00F44AE5"/>
    <w:rsid w:val="00F44EA6"/>
    <w:rsid w:val="00F451C3"/>
    <w:rsid w:val="00F4536E"/>
    <w:rsid w:val="00F45379"/>
    <w:rsid w:val="00F458EA"/>
    <w:rsid w:val="00F45CA2"/>
    <w:rsid w:val="00F46403"/>
    <w:rsid w:val="00F46987"/>
    <w:rsid w:val="00F4713D"/>
    <w:rsid w:val="00F4721E"/>
    <w:rsid w:val="00F47CFD"/>
    <w:rsid w:val="00F47F3C"/>
    <w:rsid w:val="00F505B5"/>
    <w:rsid w:val="00F50854"/>
    <w:rsid w:val="00F50CB4"/>
    <w:rsid w:val="00F50FA5"/>
    <w:rsid w:val="00F51080"/>
    <w:rsid w:val="00F5136A"/>
    <w:rsid w:val="00F519F4"/>
    <w:rsid w:val="00F51B08"/>
    <w:rsid w:val="00F51E84"/>
    <w:rsid w:val="00F51ED1"/>
    <w:rsid w:val="00F52006"/>
    <w:rsid w:val="00F52760"/>
    <w:rsid w:val="00F527E6"/>
    <w:rsid w:val="00F52D04"/>
    <w:rsid w:val="00F52E1A"/>
    <w:rsid w:val="00F532EE"/>
    <w:rsid w:val="00F5362C"/>
    <w:rsid w:val="00F53AC5"/>
    <w:rsid w:val="00F53D58"/>
    <w:rsid w:val="00F53FEC"/>
    <w:rsid w:val="00F54058"/>
    <w:rsid w:val="00F542AA"/>
    <w:rsid w:val="00F5475A"/>
    <w:rsid w:val="00F54865"/>
    <w:rsid w:val="00F54DCD"/>
    <w:rsid w:val="00F54E31"/>
    <w:rsid w:val="00F54FDF"/>
    <w:rsid w:val="00F5534D"/>
    <w:rsid w:val="00F55768"/>
    <w:rsid w:val="00F558BB"/>
    <w:rsid w:val="00F55FCE"/>
    <w:rsid w:val="00F5624F"/>
    <w:rsid w:val="00F56A67"/>
    <w:rsid w:val="00F56BDC"/>
    <w:rsid w:val="00F56E38"/>
    <w:rsid w:val="00F570B6"/>
    <w:rsid w:val="00F57AE7"/>
    <w:rsid w:val="00F57BFA"/>
    <w:rsid w:val="00F57C82"/>
    <w:rsid w:val="00F57E23"/>
    <w:rsid w:val="00F57EF8"/>
    <w:rsid w:val="00F57F7A"/>
    <w:rsid w:val="00F60C4B"/>
    <w:rsid w:val="00F60C7A"/>
    <w:rsid w:val="00F60E0F"/>
    <w:rsid w:val="00F60F12"/>
    <w:rsid w:val="00F61030"/>
    <w:rsid w:val="00F6143F"/>
    <w:rsid w:val="00F616C7"/>
    <w:rsid w:val="00F617D7"/>
    <w:rsid w:val="00F6188E"/>
    <w:rsid w:val="00F61996"/>
    <w:rsid w:val="00F61A9E"/>
    <w:rsid w:val="00F61E40"/>
    <w:rsid w:val="00F61FB0"/>
    <w:rsid w:val="00F62001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41BA"/>
    <w:rsid w:val="00F64230"/>
    <w:rsid w:val="00F64401"/>
    <w:rsid w:val="00F64412"/>
    <w:rsid w:val="00F6464C"/>
    <w:rsid w:val="00F64E8D"/>
    <w:rsid w:val="00F6501D"/>
    <w:rsid w:val="00F6520E"/>
    <w:rsid w:val="00F6522D"/>
    <w:rsid w:val="00F65634"/>
    <w:rsid w:val="00F65656"/>
    <w:rsid w:val="00F65AF1"/>
    <w:rsid w:val="00F65E27"/>
    <w:rsid w:val="00F661AA"/>
    <w:rsid w:val="00F6647A"/>
    <w:rsid w:val="00F66921"/>
    <w:rsid w:val="00F66A3C"/>
    <w:rsid w:val="00F66ABC"/>
    <w:rsid w:val="00F66C47"/>
    <w:rsid w:val="00F66FF1"/>
    <w:rsid w:val="00F671E1"/>
    <w:rsid w:val="00F67373"/>
    <w:rsid w:val="00F674AF"/>
    <w:rsid w:val="00F67585"/>
    <w:rsid w:val="00F675BC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70A"/>
    <w:rsid w:val="00F70EF0"/>
    <w:rsid w:val="00F71171"/>
    <w:rsid w:val="00F7117D"/>
    <w:rsid w:val="00F711AD"/>
    <w:rsid w:val="00F71280"/>
    <w:rsid w:val="00F7143C"/>
    <w:rsid w:val="00F714A5"/>
    <w:rsid w:val="00F71689"/>
    <w:rsid w:val="00F7172E"/>
    <w:rsid w:val="00F72833"/>
    <w:rsid w:val="00F72950"/>
    <w:rsid w:val="00F72CC7"/>
    <w:rsid w:val="00F72F67"/>
    <w:rsid w:val="00F730DF"/>
    <w:rsid w:val="00F73223"/>
    <w:rsid w:val="00F73433"/>
    <w:rsid w:val="00F73462"/>
    <w:rsid w:val="00F74063"/>
    <w:rsid w:val="00F74587"/>
    <w:rsid w:val="00F74683"/>
    <w:rsid w:val="00F74A15"/>
    <w:rsid w:val="00F74B7D"/>
    <w:rsid w:val="00F74C1E"/>
    <w:rsid w:val="00F75102"/>
    <w:rsid w:val="00F75239"/>
    <w:rsid w:val="00F75426"/>
    <w:rsid w:val="00F7590E"/>
    <w:rsid w:val="00F75AED"/>
    <w:rsid w:val="00F75ED7"/>
    <w:rsid w:val="00F75FF4"/>
    <w:rsid w:val="00F7625B"/>
    <w:rsid w:val="00F7644F"/>
    <w:rsid w:val="00F764B2"/>
    <w:rsid w:val="00F7677A"/>
    <w:rsid w:val="00F76844"/>
    <w:rsid w:val="00F76A2F"/>
    <w:rsid w:val="00F76BE2"/>
    <w:rsid w:val="00F76D97"/>
    <w:rsid w:val="00F76F05"/>
    <w:rsid w:val="00F7713F"/>
    <w:rsid w:val="00F771AC"/>
    <w:rsid w:val="00F7731F"/>
    <w:rsid w:val="00F77C42"/>
    <w:rsid w:val="00F77E50"/>
    <w:rsid w:val="00F77F51"/>
    <w:rsid w:val="00F77FA7"/>
    <w:rsid w:val="00F80135"/>
    <w:rsid w:val="00F80654"/>
    <w:rsid w:val="00F80964"/>
    <w:rsid w:val="00F80C5B"/>
    <w:rsid w:val="00F80E2D"/>
    <w:rsid w:val="00F812CE"/>
    <w:rsid w:val="00F81BF3"/>
    <w:rsid w:val="00F8209F"/>
    <w:rsid w:val="00F82766"/>
    <w:rsid w:val="00F82778"/>
    <w:rsid w:val="00F82AAB"/>
    <w:rsid w:val="00F82F48"/>
    <w:rsid w:val="00F832CD"/>
    <w:rsid w:val="00F83350"/>
    <w:rsid w:val="00F83D24"/>
    <w:rsid w:val="00F83FF8"/>
    <w:rsid w:val="00F845FB"/>
    <w:rsid w:val="00F84E28"/>
    <w:rsid w:val="00F84F40"/>
    <w:rsid w:val="00F85014"/>
    <w:rsid w:val="00F850C1"/>
    <w:rsid w:val="00F856CA"/>
    <w:rsid w:val="00F8589A"/>
    <w:rsid w:val="00F858F8"/>
    <w:rsid w:val="00F85C31"/>
    <w:rsid w:val="00F85CDF"/>
    <w:rsid w:val="00F85DC2"/>
    <w:rsid w:val="00F8601A"/>
    <w:rsid w:val="00F86094"/>
    <w:rsid w:val="00F86108"/>
    <w:rsid w:val="00F86191"/>
    <w:rsid w:val="00F862A0"/>
    <w:rsid w:val="00F862FC"/>
    <w:rsid w:val="00F8635E"/>
    <w:rsid w:val="00F864D4"/>
    <w:rsid w:val="00F869E7"/>
    <w:rsid w:val="00F86CAC"/>
    <w:rsid w:val="00F86CD8"/>
    <w:rsid w:val="00F86EFA"/>
    <w:rsid w:val="00F871AC"/>
    <w:rsid w:val="00F873CC"/>
    <w:rsid w:val="00F874AD"/>
    <w:rsid w:val="00F874C0"/>
    <w:rsid w:val="00F878FB"/>
    <w:rsid w:val="00F90112"/>
    <w:rsid w:val="00F902CA"/>
    <w:rsid w:val="00F9092C"/>
    <w:rsid w:val="00F90D4C"/>
    <w:rsid w:val="00F9115C"/>
    <w:rsid w:val="00F91422"/>
    <w:rsid w:val="00F914B9"/>
    <w:rsid w:val="00F91718"/>
    <w:rsid w:val="00F91A57"/>
    <w:rsid w:val="00F91C0D"/>
    <w:rsid w:val="00F92390"/>
    <w:rsid w:val="00F92682"/>
    <w:rsid w:val="00F92B3D"/>
    <w:rsid w:val="00F92CCB"/>
    <w:rsid w:val="00F92FAB"/>
    <w:rsid w:val="00F93023"/>
    <w:rsid w:val="00F9320E"/>
    <w:rsid w:val="00F9326E"/>
    <w:rsid w:val="00F9367B"/>
    <w:rsid w:val="00F93743"/>
    <w:rsid w:val="00F93970"/>
    <w:rsid w:val="00F93D10"/>
    <w:rsid w:val="00F93D7F"/>
    <w:rsid w:val="00F94139"/>
    <w:rsid w:val="00F942ED"/>
    <w:rsid w:val="00F946EF"/>
    <w:rsid w:val="00F94770"/>
    <w:rsid w:val="00F94A57"/>
    <w:rsid w:val="00F951AD"/>
    <w:rsid w:val="00F95629"/>
    <w:rsid w:val="00F95911"/>
    <w:rsid w:val="00F95E50"/>
    <w:rsid w:val="00F95F02"/>
    <w:rsid w:val="00F96A05"/>
    <w:rsid w:val="00F96E33"/>
    <w:rsid w:val="00F96EC6"/>
    <w:rsid w:val="00F96FB0"/>
    <w:rsid w:val="00F971D2"/>
    <w:rsid w:val="00F97280"/>
    <w:rsid w:val="00F9739B"/>
    <w:rsid w:val="00F97AF9"/>
    <w:rsid w:val="00F97EF9"/>
    <w:rsid w:val="00FA000B"/>
    <w:rsid w:val="00FA01FA"/>
    <w:rsid w:val="00FA032A"/>
    <w:rsid w:val="00FA063E"/>
    <w:rsid w:val="00FA078E"/>
    <w:rsid w:val="00FA07BE"/>
    <w:rsid w:val="00FA085C"/>
    <w:rsid w:val="00FA0BBC"/>
    <w:rsid w:val="00FA0DB6"/>
    <w:rsid w:val="00FA0DF5"/>
    <w:rsid w:val="00FA117D"/>
    <w:rsid w:val="00FA1523"/>
    <w:rsid w:val="00FA161B"/>
    <w:rsid w:val="00FA1CC9"/>
    <w:rsid w:val="00FA1FC9"/>
    <w:rsid w:val="00FA1FDD"/>
    <w:rsid w:val="00FA2505"/>
    <w:rsid w:val="00FA26A2"/>
    <w:rsid w:val="00FA2A9B"/>
    <w:rsid w:val="00FA3681"/>
    <w:rsid w:val="00FA3DB1"/>
    <w:rsid w:val="00FA40EC"/>
    <w:rsid w:val="00FA46C3"/>
    <w:rsid w:val="00FA471C"/>
    <w:rsid w:val="00FA47E0"/>
    <w:rsid w:val="00FA4CCA"/>
    <w:rsid w:val="00FA4D33"/>
    <w:rsid w:val="00FA4FD5"/>
    <w:rsid w:val="00FA5123"/>
    <w:rsid w:val="00FA513B"/>
    <w:rsid w:val="00FA515D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F3B"/>
    <w:rsid w:val="00FA7CCE"/>
    <w:rsid w:val="00FA7E65"/>
    <w:rsid w:val="00FB036D"/>
    <w:rsid w:val="00FB0503"/>
    <w:rsid w:val="00FB0789"/>
    <w:rsid w:val="00FB0E3D"/>
    <w:rsid w:val="00FB1D81"/>
    <w:rsid w:val="00FB1E14"/>
    <w:rsid w:val="00FB1FED"/>
    <w:rsid w:val="00FB214C"/>
    <w:rsid w:val="00FB227E"/>
    <w:rsid w:val="00FB22F6"/>
    <w:rsid w:val="00FB263A"/>
    <w:rsid w:val="00FB2ADB"/>
    <w:rsid w:val="00FB309A"/>
    <w:rsid w:val="00FB3AC6"/>
    <w:rsid w:val="00FB3E44"/>
    <w:rsid w:val="00FB424F"/>
    <w:rsid w:val="00FB46FD"/>
    <w:rsid w:val="00FB49EC"/>
    <w:rsid w:val="00FB4C74"/>
    <w:rsid w:val="00FB4EFE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4F4"/>
    <w:rsid w:val="00FB75A5"/>
    <w:rsid w:val="00FB7781"/>
    <w:rsid w:val="00FB78DD"/>
    <w:rsid w:val="00FB7A38"/>
    <w:rsid w:val="00FB7DDE"/>
    <w:rsid w:val="00FB7E6A"/>
    <w:rsid w:val="00FB7FAD"/>
    <w:rsid w:val="00FB7FDA"/>
    <w:rsid w:val="00FC0669"/>
    <w:rsid w:val="00FC07A1"/>
    <w:rsid w:val="00FC08BA"/>
    <w:rsid w:val="00FC0955"/>
    <w:rsid w:val="00FC0963"/>
    <w:rsid w:val="00FC0C67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5AA"/>
    <w:rsid w:val="00FC2DAD"/>
    <w:rsid w:val="00FC2F8E"/>
    <w:rsid w:val="00FC33C3"/>
    <w:rsid w:val="00FC341F"/>
    <w:rsid w:val="00FC3749"/>
    <w:rsid w:val="00FC3B8B"/>
    <w:rsid w:val="00FC3EF0"/>
    <w:rsid w:val="00FC401A"/>
    <w:rsid w:val="00FC406D"/>
    <w:rsid w:val="00FC40CC"/>
    <w:rsid w:val="00FC4D37"/>
    <w:rsid w:val="00FC5B88"/>
    <w:rsid w:val="00FC632B"/>
    <w:rsid w:val="00FC6922"/>
    <w:rsid w:val="00FC6DB7"/>
    <w:rsid w:val="00FC6E16"/>
    <w:rsid w:val="00FC6EB9"/>
    <w:rsid w:val="00FC7003"/>
    <w:rsid w:val="00FC7032"/>
    <w:rsid w:val="00FC74A2"/>
    <w:rsid w:val="00FC7694"/>
    <w:rsid w:val="00FC76BE"/>
    <w:rsid w:val="00FD005C"/>
    <w:rsid w:val="00FD011B"/>
    <w:rsid w:val="00FD017C"/>
    <w:rsid w:val="00FD04DC"/>
    <w:rsid w:val="00FD06EC"/>
    <w:rsid w:val="00FD0857"/>
    <w:rsid w:val="00FD0CC7"/>
    <w:rsid w:val="00FD13CA"/>
    <w:rsid w:val="00FD1741"/>
    <w:rsid w:val="00FD20F3"/>
    <w:rsid w:val="00FD296E"/>
    <w:rsid w:val="00FD34AC"/>
    <w:rsid w:val="00FD3526"/>
    <w:rsid w:val="00FD3530"/>
    <w:rsid w:val="00FD36EA"/>
    <w:rsid w:val="00FD3DE6"/>
    <w:rsid w:val="00FD3F1F"/>
    <w:rsid w:val="00FD3F23"/>
    <w:rsid w:val="00FD3F75"/>
    <w:rsid w:val="00FD401A"/>
    <w:rsid w:val="00FD4099"/>
    <w:rsid w:val="00FD45BB"/>
    <w:rsid w:val="00FD487B"/>
    <w:rsid w:val="00FD509F"/>
    <w:rsid w:val="00FD5621"/>
    <w:rsid w:val="00FD56B6"/>
    <w:rsid w:val="00FD5B7E"/>
    <w:rsid w:val="00FD5E9B"/>
    <w:rsid w:val="00FD5EA2"/>
    <w:rsid w:val="00FD5FAB"/>
    <w:rsid w:val="00FD64C0"/>
    <w:rsid w:val="00FD6816"/>
    <w:rsid w:val="00FD6843"/>
    <w:rsid w:val="00FD6917"/>
    <w:rsid w:val="00FD6D80"/>
    <w:rsid w:val="00FD6F09"/>
    <w:rsid w:val="00FD737E"/>
    <w:rsid w:val="00FD743D"/>
    <w:rsid w:val="00FD7AE5"/>
    <w:rsid w:val="00FD7ED5"/>
    <w:rsid w:val="00FE0031"/>
    <w:rsid w:val="00FE029B"/>
    <w:rsid w:val="00FE05DB"/>
    <w:rsid w:val="00FE0CC6"/>
    <w:rsid w:val="00FE0F26"/>
    <w:rsid w:val="00FE0FAF"/>
    <w:rsid w:val="00FE1312"/>
    <w:rsid w:val="00FE1336"/>
    <w:rsid w:val="00FE18E8"/>
    <w:rsid w:val="00FE22DF"/>
    <w:rsid w:val="00FE2355"/>
    <w:rsid w:val="00FE239A"/>
    <w:rsid w:val="00FE23C3"/>
    <w:rsid w:val="00FE2612"/>
    <w:rsid w:val="00FE27B5"/>
    <w:rsid w:val="00FE29C0"/>
    <w:rsid w:val="00FE3234"/>
    <w:rsid w:val="00FE3C3F"/>
    <w:rsid w:val="00FE3CD7"/>
    <w:rsid w:val="00FE40A1"/>
    <w:rsid w:val="00FE419A"/>
    <w:rsid w:val="00FE41AB"/>
    <w:rsid w:val="00FE41C2"/>
    <w:rsid w:val="00FE4335"/>
    <w:rsid w:val="00FE43A7"/>
    <w:rsid w:val="00FE45B1"/>
    <w:rsid w:val="00FE463A"/>
    <w:rsid w:val="00FE47DE"/>
    <w:rsid w:val="00FE4819"/>
    <w:rsid w:val="00FE4860"/>
    <w:rsid w:val="00FE4B76"/>
    <w:rsid w:val="00FE4E60"/>
    <w:rsid w:val="00FE5AF2"/>
    <w:rsid w:val="00FE5E4A"/>
    <w:rsid w:val="00FE5FA1"/>
    <w:rsid w:val="00FE60F4"/>
    <w:rsid w:val="00FE657C"/>
    <w:rsid w:val="00FE6E75"/>
    <w:rsid w:val="00FE708F"/>
    <w:rsid w:val="00FE70F4"/>
    <w:rsid w:val="00FE719F"/>
    <w:rsid w:val="00FE7227"/>
    <w:rsid w:val="00FE77CD"/>
    <w:rsid w:val="00FE7A96"/>
    <w:rsid w:val="00FE7E6E"/>
    <w:rsid w:val="00FF0246"/>
    <w:rsid w:val="00FF0392"/>
    <w:rsid w:val="00FF069B"/>
    <w:rsid w:val="00FF0775"/>
    <w:rsid w:val="00FF0E2F"/>
    <w:rsid w:val="00FF1559"/>
    <w:rsid w:val="00FF15F6"/>
    <w:rsid w:val="00FF169F"/>
    <w:rsid w:val="00FF16C0"/>
    <w:rsid w:val="00FF16D9"/>
    <w:rsid w:val="00FF1B1E"/>
    <w:rsid w:val="00FF2238"/>
    <w:rsid w:val="00FF2842"/>
    <w:rsid w:val="00FF30DF"/>
    <w:rsid w:val="00FF3307"/>
    <w:rsid w:val="00FF34B7"/>
    <w:rsid w:val="00FF37C1"/>
    <w:rsid w:val="00FF3A48"/>
    <w:rsid w:val="00FF3C23"/>
    <w:rsid w:val="00FF3C9F"/>
    <w:rsid w:val="00FF3E6C"/>
    <w:rsid w:val="00FF3F2B"/>
    <w:rsid w:val="00FF423D"/>
    <w:rsid w:val="00FF4259"/>
    <w:rsid w:val="00FF4B00"/>
    <w:rsid w:val="00FF4FEC"/>
    <w:rsid w:val="00FF5463"/>
    <w:rsid w:val="00FF573C"/>
    <w:rsid w:val="00FF5BFC"/>
    <w:rsid w:val="00FF5FD2"/>
    <w:rsid w:val="00FF6248"/>
    <w:rsid w:val="00FF643B"/>
    <w:rsid w:val="00FF6767"/>
    <w:rsid w:val="00FF6B3C"/>
    <w:rsid w:val="00FF6BF1"/>
    <w:rsid w:val="00FF719C"/>
    <w:rsid w:val="00FF7328"/>
    <w:rsid w:val="00FF7A00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87A57F2"/>
  <w15:chartTrackingRefBased/>
  <w15:docId w15:val="{9FBF8AE1-ADDC-4E75-9540-ACA6A67D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7A05"/>
    <w:pPr>
      <w:ind w:left="284"/>
    </w:pPr>
  </w:style>
  <w:style w:type="paragraph" w:customStyle="1" w:styleId="AAFrameAddress">
    <w:name w:val="AA Frame Address"/>
    <w:basedOn w:val="Heading1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semiHidden/>
    <w:rsid w:val="00717A05"/>
    <w:pPr>
      <w:ind w:left="1134"/>
    </w:pPr>
  </w:style>
  <w:style w:type="paragraph" w:styleId="TOC6">
    <w:name w:val="toc 6"/>
    <w:basedOn w:val="Normal"/>
    <w:next w:val="Normal"/>
    <w:semiHidden/>
    <w:rsid w:val="00717A05"/>
    <w:pPr>
      <w:ind w:left="1418"/>
    </w:pPr>
  </w:style>
  <w:style w:type="paragraph" w:styleId="TOC7">
    <w:name w:val="toc 7"/>
    <w:basedOn w:val="Normal"/>
    <w:next w:val="Normal"/>
    <w:semiHidden/>
    <w:rsid w:val="00717A05"/>
    <w:pPr>
      <w:ind w:left="1701"/>
    </w:pPr>
  </w:style>
  <w:style w:type="paragraph" w:styleId="TOC8">
    <w:name w:val="toc 8"/>
    <w:basedOn w:val="Normal"/>
    <w:next w:val="Normal"/>
    <w:semiHidden/>
    <w:rsid w:val="00717A05"/>
    <w:pPr>
      <w:ind w:left="1985"/>
    </w:pPr>
  </w:style>
  <w:style w:type="paragraph" w:styleId="TOC9">
    <w:name w:val="toc 9"/>
    <w:basedOn w:val="Normal"/>
    <w:next w:val="Normal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semiHidden/>
    <w:rsid w:val="00717A05"/>
    <w:pPr>
      <w:ind w:left="567" w:hanging="567"/>
    </w:pPr>
  </w:style>
  <w:style w:type="paragraph" w:styleId="ListBullet5">
    <w:name w:val="List Bullet 5"/>
    <w:basedOn w:val="Normal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rsid w:val="00717A05"/>
    <w:pPr>
      <w:framePr w:h="443" w:wrap="around" w:y="8223"/>
    </w:pPr>
  </w:style>
  <w:style w:type="paragraph" w:customStyle="1" w:styleId="a">
    <w:name w:val="¢éÍ¤ÇÒ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iPriority w:val="99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4ED56-9BFA-4FB5-925B-EF42D4644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93</Pages>
  <Words>18612</Words>
  <Characters>106091</Characters>
  <Application>Microsoft Office Word</Application>
  <DocSecurity>0</DocSecurity>
  <Lines>884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124455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Onrapee, Laksameevong</cp:lastModifiedBy>
  <cp:revision>6</cp:revision>
  <cp:lastPrinted>2020-02-17T03:04:00Z</cp:lastPrinted>
  <dcterms:created xsi:type="dcterms:W3CDTF">2020-02-17T05:15:00Z</dcterms:created>
  <dcterms:modified xsi:type="dcterms:W3CDTF">2020-02-17T12:50:00Z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