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D071B" w14:textId="77777777" w:rsidR="003E6A5C" w:rsidRPr="005A7FEB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9"/>
          <w:szCs w:val="29"/>
          <w:cs/>
          <w:lang w:val="en-US" w:bidi="th-TH"/>
        </w:rPr>
      </w:pPr>
      <w:r w:rsidRPr="005A7FEB">
        <w:rPr>
          <w:rFonts w:ascii="Angsana New" w:hAnsi="Angsana New"/>
          <w:b w:val="0"/>
          <w:bCs/>
          <w:sz w:val="29"/>
          <w:szCs w:val="29"/>
          <w:cs/>
          <w:lang w:bidi="th-TH"/>
        </w:rPr>
        <w:t>หมายเหตุ</w:t>
      </w:r>
      <w:r w:rsidRPr="005A7FEB">
        <w:rPr>
          <w:rFonts w:ascii="Angsana New" w:hAnsi="Angsana New"/>
          <w:b w:val="0"/>
          <w:bCs/>
          <w:sz w:val="29"/>
          <w:szCs w:val="29"/>
        </w:rPr>
        <w:tab/>
      </w:r>
      <w:r w:rsidRPr="005A7FEB">
        <w:rPr>
          <w:rFonts w:ascii="Angsana New" w:hAnsi="Angsana New"/>
          <w:b w:val="0"/>
          <w:bCs/>
          <w:sz w:val="29"/>
          <w:szCs w:val="29"/>
          <w:cs/>
          <w:lang w:bidi="th-TH"/>
        </w:rPr>
        <w:t>สารบัญ</w:t>
      </w:r>
    </w:p>
    <w:p w14:paraId="31C65B4B" w14:textId="77777777" w:rsidR="003E6A5C" w:rsidRPr="005A7FEB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8"/>
          <w:szCs w:val="8"/>
          <w:lang w:bidi="th-TH"/>
        </w:rPr>
      </w:pPr>
    </w:p>
    <w:p w14:paraId="21A926D6" w14:textId="77777777" w:rsidR="003E6A5C" w:rsidRPr="005A7FEB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ข้อมูลทั่วไป</w:t>
      </w:r>
    </w:p>
    <w:p w14:paraId="7143AA5E" w14:textId="77777777" w:rsidR="001876D1" w:rsidRPr="005A7FEB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เกณฑ์การจัดทำงบการเงิน</w:t>
      </w:r>
    </w:p>
    <w:p w14:paraId="4BEBD50E" w14:textId="77777777" w:rsidR="001876D1" w:rsidRPr="00F32074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F32074">
        <w:rPr>
          <w:rFonts w:ascii="Angsana New" w:hAnsi="Angsana New"/>
          <w:sz w:val="29"/>
          <w:szCs w:val="29"/>
          <w:cs/>
          <w:lang w:bidi="th-TH"/>
        </w:rPr>
        <w:t>นโยบายการบัญชีที่สำคัญ</w:t>
      </w:r>
    </w:p>
    <w:p w14:paraId="31594C22" w14:textId="77777777" w:rsidR="001452DA" w:rsidRPr="005A7FEB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บุคคลหรือกิจการที่เกี่ยวข้องกัน</w:t>
      </w:r>
    </w:p>
    <w:p w14:paraId="49CA8A38" w14:textId="77777777" w:rsidR="00CD2DAE" w:rsidRPr="005A7FEB" w:rsidRDefault="00CD2DA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เงินสดและรายการเทียบเท่าเงินสด</w:t>
      </w:r>
    </w:p>
    <w:p w14:paraId="7A256653" w14:textId="77777777" w:rsidR="003E6A5C" w:rsidRPr="005A7FEB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ลูกหนี้การค้า</w:t>
      </w:r>
    </w:p>
    <w:p w14:paraId="07D37225" w14:textId="77777777" w:rsidR="003F6349" w:rsidRPr="005A7FEB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ลูกหนี้อื่น</w:t>
      </w:r>
    </w:p>
    <w:p w14:paraId="55CEAFCF" w14:textId="77777777" w:rsidR="003F6349" w:rsidRPr="005A7FEB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เงินให้กู้ยืม</w:t>
      </w:r>
    </w:p>
    <w:p w14:paraId="753B8524" w14:textId="77777777" w:rsidR="00CD2DAE" w:rsidRPr="005A7FEB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สินค้าคงเหลือ</w:t>
      </w:r>
    </w:p>
    <w:p w14:paraId="076FBA55" w14:textId="77777777" w:rsidR="00F64778" w:rsidRPr="005A7FEB" w:rsidRDefault="00B9216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เงินลงทุนใน</w:t>
      </w:r>
      <w:r w:rsidR="00573DA3" w:rsidRPr="005A7FEB">
        <w:rPr>
          <w:rFonts w:ascii="Angsana New" w:hAnsi="Angsana New"/>
          <w:sz w:val="29"/>
          <w:szCs w:val="29"/>
          <w:cs/>
          <w:lang w:bidi="th-TH"/>
        </w:rPr>
        <w:t>บริษัทย่อย</w:t>
      </w:r>
    </w:p>
    <w:p w14:paraId="644BF2EB" w14:textId="77777777" w:rsidR="00573DA3" w:rsidRPr="005A7FEB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เงินลงทุนใน</w:t>
      </w:r>
      <w:r w:rsidR="00573DA3" w:rsidRPr="005A7FEB">
        <w:rPr>
          <w:rFonts w:ascii="Angsana New" w:hAnsi="Angsana New" w:hint="cs"/>
          <w:sz w:val="29"/>
          <w:szCs w:val="29"/>
          <w:cs/>
          <w:lang w:bidi="th-TH"/>
        </w:rPr>
        <w:t>การร่วมค้า</w:t>
      </w:r>
    </w:p>
    <w:p w14:paraId="50B3095F" w14:textId="77777777" w:rsidR="00B61432" w:rsidRPr="005A7FEB" w:rsidRDefault="00B61432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เงินลงทุน</w:t>
      </w:r>
      <w:r w:rsidRPr="005A7FEB">
        <w:rPr>
          <w:rFonts w:ascii="Angsana New" w:hAnsi="Angsana New" w:hint="cs"/>
          <w:sz w:val="29"/>
          <w:szCs w:val="29"/>
          <w:cs/>
          <w:lang w:bidi="th-TH"/>
        </w:rPr>
        <w:t>ระยะยาวอื่น</w:t>
      </w:r>
    </w:p>
    <w:p w14:paraId="7F7B5FD8" w14:textId="77777777" w:rsidR="003E6A5C" w:rsidRPr="005A7FEB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ที่ดิน อาคารและอุปกรณ์</w:t>
      </w:r>
    </w:p>
    <w:p w14:paraId="3B18D59C" w14:textId="77777777" w:rsidR="00507AAC" w:rsidRPr="005A7FEB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หนี้สิน</w:t>
      </w:r>
      <w:r w:rsidRPr="005A7FEB">
        <w:rPr>
          <w:rFonts w:ascii="Angsana New" w:hAnsi="Angsana New"/>
          <w:sz w:val="29"/>
          <w:szCs w:val="29"/>
          <w:cs/>
          <w:lang w:bidi="th-TH"/>
        </w:rPr>
        <w:t>ที่มีภาระดอกเบี้ย</w:t>
      </w:r>
    </w:p>
    <w:p w14:paraId="42C78A21" w14:textId="77777777" w:rsidR="003E6A5C" w:rsidRPr="005A7FEB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เจ้าหนี้การค้า</w:t>
      </w:r>
    </w:p>
    <w:p w14:paraId="7C0AE043" w14:textId="77777777" w:rsidR="000122A5" w:rsidRPr="005A7FEB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เจ้าหนี้อื่น</w:t>
      </w:r>
    </w:p>
    <w:p w14:paraId="484A6718" w14:textId="77777777" w:rsidR="000122A5" w:rsidRPr="005A7FEB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ค่าใช้จ่ายค้างจ่าย</w:t>
      </w:r>
    </w:p>
    <w:p w14:paraId="6961EE31" w14:textId="77777777" w:rsidR="003E6A5C" w:rsidRPr="005A7FEB" w:rsidRDefault="009D2E4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ประมาณการหนี้สินไม่หมุนเวียนสำหรับ</w:t>
      </w:r>
      <w:r w:rsidR="002734AC" w:rsidRPr="005A7FEB">
        <w:rPr>
          <w:rFonts w:ascii="Angsana New" w:hAnsi="Angsana New"/>
          <w:sz w:val="29"/>
          <w:szCs w:val="29"/>
          <w:cs/>
          <w:lang w:bidi="th-TH"/>
        </w:rPr>
        <w:t>ผลประโยชน์พนักงาน</w:t>
      </w:r>
    </w:p>
    <w:p w14:paraId="6CFBABE9" w14:textId="77777777" w:rsidR="00C91C33" w:rsidRPr="005A7FEB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ทุนเรือนหุ้น</w:t>
      </w:r>
    </w:p>
    <w:p w14:paraId="0DFEE8E2" w14:textId="77777777" w:rsidR="00C91C33" w:rsidRPr="005A7FEB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สำรอง</w:t>
      </w:r>
    </w:p>
    <w:p w14:paraId="0738D47C" w14:textId="77777777" w:rsidR="00C91C33" w:rsidRPr="005A7FEB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ส่วนงาน</w:t>
      </w:r>
      <w:r w:rsidR="00EC3994" w:rsidRPr="005A7FEB">
        <w:rPr>
          <w:rFonts w:ascii="Angsana New" w:hAnsi="Angsana New" w:hint="cs"/>
          <w:sz w:val="29"/>
          <w:szCs w:val="29"/>
          <w:cs/>
          <w:lang w:bidi="th-TH"/>
        </w:rPr>
        <w:t>ดำเนินงาน</w:t>
      </w:r>
      <w:r w:rsidR="002132D6">
        <w:rPr>
          <w:rFonts w:ascii="Angsana New" w:hAnsi="Angsana New" w:hint="cs"/>
          <w:sz w:val="29"/>
          <w:szCs w:val="29"/>
          <w:cs/>
          <w:lang w:bidi="th-TH"/>
        </w:rPr>
        <w:t>และการจำแนกรายได้</w:t>
      </w:r>
    </w:p>
    <w:p w14:paraId="2A3C5D3C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ค่าใช้จ่ายผลประโยชน์ของพนักงาน</w:t>
      </w:r>
    </w:p>
    <w:p w14:paraId="68D18582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ค่าใช้จ่ายตามลักษณะ</w:t>
      </w:r>
    </w:p>
    <w:p w14:paraId="48FBCDB4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ต้นทุนทางการเงิน</w:t>
      </w:r>
    </w:p>
    <w:p w14:paraId="7F0F476E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ภาษีเงินได้</w:t>
      </w:r>
    </w:p>
    <w:p w14:paraId="08344D63" w14:textId="77777777" w:rsidR="003E6A5C" w:rsidRPr="005A7FEB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/>
          <w:sz w:val="29"/>
          <w:szCs w:val="29"/>
          <w:cs/>
          <w:lang w:bidi="th-TH"/>
        </w:rPr>
        <w:t>กำไรต่อหุ้น</w:t>
      </w:r>
      <w:r w:rsidR="00470AB0">
        <w:rPr>
          <w:rFonts w:ascii="Angsana New" w:hAnsi="Angsana New" w:hint="cs"/>
          <w:sz w:val="29"/>
          <w:szCs w:val="29"/>
          <w:cs/>
          <w:lang w:bidi="th-TH"/>
        </w:rPr>
        <w:t>ขั้นพื้นฐาน</w:t>
      </w:r>
    </w:p>
    <w:p w14:paraId="59897D58" w14:textId="77777777" w:rsidR="00DA3E81" w:rsidRPr="005A7FEB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เงินปันผล</w:t>
      </w:r>
    </w:p>
    <w:p w14:paraId="0A9A8385" w14:textId="77777777" w:rsidR="00470577" w:rsidRPr="005A7FEB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เครื่องมือทางการเงิน</w:t>
      </w:r>
    </w:p>
    <w:p w14:paraId="64B44408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ภาระผูกพันกับกิจการที่ไม่เกี่ยวข้องกัน</w:t>
      </w:r>
    </w:p>
    <w:p w14:paraId="72A2C204" w14:textId="77777777" w:rsidR="00B11286" w:rsidRPr="005A7FEB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เหตุการณ์ภายหลังรอบระยะเวลารายงาน</w:t>
      </w:r>
    </w:p>
    <w:p w14:paraId="68FA0EDC" w14:textId="77777777" w:rsidR="00573DA3" w:rsidRPr="005A7FEB" w:rsidRDefault="00573DA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29"/>
          <w:szCs w:val="29"/>
          <w:cs/>
          <w:lang w:bidi="th-TH"/>
        </w:rPr>
      </w:pPr>
      <w:r w:rsidRPr="005A7FEB">
        <w:rPr>
          <w:rFonts w:ascii="Angsana New" w:hAnsi="Angsana New" w:hint="cs"/>
          <w:sz w:val="29"/>
          <w:szCs w:val="29"/>
          <w:cs/>
          <w:lang w:bidi="th-TH"/>
        </w:rPr>
        <w:t>มาตรฐานการรายงานทางการเงินที่ยังไม่ได้ใช้</w:t>
      </w:r>
    </w:p>
    <w:p w14:paraId="5C18EE0E" w14:textId="77777777" w:rsidR="003E6A5C" w:rsidRPr="005A7FEB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</w:rPr>
      </w:pPr>
      <w:r w:rsidRPr="00E4201B">
        <w:rPr>
          <w:rFonts w:ascii="Angsana New" w:hAnsi="Angsana New"/>
          <w:sz w:val="29"/>
          <w:szCs w:val="29"/>
          <w:cs/>
        </w:rPr>
        <w:br w:type="page"/>
      </w:r>
      <w:r w:rsidR="00777B4A" w:rsidRPr="005A7FE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1153ACB" w14:textId="77777777" w:rsidR="003E6A5C" w:rsidRPr="005A7FEB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ab/>
      </w:r>
      <w:r w:rsidRPr="005A7FEB">
        <w:rPr>
          <w:rFonts w:ascii="Angsana New" w:hAnsi="Angsana New" w:hint="cs"/>
          <w:sz w:val="30"/>
          <w:szCs w:val="30"/>
          <w:cs/>
        </w:rPr>
        <w:tab/>
      </w:r>
      <w:r w:rsidR="00777B4A" w:rsidRPr="005A7FE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160AC" w:rsidRPr="005A7FEB">
        <w:rPr>
          <w:rFonts w:ascii="Angsana New" w:hAnsi="Angsana New"/>
          <w:sz w:val="30"/>
          <w:szCs w:val="30"/>
          <w:cs/>
        </w:rPr>
        <w:t xml:space="preserve"> </w:t>
      </w:r>
      <w:r w:rsidR="00064B29">
        <w:rPr>
          <w:rFonts w:ascii="Angsana New" w:hAnsi="Angsana New"/>
          <w:sz w:val="30"/>
          <w:szCs w:val="30"/>
        </w:rPr>
        <w:t>18</w:t>
      </w:r>
      <w:r w:rsidR="004370DE" w:rsidRPr="005A7FEB">
        <w:rPr>
          <w:rFonts w:ascii="Angsana New" w:hAnsi="Angsana New"/>
          <w:sz w:val="30"/>
          <w:szCs w:val="30"/>
        </w:rPr>
        <w:t xml:space="preserve"> </w:t>
      </w:r>
      <w:r w:rsidR="004370DE" w:rsidRPr="005A7FE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A2305" w:rsidRPr="005A7FEB">
        <w:rPr>
          <w:rFonts w:ascii="Angsana New" w:hAnsi="Angsana New"/>
          <w:sz w:val="30"/>
          <w:szCs w:val="30"/>
        </w:rPr>
        <w:t>256</w:t>
      </w:r>
      <w:r w:rsidR="00CD718B">
        <w:rPr>
          <w:rFonts w:ascii="Angsana New" w:hAnsi="Angsana New" w:hint="cs"/>
          <w:sz w:val="30"/>
          <w:szCs w:val="30"/>
          <w:cs/>
        </w:rPr>
        <w:t>3</w:t>
      </w:r>
    </w:p>
    <w:p w14:paraId="567D6B71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248FA4E5" w14:textId="77777777" w:rsidR="003E6A5C" w:rsidRPr="005A7FEB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1</w:t>
      </w:r>
      <w:r w:rsidRPr="005A7FEB">
        <w:rPr>
          <w:rFonts w:ascii="Angsana New" w:hAnsi="Angsana New"/>
          <w:sz w:val="30"/>
          <w:szCs w:val="30"/>
          <w:u w:val="none"/>
        </w:rPr>
        <w:tab/>
      </w:r>
      <w:r w:rsidR="003E6A5C" w:rsidRPr="005A7FE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5A7FEB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5AE2744" w14:textId="77777777" w:rsidR="00117384" w:rsidRPr="00C60B9B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C60B9B">
        <w:rPr>
          <w:rFonts w:ascii="Angsana New" w:hAnsi="Angsana New"/>
          <w:sz w:val="30"/>
          <w:szCs w:val="30"/>
          <w:lang w:bidi="th-TH"/>
        </w:rPr>
        <w:t>(</w:t>
      </w:r>
      <w:r w:rsidRPr="00C60B9B">
        <w:rPr>
          <w:rFonts w:ascii="Angsana New" w:hAnsi="Angsana New"/>
          <w:sz w:val="30"/>
          <w:szCs w:val="30"/>
          <w:cs/>
        </w:rPr>
        <w:t>ประเทศไทย</w:t>
      </w:r>
      <w:r w:rsidRPr="00C60B9B">
        <w:rPr>
          <w:rFonts w:ascii="Angsana New" w:hAnsi="Angsana New"/>
          <w:sz w:val="30"/>
          <w:szCs w:val="30"/>
          <w:lang w:bidi="th-TH"/>
        </w:rPr>
        <w:t>)</w:t>
      </w:r>
      <w:r w:rsidRPr="00C60B9B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C60B9B">
        <w:rPr>
          <w:rFonts w:ascii="Angsana New" w:hAnsi="Angsana New"/>
          <w:sz w:val="30"/>
          <w:szCs w:val="30"/>
          <w:lang w:bidi="th-TH"/>
        </w:rPr>
        <w:t>“</w:t>
      </w:r>
      <w:r w:rsidRPr="00C60B9B">
        <w:rPr>
          <w:rFonts w:ascii="Angsana New" w:hAnsi="Angsana New"/>
          <w:sz w:val="30"/>
          <w:szCs w:val="30"/>
          <w:cs/>
        </w:rPr>
        <w:t>บริษัท</w:t>
      </w:r>
      <w:r w:rsidRPr="00C60B9B">
        <w:rPr>
          <w:rFonts w:ascii="Angsana New" w:hAnsi="Angsana New"/>
          <w:sz w:val="30"/>
          <w:szCs w:val="30"/>
          <w:lang w:bidi="th-TH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A0F3E">
        <w:rPr>
          <w:rFonts w:ascii="Angsana New" w:hAnsi="Angsana New"/>
          <w:sz w:val="30"/>
          <w:szCs w:val="30"/>
          <w:cs/>
        </w:rPr>
        <w:t>จดทะเบียนกับ</w:t>
      </w:r>
      <w:r w:rsidRPr="00483CFF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Pr="00483CFF">
        <w:rPr>
          <w:rFonts w:ascii="Angsana New" w:hAnsi="Angsana New"/>
          <w:spacing w:val="2"/>
          <w:sz w:val="30"/>
          <w:szCs w:val="30"/>
          <w:lang w:bidi="th-TH"/>
        </w:rPr>
        <w:t xml:space="preserve">16 </w:t>
      </w:r>
      <w:r w:rsidRPr="00483CFF">
        <w:rPr>
          <w:rFonts w:ascii="Angsana New" w:hAnsi="Angsana New"/>
          <w:spacing w:val="2"/>
          <w:sz w:val="30"/>
          <w:szCs w:val="30"/>
          <w:cs/>
        </w:rPr>
        <w:t>มิถุนายน 255</w:t>
      </w:r>
      <w:r w:rsidRPr="00483CFF">
        <w:rPr>
          <w:rFonts w:ascii="Angsana New" w:hAnsi="Angsana New"/>
          <w:spacing w:val="2"/>
          <w:sz w:val="30"/>
          <w:szCs w:val="30"/>
          <w:lang w:bidi="th-TH"/>
        </w:rPr>
        <w:t>1</w:t>
      </w:r>
      <w:r w:rsidRPr="00483CF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483CFF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483CFF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483CFF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483CFF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483CFF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483CFF">
        <w:rPr>
          <w:rFonts w:ascii="Angsana New" w:hAnsi="Angsana New"/>
          <w:spacing w:val="2"/>
          <w:sz w:val="30"/>
          <w:szCs w:val="30"/>
        </w:rPr>
        <w:t xml:space="preserve"> </w:t>
      </w:r>
      <w:r w:rsidRPr="00483CFF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C60B9B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B877515" w14:textId="77777777" w:rsidR="003E6A5C" w:rsidRPr="005A7FEB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5A7FEB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5A7FEB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5A7FEB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5A7FEB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5A7FEB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5A7FEB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5A7FE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5A7FEB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5A7FEB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5A7FEB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5A7FEB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5A7FEB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5A7FEB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5A7FEB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5A7FEB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5A7FEB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5A7FEB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0B7270" w:rsidRPr="005A7FEB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5A7FEB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8A3065" w:rsidRPr="005A7FEB">
        <w:rPr>
          <w:rFonts w:ascii="Angsana New" w:hAnsi="Angsana New"/>
          <w:sz w:val="30"/>
          <w:szCs w:val="30"/>
          <w:lang w:val="en-US" w:bidi="th-TH"/>
        </w:rPr>
        <w:t>34</w:t>
      </w:r>
      <w:r w:rsidR="00B37545" w:rsidRPr="005A7FEB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5A7FEB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5A7FEB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5A7FEB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5A7FEB">
        <w:rPr>
          <w:rFonts w:ascii="Angsana New" w:hAnsi="Angsana New"/>
          <w:sz w:val="30"/>
          <w:szCs w:val="30"/>
          <w:cs/>
          <w:lang w:val="en-US" w:bidi="th-TH"/>
        </w:rPr>
        <w:t>และประเทศบริติช เวอร์จิ้น ไอร์</w:t>
      </w:r>
      <w:r w:rsidR="00F71F17" w:rsidRPr="005A7FEB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14:paraId="66A35ED3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479A756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0B7270" w:rsidRPr="005A7FEB">
        <w:rPr>
          <w:rFonts w:ascii="Angsana New" w:hAnsi="Angsana New" w:hint="cs"/>
          <w:sz w:val="30"/>
          <w:szCs w:val="30"/>
          <w:cs/>
        </w:rPr>
        <w:t>การ</w:t>
      </w:r>
      <w:r w:rsidR="00441072" w:rsidRPr="005A7FEB">
        <w:rPr>
          <w:rFonts w:ascii="Angsana New" w:hAnsi="Angsana New" w:hint="cs"/>
          <w:sz w:val="30"/>
          <w:szCs w:val="30"/>
          <w:cs/>
        </w:rPr>
        <w:t>จัด</w:t>
      </w:r>
      <w:r w:rsidR="00E5208C" w:rsidRPr="005A7FEB">
        <w:rPr>
          <w:rFonts w:ascii="Angsana New" w:hAnsi="Angsana New"/>
          <w:sz w:val="30"/>
          <w:szCs w:val="30"/>
          <w:cs/>
        </w:rPr>
        <w:t>จำหน่าย</w:t>
      </w:r>
      <w:r w:rsidR="000B7270" w:rsidRPr="005A7FEB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E5208C" w:rsidRPr="005A7FEB">
        <w:rPr>
          <w:rFonts w:ascii="Angsana New" w:hAnsi="Angsana New"/>
          <w:sz w:val="30"/>
          <w:szCs w:val="30"/>
          <w:cs/>
        </w:rPr>
        <w:t>คอมพิวเตอร์</w:t>
      </w:r>
      <w:r w:rsidR="000B7270" w:rsidRPr="005A7FEB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="00E5208C" w:rsidRPr="005A7FEB">
        <w:rPr>
          <w:rFonts w:ascii="Angsana New" w:hAnsi="Angsana New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ร</w:t>
      </w:r>
      <w:r w:rsidR="00CC212A" w:rsidRPr="005A7FEB">
        <w:rPr>
          <w:rFonts w:ascii="Angsana New" w:hAnsi="Angsana New"/>
          <w:sz w:val="30"/>
          <w:szCs w:val="30"/>
          <w:cs/>
        </w:rPr>
        <w:t>ายละเอียดของ</w:t>
      </w:r>
      <w:r w:rsidR="00573DA3" w:rsidRPr="005A7FEB">
        <w:rPr>
          <w:rFonts w:ascii="Angsana New" w:hAnsi="Angsana New"/>
          <w:sz w:val="30"/>
          <w:szCs w:val="30"/>
          <w:cs/>
        </w:rPr>
        <w:t>บริษัทย่อยและ</w:t>
      </w:r>
      <w:r w:rsidR="00B6333B" w:rsidRPr="005A7FEB">
        <w:rPr>
          <w:rFonts w:ascii="Angsana New" w:hAnsi="Angsana New" w:hint="cs"/>
          <w:sz w:val="30"/>
          <w:szCs w:val="30"/>
          <w:cs/>
        </w:rPr>
        <w:t>การร่วมค้า</w:t>
      </w:r>
      <w:r w:rsidR="00CC212A" w:rsidRPr="005A7FEB">
        <w:rPr>
          <w:rFonts w:ascii="Angsana New" w:hAnsi="Angsana New"/>
          <w:sz w:val="30"/>
          <w:szCs w:val="30"/>
          <w:cs/>
        </w:rPr>
        <w:t xml:space="preserve"> ณ วันที่</w:t>
      </w:r>
      <w:r w:rsidR="000B7270"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D11859" w:rsidRPr="005A7FEB">
        <w:rPr>
          <w:rFonts w:ascii="Angsana New" w:hAnsi="Angsana New"/>
          <w:sz w:val="30"/>
          <w:szCs w:val="30"/>
        </w:rPr>
        <w:t xml:space="preserve">31 </w:t>
      </w:r>
      <w:r w:rsidR="00D11859" w:rsidRPr="005A7F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D4112" w:rsidRPr="005A7FEB">
        <w:rPr>
          <w:rFonts w:ascii="Angsana New" w:hAnsi="Angsana New"/>
          <w:sz w:val="30"/>
          <w:szCs w:val="30"/>
        </w:rPr>
        <w:t>25</w:t>
      </w:r>
      <w:r w:rsidR="00DA2305" w:rsidRPr="005A7FEB">
        <w:rPr>
          <w:rFonts w:ascii="Angsana New" w:hAnsi="Angsana New"/>
          <w:sz w:val="30"/>
          <w:szCs w:val="30"/>
        </w:rPr>
        <w:t>6</w:t>
      </w:r>
      <w:r w:rsidR="00CD718B">
        <w:rPr>
          <w:rFonts w:ascii="Angsana New" w:hAnsi="Angsana New" w:hint="cs"/>
          <w:sz w:val="30"/>
          <w:szCs w:val="30"/>
          <w:cs/>
        </w:rPr>
        <w:t>2</w:t>
      </w:r>
      <w:r w:rsidR="00385D7B" w:rsidRPr="005A7FEB">
        <w:rPr>
          <w:rFonts w:ascii="Angsana New" w:hAnsi="Angsana New"/>
          <w:sz w:val="30"/>
          <w:szCs w:val="30"/>
        </w:rPr>
        <w:t xml:space="preserve"> </w:t>
      </w:r>
      <w:r w:rsidR="00E751E4" w:rsidRPr="005A7FEB">
        <w:rPr>
          <w:rFonts w:ascii="Angsana New" w:hAnsi="Angsana New"/>
          <w:sz w:val="30"/>
          <w:szCs w:val="30"/>
          <w:cs/>
        </w:rPr>
        <w:t xml:space="preserve">และ </w:t>
      </w:r>
      <w:r w:rsidR="00DA2305" w:rsidRPr="005A7FEB">
        <w:rPr>
          <w:rFonts w:ascii="Angsana New" w:hAnsi="Angsana New"/>
          <w:sz w:val="30"/>
          <w:szCs w:val="30"/>
        </w:rPr>
        <w:t>256</w:t>
      </w:r>
      <w:r w:rsidR="00CD718B">
        <w:rPr>
          <w:rFonts w:ascii="Angsana New" w:hAnsi="Angsana New" w:hint="cs"/>
          <w:sz w:val="30"/>
          <w:szCs w:val="30"/>
          <w:cs/>
        </w:rPr>
        <w:t>1</w:t>
      </w:r>
      <w:r w:rsidR="001111B4" w:rsidRPr="005A7FEB">
        <w:rPr>
          <w:rFonts w:ascii="Angsana New" w:hAnsi="Angsana New"/>
          <w:sz w:val="30"/>
          <w:szCs w:val="30"/>
          <w:cs/>
        </w:rPr>
        <w:t xml:space="preserve"> </w:t>
      </w:r>
      <w:r w:rsidR="007D1C09" w:rsidRPr="005A7FEB">
        <w:rPr>
          <w:rFonts w:ascii="Angsana New" w:hAnsi="Angsana New"/>
          <w:sz w:val="30"/>
          <w:szCs w:val="30"/>
          <w:cs/>
        </w:rPr>
        <w:t>ได้เปิ</w:t>
      </w:r>
      <w:r w:rsidR="00441072" w:rsidRPr="005A7FEB">
        <w:rPr>
          <w:rFonts w:ascii="Angsana New" w:hAnsi="Angsana New"/>
          <w:sz w:val="30"/>
          <w:szCs w:val="30"/>
          <w:cs/>
        </w:rPr>
        <w:t>ดเผยไว้ในหมายเหตุ</w:t>
      </w:r>
      <w:r w:rsidR="007D1C09" w:rsidRPr="005A7FEB">
        <w:rPr>
          <w:rFonts w:ascii="Angsana New" w:hAnsi="Angsana New"/>
          <w:sz w:val="30"/>
          <w:szCs w:val="30"/>
          <w:cs/>
        </w:rPr>
        <w:t>ข้อ</w:t>
      </w:r>
      <w:r w:rsidR="006D159B" w:rsidRPr="005A7FEB">
        <w:rPr>
          <w:rFonts w:ascii="Angsana New" w:hAnsi="Angsana New"/>
          <w:sz w:val="30"/>
          <w:szCs w:val="30"/>
        </w:rPr>
        <w:t xml:space="preserve"> 10</w:t>
      </w:r>
      <w:r w:rsidR="00A34CF3" w:rsidRPr="005A7FEB">
        <w:rPr>
          <w:rFonts w:ascii="Angsana New" w:hAnsi="Angsana New"/>
          <w:sz w:val="30"/>
          <w:szCs w:val="30"/>
        </w:rPr>
        <w:t xml:space="preserve"> </w:t>
      </w:r>
      <w:r w:rsidR="00A34CF3" w:rsidRPr="005A7FEB">
        <w:rPr>
          <w:rFonts w:ascii="Angsana New" w:hAnsi="Angsana New" w:hint="cs"/>
          <w:sz w:val="30"/>
          <w:szCs w:val="30"/>
          <w:cs/>
        </w:rPr>
        <w:t>และ</w:t>
      </w:r>
      <w:r w:rsidR="007D1C09" w:rsidRPr="005A7FEB">
        <w:rPr>
          <w:rFonts w:ascii="Angsana New" w:hAnsi="Angsana New"/>
          <w:sz w:val="30"/>
          <w:szCs w:val="30"/>
          <w:cs/>
        </w:rPr>
        <w:t xml:space="preserve"> </w:t>
      </w:r>
      <w:r w:rsidR="006D159B" w:rsidRPr="005A7FEB">
        <w:rPr>
          <w:rFonts w:ascii="Angsana New" w:hAnsi="Angsana New"/>
          <w:sz w:val="30"/>
          <w:szCs w:val="30"/>
        </w:rPr>
        <w:t>11</w:t>
      </w:r>
      <w:r w:rsidR="00B6333B" w:rsidRPr="005A7FEB">
        <w:rPr>
          <w:rFonts w:ascii="Angsana New" w:hAnsi="Angsana New"/>
          <w:sz w:val="30"/>
          <w:szCs w:val="30"/>
        </w:rPr>
        <w:t xml:space="preserve"> </w:t>
      </w:r>
      <w:r w:rsidR="00B6333B" w:rsidRPr="005A7FE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DCBD2E7" w14:textId="77777777" w:rsidR="003E6A5C" w:rsidRPr="005A7FEB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A7FEB">
        <w:rPr>
          <w:rFonts w:ascii="Angsana New" w:hAnsi="Angsana New"/>
          <w:sz w:val="30"/>
          <w:szCs w:val="30"/>
          <w:u w:val="none"/>
        </w:rPr>
        <w:t>2</w:t>
      </w:r>
      <w:r w:rsidRPr="005A7FEB">
        <w:rPr>
          <w:rFonts w:ascii="Angsana New" w:hAnsi="Angsana New"/>
          <w:sz w:val="30"/>
          <w:szCs w:val="30"/>
          <w:u w:val="none"/>
        </w:rPr>
        <w:tab/>
      </w:r>
      <w:r w:rsidR="00E07E6F" w:rsidRPr="005A7FEB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</w:p>
    <w:p w14:paraId="1F66BBFD" w14:textId="77777777" w:rsidR="003E6A5C" w:rsidRPr="005A7FEB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346AB1B" w14:textId="77777777" w:rsidR="00AF1B65" w:rsidRPr="005A7FEB" w:rsidRDefault="00AF1B65" w:rsidP="001E3A7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091F0E9E" w14:textId="77777777" w:rsidR="00AF1B65" w:rsidRPr="005A7FEB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8074C8" w14:textId="77777777" w:rsidR="00AF1B65" w:rsidRPr="005A7FEB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515C9">
        <w:rPr>
          <w:rFonts w:ascii="Angsana New" w:hAnsi="Angsana New"/>
          <w:sz w:val="30"/>
          <w:szCs w:val="30"/>
        </w:rPr>
        <w:t xml:space="preserve">       </w:t>
      </w:r>
      <w:r w:rsidRPr="005A7FEB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660CC4AA" w14:textId="77777777" w:rsidR="00AF1B65" w:rsidRPr="005A7FEB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2E1ADD0" w14:textId="2DA66216" w:rsidR="00E4154A" w:rsidRPr="00E4154A" w:rsidRDefault="009D5A58" w:rsidP="00E4154A">
      <w:pPr>
        <w:pStyle w:val="block"/>
        <w:jc w:val="thaiDistribute"/>
        <w:rPr>
          <w:rFonts w:ascii="Gautami" w:hAnsi="Gautami" w:cs="Gautami"/>
          <w:sz w:val="30"/>
          <w:szCs w:val="30"/>
          <w:highlight w:val="cyan"/>
          <w:lang w:bidi="th-TH"/>
        </w:rPr>
      </w:pPr>
      <w:r w:rsidRPr="005A7FEB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 w:rsidR="0037017B">
        <w:rPr>
          <w:rFonts w:ascii="Angsana New" w:hAnsi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5A7FEB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5A7FE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E4154A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Pr="00E4154A">
        <w:rPr>
          <w:rFonts w:ascii="Angsana New" w:hAnsi="Angsana New" w:hint="cs"/>
          <w:sz w:val="30"/>
          <w:szCs w:val="30"/>
          <w:rtl/>
          <w:cs/>
        </w:rPr>
        <w:t>25</w:t>
      </w:r>
      <w:r w:rsidR="00DA2305" w:rsidRPr="00E4154A">
        <w:rPr>
          <w:rFonts w:ascii="Angsana New" w:hAnsi="Angsana New" w:hint="cs"/>
          <w:sz w:val="30"/>
          <w:szCs w:val="30"/>
          <w:rtl/>
        </w:rPr>
        <w:t>6</w:t>
      </w:r>
      <w:r w:rsidR="00CD718B" w:rsidRPr="00E4154A">
        <w:rPr>
          <w:rFonts w:ascii="Angsana New" w:hAnsi="Angsana New" w:hint="cs"/>
          <w:sz w:val="30"/>
          <w:szCs w:val="30"/>
          <w:cs/>
          <w:lang w:bidi="th-TH"/>
        </w:rPr>
        <w:t>2</w:t>
      </w:r>
      <w:r w:rsidRPr="00E4154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E4154A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E5658F" w:rsidRPr="00E4154A">
        <w:rPr>
          <w:rFonts w:ascii="Angsana New" w:hAnsi="Angsana New" w:hint="cs"/>
          <w:sz w:val="30"/>
          <w:szCs w:val="30"/>
          <w:cs/>
          <w:lang w:bidi="th-TH"/>
        </w:rPr>
        <w:t>ถือ</w:t>
      </w:r>
      <w:r w:rsidRPr="00E4154A">
        <w:rPr>
          <w:rFonts w:ascii="Angsana New" w:hAnsi="Angsana New" w:hint="cs"/>
          <w:sz w:val="30"/>
          <w:szCs w:val="30"/>
          <w:cs/>
          <w:lang w:bidi="th-TH"/>
        </w:rPr>
        <w:t>ปฏิบัติตามมาตรฐานการรายงานทางการเงินที่</w:t>
      </w:r>
      <w:r w:rsidR="00C55B0D">
        <w:rPr>
          <w:rFonts w:ascii="Angsana New" w:hAnsi="Angsana New" w:hint="cs"/>
          <w:sz w:val="30"/>
          <w:szCs w:val="30"/>
          <w:cs/>
          <w:lang w:bidi="th-TH"/>
        </w:rPr>
        <w:t>ออกและ</w:t>
      </w:r>
      <w:r w:rsidRPr="00E4154A">
        <w:rPr>
          <w:rFonts w:ascii="Angsana New" w:hAnsi="Angsana New" w:hint="cs"/>
          <w:sz w:val="30"/>
          <w:szCs w:val="30"/>
          <w:cs/>
          <w:lang w:bidi="th-TH"/>
        </w:rPr>
        <w:t>ปรับปรุงใหม่นั้น มีผลให้เกิดการเปลี่ยนแปลงนโยบายการบัญชีของกลุ่มบริษัท</w:t>
      </w:r>
      <w:r w:rsidR="00E4154A" w:rsidRPr="00E4154A">
        <w:rPr>
          <w:rFonts w:ascii="Angsana New" w:hAnsi="Angsana New" w:hint="cs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 กลุ่มบริษัทได้ปฏิบัติตามมาตรฐานการรายงานทางการเงิน</w:t>
      </w:r>
      <w:r w:rsidR="00E4154A" w:rsidRPr="00E4154A">
        <w:rPr>
          <w:rFonts w:ascii="Angsana New" w:hAnsi="Angsana New" w:hint="cs"/>
          <w:sz w:val="30"/>
          <w:szCs w:val="30"/>
        </w:rPr>
        <w:t xml:space="preserve"> </w:t>
      </w:r>
      <w:r w:rsidR="00E4154A" w:rsidRPr="00E4154A">
        <w:rPr>
          <w:rFonts w:ascii="Angsana New" w:hAnsi="Angsana New" w:hint="cs"/>
          <w:sz w:val="30"/>
          <w:szCs w:val="30"/>
          <w:cs/>
        </w:rPr>
        <w:t>ฉบับที่</w:t>
      </w:r>
      <w:r w:rsidR="00E4154A" w:rsidRPr="00E4154A">
        <w:rPr>
          <w:rFonts w:ascii="Angsana New" w:hAnsi="Angsana New" w:hint="cs"/>
          <w:sz w:val="30"/>
          <w:szCs w:val="30"/>
        </w:rPr>
        <w:t xml:space="preserve"> 15 </w:t>
      </w:r>
      <w:r w:rsidR="00E4154A" w:rsidRPr="00E4154A">
        <w:rPr>
          <w:rFonts w:ascii="Angsana New" w:hAnsi="Angsana New" w:hint="cs"/>
          <w:sz w:val="30"/>
          <w:szCs w:val="30"/>
          <w:cs/>
        </w:rPr>
        <w:t>เรื่อง</w:t>
      </w:r>
      <w:r w:rsidR="00E4154A" w:rsidRPr="00E4154A">
        <w:rPr>
          <w:rFonts w:ascii="Angsana New" w:hAnsi="Angsana New" w:hint="cs"/>
          <w:sz w:val="30"/>
          <w:szCs w:val="30"/>
        </w:rPr>
        <w:t xml:space="preserve"> </w:t>
      </w:r>
      <w:r w:rsidR="00E4154A" w:rsidRPr="00E4154A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E4154A" w:rsidRPr="00E4154A">
        <w:rPr>
          <w:rFonts w:ascii="Angsana New" w:hAnsi="Angsana New" w:hint="cs"/>
          <w:sz w:val="30"/>
          <w:szCs w:val="30"/>
        </w:rPr>
        <w:t xml:space="preserve"> (“TFRS 15”) </w:t>
      </w:r>
      <w:r w:rsidR="00E4154A" w:rsidRPr="00E4154A">
        <w:rPr>
          <w:rFonts w:ascii="Angsana New" w:hAnsi="Angsana New" w:hint="cs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E4154A" w:rsidRPr="00E4154A">
        <w:rPr>
          <w:rFonts w:ascii="Angsana New" w:hAnsi="Angsana New" w:hint="cs"/>
          <w:sz w:val="30"/>
          <w:szCs w:val="30"/>
        </w:rPr>
        <w:t xml:space="preserve">18 </w:t>
      </w:r>
      <w:r w:rsidR="00E4154A" w:rsidRPr="00E4154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E4154A" w:rsidRPr="00E4154A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E4154A" w:rsidRPr="00E4154A">
        <w:rPr>
          <w:rFonts w:ascii="Angsana New" w:hAnsi="Angsana New" w:hint="cs"/>
          <w:sz w:val="30"/>
          <w:szCs w:val="30"/>
        </w:rPr>
        <w:t xml:space="preserve"> (“TAS 18”) </w:t>
      </w:r>
      <w:r w:rsidR="00E4154A" w:rsidRPr="00E4154A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E4154A" w:rsidRPr="00E4154A">
        <w:rPr>
          <w:rFonts w:ascii="Angsana New" w:hAnsi="Angsana New" w:hint="cs"/>
          <w:sz w:val="30"/>
          <w:szCs w:val="30"/>
        </w:rPr>
        <w:t xml:space="preserve">11 </w:t>
      </w:r>
      <w:r w:rsidR="00E4154A" w:rsidRPr="00E4154A">
        <w:rPr>
          <w:rFonts w:ascii="Angsana New" w:hAnsi="Angsana New" w:hint="cs"/>
          <w:sz w:val="30"/>
          <w:szCs w:val="30"/>
          <w:cs/>
        </w:rPr>
        <w:t>เรื่อง</w:t>
      </w:r>
      <w:r w:rsidR="00E4154A" w:rsidRPr="00E4154A">
        <w:rPr>
          <w:rFonts w:ascii="Angsana New" w:hAnsi="Angsana New" w:hint="cs"/>
          <w:sz w:val="30"/>
          <w:szCs w:val="30"/>
        </w:rPr>
        <w:t xml:space="preserve"> </w:t>
      </w:r>
      <w:r w:rsidR="00E4154A" w:rsidRPr="00E4154A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E4154A" w:rsidRPr="00E4154A">
        <w:rPr>
          <w:rFonts w:ascii="Angsana New" w:hAnsi="Angsana New" w:hint="cs"/>
          <w:sz w:val="30"/>
          <w:szCs w:val="30"/>
        </w:rPr>
        <w:t xml:space="preserve"> (“TAS 11”) </w:t>
      </w:r>
      <w:r w:rsidR="00E4154A" w:rsidRPr="00E4154A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E4154A" w:rsidRPr="00E4154A">
        <w:rPr>
          <w:rFonts w:ascii="Angsana New" w:hAnsi="Angsana New" w:hint="cs"/>
          <w:sz w:val="30"/>
          <w:szCs w:val="30"/>
        </w:rPr>
        <w:t xml:space="preserve"> </w:t>
      </w:r>
      <w:r w:rsidR="00E4154A" w:rsidRPr="00E4154A">
        <w:rPr>
          <w:rFonts w:ascii="Angsana New" w:hAnsi="Angsana New" w:hint="cs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="00E4154A" w:rsidRPr="00E4154A">
        <w:rPr>
          <w:rFonts w:ascii="Angsana New" w:hAnsi="Angsana New" w:hint="cs"/>
          <w:sz w:val="30"/>
          <w:szCs w:val="30"/>
        </w:rPr>
        <w:t xml:space="preserve"> </w:t>
      </w:r>
      <w:r w:rsidR="00E4154A" w:rsidRPr="00E4154A">
        <w:rPr>
          <w:rFonts w:ascii="Angsana New" w:hAnsi="Angsana New"/>
          <w:sz w:val="30"/>
          <w:szCs w:val="30"/>
        </w:rPr>
        <w:t>3</w:t>
      </w:r>
      <w:r w:rsidR="00C55B0D">
        <w:rPr>
          <w:rFonts w:ascii="Angsana New" w:hAnsi="Angsana New" w:hint="cs"/>
          <w:sz w:val="30"/>
          <w:szCs w:val="30"/>
          <w:cs/>
          <w:lang w:bidi="th-TH"/>
        </w:rPr>
        <w:t xml:space="preserve"> (</w:t>
      </w:r>
      <w:r w:rsidR="00D47201">
        <w:rPr>
          <w:rFonts w:ascii="Angsana New" w:hAnsi="Angsana New" w:hint="cs"/>
          <w:sz w:val="30"/>
          <w:szCs w:val="30"/>
          <w:cs/>
          <w:lang w:bidi="th-TH"/>
        </w:rPr>
        <w:t>ฒ</w:t>
      </w:r>
      <w:r w:rsidR="00C55B0D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14:paraId="76D5C84B" w14:textId="77777777" w:rsidR="009D5A58" w:rsidRPr="005A7FEB" w:rsidRDefault="009D5A58" w:rsidP="009D5A5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71ED3F" w14:textId="77777777" w:rsidR="009D5A58" w:rsidRPr="005A7FEB" w:rsidRDefault="009D5A58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7A73112" w14:textId="74DD3BBC" w:rsidR="00886EBC" w:rsidRPr="00E4154A" w:rsidRDefault="000B601A" w:rsidP="00A8617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5A7FEB">
        <w:rPr>
          <w:rFonts w:ascii="Angsana New" w:hAnsi="Angsana New"/>
          <w:sz w:val="30"/>
          <w:szCs w:val="30"/>
        </w:rPr>
        <w:br w:type="page"/>
      </w:r>
      <w:r w:rsidR="00E4154A" w:rsidRPr="00E4154A">
        <w:rPr>
          <w:rFonts w:ascii="Angsana New" w:hAnsi="Angsana New" w:hint="cs"/>
          <w:sz w:val="30"/>
          <w:szCs w:val="30"/>
          <w:cs/>
        </w:rPr>
        <w:lastRenderedPageBreak/>
        <w:t>นอกจากนี้</w:t>
      </w:r>
      <w:r w:rsidR="00E4154A" w:rsidRPr="00E4154A">
        <w:rPr>
          <w:rFonts w:ascii="Angsana New" w:hAnsi="Angsana New"/>
          <w:sz w:val="30"/>
          <w:szCs w:val="30"/>
        </w:rPr>
        <w:t xml:space="preserve"> </w:t>
      </w:r>
      <w:r w:rsidR="006B2769" w:rsidRPr="006B2769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6B2769" w:rsidRPr="006B2769">
        <w:rPr>
          <w:rFonts w:ascii="Angsana New" w:eastAsia="Calibri" w:hAnsi="Angsana New"/>
          <w:sz w:val="30"/>
          <w:szCs w:val="30"/>
          <w:cs/>
          <w:lang w:bidi="th-TH"/>
        </w:rPr>
        <w:t xml:space="preserve"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6B2769" w:rsidRPr="006B2769">
        <w:rPr>
          <w:rFonts w:ascii="Angsana New" w:eastAsia="Calibri" w:hAnsi="Angsana New"/>
          <w:sz w:val="30"/>
          <w:szCs w:val="30"/>
        </w:rPr>
        <w:t>3</w:t>
      </w:r>
      <w:r w:rsidR="006B2769">
        <w:rPr>
          <w:rFonts w:ascii="Angsana New" w:eastAsia="Calibri" w:hAnsi="Angsana New"/>
          <w:sz w:val="30"/>
          <w:szCs w:val="30"/>
        </w:rPr>
        <w:t>1</w:t>
      </w:r>
    </w:p>
    <w:p w14:paraId="14127FAC" w14:textId="77777777" w:rsidR="00AF1B65" w:rsidRPr="00644065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4B8A4D4" w14:textId="77777777" w:rsidR="00AF1B65" w:rsidRPr="005A7FEB" w:rsidRDefault="00AF1B65" w:rsidP="001E3A7E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555C44" w:rsidRPr="005A7FE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5A7FEB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A982D75" w14:textId="77777777" w:rsidR="00AF1B65" w:rsidRPr="00644065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14D68B" w14:textId="77777777" w:rsidR="00AF1B65" w:rsidRPr="005A7FEB" w:rsidRDefault="00AF1B65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555C44" w:rsidRPr="005A7FEB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5A7FEB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</w:t>
      </w:r>
      <w:r w:rsidR="0043712C" w:rsidRPr="005A7FEB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5A7FEB">
        <w:rPr>
          <w:rFonts w:ascii="Angsana New" w:hAnsi="Angsana New"/>
          <w:sz w:val="30"/>
          <w:szCs w:val="30"/>
          <w:cs/>
        </w:rPr>
        <w:t>บาท</w:t>
      </w:r>
      <w:r w:rsidR="00D26DFC" w:rsidRPr="005A7FEB">
        <w:rPr>
          <w:rFonts w:ascii="Angsana New" w:hAnsi="Angsana New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097761B3" w14:textId="77777777" w:rsidR="009D5A58" w:rsidRPr="00644065" w:rsidRDefault="009D5A58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43EBC347" w14:textId="77777777" w:rsidR="00AF1B65" w:rsidRPr="005A7FEB" w:rsidRDefault="00AF1B65" w:rsidP="00A86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(</w:t>
      </w:r>
      <w:r w:rsidR="00C55B0D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5A7FEB">
        <w:rPr>
          <w:rFonts w:ascii="Angsana New" w:hAnsi="Angsana New"/>
          <w:i/>
          <w:iCs/>
          <w:sz w:val="30"/>
          <w:szCs w:val="30"/>
          <w:cs/>
        </w:rPr>
        <w:t>)</w:t>
      </w:r>
      <w:r w:rsidRPr="005A7FEB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937800" w:rsidRPr="005A7FEB">
        <w:rPr>
          <w:rFonts w:ascii="Angsana New" w:hAnsi="Angsana New"/>
          <w:i/>
          <w:iCs/>
          <w:sz w:val="30"/>
          <w:szCs w:val="30"/>
          <w:cs/>
        </w:rPr>
        <w:t>ใช้วิจารณญา</w:t>
      </w:r>
      <w:r w:rsidR="00937800" w:rsidRPr="005A7FEB">
        <w:rPr>
          <w:rFonts w:ascii="Angsana New" w:hAnsi="Angsana New" w:hint="cs"/>
          <w:i/>
          <w:iCs/>
          <w:sz w:val="30"/>
          <w:szCs w:val="30"/>
          <w:cs/>
        </w:rPr>
        <w:t>ณ</w:t>
      </w:r>
      <w:r w:rsidR="00937800" w:rsidRPr="005A7FE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233BD" w:rsidRPr="005A7FE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Pr="005A7FE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46AF5DEC" w14:textId="77777777" w:rsidR="00AF1B65" w:rsidRPr="005A7FEB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B30C7C" w14:textId="77777777" w:rsidR="00C04E23" w:rsidRDefault="00221713" w:rsidP="00E9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5A7FEB">
        <w:rPr>
          <w:rFonts w:ascii="Angsana New" w:hAnsi="Angsana New" w:hint="cs"/>
          <w:sz w:val="30"/>
          <w:szCs w:val="30"/>
          <w:cs/>
        </w:rPr>
        <w:t>ให้</w:t>
      </w:r>
      <w:r w:rsidRPr="005A7FE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671906" w:rsidRPr="005A7FEB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91566">
        <w:rPr>
          <w:rFonts w:ascii="Angsana New" w:hAnsi="Angsana New" w:hint="cs"/>
          <w:sz w:val="30"/>
          <w:szCs w:val="30"/>
          <w:cs/>
        </w:rPr>
        <w:t>การ</w:t>
      </w:r>
      <w:r w:rsidR="00671906" w:rsidRPr="005A7FEB">
        <w:rPr>
          <w:rFonts w:ascii="Angsana New" w:hAnsi="Angsana New"/>
          <w:sz w:val="30"/>
          <w:szCs w:val="30"/>
          <w:cs/>
        </w:rPr>
        <w:t>และข้อสมมติ</w:t>
      </w:r>
      <w:r w:rsidRPr="005A7FE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E91566">
        <w:rPr>
          <w:rFonts w:ascii="Angsana New" w:hAnsi="Angsana New" w:hint="cs"/>
          <w:sz w:val="30"/>
          <w:szCs w:val="30"/>
          <w:cs/>
        </w:rPr>
        <w:t>ปฏิบัติตาม</w:t>
      </w:r>
      <w:r w:rsidRPr="005A7FEB">
        <w:rPr>
          <w:rFonts w:ascii="Angsana New" w:hAnsi="Angsana New"/>
          <w:sz w:val="30"/>
          <w:szCs w:val="30"/>
          <w:cs/>
        </w:rPr>
        <w:t>นโยบายการบัญชี</w:t>
      </w:r>
      <w:r w:rsidR="00E91566">
        <w:rPr>
          <w:rFonts w:ascii="Angsana New" w:hAnsi="Angsana New" w:hint="cs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671906" w:rsidRPr="005A7FE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5A7FEB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5A7FEB">
        <w:rPr>
          <w:rFonts w:ascii="Angsana New" w:hAnsi="Angsana New" w:hint="cs"/>
          <w:sz w:val="30"/>
          <w:szCs w:val="30"/>
          <w:cs/>
        </w:rPr>
        <w:t>ต่อเนื่อง</w:t>
      </w:r>
      <w:r w:rsidR="0064358F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การปรับประมาณ</w:t>
      </w:r>
      <w:r w:rsidRPr="005A7FEB">
        <w:rPr>
          <w:rFonts w:ascii="Angsana New" w:hAnsi="Angsana New" w:hint="cs"/>
          <w:sz w:val="30"/>
          <w:szCs w:val="30"/>
          <w:cs/>
        </w:rPr>
        <w:t>การ</w:t>
      </w:r>
      <w:r w:rsidRPr="005A7FEB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5A7FEB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7FF2E482" w14:textId="77777777" w:rsidR="00C55B0D" w:rsidRPr="00644065" w:rsidRDefault="00C55B0D" w:rsidP="00E9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14:paraId="24354BE9" w14:textId="77777777" w:rsidR="00FE3FF1" w:rsidRPr="00FE3FF1" w:rsidRDefault="00FE3FF1" w:rsidP="00FE3FF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E3FF1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2BADE6B6" w14:textId="77777777" w:rsidR="00FE3FF1" w:rsidRPr="00644065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978AF61" w14:textId="77777777" w:rsidR="00FE3FF1" w:rsidRPr="00FE3FF1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FE3FF1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FE3FF1">
        <w:rPr>
          <w:rFonts w:ascii="Angsana New" w:hAnsi="Angsana New" w:hint="cs"/>
          <w:sz w:val="30"/>
          <w:szCs w:val="30"/>
        </w:rPr>
        <w:t xml:space="preserve"> </w:t>
      </w:r>
      <w:r w:rsidRPr="00FE3FF1">
        <w:rPr>
          <w:rFonts w:ascii="Angsana New" w:hAnsi="Angsana New" w:hint="cs"/>
          <w:sz w:val="30"/>
          <w:szCs w:val="30"/>
          <w:cs/>
        </w:rPr>
        <w:t>ประกอบด้วยหมายเหตุข้อต่อไปนี้</w:t>
      </w:r>
    </w:p>
    <w:p w14:paraId="35ECFF38" w14:textId="77777777" w:rsidR="00FE3FF1" w:rsidRPr="00644065" w:rsidRDefault="00FE3FF1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00"/>
      </w:tblGrid>
      <w:tr w:rsidR="00FE3FF1" w:rsidRPr="00FE3FF1" w14:paraId="58E7E2BA" w14:textId="77777777" w:rsidTr="00FE3FF1">
        <w:tc>
          <w:tcPr>
            <w:tcW w:w="1890" w:type="dxa"/>
          </w:tcPr>
          <w:p w14:paraId="6007DF28" w14:textId="07E5B141" w:rsidR="00FE3FF1" w:rsidRPr="00FE3FF1" w:rsidRDefault="00FE3FF1" w:rsidP="00AD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FF1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64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00" w:type="dxa"/>
            <w:shd w:val="clear" w:color="auto" w:fill="auto"/>
          </w:tcPr>
          <w:p w14:paraId="2908FD3D" w14:textId="77777777" w:rsidR="00FE3FF1" w:rsidRPr="00FE3FF1" w:rsidRDefault="00FE3FF1" w:rsidP="00AB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FF1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4E0C81" w:rsidRPr="00FE3FF1" w14:paraId="7EC19FC9" w14:textId="77777777" w:rsidTr="00FE3FF1">
        <w:tc>
          <w:tcPr>
            <w:tcW w:w="1890" w:type="dxa"/>
          </w:tcPr>
          <w:p w14:paraId="52F1E40B" w14:textId="77777777" w:rsidR="004E0C81" w:rsidRPr="00FE3FF1" w:rsidRDefault="004E0C81" w:rsidP="004E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200" w:type="dxa"/>
            <w:shd w:val="clear" w:color="auto" w:fill="auto"/>
          </w:tcPr>
          <w:p w14:paraId="24C6581C" w14:textId="77777777" w:rsidR="004E0C81" w:rsidRPr="00FE3FF1" w:rsidRDefault="004E0C81" w:rsidP="004E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FF1">
              <w:rPr>
                <w:rFonts w:ascii="Angsana New" w:hAnsi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FE3FF1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6189CE71" w14:textId="6F13044E" w:rsidR="004E0C81" w:rsidRPr="003F3475" w:rsidRDefault="004E0C81" w:rsidP="003F347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FF1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การขายสินค้าควรจะรับรู้รายได้ ณ เวลาใดเวลาหนึ่ง</w:t>
            </w:r>
            <w:r w:rsidRPr="00FE3FF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</w:tbl>
    <w:p w14:paraId="56276054" w14:textId="3F59692B" w:rsidR="00916444" w:rsidRDefault="00916444" w:rsidP="00916444">
      <w:pPr>
        <w:pStyle w:val="FSContent"/>
        <w:ind w:left="1080"/>
      </w:pPr>
    </w:p>
    <w:p w14:paraId="64246691" w14:textId="637FC19C" w:rsidR="0070610F" w:rsidRDefault="0070610F" w:rsidP="00916444">
      <w:pPr>
        <w:pStyle w:val="FSContent"/>
        <w:ind w:left="1080"/>
      </w:pPr>
    </w:p>
    <w:p w14:paraId="37335DF5" w14:textId="48A84324" w:rsidR="0070610F" w:rsidRDefault="0070610F" w:rsidP="00916444">
      <w:pPr>
        <w:pStyle w:val="FSContent"/>
        <w:ind w:left="1080"/>
      </w:pPr>
    </w:p>
    <w:p w14:paraId="7A248C53" w14:textId="67283A98" w:rsidR="0070610F" w:rsidRDefault="0070610F" w:rsidP="00916444">
      <w:pPr>
        <w:pStyle w:val="FSContent"/>
        <w:ind w:left="1080"/>
      </w:pPr>
    </w:p>
    <w:p w14:paraId="0D5CCF89" w14:textId="3C9266FA" w:rsidR="0070610F" w:rsidRDefault="0070610F" w:rsidP="00916444">
      <w:pPr>
        <w:pStyle w:val="FSContent"/>
        <w:ind w:left="1080"/>
      </w:pPr>
    </w:p>
    <w:p w14:paraId="5785651A" w14:textId="33847FF2" w:rsidR="0070610F" w:rsidRDefault="0070610F" w:rsidP="00916444">
      <w:pPr>
        <w:pStyle w:val="FSContent"/>
        <w:ind w:left="1080"/>
      </w:pPr>
    </w:p>
    <w:p w14:paraId="7D2D3729" w14:textId="4AAA0E57" w:rsidR="0070610F" w:rsidRDefault="0070610F" w:rsidP="00916444">
      <w:pPr>
        <w:pStyle w:val="FSContent"/>
        <w:ind w:left="1080"/>
      </w:pPr>
    </w:p>
    <w:p w14:paraId="78F4EF8D" w14:textId="77777777" w:rsidR="0070610F" w:rsidRDefault="0070610F" w:rsidP="00916444">
      <w:pPr>
        <w:pStyle w:val="FSContent"/>
        <w:ind w:left="1080"/>
      </w:pPr>
    </w:p>
    <w:p w14:paraId="651BE0F2" w14:textId="1ED11535" w:rsidR="001B0B11" w:rsidRPr="0061254C" w:rsidRDefault="001B0B11" w:rsidP="00FE3FF1">
      <w:pPr>
        <w:pStyle w:val="FSContent"/>
        <w:numPr>
          <w:ilvl w:val="0"/>
          <w:numId w:val="19"/>
        </w:numPr>
        <w:ind w:left="1080" w:hanging="540"/>
      </w:pPr>
      <w:r w:rsidRPr="0061254C">
        <w:rPr>
          <w:rFonts w:hint="cs"/>
          <w:cs/>
        </w:rPr>
        <w:lastRenderedPageBreak/>
        <w:t>ข้อสมมติและความไม่แน่นอนของการประมาณการ</w:t>
      </w:r>
    </w:p>
    <w:p w14:paraId="799198B9" w14:textId="77777777" w:rsidR="001B0B11" w:rsidRPr="0061254C" w:rsidRDefault="001B0B11" w:rsidP="002C0E4E">
      <w:pPr>
        <w:pStyle w:val="FSContent"/>
      </w:pPr>
    </w:p>
    <w:p w14:paraId="619CF83A" w14:textId="77777777" w:rsidR="007D2684" w:rsidRPr="0061254C" w:rsidRDefault="00597B5E" w:rsidP="00FE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61254C">
        <w:rPr>
          <w:rFonts w:ascii="Angsana New" w:hAnsi="Angsana New" w:hint="cs"/>
          <w:sz w:val="30"/>
          <w:szCs w:val="30"/>
        </w:rPr>
        <w:t xml:space="preserve"> </w:t>
      </w:r>
      <w:r w:rsidRPr="0061254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1254C">
        <w:rPr>
          <w:rFonts w:ascii="Angsana New" w:hAnsi="Angsana New" w:hint="cs"/>
          <w:sz w:val="30"/>
          <w:szCs w:val="30"/>
        </w:rPr>
        <w:t xml:space="preserve">31 </w:t>
      </w:r>
      <w:r w:rsidRPr="006125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1254C">
        <w:rPr>
          <w:rFonts w:ascii="Angsana New" w:hAnsi="Angsana New" w:hint="cs"/>
          <w:sz w:val="30"/>
          <w:szCs w:val="30"/>
        </w:rPr>
        <w:t xml:space="preserve">2562 </w:t>
      </w:r>
      <w:r w:rsidRPr="0061254C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61254C">
        <w:rPr>
          <w:rFonts w:ascii="Angsana New" w:hAnsi="Angsana New" w:hint="cs"/>
          <w:sz w:val="30"/>
          <w:szCs w:val="30"/>
          <w:rtl/>
        </w:rPr>
        <w:t xml:space="preserve"> </w:t>
      </w:r>
      <w:r w:rsidRPr="0061254C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14:paraId="5DEBAF32" w14:textId="47991B19" w:rsidR="00597B5E" w:rsidRDefault="00597B5E" w:rsidP="007D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108" w:type="dxa"/>
        <w:tblLook w:val="04A0" w:firstRow="1" w:lastRow="0" w:firstColumn="1" w:lastColumn="0" w:noHBand="0" w:noVBand="1"/>
      </w:tblPr>
      <w:tblGrid>
        <w:gridCol w:w="2340"/>
        <w:gridCol w:w="7182"/>
      </w:tblGrid>
      <w:tr w:rsidR="00897E84" w:rsidRPr="0061254C" w14:paraId="748B5A54" w14:textId="77777777" w:rsidTr="00FE3FF1">
        <w:tc>
          <w:tcPr>
            <w:tcW w:w="2340" w:type="dxa"/>
          </w:tcPr>
          <w:p w14:paraId="04EA0671" w14:textId="77777777" w:rsidR="00897E84" w:rsidRPr="0061254C" w:rsidRDefault="00897E84" w:rsidP="00F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61254C">
              <w:rPr>
                <w:rFonts w:ascii="Angsana New" w:eastAsia="Calibri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7182" w:type="dxa"/>
          </w:tcPr>
          <w:p w14:paraId="2105BF5F" w14:textId="19A14E32" w:rsidR="00897E84" w:rsidRPr="0061254C" w:rsidRDefault="001326B0" w:rsidP="0089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254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897E84" w:rsidRPr="0061254C" w14:paraId="7B793669" w14:textId="77777777" w:rsidTr="00FE3FF1">
        <w:tc>
          <w:tcPr>
            <w:tcW w:w="2340" w:type="dxa"/>
          </w:tcPr>
          <w:p w14:paraId="211538E9" w14:textId="77777777" w:rsidR="00897E84" w:rsidRPr="0061254C" w:rsidRDefault="00897E84" w:rsidP="00F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61254C">
              <w:rPr>
                <w:rFonts w:ascii="Angsana New" w:eastAsia="Calibri" w:hAnsi="Angsana New" w:hint="cs"/>
                <w:sz w:val="30"/>
                <w:szCs w:val="30"/>
                <w:lang w:val="en-GB"/>
              </w:rPr>
              <w:t>9</w:t>
            </w:r>
          </w:p>
        </w:tc>
        <w:tc>
          <w:tcPr>
            <w:tcW w:w="7182" w:type="dxa"/>
          </w:tcPr>
          <w:p w14:paraId="463507CE" w14:textId="77777777" w:rsidR="00897E84" w:rsidRPr="0061254C" w:rsidRDefault="00897E84" w:rsidP="0089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254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การวัดมูลค่าของสินค้าคงเหลือ</w:t>
            </w:r>
            <w:r w:rsidRPr="0061254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1254C">
              <w:rPr>
                <w:rFonts w:ascii="Angsana New" w:hAnsi="Angsana New" w:hint="cs"/>
                <w:sz w:val="30"/>
                <w:szCs w:val="30"/>
                <w:cs/>
              </w:rPr>
              <w:t xml:space="preserve">เกี่ยวกับการใช้ข้อสมมติที่สำคัญในการประมาณค่าเผื่อมูลค่าสินค้าลดลง </w:t>
            </w:r>
          </w:p>
        </w:tc>
      </w:tr>
      <w:tr w:rsidR="00897E84" w:rsidRPr="0061254C" w14:paraId="1841220A" w14:textId="77777777" w:rsidTr="00FE3FF1">
        <w:tc>
          <w:tcPr>
            <w:tcW w:w="2340" w:type="dxa"/>
          </w:tcPr>
          <w:p w14:paraId="74294C68" w14:textId="77777777" w:rsidR="00897E84" w:rsidRPr="0061254C" w:rsidRDefault="00897E84" w:rsidP="000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61254C">
              <w:rPr>
                <w:rFonts w:ascii="Angsana New" w:eastAsia="Calibri" w:hAnsi="Angsana New" w:hint="cs"/>
                <w:sz w:val="30"/>
                <w:szCs w:val="30"/>
                <w:lang w:val="en-GB"/>
              </w:rPr>
              <w:t>11</w:t>
            </w:r>
          </w:p>
        </w:tc>
        <w:tc>
          <w:tcPr>
            <w:tcW w:w="7182" w:type="dxa"/>
          </w:tcPr>
          <w:p w14:paraId="6F653221" w14:textId="77777777" w:rsidR="00897E84" w:rsidRPr="0061254C" w:rsidRDefault="00897E84" w:rsidP="0089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254C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การซื้อเงินลงทุนในการร่วมค้า ซึ่งการวัดมูลค่ายุติธรรมของสินทรัพย์สุทธิที่ได้มาวัดมูลค่าโดยใช้เกณฑ์การประมาณการ</w:t>
            </w:r>
          </w:p>
        </w:tc>
      </w:tr>
      <w:tr w:rsidR="00897E84" w:rsidRPr="0061254C" w14:paraId="2562EA44" w14:textId="77777777" w:rsidTr="00FE3FF1">
        <w:tc>
          <w:tcPr>
            <w:tcW w:w="2340" w:type="dxa"/>
          </w:tcPr>
          <w:p w14:paraId="15C38B77" w14:textId="77777777" w:rsidR="00897E84" w:rsidRPr="0061254C" w:rsidRDefault="00897E84" w:rsidP="0006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61254C">
              <w:rPr>
                <w:rFonts w:ascii="Angsana New" w:eastAsia="Calibri" w:hAnsi="Angsana New" w:hint="cs"/>
                <w:sz w:val="30"/>
                <w:szCs w:val="30"/>
                <w:lang w:val="en-GB"/>
              </w:rPr>
              <w:t>1</w:t>
            </w:r>
            <w:r w:rsidR="00197BBA" w:rsidRPr="0061254C">
              <w:rPr>
                <w:rFonts w:ascii="Angsana New" w:eastAsia="Calibri" w:hAnsi="Angsana New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7182" w:type="dxa"/>
          </w:tcPr>
          <w:p w14:paraId="09C9FFB1" w14:textId="77777777" w:rsidR="00897E84" w:rsidRPr="0061254C" w:rsidRDefault="00897E84" w:rsidP="00897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254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</w:t>
            </w:r>
          </w:p>
        </w:tc>
      </w:tr>
    </w:tbl>
    <w:p w14:paraId="5EC1F8AF" w14:textId="77777777" w:rsidR="00897E84" w:rsidRPr="0061254C" w:rsidRDefault="00897E84" w:rsidP="008C6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6E4470" w14:textId="77777777" w:rsidR="00B91DCD" w:rsidRPr="0061254C" w:rsidRDefault="00B11B0B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61254C">
        <w:rPr>
          <w:rFonts w:ascii="Angsana New" w:hAnsi="Angsana New" w:hint="cs"/>
          <w:bCs w:val="0"/>
          <w:sz w:val="30"/>
          <w:szCs w:val="30"/>
          <w:u w:val="none"/>
        </w:rPr>
        <w:t>3</w:t>
      </w:r>
      <w:r w:rsidR="004A101D" w:rsidRPr="0061254C">
        <w:rPr>
          <w:rFonts w:ascii="Angsana New" w:hAnsi="Angsana New" w:hint="cs"/>
          <w:bCs w:val="0"/>
          <w:sz w:val="30"/>
          <w:szCs w:val="30"/>
          <w:u w:val="none"/>
          <w:cs/>
        </w:rPr>
        <w:tab/>
      </w:r>
      <w:r w:rsidR="004A101D" w:rsidRPr="0061254C">
        <w:rPr>
          <w:rFonts w:ascii="Angsana New" w:hAnsi="Angsana New" w:hint="cs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6B4467FC" w14:textId="77777777" w:rsidR="00B91DCD" w:rsidRPr="0061254C" w:rsidRDefault="00B91DC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560C95" w14:textId="77777777" w:rsidR="004A101D" w:rsidRPr="0061254C" w:rsidRDefault="00B91DCD" w:rsidP="00FB2E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61254C">
        <w:rPr>
          <w:rFonts w:ascii="Angsana New" w:hAnsi="Angsana New" w:hint="cs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85F20" w:rsidRPr="0061254C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22D8879" w14:textId="77777777" w:rsidR="00B91DCD" w:rsidRPr="0061254C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D94359" w14:textId="77777777" w:rsidR="00B91DCD" w:rsidRPr="0061254C" w:rsidRDefault="00617DB6" w:rsidP="00FB2E7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12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B91DCD" w:rsidRPr="006125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กณฑ์ในการจัดทำงบการเงินรวม</w:t>
      </w:r>
    </w:p>
    <w:p w14:paraId="64F9B2C7" w14:textId="77777777" w:rsidR="00B91DCD" w:rsidRPr="0061254C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C6976" w14:textId="77777777" w:rsidR="00B91DCD" w:rsidRPr="0061254C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61254C">
        <w:rPr>
          <w:rFonts w:ascii="Angsana New" w:hAnsi="Angsana New" w:hint="cs"/>
          <w:sz w:val="30"/>
          <w:szCs w:val="30"/>
        </w:rPr>
        <w:t>“</w:t>
      </w:r>
      <w:r w:rsidRPr="006125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1254C">
        <w:rPr>
          <w:rFonts w:ascii="Angsana New" w:hAnsi="Angsana New" w:hint="cs"/>
          <w:sz w:val="30"/>
          <w:szCs w:val="30"/>
        </w:rPr>
        <w:t>”</w:t>
      </w:r>
      <w:r w:rsidRPr="0061254C">
        <w:rPr>
          <w:rFonts w:ascii="Angsana New" w:hAnsi="Angsana New" w:hint="cs"/>
          <w:sz w:val="30"/>
          <w:szCs w:val="30"/>
          <w:cs/>
        </w:rPr>
        <w:t xml:space="preserve">) </w:t>
      </w:r>
      <w:r w:rsidR="005808D0" w:rsidRPr="0061254C">
        <w:rPr>
          <w:rFonts w:ascii="Angsana New" w:hAnsi="Angsana New" w:hint="cs"/>
          <w:sz w:val="30"/>
          <w:szCs w:val="30"/>
          <w:cs/>
        </w:rPr>
        <w:t>และส่วนได้เสียของกลุ่มบริษัทในการร่วมค้า</w:t>
      </w:r>
    </w:p>
    <w:p w14:paraId="4076C6A8" w14:textId="77777777" w:rsidR="005808D0" w:rsidRPr="0061254C" w:rsidRDefault="005808D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FFF5D" w14:textId="77777777" w:rsidR="003559B6" w:rsidRPr="0061254C" w:rsidRDefault="003559B6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25E44E94" w14:textId="77777777" w:rsidR="002737AC" w:rsidRPr="0061254C" w:rsidRDefault="002737AC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2A75BA8" w14:textId="77777777" w:rsidR="00E1483C" w:rsidRPr="0061254C" w:rsidRDefault="006F7851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559B6" w:rsidRPr="0061254C">
        <w:rPr>
          <w:rFonts w:ascii="Angsana New" w:hAnsi="Angsana New" w:hint="cs"/>
          <w:sz w:val="30"/>
          <w:szCs w:val="30"/>
          <w:cs/>
        </w:rPr>
        <w:t>บันทึกบัญชีสำหรับการรวมธุรกิจตามวิธีซื้อ เมื่อการควบคุม</w:t>
      </w:r>
      <w:r w:rsidR="00B20034" w:rsidRPr="0061254C">
        <w:rPr>
          <w:rFonts w:ascii="Angsana New" w:hAnsi="Angsana New" w:hint="cs"/>
          <w:sz w:val="30"/>
          <w:szCs w:val="30"/>
        </w:rPr>
        <w:t xml:space="preserve"> (</w:t>
      </w:r>
      <w:r w:rsidR="00B20034" w:rsidRPr="0061254C">
        <w:rPr>
          <w:rFonts w:ascii="Angsana New" w:hAnsi="Angsana New" w:hint="cs"/>
          <w:sz w:val="30"/>
          <w:szCs w:val="30"/>
          <w:cs/>
        </w:rPr>
        <w:t xml:space="preserve">ตามที่กล่าวไว้ในส่วนของบริษัทย่อย) </w:t>
      </w:r>
      <w:r w:rsidR="00FE3FF1" w:rsidRPr="0061254C">
        <w:rPr>
          <w:rFonts w:ascii="Angsana New" w:hAnsi="Angsana New" w:hint="cs"/>
          <w:sz w:val="30"/>
          <w:szCs w:val="30"/>
        </w:rPr>
        <w:t xml:space="preserve">    </w:t>
      </w:r>
      <w:r w:rsidR="003559B6" w:rsidRPr="0061254C">
        <w:rPr>
          <w:rFonts w:ascii="Angsana New" w:hAnsi="Angsana New" w:hint="cs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9741858" w14:textId="77777777" w:rsidR="001222A0" w:rsidRPr="0061254C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D6B96A" w14:textId="77777777" w:rsidR="003559B6" w:rsidRPr="0061254C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7994025A" w14:textId="77777777" w:rsidR="005808D0" w:rsidRPr="0061254C" w:rsidRDefault="005808D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2B37A6" w14:textId="77777777" w:rsidR="001222A0" w:rsidRPr="0061254C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B02A603" w14:textId="77777777" w:rsidR="001222A0" w:rsidRPr="0061254C" w:rsidRDefault="001222A0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A7783D" w14:textId="77777777" w:rsidR="003559B6" w:rsidRPr="0061254C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="00FE3FF1" w:rsidRPr="0061254C">
        <w:rPr>
          <w:rFonts w:ascii="Angsana New" w:hAnsi="Angsana New" w:hint="cs"/>
          <w:sz w:val="30"/>
          <w:szCs w:val="30"/>
        </w:rPr>
        <w:t xml:space="preserve"> </w:t>
      </w:r>
      <w:r w:rsidRPr="0061254C">
        <w:rPr>
          <w:rFonts w:ascii="Angsana New" w:hAnsi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1254C">
        <w:rPr>
          <w:rFonts w:ascii="Angsana New" w:hAnsi="Angsana New" w:hint="cs"/>
          <w:sz w:val="30"/>
          <w:szCs w:val="30"/>
        </w:rPr>
        <w:t xml:space="preserve"> </w:t>
      </w:r>
      <w:r w:rsidRPr="0061254C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</w:t>
      </w:r>
      <w:r w:rsidR="00E1483C" w:rsidRPr="0061254C">
        <w:rPr>
          <w:rFonts w:ascii="Angsana New" w:hAnsi="Angsana New" w:hint="cs"/>
          <w:sz w:val="30"/>
          <w:szCs w:val="30"/>
          <w:cs/>
        </w:rPr>
        <w:t>าด ไปหักจากสิ่งตอบแทนที่โอนให้</w:t>
      </w:r>
      <w:r w:rsidRPr="0061254C">
        <w:rPr>
          <w:rFonts w:ascii="Angsana New" w:hAnsi="Angsana New" w:hint="cs"/>
          <w:sz w:val="30"/>
          <w:szCs w:val="30"/>
          <w:cs/>
        </w:rPr>
        <w:t xml:space="preserve">และรับรู้เป็นค่าใช้จ่ายอื่น </w:t>
      </w:r>
    </w:p>
    <w:p w14:paraId="66BC8A02" w14:textId="77777777" w:rsidR="00197BBA" w:rsidRPr="0061254C" w:rsidRDefault="00197BBA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07645D" w14:textId="77777777" w:rsidR="00197BBA" w:rsidRPr="0061254C" w:rsidRDefault="00197BBA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8A2245E" w14:textId="77777777" w:rsidR="003559B6" w:rsidRPr="0061254C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5A0928" w14:textId="77777777" w:rsidR="003559B6" w:rsidRPr="0061254C" w:rsidRDefault="003559B6" w:rsidP="00FB2E72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C1E29A8" w14:textId="77777777" w:rsidR="002737AC" w:rsidRPr="0061254C" w:rsidRDefault="002737AC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C3101FA" w14:textId="77777777" w:rsidR="00F7241E" w:rsidRPr="0061254C" w:rsidRDefault="003559B6" w:rsidP="00FB2E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1254C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F2595AE" w14:textId="77777777" w:rsidR="00140D6C" w:rsidRPr="0061254C" w:rsidRDefault="00140D6C" w:rsidP="00FB2E72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FEC2774" w14:textId="77777777" w:rsidR="00897E84" w:rsidRPr="0061254C" w:rsidRDefault="005808D0" w:rsidP="00FB2E72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1B24EB3" w14:textId="77777777" w:rsidR="001B6662" w:rsidRPr="0061254C" w:rsidRDefault="001B6662" w:rsidP="00897E84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8226C1" w14:textId="77777777" w:rsidR="00B91DCD" w:rsidRPr="0061254C" w:rsidRDefault="00B91DCD" w:rsidP="00FB2E72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254C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="00CC212A" w:rsidRPr="0061254C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7C15B285" w14:textId="77777777" w:rsidR="00B91DCD" w:rsidRPr="0061254C" w:rsidRDefault="00B91DCD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6E948C" w14:textId="77777777" w:rsidR="00B91DCD" w:rsidRPr="0061254C" w:rsidRDefault="00973266" w:rsidP="00FB2E7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1B6662" w:rsidRPr="0061254C">
        <w:rPr>
          <w:rFonts w:ascii="Angsana New" w:hAnsi="Angsana New" w:hint="cs"/>
          <w:sz w:val="30"/>
          <w:szCs w:val="30"/>
        </w:rPr>
        <w:t xml:space="preserve"> </w:t>
      </w:r>
      <w:r w:rsidRPr="0061254C">
        <w:rPr>
          <w:rFonts w:ascii="Angsana New" w:hAnsi="Angsana New" w:hint="cs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FF1977" w:rsidRPr="0061254C">
        <w:rPr>
          <w:rFonts w:ascii="Angsana New" w:hAnsi="Angsana New" w:hint="cs"/>
          <w:sz w:val="30"/>
          <w:szCs w:val="30"/>
        </w:rPr>
        <w:t xml:space="preserve">  </w:t>
      </w:r>
      <w:r w:rsidRPr="0061254C">
        <w:rPr>
          <w:rFonts w:ascii="Angsana New" w:hAnsi="Angsana New" w:hint="cs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B91DCD" w:rsidRPr="0061254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424B25" w14:textId="77777777" w:rsidR="0061254C" w:rsidRPr="0061254C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1254C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09498F87" w14:textId="77777777" w:rsidR="0061254C" w:rsidRPr="0061254C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613F3A6" w14:textId="77777777" w:rsidR="0061254C" w:rsidRPr="0061254C" w:rsidRDefault="0061254C" w:rsidP="0061254C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6771DB1" w14:textId="77777777" w:rsidR="0061254C" w:rsidRPr="005A7FEB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42BAE8D7" w14:textId="77777777" w:rsidR="0061254C" w:rsidRPr="005A7FEB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1B03485A" w14:textId="77777777" w:rsidR="0061254C" w:rsidRPr="0061254C" w:rsidRDefault="0061254C" w:rsidP="006125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1DD573B" w14:textId="77777777" w:rsidR="00973266" w:rsidRPr="005A7FEB" w:rsidRDefault="00973266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5A7FE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03686022" w14:textId="77777777" w:rsidR="00973266" w:rsidRPr="005A7FEB" w:rsidRDefault="00973266" w:rsidP="00FB2E7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63CA8D4" w14:textId="77777777" w:rsidR="00973266" w:rsidRPr="005A7FEB" w:rsidRDefault="00973266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เมื่อ</w:t>
      </w:r>
      <w:r w:rsidRPr="005A7FE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7FEB">
        <w:rPr>
          <w:rFonts w:ascii="Angsana New" w:hAnsi="Angsana New"/>
          <w:sz w:val="30"/>
          <w:szCs w:val="30"/>
          <w:cs/>
        </w:rPr>
        <w:t>สูญเสีย</w:t>
      </w:r>
      <w:r w:rsidRPr="005A7FEB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5A7FEB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5A7FEB">
        <w:rPr>
          <w:rFonts w:ascii="Angsana New" w:hAnsi="Angsana New" w:hint="cs"/>
          <w:sz w:val="30"/>
          <w:szCs w:val="30"/>
          <w:cs/>
        </w:rPr>
        <w:t>นั้นออก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Pr="005A7FEB">
        <w:rPr>
          <w:rFonts w:ascii="Angsana New" w:hAnsi="Angsana New" w:hint="cs"/>
          <w:sz w:val="30"/>
          <w:szCs w:val="30"/>
          <w:cs/>
        </w:rPr>
        <w:t>รวมถึง</w:t>
      </w:r>
      <w:r w:rsidRPr="005A7FEB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FF1977" w:rsidRPr="005A7FEB">
        <w:rPr>
          <w:rFonts w:ascii="Angsana New" w:hAnsi="Angsana New"/>
          <w:sz w:val="30"/>
          <w:szCs w:val="30"/>
        </w:rPr>
        <w:t xml:space="preserve">  </w:t>
      </w:r>
      <w:r w:rsidRPr="005A7FEB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5A7FEB">
        <w:rPr>
          <w:rFonts w:ascii="Angsana New" w:hAnsi="Angsana New" w:hint="cs"/>
          <w:sz w:val="30"/>
          <w:szCs w:val="30"/>
          <w:cs/>
        </w:rPr>
        <w:t>การ</w:t>
      </w:r>
      <w:r w:rsidRPr="005A7FEB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="001B6662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A7FEB">
        <w:rPr>
          <w:rFonts w:ascii="Angsana New" w:hAnsi="Angsana New" w:hint="cs"/>
          <w:sz w:val="30"/>
          <w:szCs w:val="30"/>
          <w:cs/>
        </w:rPr>
        <w:t>การ</w:t>
      </w:r>
      <w:r w:rsidRPr="005A7FEB">
        <w:rPr>
          <w:rFonts w:ascii="Angsana New" w:hAnsi="Angsana New"/>
          <w:sz w:val="30"/>
          <w:szCs w:val="30"/>
          <w:cs/>
        </w:rPr>
        <w:t>ควบคุม</w:t>
      </w:r>
    </w:p>
    <w:p w14:paraId="7025BADC" w14:textId="77777777" w:rsidR="00897E84" w:rsidRPr="005A7FEB" w:rsidRDefault="00897E8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27E6EB3" w14:textId="77777777" w:rsidR="001222A0" w:rsidRPr="005A7FEB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A7FEB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7769AEB4" w14:textId="77777777" w:rsidR="001222A0" w:rsidRPr="005A7FEB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601BF7" w14:textId="77777777" w:rsidR="001222A0" w:rsidRPr="005A7FEB" w:rsidRDefault="001222A0" w:rsidP="00FB2E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ส่วนได้เสีย</w:t>
      </w:r>
      <w:r w:rsidRPr="005A7FEB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5A7FEB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ประกอบด้วยส่วนได้เสียในการร่วมค้า</w:t>
      </w:r>
    </w:p>
    <w:p w14:paraId="7E1D8DD8" w14:textId="77777777" w:rsidR="001222A0" w:rsidRPr="005A7FEB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D7A3BC" w14:textId="77777777" w:rsidR="001222A0" w:rsidRPr="005A7FEB" w:rsidRDefault="001222A0" w:rsidP="00FB2E7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1B13E56" w14:textId="77777777" w:rsidR="00791740" w:rsidRPr="00644065" w:rsidRDefault="0079174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7B13751" w14:textId="77777777" w:rsidR="001222A0" w:rsidRPr="005A7FEB" w:rsidRDefault="001222A0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2"/>
        </w:rPr>
      </w:pPr>
      <w:r w:rsidRPr="005A7FEB">
        <w:rPr>
          <w:rFonts w:ascii="Angsana New"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 w:hint="cs"/>
          <w:sz w:val="30"/>
          <w:szCs w:val="30"/>
          <w:cs/>
        </w:rPr>
        <w:t>โดย</w:t>
      </w:r>
      <w:r w:rsidRPr="005A7FEB">
        <w:rPr>
          <w:rFonts w:ascii="Angsana New" w:hAnsi="Angsana New"/>
          <w:sz w:val="30"/>
          <w:szCs w:val="30"/>
          <w:cs/>
        </w:rPr>
        <w:t>รับรู้รายการ</w:t>
      </w:r>
      <w:r w:rsidRPr="005A7FEB">
        <w:rPr>
          <w:rFonts w:ascii="Angsana New" w:hAnsi="Angsana New" w:hint="cs"/>
          <w:sz w:val="30"/>
          <w:szCs w:val="30"/>
          <w:cs/>
        </w:rPr>
        <w:t>เมื่อ</w:t>
      </w:r>
      <w:r w:rsidRPr="005A7FEB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5A7FEB">
        <w:rPr>
          <w:rFonts w:ascii="Angsana New" w:hAnsi="Angsana New" w:hint="cs"/>
          <w:sz w:val="30"/>
          <w:szCs w:val="30"/>
          <w:cs/>
        </w:rPr>
        <w:t>ขาดทุน</w:t>
      </w:r>
      <w:r w:rsidRPr="005A7FEB">
        <w:rPr>
          <w:rFonts w:ascii="Angsana New" w:hAnsi="Angsana New"/>
          <w:sz w:val="30"/>
          <w:szCs w:val="30"/>
          <w:cs/>
        </w:rPr>
        <w:t>เบ็ดเสร็จอื่น</w:t>
      </w:r>
      <w:r w:rsidRPr="005A7FEB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Pr="005A7FEB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5A7FEB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5A7FE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7FEB">
        <w:rPr>
          <w:rFonts w:ascii="Angsana New" w:hAnsi="Angsana New"/>
          <w:sz w:val="30"/>
          <w:szCs w:val="30"/>
          <w:cs/>
        </w:rPr>
        <w:t>สูญเสีย</w:t>
      </w:r>
      <w:r w:rsidR="00E63B17" w:rsidRPr="005A7FEB">
        <w:rPr>
          <w:rFonts w:ascii="Angsana New" w:hAnsi="Angsana New"/>
          <w:sz w:val="30"/>
          <w:szCs w:val="30"/>
        </w:rPr>
        <w:br/>
      </w:r>
      <w:r w:rsidRPr="005A7FEB">
        <w:rPr>
          <w:rFonts w:ascii="Angsana New" w:hAnsi="Angsana New"/>
          <w:sz w:val="30"/>
          <w:szCs w:val="30"/>
          <w:cs/>
        </w:rPr>
        <w:t>การควบคุมร่วม</w:t>
      </w:r>
      <w:r w:rsidRPr="005A7FEB">
        <w:t xml:space="preserve"> </w:t>
      </w:r>
    </w:p>
    <w:p w14:paraId="74A4029A" w14:textId="77777777" w:rsidR="00197BBA" w:rsidRPr="00644065" w:rsidRDefault="00197BBA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04C887" w14:textId="77777777" w:rsidR="00B91DCD" w:rsidRPr="005A7FEB" w:rsidRDefault="00B91DCD" w:rsidP="00FB2E7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5A7FE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798DC32C" w14:textId="77777777" w:rsidR="00B91DCD" w:rsidRPr="00644065" w:rsidRDefault="00B91DCD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4E8570E9" w14:textId="77777777" w:rsidR="00A877D3" w:rsidRDefault="00B91DCD" w:rsidP="00962BF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A16FD2" w:rsidRPr="005A7FEB">
        <w:rPr>
          <w:rFonts w:ascii="Angsana New" w:hAnsi="Angsana New"/>
          <w:sz w:val="30"/>
          <w:szCs w:val="30"/>
        </w:rPr>
        <w:t xml:space="preserve"> </w:t>
      </w:r>
      <w:r w:rsidR="00A16FD2" w:rsidRPr="005A7FEB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CD88CCA" w14:textId="77777777" w:rsidR="00A877D3" w:rsidRPr="005A7FEB" w:rsidRDefault="00A877D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2A9DF022" w14:textId="77777777" w:rsidR="00A877D3" w:rsidRPr="0084765C" w:rsidRDefault="00A877D3" w:rsidP="00A877D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6"/>
          <w:szCs w:val="26"/>
        </w:rPr>
      </w:pPr>
    </w:p>
    <w:p w14:paraId="08121E86" w14:textId="77777777" w:rsidR="00A877D3" w:rsidRPr="005A7FEB" w:rsidRDefault="00A877D3" w:rsidP="00A877D3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A29A9CF" w14:textId="77777777" w:rsidR="00A877D3" w:rsidRPr="0084765C" w:rsidRDefault="00A877D3" w:rsidP="00A877D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6"/>
          <w:szCs w:val="26"/>
        </w:rPr>
      </w:pPr>
    </w:p>
    <w:p w14:paraId="6B644DB4" w14:textId="77777777" w:rsidR="00A877D3" w:rsidRPr="0061254C" w:rsidRDefault="00A877D3" w:rsidP="00A877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1254C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1254C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0205D4A0" w14:textId="77777777" w:rsidR="00AC742E" w:rsidRPr="0084765C" w:rsidRDefault="00AC742E" w:rsidP="00A877D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6"/>
          <w:szCs w:val="26"/>
        </w:rPr>
      </w:pPr>
    </w:p>
    <w:p w14:paraId="34BAB6B2" w14:textId="77777777" w:rsidR="005D3E24" w:rsidRPr="0061254C" w:rsidRDefault="005D3E24" w:rsidP="001B666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</w:t>
      </w:r>
      <w:r w:rsidR="006F7851" w:rsidRPr="0061254C">
        <w:rPr>
          <w:rFonts w:ascii="Angsana New" w:hAnsi="Angsana New"/>
          <w:sz w:val="30"/>
          <w:szCs w:val="30"/>
          <w:cs/>
        </w:rPr>
        <w:t>งินตราต่างประเทศ</w:t>
      </w:r>
      <w:r w:rsidR="001B6662" w:rsidRPr="0061254C">
        <w:rPr>
          <w:rFonts w:ascii="Angsana New" w:hAnsi="Angsana New"/>
          <w:sz w:val="30"/>
          <w:szCs w:val="30"/>
        </w:rPr>
        <w:t xml:space="preserve"> </w:t>
      </w:r>
      <w:r w:rsidR="006F7851" w:rsidRPr="0061254C">
        <w:rPr>
          <w:rFonts w:ascii="Angsana New" w:hAnsi="Angsana New"/>
          <w:sz w:val="30"/>
          <w:szCs w:val="30"/>
          <w:cs/>
        </w:rPr>
        <w:t>ณ วันที่รายงาน</w:t>
      </w:r>
      <w:r w:rsidR="001B6662" w:rsidRPr="0061254C">
        <w:rPr>
          <w:rFonts w:ascii="Angsana New" w:hAnsi="Angsana New"/>
          <w:sz w:val="30"/>
          <w:szCs w:val="30"/>
        </w:rPr>
        <w:t xml:space="preserve"> </w:t>
      </w:r>
      <w:r w:rsidRPr="0061254C">
        <w:rPr>
          <w:rFonts w:ascii="Angsana New" w:hAnsi="Angsana New"/>
          <w:sz w:val="30"/>
          <w:szCs w:val="30"/>
          <w:cs/>
        </w:rPr>
        <w:t>แปลงค่าเป็น</w:t>
      </w:r>
      <w:r w:rsidR="00555C44" w:rsidRPr="0061254C">
        <w:rPr>
          <w:rFonts w:ascii="Angsana New" w:hAnsi="Angsana New"/>
          <w:sz w:val="30"/>
          <w:szCs w:val="30"/>
          <w:cs/>
        </w:rPr>
        <w:t>สกุลเงินที่ใช้ในกา</w:t>
      </w:r>
      <w:r w:rsidR="001B6662" w:rsidRPr="0061254C">
        <w:rPr>
          <w:rFonts w:ascii="Angsana New" w:hAnsi="Angsana New" w:hint="cs"/>
          <w:sz w:val="30"/>
          <w:szCs w:val="30"/>
          <w:cs/>
        </w:rPr>
        <w:t>ร</w:t>
      </w:r>
      <w:r w:rsidR="00555C44" w:rsidRPr="0061254C">
        <w:rPr>
          <w:rFonts w:ascii="Angsana New" w:hAnsi="Angsana New"/>
          <w:sz w:val="30"/>
          <w:szCs w:val="30"/>
          <w:cs/>
        </w:rPr>
        <w:t>ดำเนินงาน</w:t>
      </w:r>
      <w:r w:rsidRPr="0061254C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</w:t>
      </w:r>
    </w:p>
    <w:p w14:paraId="79FFA9D2" w14:textId="77777777" w:rsidR="00586A2E" w:rsidRPr="0084765C" w:rsidRDefault="00586A2E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6"/>
          <w:szCs w:val="26"/>
        </w:rPr>
      </w:pPr>
    </w:p>
    <w:p w14:paraId="6022E85B" w14:textId="77777777" w:rsidR="00586A2E" w:rsidRPr="0061254C" w:rsidRDefault="00586A2E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="00C34C90" w:rsidRPr="0061254C">
        <w:rPr>
          <w:rFonts w:ascii="Angsana New" w:hAnsi="Angsana New"/>
          <w:sz w:val="30"/>
          <w:szCs w:val="30"/>
        </w:rPr>
        <w:t xml:space="preserve"> </w:t>
      </w:r>
    </w:p>
    <w:p w14:paraId="3638C9B2" w14:textId="77777777" w:rsidR="00C34C90" w:rsidRPr="0084765C" w:rsidRDefault="00C34C90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6"/>
          <w:szCs w:val="26"/>
        </w:rPr>
      </w:pPr>
    </w:p>
    <w:p w14:paraId="3B9E74F3" w14:textId="77777777" w:rsidR="007270CC" w:rsidRPr="0061254C" w:rsidRDefault="00C34C90" w:rsidP="00CD27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254C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</w:t>
      </w:r>
      <w:r w:rsidR="0064211A" w:rsidRPr="0061254C">
        <w:rPr>
          <w:rFonts w:ascii="Angsana New" w:hAnsi="Angsana New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61254C">
        <w:rPr>
          <w:rFonts w:ascii="Angsana New" w:hAnsi="Angsana New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8F96C76" w14:textId="77777777" w:rsidR="006833AE" w:rsidRPr="0084765C" w:rsidRDefault="006833AE" w:rsidP="00CD27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6"/>
          <w:szCs w:val="26"/>
        </w:rPr>
      </w:pPr>
    </w:p>
    <w:p w14:paraId="23C2D112" w14:textId="77777777" w:rsidR="00DE3E2A" w:rsidRPr="0061254C" w:rsidRDefault="00DE3E2A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1254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3DB7017" w14:textId="77777777" w:rsidR="00BB6D53" w:rsidRPr="0084765C" w:rsidRDefault="00BB6D53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6"/>
          <w:szCs w:val="26"/>
        </w:rPr>
      </w:pPr>
    </w:p>
    <w:p w14:paraId="1467DFF3" w14:textId="77777777" w:rsidR="005D3E24" w:rsidRPr="0061254C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54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FD72FA" w:rsidRPr="0061254C">
        <w:rPr>
          <w:rFonts w:ascii="Angsana New" w:hAnsi="Angsana New"/>
          <w:sz w:val="30"/>
          <w:szCs w:val="30"/>
        </w:rPr>
        <w:t xml:space="preserve">    </w:t>
      </w:r>
      <w:r w:rsidRPr="0061254C">
        <w:rPr>
          <w:rFonts w:ascii="Angsana New" w:hAnsi="Angsana New"/>
          <w:sz w:val="30"/>
          <w:szCs w:val="30"/>
          <w:cs/>
        </w:rPr>
        <w:t>ส่วนหนึ่งของ</w:t>
      </w:r>
      <w:r w:rsidR="0012160F" w:rsidRPr="0061254C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61254C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0072C97" w14:textId="77777777" w:rsidR="00791740" w:rsidRPr="0084765C" w:rsidRDefault="00791740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E46895A" w14:textId="77777777" w:rsidR="005D3E24" w:rsidRPr="005A7FEB" w:rsidRDefault="005D3E2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E227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440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53101C22" w14:textId="77777777" w:rsidR="005D3E24" w:rsidRPr="0084765C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C142769" w14:textId="77777777" w:rsidR="00DE2273" w:rsidRPr="00DE2273" w:rsidRDefault="00DE2273" w:rsidP="00FB2E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2273">
        <w:rPr>
          <w:rFonts w:ascii="Angsana New" w:hAnsi="Angsana New" w:hint="cs"/>
          <w:sz w:val="30"/>
          <w:szCs w:val="30"/>
          <w:cs/>
        </w:rPr>
        <w:t>ลูกหนี้รับรู้เมื่อ</w:t>
      </w:r>
      <w:r w:rsidRPr="008511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E2273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Pr="008511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E2273">
        <w:rPr>
          <w:rFonts w:ascii="Angsana New" w:hAnsi="Angsana New" w:hint="cs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C389F91" w14:textId="77777777" w:rsidR="00DE2273" w:rsidRPr="0084765C" w:rsidRDefault="00DE2273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434E4EE6" w14:textId="3F5EF61D" w:rsidR="00CD7782" w:rsidRDefault="0028528F" w:rsidP="00434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528F">
        <w:rPr>
          <w:rFonts w:ascii="Angsana New" w:hAnsi="Angsana New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</w:t>
      </w:r>
      <w:r w:rsidR="004340BD" w:rsidRPr="005A7FEB">
        <w:rPr>
          <w:rFonts w:ascii="Angsana New" w:hAnsi="Angsana New" w:hint="cs"/>
          <w:sz w:val="30"/>
          <w:szCs w:val="30"/>
          <w:cs/>
        </w:rPr>
        <w:t>กลุ่มบริษัทกำหนดค่าเผื่อหนี้สงสัยจะสูญเพื่อให้สะท้อนถึงมูลค่าที่คาดว่าจะเรียกเก็บเงินได้ของลูกหนี้การค้า</w:t>
      </w:r>
      <w:r w:rsidR="004340BD">
        <w:rPr>
          <w:rFonts w:ascii="Angsana New" w:hAnsi="Angsana New"/>
          <w:sz w:val="30"/>
          <w:szCs w:val="30"/>
        </w:rPr>
        <w:t xml:space="preserve"> </w:t>
      </w:r>
      <w:r w:rsidR="004340BD" w:rsidRPr="005A7FEB">
        <w:rPr>
          <w:rFonts w:ascii="Angsana New" w:hAnsi="Angsana New" w:hint="cs"/>
          <w:sz w:val="30"/>
          <w:szCs w:val="30"/>
          <w:cs/>
        </w:rPr>
        <w:t>ซึ่งเกี่ยวข้องกับประมาณการผลขาดทุนจากการที่ลูกค้าไม่มีความสามารถในการชำระหนี้</w:t>
      </w:r>
      <w:r w:rsidR="004340BD" w:rsidRPr="005A7FEB">
        <w:rPr>
          <w:rFonts w:ascii="Angsana New" w:hAnsi="Angsana New"/>
          <w:sz w:val="30"/>
          <w:szCs w:val="30"/>
        </w:rPr>
        <w:t xml:space="preserve"> </w:t>
      </w:r>
      <w:r w:rsidR="004340BD" w:rsidRPr="005A7FEB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ค่าเผื่อหนี้สงสัยจะสูญโดยการวิเคราะห์อายุของลูกหนี้การค้า รวมทั้งอ้างอิงกับการวิเคราะห์ประวัติการชำระหนี้ และการคาดการณ์เกี่ยวกับการชำระหนี้ในอนาคตของลูกค้า</w:t>
      </w:r>
      <w:r w:rsidRPr="0028528F">
        <w:rPr>
          <w:rFonts w:ascii="Angsana New" w:hAnsi="Angsana New"/>
          <w:sz w:val="30"/>
          <w:szCs w:val="30"/>
          <w:cs/>
        </w:rPr>
        <w:t xml:space="preserve"> หนี้สูญจะถูกตัดจำหน่ายเมื่อเกิดขึ้น</w:t>
      </w:r>
    </w:p>
    <w:p w14:paraId="799C1406" w14:textId="73B927AF" w:rsidR="009F0C5C" w:rsidRDefault="009F0C5C" w:rsidP="008476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344802" w14:textId="77777777" w:rsidR="009F0C5C" w:rsidRDefault="009F0C5C" w:rsidP="008476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CE2616" w14:textId="77777777" w:rsidR="005D3E24" w:rsidRPr="005A7FEB" w:rsidRDefault="005D3E2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319809DD" w14:textId="77777777" w:rsidR="005D3E24" w:rsidRPr="0061254C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0BF1E08" w14:textId="77777777" w:rsidR="005D3E24" w:rsidRPr="005A7FEB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สินค้าคงเหลือ</w:t>
      </w:r>
      <w:r w:rsidR="007644AF" w:rsidRPr="005A7FEB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5A7FE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2EEFDBF8" w14:textId="77777777" w:rsidR="005D3E24" w:rsidRPr="00644065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D68260" w14:textId="77777777" w:rsidR="005D3E24" w:rsidRPr="005A7FEB" w:rsidRDefault="005D3E2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</w:t>
      </w:r>
      <w:r w:rsidR="00D61FEC" w:rsidRPr="005A7FEB">
        <w:rPr>
          <w:rFonts w:ascii="Angsana New" w:hAnsi="Angsana New"/>
          <w:sz w:val="30"/>
          <w:szCs w:val="30"/>
          <w:cs/>
        </w:rPr>
        <w:t>นัก</w:t>
      </w:r>
      <w:r w:rsidR="008902AF"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ต้นทุ</w:t>
      </w:r>
      <w:r w:rsidR="00A02A0C" w:rsidRPr="005A7FEB">
        <w:rPr>
          <w:rFonts w:ascii="Angsana New" w:hAnsi="Angsana New"/>
          <w:sz w:val="30"/>
          <w:szCs w:val="30"/>
          <w:cs/>
        </w:rPr>
        <w:t>นสินค้าประกอบด้วยราคาทุนที่ซื้อ</w:t>
      </w:r>
      <w:r w:rsidR="006149F9" w:rsidRPr="005A7FEB">
        <w:rPr>
          <w:rFonts w:ascii="Angsana New" w:hAnsi="Angsana New"/>
          <w:sz w:val="30"/>
          <w:szCs w:val="30"/>
          <w:cs/>
        </w:rPr>
        <w:t xml:space="preserve"> ต้นทุนแปลงสภาพ</w:t>
      </w:r>
      <w:r w:rsidR="00A02A0C" w:rsidRPr="005A7FEB">
        <w:rPr>
          <w:rFonts w:ascii="Angsana New" w:hAnsi="Angsana New"/>
          <w:sz w:val="30"/>
          <w:szCs w:val="30"/>
          <w:cs/>
        </w:rPr>
        <w:t>หรือต้นทุนอื่น</w:t>
      </w:r>
      <w:r w:rsidRPr="005A7FEB">
        <w:rPr>
          <w:rFonts w:ascii="Angsana New" w:hAnsi="Angsana New"/>
          <w:sz w:val="30"/>
          <w:szCs w:val="30"/>
          <w:cs/>
        </w:rPr>
        <w:t>เพื่อให้สินค้าอยู่ในสถานที่และสภาพปัจจุบัน</w:t>
      </w:r>
    </w:p>
    <w:p w14:paraId="3A546914" w14:textId="77777777" w:rsidR="00DA12F5" w:rsidRPr="005A7FEB" w:rsidRDefault="00DA12F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34FF3B0" w14:textId="79C945F7" w:rsidR="00962BF8" w:rsidRDefault="005D3E24" w:rsidP="00962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98E0C3E" w14:textId="19787593" w:rsidR="0084765C" w:rsidRDefault="0084765C" w:rsidP="00962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A59104" w14:textId="77777777" w:rsidR="004340BD" w:rsidRPr="005A7FEB" w:rsidRDefault="004340BD" w:rsidP="00434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</w:rPr>
        <w:br/>
      </w:r>
      <w:r w:rsidRPr="005A7FEB">
        <w:rPr>
          <w:rFonts w:ascii="Angsana New" w:hAnsi="Angsana New" w:hint="cs"/>
          <w:sz w:val="30"/>
          <w:szCs w:val="30"/>
          <w:cs/>
        </w:rPr>
        <w:t xml:space="preserve"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</w:t>
      </w:r>
      <w:r w:rsidRPr="005A7FEB">
        <w:rPr>
          <w:rFonts w:ascii="Angsana New" w:hAnsi="Angsana New"/>
          <w:sz w:val="30"/>
          <w:szCs w:val="30"/>
        </w:rPr>
        <w:br/>
      </w:r>
      <w:r w:rsidRPr="005A7FEB">
        <w:rPr>
          <w:rFonts w:ascii="Angsana New" w:hAnsi="Angsana New" w:hint="cs"/>
          <w:sz w:val="30"/>
          <w:szCs w:val="30"/>
          <w:cs/>
        </w:rPr>
        <w:t>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14:paraId="0B268046" w14:textId="77777777" w:rsidR="00644065" w:rsidRPr="005A7FEB" w:rsidRDefault="00644065" w:rsidP="00962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13BDF1" w14:textId="77777777" w:rsidR="00D61FEC" w:rsidRPr="005A7FEB" w:rsidRDefault="00D61FEC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136AAF74" w14:textId="77777777" w:rsidR="00E665E8" w:rsidRPr="005A7FEB" w:rsidRDefault="00E665E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ED9B401" w14:textId="77777777" w:rsidR="00D61FEC" w:rsidRPr="005A7FEB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เงินลง</w:t>
      </w:r>
      <w:r w:rsidR="001222A0" w:rsidRPr="005A7FEB">
        <w:rPr>
          <w:rFonts w:ascii="Angsana New" w:hAnsi="Angsana New"/>
          <w:i/>
          <w:iCs/>
          <w:sz w:val="30"/>
          <w:szCs w:val="30"/>
          <w:cs/>
        </w:rPr>
        <w:t>ทุนใน</w:t>
      </w:r>
      <w:r w:rsidR="007D306D" w:rsidRPr="005A7FEB">
        <w:rPr>
          <w:rFonts w:ascii="Angsana New" w:hAnsi="Angsana New" w:hint="cs"/>
          <w:i/>
          <w:iCs/>
          <w:sz w:val="30"/>
          <w:szCs w:val="30"/>
          <w:cs/>
        </w:rPr>
        <w:t>บริษัทย่อยและการ</w:t>
      </w:r>
      <w:r w:rsidR="001222A0" w:rsidRPr="005A7FEB">
        <w:rPr>
          <w:rFonts w:ascii="Angsana New" w:hAnsi="Angsana New"/>
          <w:i/>
          <w:iCs/>
          <w:sz w:val="30"/>
          <w:szCs w:val="30"/>
          <w:cs/>
        </w:rPr>
        <w:t>ร่วมค้า</w:t>
      </w:r>
      <w:r w:rsidRPr="005A7FEB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0DB736B" w14:textId="77777777" w:rsidR="00E665E8" w:rsidRPr="005A7FEB" w:rsidRDefault="00E665E8" w:rsidP="00E6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DE77675" w14:textId="77777777" w:rsidR="00D61FEC" w:rsidRPr="005A7FEB" w:rsidRDefault="00D61FEC" w:rsidP="006E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D306D" w:rsidRPr="005A7FE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5A7FEB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ในงบการเงินเฉพาะกิจการของบริษั</w:t>
      </w:r>
      <w:r w:rsidR="007D306D" w:rsidRPr="005A7FEB">
        <w:rPr>
          <w:rFonts w:ascii="Angsana New" w:hAnsi="Angsana New"/>
          <w:sz w:val="30"/>
          <w:szCs w:val="30"/>
          <w:cs/>
        </w:rPr>
        <w:t>ท บันทึกบัญชีโดยใช้วิธีราคาทุน ส่วนการบันทึกบัญชีเงินลงทุนในการร่วมค้าในงบการเงินรวมใช้วิธีส่วนได้เสีย</w:t>
      </w:r>
    </w:p>
    <w:p w14:paraId="33B85540" w14:textId="77777777" w:rsidR="00962BF8" w:rsidRPr="005A7FEB" w:rsidRDefault="00962BF8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AB4919" w14:textId="77777777" w:rsidR="00607EC4" w:rsidRPr="005A7FEB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78396E" w:rsidRPr="005A7FEB">
        <w:rPr>
          <w:rFonts w:ascii="Angsana New" w:hAnsi="Angsana New"/>
          <w:i/>
          <w:iCs/>
          <w:sz w:val="30"/>
          <w:szCs w:val="30"/>
          <w:cs/>
        </w:rPr>
        <w:t>ตราสาร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ทุนอื่น</w:t>
      </w:r>
    </w:p>
    <w:p w14:paraId="63201D8B" w14:textId="77777777" w:rsidR="00E665E8" w:rsidRPr="005A7FEB" w:rsidRDefault="00E665E8" w:rsidP="00E6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21A590D" w14:textId="77777777" w:rsidR="00607EC4" w:rsidRDefault="0078396E" w:rsidP="00A97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ตราสาร</w:t>
      </w:r>
      <w:r w:rsidR="00607EC4" w:rsidRPr="005A7FEB">
        <w:rPr>
          <w:rFonts w:ascii="Angsana New" w:hAnsi="Angsana New"/>
          <w:sz w:val="30"/>
          <w:szCs w:val="30"/>
          <w:cs/>
        </w:rPr>
        <w:t>ทุนซึ่งเป็นหลักทรัพย์ในความต้องการของตลาด</w:t>
      </w:r>
      <w:r w:rsidR="00FB2E72">
        <w:rPr>
          <w:rFonts w:ascii="Angsana New" w:hAnsi="Angsana New" w:hint="cs"/>
          <w:sz w:val="30"/>
          <w:szCs w:val="30"/>
          <w:cs/>
        </w:rPr>
        <w:t xml:space="preserve"> </w:t>
      </w:r>
      <w:r w:rsidR="00607EC4" w:rsidRPr="005A7FEB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</w:t>
      </w:r>
      <w:r w:rsidR="005030FE" w:rsidRPr="005A7FEB">
        <w:rPr>
          <w:rFonts w:ascii="Angsana New" w:hAnsi="Angsana New"/>
          <w:sz w:val="30"/>
          <w:szCs w:val="30"/>
          <w:cs/>
        </w:rPr>
        <w:t>ุ้นโดยตรงเข้า</w:t>
      </w:r>
      <w:r w:rsidR="00CC212A" w:rsidRPr="005A7FEB">
        <w:rPr>
          <w:rFonts w:ascii="Angsana New" w:hAnsi="Angsana New"/>
          <w:sz w:val="30"/>
          <w:szCs w:val="30"/>
          <w:cs/>
        </w:rPr>
        <w:t>กำไรหรือขาดทุน</w:t>
      </w:r>
      <w:r w:rsidR="0064358F">
        <w:rPr>
          <w:rFonts w:ascii="Angsana New" w:hAnsi="Angsana New"/>
          <w:sz w:val="30"/>
          <w:szCs w:val="30"/>
        </w:rPr>
        <w:t xml:space="preserve"> </w:t>
      </w:r>
      <w:r w:rsidR="00607EC4" w:rsidRPr="005A7FEB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7D735B8" w14:textId="77777777" w:rsidR="00FB2E72" w:rsidRPr="005A7FEB" w:rsidRDefault="00FB2E72" w:rsidP="00A97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34A033" w14:textId="77777777" w:rsidR="00607EC4" w:rsidRPr="005A7FEB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2BF27B87" w14:textId="77777777" w:rsidR="0078396E" w:rsidRPr="005A7FEB" w:rsidRDefault="0078396E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79A9F6" w14:textId="77777777" w:rsidR="00607EC4" w:rsidRPr="005A7FEB" w:rsidRDefault="00607EC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2679F386" w14:textId="77777777" w:rsidR="00607EC4" w:rsidRPr="005A7FEB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F801527" w14:textId="4E81AA13" w:rsidR="00055A67" w:rsidRDefault="00607EC4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F666A66" w14:textId="77777777" w:rsidR="0084765C" w:rsidRPr="005A7FEB" w:rsidRDefault="0084765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B838DB" w14:textId="77777777" w:rsidR="00607EC4" w:rsidRPr="005A7FEB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96A1289" w14:textId="77777777" w:rsidR="00DE3E2A" w:rsidRPr="005A7FEB" w:rsidRDefault="00DE3E2A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555D79B" w14:textId="77777777" w:rsidR="00D61FEC" w:rsidRPr="005A7FEB" w:rsidRDefault="00D61FEC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93D13E0" w14:textId="77777777" w:rsidR="00D61FEC" w:rsidRPr="005A7FEB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7730458C" w14:textId="77777777" w:rsidR="00D61FEC" w:rsidRPr="005A7FEB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1E90F83" w14:textId="77777777" w:rsidR="004A3311" w:rsidRPr="005A7FEB" w:rsidRDefault="004A331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</w:p>
    <w:p w14:paraId="3504CD9C" w14:textId="77777777" w:rsidR="00D61FEC" w:rsidRPr="005A7FEB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450BC48" w14:textId="77777777" w:rsidR="00D61FEC" w:rsidRPr="005A7FEB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853CB21" w14:textId="77777777" w:rsidR="007270CC" w:rsidRPr="005A7FEB" w:rsidRDefault="00D61FEC" w:rsidP="00CD27CA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A7FEB">
        <w:rPr>
          <w:rFonts w:ascii="Angsana New" w:hAnsi="Angsana New" w:cs="Angsana New"/>
          <w:b w:val="0"/>
          <w:bCs w:val="0"/>
          <w:sz w:val="30"/>
          <w:szCs w:val="30"/>
          <w:cs/>
        </w:rPr>
        <w:t>ที่ดิน อาคารและอุปกรณ์</w:t>
      </w:r>
      <w:r w:rsidR="001222A0" w:rsidRPr="005A7FEB">
        <w:rPr>
          <w:rFonts w:ascii="Angsana New" w:hAnsi="Angsana New" w:cs="Angsana New"/>
          <w:b w:val="0"/>
          <w:bCs w:val="0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  <w:r w:rsidR="007E3FE1" w:rsidRPr="005A7FE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สะสม</w:t>
      </w:r>
      <w:r w:rsidRPr="005A7FEB"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14:paraId="41A49AF0" w14:textId="77777777" w:rsidR="007270CC" w:rsidRPr="0084765C" w:rsidRDefault="007270C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8BD08" w14:textId="77777777" w:rsidR="00D61FEC" w:rsidRPr="0084765C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765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84765C">
        <w:rPr>
          <w:rFonts w:ascii="Angsana New" w:hAnsi="Angsana New"/>
          <w:sz w:val="30"/>
          <w:szCs w:val="30"/>
        </w:rPr>
        <w:t xml:space="preserve"> </w:t>
      </w:r>
      <w:r w:rsidRPr="0084765C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84765C">
        <w:rPr>
          <w:rFonts w:ascii="Angsana New" w:hAnsi="Angsana New"/>
          <w:sz w:val="30"/>
          <w:szCs w:val="30"/>
        </w:rPr>
        <w:t xml:space="preserve"> </w:t>
      </w:r>
      <w:r w:rsidRPr="0084765C">
        <w:rPr>
          <w:rFonts w:ascii="Angsana New" w:hAnsi="Angsana New"/>
          <w:sz w:val="30"/>
          <w:szCs w:val="30"/>
          <w:cs/>
        </w:rPr>
        <w:t>การขนย้าย</w:t>
      </w:r>
      <w:r w:rsidRPr="0084765C">
        <w:rPr>
          <w:rFonts w:ascii="Angsana New" w:hAnsi="Angsana New"/>
          <w:sz w:val="30"/>
          <w:szCs w:val="30"/>
        </w:rPr>
        <w:t xml:space="preserve"> </w:t>
      </w:r>
      <w:r w:rsidRPr="0084765C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CD27CA" w:rsidRPr="0084765C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</w:t>
      </w:r>
      <w:r w:rsidR="00CD27CA" w:rsidRPr="0084765C">
        <w:rPr>
          <w:rFonts w:ascii="Angsana New" w:hAnsi="Angsana New" w:hint="cs"/>
          <w:sz w:val="30"/>
          <w:szCs w:val="30"/>
          <w:cs/>
        </w:rPr>
        <w:t xml:space="preserve">ม </w:t>
      </w:r>
      <w:r w:rsidRPr="0084765C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973666" w:rsidRPr="0084765C">
        <w:rPr>
          <w:rFonts w:ascii="Angsana New" w:hAnsi="Angsana New" w:hint="cs"/>
          <w:sz w:val="30"/>
          <w:szCs w:val="30"/>
          <w:cs/>
        </w:rPr>
        <w:t>ต์</w:t>
      </w:r>
      <w:r w:rsidRPr="0084765C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973666" w:rsidRPr="0084765C">
        <w:rPr>
          <w:rFonts w:ascii="Angsana New" w:hAnsi="Angsana New" w:hint="cs"/>
          <w:sz w:val="30"/>
          <w:szCs w:val="30"/>
          <w:cs/>
        </w:rPr>
        <w:t>ต์</w:t>
      </w:r>
      <w:r w:rsidRPr="0084765C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973666" w:rsidRPr="0084765C">
        <w:rPr>
          <w:rFonts w:ascii="Angsana New" w:hAnsi="Angsana New" w:hint="cs"/>
          <w:sz w:val="30"/>
          <w:szCs w:val="30"/>
          <w:cs/>
        </w:rPr>
        <w:t>ต์</w:t>
      </w:r>
      <w:r w:rsidRPr="0084765C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84765C">
        <w:rPr>
          <w:rFonts w:ascii="Angsana New" w:hAnsi="Angsana New"/>
          <w:sz w:val="30"/>
          <w:szCs w:val="30"/>
        </w:rPr>
        <w:t xml:space="preserve"> </w:t>
      </w:r>
    </w:p>
    <w:p w14:paraId="2FD8BF90" w14:textId="77777777" w:rsidR="006149F9" w:rsidRPr="0084765C" w:rsidRDefault="006149F9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9C11E" w14:textId="77777777" w:rsidR="00D61FEC" w:rsidRPr="0084765C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84765C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84765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4765C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84765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4765C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4765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27B27284" w14:textId="77777777" w:rsidR="00973666" w:rsidRPr="0084765C" w:rsidRDefault="00973666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3E00AE6" w14:textId="77777777" w:rsidR="001E57EA" w:rsidRPr="0084765C" w:rsidRDefault="00D61FEC" w:rsidP="00A337D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กำ</w:t>
      </w:r>
      <w:r w:rsidR="00DD533A" w:rsidRPr="0084765C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ไรหรือขาดทุนจากการจำหน่ายที่ดิน</w:t>
      </w:r>
      <w:r w:rsidR="00DD533A" w:rsidRPr="0084765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450EBDF8" w14:textId="770CC08A" w:rsidR="0085117C" w:rsidRDefault="0085117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F436724" w14:textId="17D8B768" w:rsidR="0084765C" w:rsidRDefault="0084765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000D6C3" w14:textId="6B3BE9B4" w:rsidR="0084765C" w:rsidRDefault="0084765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48189C3" w14:textId="288EE2EB" w:rsidR="0084765C" w:rsidRDefault="0084765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CA42C90" w14:textId="77777777" w:rsidR="0084765C" w:rsidRPr="0084765C" w:rsidRDefault="0084765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19AB792" w14:textId="77777777" w:rsidR="00D61FEC" w:rsidRPr="0084765C" w:rsidRDefault="00D61FEC" w:rsidP="001E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4765C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7814C23" w14:textId="77777777" w:rsidR="00D61FEC" w:rsidRPr="0084765C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6528401" w14:textId="77777777" w:rsidR="00D61FEC" w:rsidRPr="0084765C" w:rsidRDefault="00D61FEC" w:rsidP="00A8617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4765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</w:t>
      </w:r>
      <w:r w:rsidR="00C712AF" w:rsidRPr="0084765C">
        <w:rPr>
          <w:rFonts w:ascii="Angsana New" w:hAnsi="Angsana New" w:cs="Angsana New"/>
          <w:color w:val="auto"/>
          <w:sz w:val="30"/>
          <w:szCs w:val="30"/>
          <w:cs/>
        </w:rPr>
        <w:t>ค่อนข้างแน่ที่กลุ่มบริษัท</w:t>
      </w: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64358F" w:rsidRPr="0084765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84765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4765C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69ED110" w14:textId="77777777" w:rsidR="007270CC" w:rsidRPr="0084765C" w:rsidRDefault="007270C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5C71D38" w14:textId="77777777" w:rsidR="00D61FEC" w:rsidRPr="0084765C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4765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2B8AEFB" w14:textId="77777777" w:rsidR="00D61FEC" w:rsidRPr="0084765C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21DB184" w14:textId="77777777" w:rsidR="0064211A" w:rsidRPr="0084765C" w:rsidRDefault="00D61FEC" w:rsidP="006421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765C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84765C">
        <w:rPr>
          <w:rFonts w:ascii="Angsana New" w:hAnsi="Angsana New" w:cs="Angsana New"/>
          <w:sz w:val="30"/>
          <w:szCs w:val="30"/>
        </w:rPr>
        <w:t xml:space="preserve"> </w:t>
      </w:r>
      <w:r w:rsidRPr="0084765C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8300917" w14:textId="77777777" w:rsidR="0064211A" w:rsidRPr="0084765C" w:rsidRDefault="0064211A" w:rsidP="006421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D9A62C" w14:textId="77777777" w:rsidR="00BF3B7A" w:rsidRPr="005A7FEB" w:rsidRDefault="00D61FEC" w:rsidP="006421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765C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CD27CA" w:rsidRPr="0084765C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84765C">
        <w:rPr>
          <w:rFonts w:ascii="Angsana New" w:hAnsi="Angsana New" w:cs="Angsana New"/>
          <w:sz w:val="30"/>
          <w:szCs w:val="30"/>
          <w:cs/>
        </w:rPr>
        <w:t>โดยประมาณของส่วนประกอบของสินทรัพย์</w:t>
      </w:r>
      <w:r w:rsidR="00586A2E" w:rsidRPr="0084765C">
        <w:rPr>
          <w:rFonts w:ascii="Angsana New" w:hAnsi="Angsana New" w:cs="Angsana New"/>
          <w:sz w:val="30"/>
          <w:szCs w:val="30"/>
          <w:cs/>
        </w:rPr>
        <w:t>แต่ละรายการ ประมาณการอายุการให้</w:t>
      </w:r>
      <w:r w:rsidR="006149F9" w:rsidRPr="0084765C">
        <w:rPr>
          <w:rFonts w:ascii="Angsana New" w:hAnsi="Angsana New" w:cs="Angsana New"/>
          <w:sz w:val="30"/>
          <w:szCs w:val="30"/>
          <w:cs/>
        </w:rPr>
        <w:t>ประโยชน์</w:t>
      </w:r>
      <w:r w:rsidRPr="0084765C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Pr="005A7FE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9C8D8B3" w14:textId="77777777" w:rsidR="00D61FEC" w:rsidRDefault="00D61FEC" w:rsidP="00BF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1FEC" w:rsidRPr="005A7FEB" w14:paraId="0AE06583" w14:textId="77777777" w:rsidTr="00B66D4A">
        <w:tc>
          <w:tcPr>
            <w:tcW w:w="5390" w:type="dxa"/>
            <w:vAlign w:val="bottom"/>
          </w:tcPr>
          <w:p w14:paraId="06DE1D78" w14:textId="77777777" w:rsidR="00D61FEC" w:rsidRPr="005A7FEB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121D444A" w14:textId="77777777" w:rsidR="00D61FEC" w:rsidRPr="00FB2E72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FB2E7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D61FEC" w:rsidRPr="00FB2E72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07D17E21" w14:textId="77777777" w:rsidR="00D61FEC" w:rsidRPr="005A7FEB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5A7FEB" w14:paraId="10349A15" w14:textId="77777777" w:rsidTr="00B66D4A">
        <w:tc>
          <w:tcPr>
            <w:tcW w:w="5390" w:type="dxa"/>
            <w:vAlign w:val="bottom"/>
          </w:tcPr>
          <w:p w14:paraId="5DA3002F" w14:textId="77777777" w:rsidR="009364D3" w:rsidRPr="005A7FEB" w:rsidRDefault="009364D3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514AE600" w14:textId="77777777" w:rsidR="009364D3" w:rsidRPr="00FB2E72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FB2E72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9364D3" w:rsidRPr="00FB2E72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16664C4" w14:textId="77777777" w:rsidR="009364D3" w:rsidRPr="005A7FEB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5A7FEB" w14:paraId="302D43E3" w14:textId="77777777" w:rsidTr="00B66D4A">
        <w:tc>
          <w:tcPr>
            <w:tcW w:w="5390" w:type="dxa"/>
            <w:vAlign w:val="bottom"/>
          </w:tcPr>
          <w:p w14:paraId="4D07DA2A" w14:textId="77777777" w:rsidR="00D61FEC" w:rsidRPr="005A7FEB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4149627C" w14:textId="77777777" w:rsidR="00D61FEC" w:rsidRPr="00FB2E72" w:rsidRDefault="00B10727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FB2E72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61FEC" w:rsidRPr="00FB2E72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7541819" w14:textId="77777777" w:rsidR="00D61FEC" w:rsidRPr="005A7FEB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5A7FEB" w14:paraId="630FF12A" w14:textId="77777777" w:rsidTr="00B66D4A">
        <w:tc>
          <w:tcPr>
            <w:tcW w:w="5390" w:type="dxa"/>
            <w:vAlign w:val="bottom"/>
          </w:tcPr>
          <w:p w14:paraId="539215E8" w14:textId="77777777" w:rsidR="009364D3" w:rsidRPr="005A7FEB" w:rsidRDefault="009364D3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65F5932" w14:textId="77777777" w:rsidR="009364D3" w:rsidRPr="00FB2E72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</w:p>
        </w:tc>
        <w:tc>
          <w:tcPr>
            <w:tcW w:w="675" w:type="dxa"/>
          </w:tcPr>
          <w:p w14:paraId="32EDACEE" w14:textId="77777777" w:rsidR="009364D3" w:rsidRPr="005A7FEB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5A7FEB" w14:paraId="1DBC77E6" w14:textId="77777777" w:rsidTr="00B66D4A">
        <w:tc>
          <w:tcPr>
            <w:tcW w:w="5390" w:type="dxa"/>
            <w:shd w:val="clear" w:color="auto" w:fill="auto"/>
            <w:vAlign w:val="bottom"/>
          </w:tcPr>
          <w:p w14:paraId="75A3B5C4" w14:textId="77777777" w:rsidR="00D61FEC" w:rsidRPr="005A7FEB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481146B" w14:textId="77777777" w:rsidR="00D61FEC" w:rsidRPr="00FB2E72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 </w:t>
            </w:r>
          </w:p>
        </w:tc>
        <w:tc>
          <w:tcPr>
            <w:tcW w:w="675" w:type="dxa"/>
            <w:shd w:val="clear" w:color="auto" w:fill="auto"/>
          </w:tcPr>
          <w:p w14:paraId="06F91C39" w14:textId="77777777" w:rsidR="00D61FEC" w:rsidRPr="005A7FEB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5A7FEB" w14:paraId="3839DC99" w14:textId="77777777" w:rsidTr="00B66D4A">
        <w:tc>
          <w:tcPr>
            <w:tcW w:w="5390" w:type="dxa"/>
            <w:shd w:val="clear" w:color="auto" w:fill="auto"/>
            <w:vAlign w:val="bottom"/>
          </w:tcPr>
          <w:p w14:paraId="62506714" w14:textId="77777777" w:rsidR="00D61FEC" w:rsidRPr="005A7FEB" w:rsidRDefault="00D61FEC" w:rsidP="0084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418F50C5" w14:textId="77777777" w:rsidR="00D61FEC" w:rsidRPr="00FB2E72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2E7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</w:p>
        </w:tc>
        <w:tc>
          <w:tcPr>
            <w:tcW w:w="675" w:type="dxa"/>
            <w:shd w:val="clear" w:color="auto" w:fill="auto"/>
          </w:tcPr>
          <w:p w14:paraId="321A5BA0" w14:textId="77777777" w:rsidR="00D61FEC" w:rsidRPr="005A7FEB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ED09A66" w14:textId="77777777" w:rsidR="00962BF8" w:rsidRPr="00644065" w:rsidRDefault="00962BF8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3BFF31A" w14:textId="77777777" w:rsidR="00D61FEC" w:rsidRPr="005A7FEB" w:rsidRDefault="00D61FEC" w:rsidP="00F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908C2" w:rsidRPr="005A7FEB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35DE0131" w14:textId="77777777" w:rsidR="00CC212A" w:rsidRPr="00644065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0E078FD" w14:textId="77777777" w:rsidR="00D61FEC" w:rsidRDefault="0026376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4240">
        <w:rPr>
          <w:rFonts w:ascii="Angsana New" w:hAnsi="Angsana New"/>
          <w:spacing w:val="-2"/>
          <w:sz w:val="30"/>
          <w:szCs w:val="30"/>
          <w:cs/>
        </w:rPr>
        <w:t>วิธีการคิดค่าเสื่อมราคา</w:t>
      </w:r>
      <w:r w:rsidR="00A337D6" w:rsidRPr="004342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4240">
        <w:rPr>
          <w:rFonts w:ascii="Angsana New" w:hAnsi="Angsana New"/>
          <w:spacing w:val="-2"/>
          <w:sz w:val="30"/>
          <w:szCs w:val="30"/>
          <w:cs/>
        </w:rPr>
        <w:t>อายุการให้ประโยชน์ของสินทรัพย์</w:t>
      </w:r>
      <w:r w:rsidR="00A337D6" w:rsidRPr="004342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4240">
        <w:rPr>
          <w:rFonts w:ascii="Angsana New" w:hAnsi="Angsana New"/>
          <w:spacing w:val="-2"/>
          <w:sz w:val="30"/>
          <w:szCs w:val="30"/>
          <w:cs/>
        </w:rPr>
        <w:t>และมูลค่าคงเหลือ</w:t>
      </w:r>
      <w:r w:rsidR="00A337D6" w:rsidRPr="0043424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61FEC" w:rsidRPr="00434240">
        <w:rPr>
          <w:rFonts w:ascii="Angsana New" w:hAnsi="Angsana New"/>
          <w:spacing w:val="-2"/>
          <w:sz w:val="30"/>
          <w:szCs w:val="30"/>
          <w:cs/>
        </w:rPr>
        <w:t>ถูกทบทวนอย่างน้อยที่สุดทุกสิ้น</w:t>
      </w:r>
      <w:r w:rsidR="00CC212A" w:rsidRPr="00434240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="00D61FEC" w:rsidRPr="00434240">
        <w:rPr>
          <w:rFonts w:ascii="Angsana New" w:hAnsi="Angsana New"/>
          <w:spacing w:val="-2"/>
          <w:sz w:val="30"/>
          <w:szCs w:val="30"/>
          <w:cs/>
        </w:rPr>
        <w:t>อบ</w:t>
      </w:r>
      <w:r w:rsidR="00D61FEC" w:rsidRPr="005A7FEB">
        <w:rPr>
          <w:rFonts w:ascii="Angsana New" w:hAnsi="Angsana New"/>
          <w:sz w:val="30"/>
          <w:szCs w:val="30"/>
          <w:cs/>
        </w:rPr>
        <w:t>ปีบัญชี และปรับปรุงตามความเหมาะสม</w:t>
      </w:r>
    </w:p>
    <w:p w14:paraId="5E8E40A0" w14:textId="349C34AF" w:rsidR="0085117C" w:rsidRDefault="0085117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9DEDEF" w14:textId="30BDCF8A" w:rsidR="0084765C" w:rsidRDefault="008476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CFBDE4" w14:textId="48B4CF16" w:rsidR="0084765C" w:rsidRDefault="008476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795130" w14:textId="582C823E" w:rsidR="0084765C" w:rsidRDefault="008476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8D5C44" w14:textId="50196B14" w:rsidR="0084765C" w:rsidRDefault="008476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A2DB7F4" w14:textId="77777777" w:rsidR="0084765C" w:rsidRPr="00644065" w:rsidRDefault="008476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52153E" w14:textId="77777777" w:rsidR="008F65FE" w:rsidRPr="005A7FEB" w:rsidRDefault="008F65FE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72059A33" w14:textId="77777777" w:rsidR="008F65FE" w:rsidRPr="00644065" w:rsidRDefault="008F65FE" w:rsidP="008F6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BF99CF3" w14:textId="77777777" w:rsidR="008F65FE" w:rsidRPr="005A7FEB" w:rsidRDefault="00CB337D" w:rsidP="00ED2D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สำหรับตราสารทุน</w:t>
      </w:r>
      <w:r>
        <w:rPr>
          <w:rFonts w:ascii="Angsana New" w:hAnsi="Angsana New"/>
          <w:sz w:val="30"/>
          <w:szCs w:val="30"/>
        </w:rPr>
        <w:t xml:space="preserve"> -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373678">
        <w:rPr>
          <w:rFonts w:ascii="Angsana New" w:hAnsi="Angsana New" w:hint="cs"/>
          <w:sz w:val="30"/>
          <w:szCs w:val="30"/>
          <w:cs/>
        </w:rPr>
        <w:t>ารบัญชีด้านผู้ลงทุนมูลค่าตามบัญชีของค่าความนิยมรวมอยู่ใน</w:t>
      </w:r>
      <w:r w:rsidRPr="00373678">
        <w:rPr>
          <w:rFonts w:ascii="Angsana New" w:hAnsi="Angsana New"/>
          <w:sz w:val="30"/>
          <w:szCs w:val="30"/>
          <w:cs/>
        </w:rPr>
        <w:t>มูลค่าตามบัญชี</w:t>
      </w:r>
      <w:r w:rsidRPr="00373678">
        <w:rPr>
          <w:rFonts w:ascii="Angsana New" w:hAnsi="Angsana New" w:hint="cs"/>
          <w:sz w:val="30"/>
          <w:szCs w:val="30"/>
          <w:cs/>
        </w:rPr>
        <w:t>ของ</w:t>
      </w:r>
      <w:r w:rsidRPr="00373678">
        <w:rPr>
          <w:rFonts w:ascii="Angsana New" w:hAnsi="Angsana New"/>
          <w:sz w:val="30"/>
          <w:szCs w:val="30"/>
          <w:cs/>
        </w:rPr>
        <w:t>เงินลงทุน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73678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373678">
        <w:rPr>
          <w:rFonts w:ascii="Angsana New" w:hAnsi="Angsana New" w:hint="cs"/>
          <w:sz w:val="30"/>
          <w:szCs w:val="30"/>
          <w:cs/>
        </w:rPr>
        <w:t>เงินลงทุน</w:t>
      </w:r>
      <w:r w:rsidRPr="00373678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/>
          <w:sz w:val="30"/>
          <w:szCs w:val="30"/>
          <w:cs/>
        </w:rPr>
        <w:t>ๆ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/>
          <w:sz w:val="30"/>
          <w:szCs w:val="30"/>
          <w:cs/>
        </w:rPr>
        <w:t>ที่เป็นส่วนหนึ่</w:t>
      </w:r>
      <w:r w:rsidRPr="007A299D">
        <w:rPr>
          <w:rFonts w:ascii="Angsana New" w:hAnsi="Angsana New"/>
          <w:sz w:val="30"/>
          <w:szCs w:val="30"/>
          <w:cs/>
        </w:rPr>
        <w:t>งของมูลค่าตามบัญชีของเงินลงทุนรวมถึงค่า</w:t>
      </w:r>
      <w:r w:rsidRPr="007A299D">
        <w:rPr>
          <w:rFonts w:ascii="Angsana New" w:hAnsi="Angsana New" w:hint="cs"/>
          <w:sz w:val="30"/>
          <w:szCs w:val="30"/>
          <w:cs/>
        </w:rPr>
        <w:t>ความ</w:t>
      </w:r>
      <w:r w:rsidRPr="00CB337D">
        <w:rPr>
          <w:rFonts w:ascii="Angsana New" w:hAnsi="Angsana New"/>
          <w:sz w:val="30"/>
          <w:szCs w:val="30"/>
          <w:cs/>
        </w:rPr>
        <w:t>นิยม</w:t>
      </w:r>
      <w:r w:rsidR="00ED2DFA">
        <w:rPr>
          <w:rFonts w:ascii="Angsana New" w:hAnsi="Angsana New"/>
          <w:sz w:val="30"/>
          <w:szCs w:val="30"/>
        </w:rPr>
        <w:t xml:space="preserve"> </w:t>
      </w:r>
      <w:r w:rsidR="00512E18">
        <w:rPr>
          <w:rFonts w:ascii="Angsana New" w:hAnsi="Angsana New" w:hint="cs"/>
          <w:sz w:val="30"/>
          <w:szCs w:val="30"/>
          <w:cs/>
        </w:rPr>
        <w:t>สำหรับ</w:t>
      </w:r>
      <w:r w:rsidR="008F65FE" w:rsidRPr="005A7FEB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 w:rsidR="00512E18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8F65FE" w:rsidRPr="005A7FEB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</w:t>
      </w:r>
    </w:p>
    <w:p w14:paraId="1206EB06" w14:textId="77777777" w:rsidR="008F65FE" w:rsidRPr="00644065" w:rsidRDefault="008F65FE" w:rsidP="008F65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E73095E" w14:textId="77777777" w:rsidR="008F65FE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0E3B19DE" w14:textId="77777777" w:rsidR="002C16D5" w:rsidRPr="00644065" w:rsidRDefault="002C16D5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5C0E67" w14:textId="77777777" w:rsidR="008F65FE" w:rsidRPr="005A7FEB" w:rsidRDefault="008F65FE" w:rsidP="008F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5A7FEB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2A13419" w14:textId="77777777" w:rsidR="008F65FE" w:rsidRPr="00644065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588324" w14:textId="77777777" w:rsidR="005E0287" w:rsidRDefault="008F65FE" w:rsidP="0058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5A7FEB">
        <w:rPr>
          <w:rFonts w:ascii="Angsana New" w:hAnsi="Angsana New"/>
          <w:sz w:val="30"/>
          <w:szCs w:val="30"/>
          <w:cs/>
        </w:rPr>
        <w:t>โดยวิธีเส้นตรง</w:t>
      </w:r>
      <w:r w:rsidRPr="005A7FEB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5A7FEB">
        <w:rPr>
          <w:rFonts w:ascii="Angsana New" w:hAnsi="Angsana New"/>
          <w:sz w:val="30"/>
          <w:szCs w:val="30"/>
          <w:cs/>
        </w:rPr>
        <w:t>รูปแบบที่คาดว่าจะได้รั</w:t>
      </w:r>
      <w:r w:rsidR="005876C2">
        <w:rPr>
          <w:rFonts w:ascii="Angsana New" w:hAnsi="Angsana New" w:hint="cs"/>
          <w:sz w:val="30"/>
          <w:szCs w:val="30"/>
          <w:cs/>
        </w:rPr>
        <w:t>บ</w:t>
      </w:r>
      <w:r w:rsidRPr="005A7FEB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5A7FEB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7ABD0AD" w14:textId="77777777" w:rsidR="005876C2" w:rsidRPr="00644065" w:rsidRDefault="005876C2" w:rsidP="00200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713318" w14:textId="77777777" w:rsidR="008F65FE" w:rsidRPr="005A7FEB" w:rsidRDefault="008F65FE" w:rsidP="00200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5A7FEB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5A7FE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42C20D0A" w14:textId="77777777" w:rsidR="008F65FE" w:rsidRPr="00644065" w:rsidRDefault="008F65FE" w:rsidP="0064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48"/>
        <w:gridCol w:w="1297"/>
        <w:gridCol w:w="3212"/>
      </w:tblGrid>
      <w:tr w:rsidR="008F65FE" w:rsidRPr="005A7FEB" w14:paraId="48D45162" w14:textId="77777777" w:rsidTr="00696103">
        <w:tc>
          <w:tcPr>
            <w:tcW w:w="4248" w:type="dxa"/>
          </w:tcPr>
          <w:p w14:paraId="297B12FF" w14:textId="77777777" w:rsidR="008F65FE" w:rsidRPr="005A7FEB" w:rsidRDefault="008F65FE" w:rsidP="00E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297" w:type="dxa"/>
          </w:tcPr>
          <w:p w14:paraId="71949CB9" w14:textId="77777777" w:rsidR="008F65FE" w:rsidRPr="005A7FEB" w:rsidRDefault="008F65FE" w:rsidP="000E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</w:t>
            </w:r>
            <w:r w:rsidR="00696103" w:rsidRPr="005A7FEB">
              <w:rPr>
                <w:rFonts w:ascii="Angsana New" w:hAnsi="Angsana New"/>
                <w:sz w:val="30"/>
                <w:szCs w:val="30"/>
              </w:rPr>
              <w:t xml:space="preserve">, 5 </w:t>
            </w:r>
            <w:r w:rsidR="00696103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96103" w:rsidRPr="005A7FE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6D4D481C" w14:textId="77777777" w:rsidR="008F65FE" w:rsidRPr="005A7FEB" w:rsidRDefault="008F65FE" w:rsidP="000E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442F625" w14:textId="77777777" w:rsidR="008F65FE" w:rsidRPr="00644065" w:rsidRDefault="008F65FE" w:rsidP="008F65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67E99F3D" w14:textId="77777777" w:rsidR="008F65FE" w:rsidRPr="005A7FEB" w:rsidRDefault="008F65FE" w:rsidP="008F65FE">
      <w:pPr>
        <w:ind w:left="540"/>
        <w:jc w:val="thaiDistribute"/>
      </w:pPr>
      <w:r w:rsidRPr="005A7FEB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5A7FEB" w:rsidDel="00E44C55">
        <w:t xml:space="preserve"> </w:t>
      </w:r>
    </w:p>
    <w:p w14:paraId="088ED10A" w14:textId="77777777" w:rsidR="00962BF8" w:rsidRPr="00240290" w:rsidRDefault="00962BF8" w:rsidP="008F65F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69F612FE" w14:textId="77777777" w:rsidR="00607EC4" w:rsidRPr="005A7FEB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20439A7A" w14:textId="77777777" w:rsidR="00607EC4" w:rsidRPr="00240290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8A0BFE" w14:textId="77777777" w:rsidR="00AC742E" w:rsidRPr="005A7FEB" w:rsidRDefault="00607EC4" w:rsidP="00AC74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C7DCE">
        <w:rPr>
          <w:rFonts w:ascii="Angsana New" w:hAnsi="Angsana New"/>
          <w:sz w:val="30"/>
          <w:szCs w:val="30"/>
          <w:cs/>
        </w:rPr>
        <w:t>ยอด</w:t>
      </w:r>
      <w:r w:rsidRPr="005A7FEB">
        <w:rPr>
          <w:rFonts w:ascii="Angsana New" w:hAnsi="Angsana New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C212A" w:rsidRPr="005A7FEB">
        <w:rPr>
          <w:rFonts w:ascii="Angsana New" w:hAnsi="Angsana New"/>
          <w:sz w:val="30"/>
          <w:szCs w:val="30"/>
        </w:rPr>
        <w:t xml:space="preserve"> </w:t>
      </w:r>
      <w:r w:rsidR="00CC212A" w:rsidRPr="005A7FEB">
        <w:rPr>
          <w:rFonts w:ascii="Angsana New" w:hAnsi="Angsana New" w:hint="cs"/>
          <w:sz w:val="30"/>
          <w:szCs w:val="30"/>
          <w:cs/>
        </w:rPr>
        <w:br/>
      </w:r>
      <w:r w:rsidRPr="005A7FE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77CAB">
        <w:rPr>
          <w:rFonts w:ascii="Angsana New" w:hAnsi="Angsana New" w:hint="cs"/>
          <w:sz w:val="30"/>
          <w:szCs w:val="30"/>
          <w:cs/>
        </w:rPr>
        <w:t xml:space="preserve"> </w:t>
      </w:r>
      <w:r w:rsidR="00AC742E" w:rsidRPr="005A7FEB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7E3FE1" w:rsidRPr="005A7FEB">
        <w:rPr>
          <w:rFonts w:ascii="Angsana New" w:hAnsi="Angsana New" w:hint="cs"/>
          <w:sz w:val="30"/>
          <w:szCs w:val="30"/>
          <w:cs/>
        </w:rPr>
        <w:t xml:space="preserve">บแน่นอน หรือ ยังไม่พร้อมใช้งาน </w:t>
      </w:r>
      <w:r w:rsidR="00AC742E" w:rsidRPr="005A7FEB">
        <w:rPr>
          <w:rFonts w:ascii="Angsana New" w:hAnsi="Angsana New" w:hint="cs"/>
          <w:sz w:val="30"/>
          <w:szCs w:val="30"/>
          <w:cs/>
        </w:rPr>
        <w:t>จะประมาณมูลค่าที่คาด</w:t>
      </w:r>
      <w:r w:rsidR="007E3FE1" w:rsidRPr="005A7FEB">
        <w:rPr>
          <w:rFonts w:ascii="Angsana New" w:hAnsi="Angsana New" w:hint="cs"/>
          <w:sz w:val="30"/>
          <w:szCs w:val="30"/>
          <w:cs/>
        </w:rPr>
        <w:t>ว่าจะได้รับคืนทุก</w:t>
      </w:r>
      <w:r w:rsidR="00AC742E" w:rsidRPr="005A7FEB">
        <w:rPr>
          <w:rFonts w:ascii="Angsana New" w:hAnsi="Angsana New" w:hint="cs"/>
          <w:sz w:val="30"/>
          <w:szCs w:val="30"/>
          <w:cs/>
        </w:rPr>
        <w:t xml:space="preserve">ปี ในช่วงเวลาเดียวกัน  </w:t>
      </w:r>
    </w:p>
    <w:p w14:paraId="36FAE8AA" w14:textId="77777777" w:rsidR="00607EC4" w:rsidRPr="00644065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240290">
        <w:rPr>
          <w:rFonts w:ascii="Angsana New" w:hAnsi="Angsana New"/>
          <w:sz w:val="28"/>
          <w:szCs w:val="28"/>
          <w:cs/>
        </w:rPr>
        <w:t xml:space="preserve"> </w:t>
      </w:r>
    </w:p>
    <w:p w14:paraId="52BC8FFB" w14:textId="77777777" w:rsidR="0085117C" w:rsidRDefault="00607EC4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  <w:r w:rsidR="00E57976" w:rsidRPr="005A7FEB">
        <w:rPr>
          <w:rFonts w:ascii="Angsana New" w:hAnsi="Angsana New" w:hint="cs"/>
          <w:sz w:val="30"/>
          <w:szCs w:val="30"/>
          <w:cs/>
        </w:rPr>
        <w:t>เว้นแต่เมื่อ</w:t>
      </w:r>
      <w:r w:rsidR="00E57976" w:rsidRPr="005A7FEB">
        <w:rPr>
          <w:rFonts w:ascii="Angsana New" w:hAnsi="Angsana New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D77CAB">
        <w:rPr>
          <w:rFonts w:ascii="Angsana New" w:hAnsi="Angsana New" w:hint="cs"/>
          <w:sz w:val="30"/>
          <w:szCs w:val="30"/>
          <w:cs/>
        </w:rPr>
        <w:t xml:space="preserve"> </w:t>
      </w:r>
      <w:r w:rsidR="00E57976" w:rsidRPr="005A7FE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26EC824D" w14:textId="77777777" w:rsidR="0085117C" w:rsidRPr="00644065" w:rsidRDefault="0085117C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A4F8FF3" w14:textId="77777777" w:rsidR="00336EF5" w:rsidRPr="005A7FEB" w:rsidRDefault="00607EC4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lastRenderedPageBreak/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39523E29" w14:textId="77777777" w:rsidR="004D013A" w:rsidRPr="00644065" w:rsidRDefault="004D013A" w:rsidP="00727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23277F6A" w14:textId="77777777" w:rsidR="00607EC4" w:rsidRPr="005A7FEB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A7FE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4FDB27" w14:textId="77777777" w:rsidR="00607EC4" w:rsidRPr="00644065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97323F" w14:textId="77777777" w:rsidR="00607EC4" w:rsidRPr="005A7FEB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26F74E0" w14:textId="77777777" w:rsidR="006149F9" w:rsidRPr="005A7FEB" w:rsidRDefault="006149F9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E394FB" w14:textId="77777777" w:rsidR="00607EC4" w:rsidRPr="005A7FEB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</w:t>
      </w:r>
      <w:r w:rsidR="00D77CA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</w:t>
      </w:r>
      <w:r w:rsidR="00D77CA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DD758B2" w14:textId="77777777" w:rsidR="00962BF8" w:rsidRPr="00644065" w:rsidRDefault="00962BF8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97273B6" w14:textId="77777777" w:rsidR="00607EC4" w:rsidRPr="005A7FEB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A7FE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6CDFF29" w14:textId="77777777" w:rsidR="00607EC4" w:rsidRPr="00644065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C28CE7" w14:textId="5F44AFE2" w:rsidR="001848EA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ขาดทุนจากก</w:t>
      </w:r>
      <w:r w:rsidR="00184DFD" w:rsidRPr="005A7FEB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Pr="005A7FEB">
        <w:rPr>
          <w:rFonts w:ascii="Angsana New" w:hAnsi="Angsana New"/>
          <w:sz w:val="30"/>
          <w:szCs w:val="30"/>
          <w:cs/>
        </w:rPr>
        <w:t>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D77CA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91C519B" w14:textId="77777777" w:rsidR="00DA65C0" w:rsidRPr="005A7FEB" w:rsidRDefault="00DA65C0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A45EEB" w14:textId="77777777" w:rsidR="004A3311" w:rsidRPr="005A7FEB" w:rsidRDefault="0069610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="00607EC4" w:rsidRPr="005A7FE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</w:t>
      </w:r>
      <w:r w:rsidR="00607EC4" w:rsidRPr="00D77CAB">
        <w:rPr>
          <w:rFonts w:ascii="Angsana New" w:hAnsi="Angsana New"/>
          <w:spacing w:val="-4"/>
          <w:sz w:val="30"/>
          <w:szCs w:val="30"/>
          <w:cs/>
        </w:rPr>
        <w:t>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</w:t>
      </w:r>
      <w:r w:rsidR="00607EC4" w:rsidRPr="005A7FEB">
        <w:rPr>
          <w:rFonts w:ascii="Angsana New" w:hAnsi="Angsana New"/>
          <w:sz w:val="30"/>
          <w:szCs w:val="30"/>
          <w:cs/>
        </w:rPr>
        <w:t>มาก่อน</w:t>
      </w:r>
      <w:r w:rsidR="00607EC4" w:rsidRPr="005A7FEB">
        <w:rPr>
          <w:rFonts w:ascii="Angsana New" w:hAnsi="Angsana New"/>
          <w:sz w:val="30"/>
          <w:szCs w:val="30"/>
        </w:rPr>
        <w:t xml:space="preserve"> </w:t>
      </w:r>
    </w:p>
    <w:p w14:paraId="25DA57E1" w14:textId="77777777" w:rsidR="00696103" w:rsidRPr="00644065" w:rsidRDefault="0069610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6A2BFA" w14:textId="77777777" w:rsidR="00607EC4" w:rsidRPr="005A7FEB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OLE_LINK7"/>
      <w:bookmarkStart w:id="1" w:name="OLE_LINK8"/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3825FC79" w14:textId="77777777" w:rsidR="00607EC4" w:rsidRPr="00644065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45381F4" w14:textId="77777777" w:rsidR="00607EC4" w:rsidRPr="005A7FEB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5E0287">
        <w:rPr>
          <w:rFonts w:ascii="Angsana New" w:hAnsi="Angsana New" w:hint="cs"/>
          <w:sz w:val="30"/>
          <w:szCs w:val="30"/>
          <w:cs/>
        </w:rPr>
        <w:t>ด้วย</w:t>
      </w:r>
      <w:r w:rsidR="00B722B7" w:rsidRPr="005A7FEB">
        <w:rPr>
          <w:rFonts w:ascii="Angsana New" w:hAnsi="Angsana New" w:hint="cs"/>
          <w:sz w:val="30"/>
          <w:szCs w:val="30"/>
          <w:cs/>
        </w:rPr>
        <w:t>ราคาทุน</w:t>
      </w:r>
    </w:p>
    <w:bookmarkEnd w:id="0"/>
    <w:bookmarkEnd w:id="1"/>
    <w:p w14:paraId="3A6B8493" w14:textId="77777777" w:rsidR="00607EC4" w:rsidRPr="005A7FEB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9C9D2C5" w14:textId="77777777" w:rsidR="00607EC4" w:rsidRPr="00644065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EA7A176" w14:textId="77777777" w:rsidR="00607EC4" w:rsidRPr="005A7FEB" w:rsidRDefault="00607EC4" w:rsidP="0072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FEA1A29" w14:textId="77777777" w:rsidR="00B94D59" w:rsidRPr="005B0BD4" w:rsidRDefault="00B94D59" w:rsidP="00BF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2FA7F1F" w14:textId="77777777" w:rsidR="00607EC4" w:rsidRPr="005A7FEB" w:rsidRDefault="00607EC4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EEB9523" w14:textId="77777777" w:rsidR="00D77CAB" w:rsidRPr="005B0BD4" w:rsidRDefault="00D77CAB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EC5477E" w14:textId="77777777" w:rsidR="002A4C38" w:rsidRPr="005A7FEB" w:rsidRDefault="002A4C38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5A7FE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1547634" w14:textId="77777777" w:rsidR="002A4C38" w:rsidRPr="005B0BD4" w:rsidRDefault="002A4C3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0478308" w14:textId="77777777" w:rsidR="00C96D6F" w:rsidRPr="005A7FEB" w:rsidRDefault="00973266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A7FE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</w:t>
      </w:r>
      <w:r w:rsidR="00293AC0" w:rsidRPr="005A7FEB">
        <w:rPr>
          <w:rFonts w:ascii="Angsana New" w:hAnsi="Angsana New"/>
          <w:i/>
          <w:sz w:val="30"/>
          <w:szCs w:val="30"/>
          <w:cs/>
        </w:rPr>
        <w:t>จ่ายพนักงานในกำไรหรือขาดทุนในรอบ</w:t>
      </w:r>
      <w:r w:rsidRPr="005A7FEB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227A9117" w14:textId="77777777" w:rsidR="00962BF8" w:rsidRPr="005B0BD4" w:rsidRDefault="00962BF8" w:rsidP="00293A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31CE843" w14:textId="77777777" w:rsidR="00E16F95" w:rsidRPr="005A7FEB" w:rsidRDefault="00E16F95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5A7FE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7072211" w14:textId="77777777" w:rsidR="00E16F95" w:rsidRPr="005B0BD4" w:rsidRDefault="00E16F9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7B2A3D8" w14:textId="77777777" w:rsidR="00E16F95" w:rsidRPr="005A7FEB" w:rsidRDefault="008D3D8F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A7FEB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A7FEB">
        <w:rPr>
          <w:rFonts w:ascii="Angsana New" w:hAnsi="Angsana New" w:hint="cs"/>
          <w:i/>
          <w:sz w:val="30"/>
          <w:szCs w:val="30"/>
          <w:cs/>
        </w:rPr>
        <w:t>งวด</w:t>
      </w:r>
      <w:r w:rsidRPr="005A7FEB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5A7FEB">
        <w:rPr>
          <w:rFonts w:ascii="Angsana New" w:hAnsi="Angsana New" w:hint="cs"/>
          <w:i/>
          <w:sz w:val="30"/>
          <w:szCs w:val="30"/>
          <w:cs/>
        </w:rPr>
        <w:t>ส</w:t>
      </w:r>
      <w:r w:rsidRPr="005A7FEB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6B445BC0" w14:textId="77777777" w:rsidR="00293AC0" w:rsidRPr="005B0BD4" w:rsidRDefault="00293AC0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880BD20" w14:textId="77777777" w:rsidR="00696103" w:rsidRPr="005A7FEB" w:rsidRDefault="008D3D8F" w:rsidP="0069610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A7FEB">
        <w:rPr>
          <w:rFonts w:ascii="Angsana New" w:hAnsi="Angsana New"/>
          <w:i/>
          <w:sz w:val="30"/>
          <w:szCs w:val="30"/>
          <w:cs/>
        </w:rPr>
        <w:t>การคำนวณ</w:t>
      </w:r>
      <w:r w:rsidRPr="005A7FEB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5A7FEB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</w:t>
      </w:r>
      <w:r w:rsidR="002E76FC" w:rsidRPr="005A7FE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5A7FEB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3DE44F83" w14:textId="77777777" w:rsidR="00696103" w:rsidRDefault="00696103" w:rsidP="00696103">
      <w:pPr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278E5E4" w14:textId="77777777" w:rsidR="00AE5DAE" w:rsidRPr="005A7FEB" w:rsidRDefault="008D3D8F" w:rsidP="0069610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A7FEB">
        <w:rPr>
          <w:rFonts w:ascii="Angsana New" w:hAnsi="Angsana New" w:hint="cs"/>
          <w:i/>
          <w:sz w:val="30"/>
          <w:szCs w:val="30"/>
          <w:cs/>
        </w:rPr>
        <w:t>ใน</w:t>
      </w:r>
      <w:r w:rsidRPr="005A7FEB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A7FEB">
        <w:rPr>
          <w:rFonts w:ascii="Angsana New" w:hAnsi="Angsana New"/>
          <w:i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sz w:val="30"/>
          <w:szCs w:val="30"/>
          <w:cs/>
        </w:rPr>
        <w:t>กำไร</w:t>
      </w:r>
      <w:r w:rsidRPr="005A7FEB">
        <w:rPr>
          <w:rFonts w:ascii="Angsana New" w:hAnsi="Angsana New" w:hint="cs"/>
          <w:i/>
          <w:sz w:val="30"/>
          <w:szCs w:val="30"/>
          <w:cs/>
        </w:rPr>
        <w:t>หรือ</w:t>
      </w:r>
      <w:r w:rsidRPr="005A7FEB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A7FEB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5A7FEB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A7FEB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5A7FEB">
        <w:rPr>
          <w:rFonts w:ascii="Angsana New" w:hAnsi="Angsana New"/>
          <w:i/>
          <w:sz w:val="30"/>
          <w:szCs w:val="30"/>
        </w:rPr>
        <w:t xml:space="preserve"> </w:t>
      </w:r>
      <w:r w:rsidR="00A66E9A" w:rsidRPr="005A7FE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A7FEB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A7FEB">
        <w:rPr>
          <w:rFonts w:ascii="Angsana New" w:hAnsi="Angsana New" w:hint="cs"/>
          <w:i/>
          <w:sz w:val="30"/>
          <w:szCs w:val="30"/>
          <w:cs/>
        </w:rPr>
        <w:t>ของ</w:t>
      </w:r>
      <w:r w:rsidRPr="005A7FEB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545675" w:rsidRPr="005A7FEB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5A7FEB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</w:t>
      </w:r>
      <w:r w:rsidRPr="005A7FE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5A7FE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  <w:r w:rsidR="00AE5DAE" w:rsidRPr="005A7FEB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43180FC1" w14:textId="77777777" w:rsidR="004E78C8" w:rsidRPr="005B0BD4" w:rsidRDefault="004E78C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D21343C" w14:textId="77777777" w:rsidR="004E24D3" w:rsidRPr="00E964D2" w:rsidRDefault="004E24D3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964D2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DDDA276" w14:textId="677F17E0" w:rsidR="004E24D3" w:rsidRPr="00E964D2" w:rsidRDefault="004E24D3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D9FF11" w14:textId="77777777" w:rsid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663828C" w14:textId="77777777" w:rsid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3586DF8" w14:textId="77777777" w:rsid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2F836C6" w14:textId="72940388" w:rsidR="00E964D2" w:rsidRP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964D2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475A299D" w14:textId="77777777" w:rsidR="00E964D2" w:rsidRPr="00C8472B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1C3D67A" w14:textId="68EAEFCF" w:rsidR="00E964D2" w:rsidRP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  <w:r w:rsidRPr="00E964D2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964D2">
        <w:rPr>
          <w:rFonts w:ascii="Angsana New" w:hAnsi="Angsana New"/>
          <w:i/>
          <w:sz w:val="30"/>
          <w:szCs w:val="30"/>
        </w:rPr>
        <w:t xml:space="preserve"> </w:t>
      </w:r>
      <w:r w:rsidRPr="00E964D2">
        <w:rPr>
          <w:rFonts w:ascii="Angsana New" w:hAnsi="Angsana New" w:hint="cs"/>
          <w:i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352578B" w14:textId="77777777" w:rsidR="00E964D2" w:rsidRPr="00C8472B" w:rsidRDefault="00E964D2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4AAE5957" w14:textId="77777777" w:rsidR="00607EC4" w:rsidRPr="00E964D2" w:rsidRDefault="00607EC4" w:rsidP="00A861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964D2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1DA63B98" w14:textId="77777777" w:rsidR="00607EC4" w:rsidRPr="00C8472B" w:rsidRDefault="00607EC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D48F9A8" w14:textId="77777777" w:rsidR="00A800EB" w:rsidRPr="005A7FEB" w:rsidRDefault="004E24D3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964D2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964D2">
        <w:rPr>
          <w:rFonts w:ascii="Angsana New" w:hAnsi="Angsana New" w:hint="cs"/>
          <w:i/>
          <w:sz w:val="30"/>
          <w:szCs w:val="30"/>
        </w:rPr>
        <w:t xml:space="preserve"> </w:t>
      </w:r>
      <w:r w:rsidRPr="00E964D2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</w:t>
      </w:r>
      <w:r w:rsidRPr="005A7FEB">
        <w:rPr>
          <w:rFonts w:ascii="Angsana New" w:hAnsi="Angsana New"/>
          <w:i/>
          <w:sz w:val="30"/>
          <w:szCs w:val="30"/>
          <w:cs/>
        </w:rPr>
        <w:t>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9E67CA" w14:textId="77777777" w:rsidR="00D77CAB" w:rsidRPr="00C8472B" w:rsidRDefault="00D77CAB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28"/>
          <w:szCs w:val="28"/>
        </w:rPr>
      </w:pPr>
    </w:p>
    <w:p w14:paraId="2F008E58" w14:textId="77777777" w:rsidR="0012303C" w:rsidRPr="005A7FEB" w:rsidRDefault="0012303C" w:rsidP="004E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5A7FEB">
        <w:rPr>
          <w:rFonts w:ascii="Angsana New" w:hAnsi="Angsana New"/>
          <w:iCs/>
          <w:sz w:val="30"/>
          <w:szCs w:val="30"/>
          <w:cs/>
        </w:rPr>
        <w:t>โครงการสะสมหุ้นสำหรับพนักงานบริษัทจดทะเบียน</w:t>
      </w:r>
    </w:p>
    <w:p w14:paraId="43619744" w14:textId="77777777" w:rsidR="00CC212A" w:rsidRPr="00C8472B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1F4E89E" w14:textId="77777777" w:rsidR="0012303C" w:rsidRDefault="0012303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14:paraId="7B8CB1DD" w14:textId="77777777" w:rsidR="00D77CAB" w:rsidRPr="00C8472B" w:rsidRDefault="00D77CAB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905B87" w14:textId="77777777" w:rsidR="00934F73" w:rsidRPr="005A7FEB" w:rsidRDefault="00934F7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427C7" w14:textId="77777777" w:rsidR="00CC212A" w:rsidRPr="00C8472B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28"/>
          <w:szCs w:val="28"/>
        </w:rPr>
      </w:pPr>
    </w:p>
    <w:p w14:paraId="6046E00C" w14:textId="77777777" w:rsidR="00934F73" w:rsidRPr="005A7FEB" w:rsidRDefault="00934F7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644AF" w:rsidRPr="005A7FEB">
        <w:rPr>
          <w:rFonts w:ascii="Angsana New" w:hAnsi="Angsana New" w:hint="cs"/>
          <w:sz w:val="30"/>
          <w:szCs w:val="30"/>
          <w:cs/>
        </w:rPr>
        <w:t>ผูกพัน</w:t>
      </w:r>
      <w:r w:rsidRPr="005A7FEB">
        <w:rPr>
          <w:rFonts w:ascii="Angsana New" w:hAnsi="Angsana New"/>
          <w:sz w:val="30"/>
          <w:szCs w:val="30"/>
          <w:cs/>
        </w:rPr>
        <w:t>ตามกฎหมาย</w:t>
      </w:r>
      <w:r w:rsidR="007644AF" w:rsidRPr="005A7FE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5A7FEB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7644AF" w:rsidRPr="005A7FE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A7FEB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96103" w:rsidRPr="005A7FEB">
        <w:rPr>
          <w:rFonts w:ascii="Angsana New" w:hAnsi="Angsana New" w:hint="cs"/>
          <w:sz w:val="30"/>
          <w:szCs w:val="30"/>
          <w:cs/>
        </w:rPr>
        <w:t>ผูกพัน</w:t>
      </w:r>
      <w:r w:rsidRPr="005A7FEB">
        <w:rPr>
          <w:rFonts w:ascii="Angsana New" w:hAnsi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545675" w:rsidRPr="005A7FEB">
        <w:rPr>
          <w:rFonts w:ascii="Angsana New" w:hAnsi="Angsana New" w:hint="cs"/>
          <w:sz w:val="30"/>
          <w:szCs w:val="30"/>
          <w:cs/>
        </w:rPr>
        <w:t>ถึง</w:t>
      </w:r>
      <w:r w:rsidRPr="005A7FEB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A7FEB">
        <w:rPr>
          <w:rFonts w:ascii="Angsana New" w:hAnsi="Angsana New"/>
          <w:sz w:val="30"/>
          <w:szCs w:val="30"/>
        </w:rPr>
        <w:t xml:space="preserve"> </w:t>
      </w:r>
    </w:p>
    <w:p w14:paraId="1A0E15A3" w14:textId="61C46AAD" w:rsidR="005E0287" w:rsidRDefault="005E0287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3D55E0" w14:textId="171442DA" w:rsidR="00C8472B" w:rsidRDefault="00C8472B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555BD1" w14:textId="08B04ABA" w:rsidR="00C8472B" w:rsidRDefault="00C8472B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E2F8753" w14:textId="30677F7A" w:rsidR="00C8472B" w:rsidRDefault="00C8472B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D923CC5" w14:textId="3E32160D" w:rsidR="00C8472B" w:rsidRDefault="00C8472B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5FA36A" w14:textId="77777777" w:rsidR="00E964D2" w:rsidRPr="00E964D2" w:rsidRDefault="00E964D2" w:rsidP="00E964D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64D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ทุนเรือนหุ้น</w:t>
      </w:r>
    </w:p>
    <w:p w14:paraId="54AE8EC1" w14:textId="47A763BF" w:rsidR="00E964D2" w:rsidRPr="00C8472B" w:rsidRDefault="00E964D2" w:rsidP="00E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E92CE1D" w14:textId="7777777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4D2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</w:p>
    <w:p w14:paraId="60FA30C2" w14:textId="77777777" w:rsidR="00E964D2" w:rsidRPr="00C8472B" w:rsidRDefault="00E964D2" w:rsidP="00E964D2">
      <w:pPr>
        <w:pStyle w:val="AccPolicyHeading"/>
        <w:rPr>
          <w:i w:val="0"/>
          <w:iCs w:val="0"/>
          <w:sz w:val="28"/>
          <w:szCs w:val="28"/>
        </w:rPr>
      </w:pPr>
    </w:p>
    <w:p w14:paraId="792D76FD" w14:textId="793000A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4D2">
        <w:rPr>
          <w:rFonts w:ascii="Angsana New" w:hAnsi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E964D2">
        <w:rPr>
          <w:rFonts w:ascii="Angsana New" w:hAnsi="Angsana New" w:hint="cs"/>
          <w:sz w:val="30"/>
          <w:szCs w:val="30"/>
        </w:rPr>
        <w:t xml:space="preserve"> </w:t>
      </w:r>
    </w:p>
    <w:p w14:paraId="4195F3B0" w14:textId="7777777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A189CD8" w14:textId="7777777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4D2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6D45CC07" w14:textId="7777777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AA63DC" w14:textId="29B12646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E964D2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E964D2">
        <w:rPr>
          <w:rFonts w:ascii="Angsana New" w:hAnsi="Angsana New" w:hint="cs"/>
          <w:spacing w:val="2"/>
          <w:sz w:val="30"/>
          <w:szCs w:val="30"/>
        </w:rPr>
        <w:t>“</w:t>
      </w:r>
      <w:r w:rsidRPr="00E964D2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E964D2">
        <w:rPr>
          <w:rFonts w:ascii="Angsana New" w:hAnsi="Angsana New" w:hint="cs"/>
          <w:spacing w:val="2"/>
          <w:sz w:val="30"/>
          <w:szCs w:val="30"/>
        </w:rPr>
        <w:t>”</w:t>
      </w:r>
      <w:r w:rsidRPr="00E964D2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D653C88" w14:textId="77777777" w:rsidR="00E964D2" w:rsidRPr="00E964D2" w:rsidRDefault="00E964D2" w:rsidP="00E96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60C98F" w14:textId="77777777" w:rsidR="00D23539" w:rsidRPr="00E964D2" w:rsidRDefault="00D23539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64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01214766" w14:textId="77777777" w:rsidR="00CC212A" w:rsidRPr="00E964D2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74BCBC5D" w14:textId="77777777" w:rsidR="007E34A4" w:rsidRPr="00E964D2" w:rsidRDefault="007E34A4" w:rsidP="007E34A4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64D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E964D2">
        <w:rPr>
          <w:rFonts w:ascii="Angsana New" w:hAnsi="Angsana New" w:hint="cs"/>
          <w:b/>
          <w:bCs/>
          <w:i/>
          <w:iCs/>
          <w:sz w:val="30"/>
          <w:szCs w:val="30"/>
        </w:rPr>
        <w:t>2562</w:t>
      </w:r>
    </w:p>
    <w:p w14:paraId="0793315A" w14:textId="77777777" w:rsidR="007E34A4" w:rsidRPr="00E964D2" w:rsidRDefault="007E34A4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4D90890" w14:textId="77777777" w:rsidR="007E34A4" w:rsidRPr="00E964D2" w:rsidRDefault="007E34A4" w:rsidP="00ED7AB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964D2">
        <w:rPr>
          <w:rFonts w:ascii="Angsana New" w:hAnsi="Angsana New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80F21" w:rsidRPr="00E964D2">
        <w:rPr>
          <w:rFonts w:ascii="Angsana New" w:hAnsi="Angsana New" w:hint="cs"/>
          <w:i/>
          <w:sz w:val="30"/>
          <w:szCs w:val="30"/>
        </w:rPr>
        <w:t xml:space="preserve"> </w:t>
      </w:r>
      <w:r w:rsidR="00ED7AB1" w:rsidRPr="00E964D2">
        <w:rPr>
          <w:rFonts w:ascii="Angsana New" w:hAnsi="Angsana New" w:hint="cs"/>
          <w:i/>
          <w:sz w:val="30"/>
          <w:szCs w:val="30"/>
          <w:cs/>
        </w:rPr>
        <w:t xml:space="preserve">  </w:t>
      </w:r>
      <w:r w:rsidRPr="00E964D2">
        <w:rPr>
          <w:rFonts w:ascii="Angsana New" w:hAnsi="Angsana New" w:hint="cs"/>
          <w:i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F80F21" w:rsidRPr="00E964D2">
        <w:rPr>
          <w:rFonts w:ascii="Angsana New" w:hAnsi="Angsana New" w:hint="cs"/>
          <w:i/>
          <w:sz w:val="30"/>
          <w:szCs w:val="30"/>
        </w:rPr>
        <w:t xml:space="preserve"> </w:t>
      </w:r>
      <w:r w:rsidRPr="00E964D2">
        <w:rPr>
          <w:rFonts w:ascii="Angsana New" w:hAnsi="Angsana New" w:hint="cs"/>
          <w:i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052A3F01" w14:textId="77777777" w:rsidR="00D3610F" w:rsidRPr="00E964D2" w:rsidRDefault="00D3610F" w:rsidP="00D36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BFAFCD" w14:textId="77777777" w:rsidR="007E34A4" w:rsidRPr="00E964D2" w:rsidRDefault="007E34A4" w:rsidP="007E3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4D2">
        <w:rPr>
          <w:rFonts w:ascii="Angsana New" w:hAnsi="Angsana New" w:hint="cs"/>
          <w:i/>
          <w:iCs/>
          <w:sz w:val="30"/>
          <w:szCs w:val="30"/>
          <w:cs/>
        </w:rPr>
        <w:t>การขายสินค้าและบริการ</w:t>
      </w:r>
    </w:p>
    <w:p w14:paraId="14C82C48" w14:textId="77777777" w:rsidR="007E34A4" w:rsidRPr="00E964D2" w:rsidRDefault="007E34A4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5793B5" w14:textId="77777777" w:rsidR="007E34A4" w:rsidRDefault="007E34A4" w:rsidP="00ED7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4D2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</w:t>
      </w:r>
      <w:r w:rsidRPr="00ED7AB1">
        <w:rPr>
          <w:rFonts w:ascii="Angsana New" w:hAnsi="Angsana New" w:hint="cs"/>
          <w:sz w:val="30"/>
          <w:szCs w:val="30"/>
          <w:cs/>
        </w:rPr>
        <w:t>มีอำนาจควบคุมในสินค้าซึ่งโดยทั่วไปเกิดขึ้นเมื่อมีการส่งมอบสินค้าให้กับลูกค้า</w:t>
      </w:r>
      <w:r w:rsidRPr="00ED7AB1">
        <w:rPr>
          <w:rFonts w:ascii="Angsana New" w:hAnsi="Angsana New" w:hint="cs"/>
          <w:sz w:val="30"/>
          <w:szCs w:val="30"/>
        </w:rPr>
        <w:t xml:space="preserve"> </w:t>
      </w:r>
      <w:r w:rsidRPr="00ED7AB1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0CA6084" w14:textId="77777777" w:rsidR="002F3A5F" w:rsidRPr="002F3A5F" w:rsidRDefault="002F3A5F" w:rsidP="00ED7A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F2D3DB" w14:textId="77777777" w:rsidR="00E964D2" w:rsidRPr="00C8472B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8472B">
        <w:rPr>
          <w:rFonts w:ascii="Angsana New" w:hAnsi="Angsana New"/>
          <w:spacing w:val="2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/เมื่อได้ให้บริการ</w:t>
      </w:r>
      <w:r w:rsidRPr="00C8472B">
        <w:rPr>
          <w:rFonts w:ascii="Angsana New" w:hAnsi="Angsana New"/>
          <w:spacing w:val="2"/>
          <w:sz w:val="30"/>
          <w:szCs w:val="30"/>
        </w:rPr>
        <w:t xml:space="preserve"> </w:t>
      </w:r>
      <w:r w:rsidRPr="00C8472B">
        <w:rPr>
          <w:rFonts w:ascii="Angsana New" w:hAnsi="Angsana New"/>
          <w:spacing w:val="2"/>
          <w:sz w:val="30"/>
          <w:szCs w:val="30"/>
          <w:cs/>
        </w:rPr>
        <w:t>ขั้นความ</w:t>
      </w:r>
    </w:p>
    <w:p w14:paraId="592C3253" w14:textId="74B677C9" w:rsidR="007E34A4" w:rsidRPr="00E964D2" w:rsidRDefault="00E964D2" w:rsidP="00E9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4D2">
        <w:rPr>
          <w:rFonts w:ascii="Angsana New" w:hAnsi="Angsana New"/>
          <w:sz w:val="30"/>
          <w:szCs w:val="30"/>
          <w:cs/>
        </w:rPr>
        <w:t>สำเร็จของงานประเมินโดยใช้วิธีการสำรวจงานที่ได้ทำแล้ว/อัตราส่วนของต้นทุนที่เกิดขึ้นแล้วจนถึงปัจจุบันกับประมาณการต้นทุนทั้งสิ้นต้นทุนที่เกี่ยวข้องรับรู้ในกำไรหรือขาดทุนเมื่อเกิดขึ้น</w:t>
      </w:r>
    </w:p>
    <w:p w14:paraId="2AC97B6D" w14:textId="77777777" w:rsidR="00341FA7" w:rsidRPr="005B0BD4" w:rsidRDefault="00341FA7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E90BED2" w14:textId="77777777" w:rsidR="007E34A4" w:rsidRPr="00ED7AB1" w:rsidRDefault="007E34A4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ED7A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นโยบายการบัญชีสำหรับการรับรู้</w:t>
      </w:r>
      <w:r w:rsidRPr="00A2128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รายได้ในปี </w:t>
      </w:r>
      <w:r w:rsidRPr="00A21288">
        <w:rPr>
          <w:rFonts w:ascii="Angsana New" w:hAnsi="Angsana New" w:hint="cs"/>
          <w:b/>
          <w:bCs/>
          <w:i/>
          <w:iCs/>
          <w:sz w:val="30"/>
          <w:szCs w:val="30"/>
        </w:rPr>
        <w:t>2561</w:t>
      </w:r>
    </w:p>
    <w:p w14:paraId="61F536EF" w14:textId="77777777" w:rsidR="00341FA7" w:rsidRPr="005B0BD4" w:rsidRDefault="00341FA7" w:rsidP="007E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</w:p>
    <w:p w14:paraId="174954F4" w14:textId="77777777" w:rsidR="007270CC" w:rsidRPr="00ED7AB1" w:rsidRDefault="00D23539" w:rsidP="00B722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AB1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Pr="00ED7AB1">
        <w:rPr>
          <w:rFonts w:ascii="Angsana New" w:hAnsi="Angsana New"/>
          <w:sz w:val="30"/>
          <w:szCs w:val="30"/>
        </w:rPr>
        <w:t xml:space="preserve"> </w:t>
      </w:r>
      <w:r w:rsidRPr="00ED7AB1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</w:t>
      </w:r>
      <w:r w:rsidR="00696103" w:rsidRPr="00ED7AB1">
        <w:rPr>
          <w:rFonts w:ascii="Angsana New" w:hAnsi="Angsana New" w:hint="cs"/>
          <w:sz w:val="30"/>
          <w:szCs w:val="30"/>
          <w:cs/>
        </w:rPr>
        <w:t>ตามปริมาณ</w:t>
      </w:r>
    </w:p>
    <w:p w14:paraId="734CDE38" w14:textId="77777777" w:rsidR="00CC212A" w:rsidRPr="005B0BD4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6F5F26B" w14:textId="77777777" w:rsidR="00D23539" w:rsidRPr="00ED7AB1" w:rsidRDefault="00D23539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D7AB1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0461D841" w14:textId="77777777" w:rsidR="00CC212A" w:rsidRPr="005B0BD4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8B1DFE0" w14:textId="77777777" w:rsidR="0013288E" w:rsidRDefault="00D23539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AB1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  </w:t>
      </w:r>
    </w:p>
    <w:p w14:paraId="1AE658F0" w14:textId="77777777" w:rsidR="00591E9E" w:rsidRPr="00591E9E" w:rsidRDefault="00591E9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EEAA62" w14:textId="77777777" w:rsidR="00AE176D" w:rsidRDefault="00AE176D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0C0B381D" w14:textId="77777777" w:rsidR="00AE176D" w:rsidRPr="005B0BD4" w:rsidRDefault="00AE176D" w:rsidP="00AE1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25746117" w14:textId="77777777" w:rsidR="00AE176D" w:rsidRPr="00A21288" w:rsidRDefault="00AE176D" w:rsidP="00A212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288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7CBD7DCD" w14:textId="77777777" w:rsidR="00AE176D" w:rsidRPr="005B0BD4" w:rsidRDefault="00AE176D" w:rsidP="00AE1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C90287F" w14:textId="77777777" w:rsidR="00D23539" w:rsidRPr="005A7FEB" w:rsidRDefault="00D23539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16E4FE7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4"/>
          <w:szCs w:val="24"/>
        </w:rPr>
      </w:pPr>
    </w:p>
    <w:p w14:paraId="4FFC1A7F" w14:textId="77777777" w:rsidR="00D57C8A" w:rsidRPr="005A7FEB" w:rsidRDefault="00EF6FD6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5A7FEB">
        <w:rPr>
          <w:rFonts w:ascii="Angsana New" w:hAnsi="Angsana New" w:hint="cs"/>
          <w:sz w:val="30"/>
          <w:szCs w:val="30"/>
          <w:cs/>
        </w:rPr>
        <w:t>หรือ</w:t>
      </w:r>
      <w:r w:rsidRPr="005A7FEB">
        <w:rPr>
          <w:rFonts w:ascii="Angsana New" w:hAnsi="Angsana New"/>
          <w:sz w:val="30"/>
          <w:szCs w:val="30"/>
          <w:cs/>
        </w:rPr>
        <w:t xml:space="preserve">ขาดทุนในงวดที่ค่าใช้จ่ายดังกล่าวเกิดขึ้น  </w:t>
      </w:r>
    </w:p>
    <w:p w14:paraId="4FCEE000" w14:textId="77777777" w:rsidR="00C8472B" w:rsidRPr="005B0BD4" w:rsidRDefault="00C8472B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7196ED" w14:textId="77777777" w:rsidR="00BE7D1D" w:rsidRPr="005A7FEB" w:rsidRDefault="00BE7D1D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71B7A563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4"/>
          <w:szCs w:val="24"/>
        </w:rPr>
      </w:pPr>
    </w:p>
    <w:p w14:paraId="2D50B603" w14:textId="77777777" w:rsidR="00BE7D1D" w:rsidRPr="005A7FEB" w:rsidRDefault="00BE7D1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09746D" w:rsidRPr="005A7FEB">
        <w:rPr>
          <w:rFonts w:ascii="Angsana New" w:eastAsia="Calibri" w:hAnsi="Angsana New"/>
          <w:sz w:val="30"/>
          <w:szCs w:val="30"/>
          <w:cs/>
        </w:rPr>
        <w:t>หรือ</w:t>
      </w:r>
      <w:r w:rsidRPr="005A7FEB">
        <w:rPr>
          <w:rFonts w:ascii="Angsana New" w:eastAsia="Calibri" w:hAnsi="Angsana New"/>
          <w:sz w:val="30"/>
          <w:szCs w:val="30"/>
          <w:cs/>
        </w:rPr>
        <w:t>ขาดทุนโดยวิธีเส้นตรงตลอดอายุสัญญา</w:t>
      </w:r>
      <w:r w:rsidR="00B722B7" w:rsidRPr="005A7FEB">
        <w:rPr>
          <w:rFonts w:ascii="Angsana New" w:eastAsia="Calibri" w:hAnsi="Angsana New" w:hint="cs"/>
          <w:sz w:val="30"/>
          <w:szCs w:val="30"/>
          <w:cs/>
        </w:rPr>
        <w:t>เช่า</w:t>
      </w:r>
    </w:p>
    <w:p w14:paraId="0C634C10" w14:textId="77777777" w:rsidR="00D57C8A" w:rsidRPr="005B0BD4" w:rsidRDefault="00D57C8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869B36A" w14:textId="77777777" w:rsidR="00BE7D1D" w:rsidRPr="005A7FEB" w:rsidRDefault="00BE7D1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A14CCC9" w14:textId="4E744B99" w:rsidR="00EF6FD6" w:rsidRDefault="00EF6FD6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E850020" w14:textId="74047E3B" w:rsidR="00C8472B" w:rsidRDefault="00C8472B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6B6BA3A1" w14:textId="77777777" w:rsidR="00C8472B" w:rsidRPr="005B0BD4" w:rsidRDefault="00C8472B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B012EB6" w14:textId="77777777" w:rsidR="00D57C8A" w:rsidRPr="005A7FEB" w:rsidRDefault="00696103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  <w:lang w:eastAsia="en-GB"/>
        </w:rPr>
      </w:pPr>
      <w:r w:rsidRPr="005A7FEB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lastRenderedPageBreak/>
        <w:t>การประเมินว่าข้อตกลงประกอบด้วยสัญญาเช่าหรือไม่</w:t>
      </w:r>
    </w:p>
    <w:p w14:paraId="3769C0FA" w14:textId="77777777" w:rsidR="00696103" w:rsidRPr="005B0BD4" w:rsidRDefault="00696103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F1D0DE2" w14:textId="77777777" w:rsidR="00BE7D1D" w:rsidRPr="005A7FEB" w:rsidRDefault="00BE7D1D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48AA99DA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3DD18AF" w14:textId="77777777" w:rsidR="00BE7D1D" w:rsidRPr="005A7FEB" w:rsidRDefault="00BE7D1D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</w:t>
      </w:r>
      <w:r w:rsidR="00C0092A" w:rsidRPr="005A7FEB">
        <w:rPr>
          <w:rFonts w:ascii="Angsana New" w:eastAsia="Calibri" w:hAnsi="Angsana New"/>
          <w:sz w:val="30"/>
          <w:szCs w:val="30"/>
          <w:cs/>
        </w:rPr>
        <w:t xml:space="preserve">ารประเมินข้อตกลงใหม่ </w:t>
      </w:r>
      <w:r w:rsidR="003A0CA7" w:rsidRPr="005A7FEB">
        <w:rPr>
          <w:rFonts w:ascii="Angsana New" w:eastAsia="Calibri" w:hAnsi="Angsana New"/>
          <w:sz w:val="30"/>
          <w:szCs w:val="30"/>
          <w:cs/>
        </w:rPr>
        <w:t>กลุ่ม</w:t>
      </w:r>
      <w:r w:rsidRPr="005A7FEB">
        <w:rPr>
          <w:rFonts w:ascii="Angsana New" w:eastAsia="Calibri" w:hAnsi="Angsana New"/>
          <w:sz w:val="30"/>
          <w:szCs w:val="30"/>
          <w:cs/>
        </w:rPr>
        <w:t>บริษัทแยกค่าตอบแทนสำหรับสัญญาเช่า และส่วนที่เป็นองค์ประกอบอื่นโดยใช้มูลค่ายุติธรรมเป็นเกณ</w:t>
      </w:r>
      <w:r w:rsidR="00C0092A" w:rsidRPr="005A7FEB">
        <w:rPr>
          <w:rFonts w:ascii="Angsana New" w:eastAsia="Calibri" w:hAnsi="Angsana New"/>
          <w:sz w:val="30"/>
          <w:szCs w:val="30"/>
          <w:cs/>
        </w:rPr>
        <w:t>ฑ์ในการแยก หากกลุ่มบริษัท</w:t>
      </w:r>
      <w:r w:rsidRPr="005A7FEB">
        <w:rPr>
          <w:rFonts w:ascii="Angsana New" w:eastAsia="Calibri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</w:t>
      </w:r>
      <w:r w:rsidR="00584CF8" w:rsidRPr="005A7FEB">
        <w:rPr>
          <w:rFonts w:ascii="Angsana New" w:eastAsia="Calibri" w:hAnsi="Angsana New"/>
          <w:sz w:val="30"/>
          <w:szCs w:val="30"/>
          <w:cs/>
        </w:rPr>
        <w:t>มของกลุ่มบริษัท</w:t>
      </w:r>
    </w:p>
    <w:p w14:paraId="6408DF44" w14:textId="77777777" w:rsidR="006C5BA2" w:rsidRDefault="006C5BA2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3A10A68" w14:textId="77777777" w:rsidR="008610F1" w:rsidRPr="005A7FEB" w:rsidRDefault="008610F1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418F705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4"/>
          <w:szCs w:val="24"/>
        </w:rPr>
      </w:pPr>
    </w:p>
    <w:p w14:paraId="0CC96059" w14:textId="77777777" w:rsidR="00397BF3" w:rsidRPr="005A7FEB" w:rsidRDefault="00397BF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</w:t>
      </w:r>
      <w:r w:rsidR="00B722B7" w:rsidRPr="005A7FEB">
        <w:rPr>
          <w:rFonts w:ascii="Angsana New" w:hAnsi="Angsana New"/>
          <w:sz w:val="30"/>
          <w:szCs w:val="30"/>
          <w:cs/>
        </w:rPr>
        <w:t>อขาดทุนเว้นแต่ในส่วนที่เกี่ยวกั</w:t>
      </w:r>
      <w:r w:rsidR="00B722B7" w:rsidRPr="005A7FEB">
        <w:rPr>
          <w:rFonts w:ascii="Angsana New" w:hAnsi="Angsana New" w:hint="cs"/>
          <w:sz w:val="30"/>
          <w:szCs w:val="30"/>
          <w:cs/>
        </w:rPr>
        <w:t>บ</w:t>
      </w:r>
      <w:r w:rsidRPr="005A7FEB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481EE88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7A893BA" w14:textId="77777777" w:rsidR="00397BF3" w:rsidRPr="005A7FEB" w:rsidRDefault="00397BF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A7FE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09380284" w14:textId="77777777" w:rsidR="00EF6FD6" w:rsidRPr="005B0BD4" w:rsidRDefault="00EF6FD6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44C5416B" w14:textId="77777777" w:rsidR="00397BF3" w:rsidRPr="005A7FEB" w:rsidRDefault="00397BF3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55984" w:rsidRPr="005A7FE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5A7FEB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5E6B79F0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C31E4BF" w14:textId="77777777" w:rsidR="0013288E" w:rsidRPr="005A7FEB" w:rsidRDefault="00397BF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การวัดมู</w:t>
      </w:r>
      <w:r w:rsidR="0013288E" w:rsidRPr="005A7FE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1215732" w14:textId="2F62B9C5" w:rsidR="00D57C8A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97D94DA" w14:textId="77777777" w:rsidR="00C8472B" w:rsidRPr="005B0BD4" w:rsidRDefault="00C8472B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71ACA8A" w14:textId="77777777" w:rsidR="00397BF3" w:rsidRPr="005A7FEB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</w:p>
    <w:p w14:paraId="59D904DF" w14:textId="77777777" w:rsidR="0013288E" w:rsidRPr="005A7FEB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14:paraId="759CC43D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A214136" w14:textId="77777777" w:rsidR="004A3311" w:rsidRPr="005A7FEB" w:rsidRDefault="008610F1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710DEE" w:rsidRPr="005A7FEB">
        <w:rPr>
          <w:rFonts w:ascii="Angsana New" w:hAnsi="Angsana New"/>
          <w:sz w:val="30"/>
          <w:szCs w:val="30"/>
          <w:cs/>
        </w:rPr>
        <w:t>ของงวด</w:t>
      </w:r>
      <w:r w:rsidR="00B254DF" w:rsidRPr="005A7FEB">
        <w:rPr>
          <w:rFonts w:ascii="Angsana New" w:hAnsi="Angsana New"/>
          <w:sz w:val="30"/>
          <w:szCs w:val="30"/>
          <w:cs/>
        </w:rPr>
        <w:t>ปัจจุบัน</w:t>
      </w:r>
      <w:r w:rsidR="00B254DF" w:rsidRPr="005A7FEB">
        <w:rPr>
          <w:rFonts w:ascii="Angsana New" w:hAnsi="Angsana New" w:hint="cs"/>
          <w:sz w:val="30"/>
          <w:szCs w:val="30"/>
          <w:cs/>
        </w:rPr>
        <w:t>และภาษีเงินได้รอการตัดบัญชี</w:t>
      </w:r>
      <w:r w:rsidR="00B254DF" w:rsidRPr="005A7FEB">
        <w:rPr>
          <w:rFonts w:ascii="Angsana New" w:hAnsi="Angsana New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EB3705" w:rsidRPr="005A7FEB">
        <w:rPr>
          <w:rFonts w:ascii="Angsana New" w:hAnsi="Angsana New"/>
          <w:sz w:val="30"/>
          <w:szCs w:val="30"/>
          <w:cs/>
        </w:rPr>
        <w:t>อกเบี้ยที่ต้องชำระ กลุ่มบริษัท</w:t>
      </w:r>
      <w:r w:rsidRPr="005A7FEB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</w:t>
      </w:r>
      <w:r w:rsidR="0062658E" w:rsidRPr="005A7FEB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5A7FE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7F3A28A" w14:textId="77777777" w:rsidR="005B0BD4" w:rsidRPr="005B0BD4" w:rsidRDefault="005B0BD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AF8902" w14:textId="77777777" w:rsidR="0013288E" w:rsidRPr="005A7FEB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127FBC0" w14:textId="77777777" w:rsidR="0013288E" w:rsidRPr="005B0BD4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F1CF6A" w14:textId="77777777" w:rsidR="0013288E" w:rsidRPr="005A7FEB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</w:t>
      </w:r>
      <w:r w:rsidR="003E109F" w:rsidRPr="005A7FEB">
        <w:rPr>
          <w:rFonts w:ascii="Angsana New" w:hAnsi="Angsana New"/>
          <w:sz w:val="30"/>
          <w:szCs w:val="30"/>
          <w:cs/>
        </w:rPr>
        <w:t>เมื่อมีความเป็นไปได้ค่อนข้างแน่</w:t>
      </w:r>
      <w:r w:rsidRPr="005A7FEB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3E109F" w:rsidRPr="005A7FEB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5A7FEB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8AEE71B" w14:textId="77777777" w:rsidR="001848EA" w:rsidRPr="005B0BD4" w:rsidRDefault="001848EA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E4C93B" w14:textId="77777777" w:rsidR="008610F1" w:rsidRPr="005A7FEB" w:rsidRDefault="008610F1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C08AEC7" w14:textId="77777777" w:rsidR="008610F1" w:rsidRPr="005B0BD4" w:rsidRDefault="008610F1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2425FA09" w14:textId="77777777" w:rsidR="00D57C8A" w:rsidRDefault="00B722B7" w:rsidP="003F6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5A7FEB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8610F1" w:rsidRPr="005A7FEB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</w:t>
      </w:r>
      <w:r w:rsidR="008263F1" w:rsidRPr="005A7FEB">
        <w:rPr>
          <w:rFonts w:ascii="Angsana New" w:hAnsi="Angsana New"/>
          <w:b/>
          <w:sz w:val="30"/>
          <w:szCs w:val="30"/>
          <w:cs/>
        </w:rPr>
        <w:t>ือหุ</w:t>
      </w:r>
      <w:r w:rsidRPr="005A7FEB">
        <w:rPr>
          <w:rFonts w:ascii="Angsana New" w:hAnsi="Angsana New"/>
          <w:b/>
          <w:sz w:val="30"/>
          <w:szCs w:val="30"/>
          <w:cs/>
        </w:rPr>
        <w:t>้นสามัญของ</w:t>
      </w:r>
      <w:r w:rsidR="008263F1" w:rsidRPr="005A7FEB">
        <w:rPr>
          <w:rFonts w:ascii="Angsana New" w:hAnsi="Angsana New"/>
          <w:b/>
          <w:sz w:val="30"/>
          <w:szCs w:val="30"/>
          <w:cs/>
        </w:rPr>
        <w:t>บริษัท</w:t>
      </w:r>
      <w:r w:rsidR="008610F1" w:rsidRPr="005A7FEB">
        <w:rPr>
          <w:rFonts w:ascii="Angsana New" w:hAnsi="Angsana New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Pr="005A7FEB">
        <w:rPr>
          <w:rFonts w:ascii="Angsana New" w:hAnsi="Angsana New"/>
          <w:b/>
          <w:sz w:val="30"/>
          <w:szCs w:val="30"/>
        </w:rPr>
        <w:t xml:space="preserve"> </w:t>
      </w:r>
    </w:p>
    <w:p w14:paraId="5FF5FAEB" w14:textId="77777777" w:rsidR="006C5BA2" w:rsidRPr="005B0BD4" w:rsidRDefault="006C5BA2" w:rsidP="003F6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AA7E66E" w14:textId="77777777" w:rsidR="006C5BA2" w:rsidRDefault="006C5BA2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63FFABB" w14:textId="77777777" w:rsidR="006C5BA2" w:rsidRPr="005B0BD4" w:rsidRDefault="006C5BA2" w:rsidP="009A0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24"/>
          <w:szCs w:val="24"/>
          <w:highlight w:val="cyan"/>
        </w:rPr>
      </w:pPr>
    </w:p>
    <w:p w14:paraId="2F8299A6" w14:textId="77777777" w:rsidR="006C5BA2" w:rsidRPr="00AB4A82" w:rsidRDefault="006C5BA2" w:rsidP="00AB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AB4A82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AB4A8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B4A82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AB4A8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B4A82">
        <w:rPr>
          <w:rFonts w:ascii="Angsana New" w:hAnsi="Angsana New"/>
          <w:b/>
          <w:sz w:val="30"/>
          <w:szCs w:val="30"/>
          <w:cs/>
        </w:rPr>
        <w:t>หรือกลุ่ม</w:t>
      </w:r>
      <w:r w:rsidRPr="00AB4A82">
        <w:rPr>
          <w:rFonts w:ascii="Angsana New" w:hAnsi="Angsana New"/>
          <w:b/>
          <w:sz w:val="30"/>
          <w:szCs w:val="30"/>
          <w:cs/>
        </w:rPr>
        <w:lastRenderedPageBreak/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04D343F" w14:textId="77777777" w:rsidR="006C5BA2" w:rsidRPr="005B0BD4" w:rsidRDefault="006C5BA2" w:rsidP="00AB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Cordia New"/>
          <w:sz w:val="24"/>
          <w:szCs w:val="24"/>
        </w:rPr>
      </w:pPr>
    </w:p>
    <w:p w14:paraId="6CDA1E8A" w14:textId="77777777" w:rsidR="009172C3" w:rsidRPr="005A7FEB" w:rsidRDefault="009172C3" w:rsidP="001E3A7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14:paraId="06D2832E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 w:right="29"/>
        <w:jc w:val="thaiDistribute"/>
        <w:rPr>
          <w:rFonts w:ascii="Angsana New" w:hAnsi="Angsana New"/>
          <w:sz w:val="24"/>
          <w:szCs w:val="24"/>
        </w:rPr>
      </w:pPr>
    </w:p>
    <w:p w14:paraId="54FF36AE" w14:textId="77777777" w:rsidR="00713BBF" w:rsidRPr="00AB4A82" w:rsidRDefault="009172C3" w:rsidP="00AB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AB4A82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</w:t>
      </w:r>
      <w:r w:rsidR="00F61A2A" w:rsidRPr="00AB4A82">
        <w:rPr>
          <w:rFonts w:ascii="Angsana New" w:hAnsi="Angsana New"/>
          <w:b/>
          <w:sz w:val="30"/>
          <w:szCs w:val="30"/>
          <w:cs/>
        </w:rPr>
        <w:t>้ส่วนใหญ่เป็นรายการ</w:t>
      </w:r>
      <w:r w:rsidR="00B55A57" w:rsidRPr="00AB4A82">
        <w:rPr>
          <w:rFonts w:ascii="Angsana New" w:hAnsi="Angsana New" w:hint="cs"/>
          <w:b/>
          <w:sz w:val="30"/>
          <w:szCs w:val="30"/>
          <w:cs/>
        </w:rPr>
        <w:t xml:space="preserve">เงินลงทุน </w:t>
      </w:r>
      <w:r w:rsidRPr="00AB4A82">
        <w:rPr>
          <w:rFonts w:ascii="Angsana New" w:hAnsi="Angsana New"/>
          <w:b/>
          <w:sz w:val="30"/>
          <w:szCs w:val="30"/>
          <w:cs/>
        </w:rPr>
        <w:t>สินทรัพย์ภาษีเงินได้</w:t>
      </w:r>
      <w:r w:rsidR="0057539B" w:rsidRPr="00AB4A82">
        <w:rPr>
          <w:rFonts w:ascii="Angsana New" w:hAnsi="Angsana New"/>
          <w:b/>
          <w:sz w:val="30"/>
          <w:szCs w:val="30"/>
          <w:cs/>
        </w:rPr>
        <w:br/>
      </w:r>
      <w:r w:rsidR="00EF6FD6" w:rsidRPr="00AB4A82">
        <w:rPr>
          <w:rFonts w:ascii="Angsana New" w:hAnsi="Angsana New" w:hint="cs"/>
          <w:b/>
          <w:sz w:val="30"/>
          <w:szCs w:val="30"/>
          <w:cs/>
        </w:rPr>
        <w:t>รอ</w:t>
      </w:r>
      <w:r w:rsidR="00B254DF" w:rsidRPr="00AB4A82">
        <w:rPr>
          <w:rFonts w:ascii="Angsana New" w:hAnsi="Angsana New" w:hint="cs"/>
          <w:b/>
          <w:sz w:val="30"/>
          <w:szCs w:val="30"/>
          <w:cs/>
        </w:rPr>
        <w:t>การ</w:t>
      </w:r>
      <w:r w:rsidR="00EF6FD6" w:rsidRPr="00AB4A82">
        <w:rPr>
          <w:rFonts w:ascii="Angsana New" w:hAnsi="Angsana New" w:hint="cs"/>
          <w:b/>
          <w:sz w:val="30"/>
          <w:szCs w:val="30"/>
          <w:cs/>
        </w:rPr>
        <w:t>ตัดบัญชี</w:t>
      </w:r>
      <w:r w:rsidR="00B55A57" w:rsidRPr="00AB4A8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F61A2A" w:rsidRPr="00AB4A82">
        <w:rPr>
          <w:rFonts w:ascii="Angsana New" w:hAnsi="Angsana New" w:hint="cs"/>
          <w:b/>
          <w:sz w:val="30"/>
          <w:szCs w:val="30"/>
          <w:cs/>
        </w:rPr>
        <w:t>และสินทรัพย์อื่น</w:t>
      </w:r>
    </w:p>
    <w:p w14:paraId="5DE1892D" w14:textId="77777777" w:rsidR="00AB4A82" w:rsidRPr="005B0BD4" w:rsidRDefault="00AB4A82" w:rsidP="00713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05866A1" w14:textId="77777777" w:rsidR="003E6A5C" w:rsidRPr="005A7FEB" w:rsidRDefault="00713BBF" w:rsidP="0069610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A7FEB">
        <w:rPr>
          <w:rFonts w:ascii="Angsana New" w:hAnsi="Angsana New"/>
          <w:sz w:val="30"/>
          <w:szCs w:val="30"/>
          <w:u w:val="none"/>
        </w:rPr>
        <w:t>4</w:t>
      </w:r>
      <w:r w:rsidRPr="005A7FEB">
        <w:rPr>
          <w:rFonts w:ascii="Angsana New" w:hAnsi="Angsana New"/>
          <w:sz w:val="30"/>
          <w:szCs w:val="30"/>
          <w:u w:val="none"/>
        </w:rPr>
        <w:tab/>
      </w:r>
      <w:r w:rsidR="009172C3" w:rsidRPr="005A7FEB">
        <w:rPr>
          <w:rFonts w:ascii="Angsana New" w:hAnsi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4A65FBD0" w14:textId="77777777" w:rsidR="00D57C8A" w:rsidRPr="005B0BD4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57A45C9" w14:textId="77777777" w:rsidR="00B254DF" w:rsidRDefault="008C334B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7FEB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E109F" w:rsidRPr="005A7FEB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3E109F" w:rsidRPr="005A7FEB">
        <w:rPr>
          <w:rFonts w:ascii="Angsana New" w:hAnsi="Angsana New" w:hint="cs"/>
          <w:b/>
          <w:sz w:val="30"/>
          <w:szCs w:val="30"/>
          <w:cs/>
        </w:rPr>
        <w:t>และ</w:t>
      </w:r>
      <w:r w:rsidR="00466C02" w:rsidRPr="005A7FEB">
        <w:rPr>
          <w:rFonts w:ascii="Angsana New" w:hAnsi="Angsana New" w:hint="cs"/>
          <w:b/>
          <w:sz w:val="30"/>
          <w:szCs w:val="30"/>
          <w:cs/>
        </w:rPr>
        <w:t>การร่วมค้า</w:t>
      </w:r>
      <w:r w:rsidR="00F51E71" w:rsidRPr="005A7FEB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77145" w:rsidRPr="005A7FEB">
        <w:rPr>
          <w:rFonts w:ascii="Angsana New" w:hAnsi="Angsana New"/>
          <w:bCs/>
          <w:sz w:val="30"/>
          <w:szCs w:val="30"/>
        </w:rPr>
        <w:t>10</w:t>
      </w:r>
      <w:r w:rsidR="00F51E71" w:rsidRPr="005A7FEB">
        <w:rPr>
          <w:rFonts w:ascii="Angsana New" w:hAnsi="Angsana New"/>
          <w:b/>
          <w:sz w:val="30"/>
          <w:szCs w:val="30"/>
        </w:rPr>
        <w:t xml:space="preserve"> </w:t>
      </w:r>
      <w:r w:rsidR="00466C02" w:rsidRPr="005A7FEB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66C02" w:rsidRPr="005A7FEB">
        <w:rPr>
          <w:rFonts w:ascii="Angsana New" w:hAnsi="Angsana New"/>
          <w:bCs/>
          <w:sz w:val="30"/>
          <w:szCs w:val="30"/>
        </w:rPr>
        <w:t>1</w:t>
      </w:r>
      <w:r w:rsidR="00377145" w:rsidRPr="006C5BA2">
        <w:rPr>
          <w:rFonts w:ascii="Angsana New" w:hAnsi="Angsana New"/>
          <w:bCs/>
          <w:sz w:val="30"/>
          <w:szCs w:val="30"/>
        </w:rPr>
        <w:t>1</w:t>
      </w:r>
      <w:r w:rsidR="00466C02" w:rsidRPr="006C5BA2">
        <w:rPr>
          <w:rFonts w:ascii="Angsana New" w:hAnsi="Angsana New"/>
          <w:bCs/>
          <w:sz w:val="30"/>
          <w:szCs w:val="30"/>
        </w:rPr>
        <w:t xml:space="preserve"> </w:t>
      </w:r>
      <w:r w:rsidR="006C5BA2" w:rsidRPr="006C5BA2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6C5BA2">
        <w:rPr>
          <w:rFonts w:ascii="Angsana New" w:hAnsi="Angsana New"/>
          <w:b/>
          <w:sz w:val="30"/>
          <w:szCs w:val="30"/>
        </w:rPr>
        <w:t xml:space="preserve"> </w:t>
      </w:r>
      <w:r w:rsidR="006C5BA2" w:rsidRPr="006C5BA2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7ED40715" w14:textId="77777777" w:rsidR="006C5BA2" w:rsidRPr="005B0BD4" w:rsidRDefault="006C5BA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3E6A5C" w:rsidRPr="005A7FEB" w14:paraId="1AF34A6B" w14:textId="77777777" w:rsidTr="00C21993">
        <w:trPr>
          <w:trHeight w:val="20"/>
          <w:tblHeader/>
        </w:trPr>
        <w:tc>
          <w:tcPr>
            <w:tcW w:w="3690" w:type="dxa"/>
          </w:tcPr>
          <w:p w14:paraId="2720B361" w14:textId="77777777" w:rsidR="003E6A5C" w:rsidRPr="005A7FEB" w:rsidRDefault="003E6A5C" w:rsidP="00A86171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C8E68BB" w14:textId="77777777" w:rsidR="003E6A5C" w:rsidRPr="005A7FEB" w:rsidRDefault="003E6A5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E549543" w14:textId="77777777" w:rsidR="003E6A5C" w:rsidRPr="005A7FEB" w:rsidRDefault="003E6A5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3DEF288C" w14:textId="77777777" w:rsidR="003E6A5C" w:rsidRPr="005A7FEB" w:rsidRDefault="003E6A5C" w:rsidP="00A86171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F584B" w:rsidRPr="005A7FEB" w14:paraId="71E1D2CD" w14:textId="77777777" w:rsidTr="00C21993">
        <w:trPr>
          <w:trHeight w:val="20"/>
        </w:trPr>
        <w:tc>
          <w:tcPr>
            <w:tcW w:w="3690" w:type="dxa"/>
          </w:tcPr>
          <w:p w14:paraId="027AB042" w14:textId="77777777" w:rsidR="007F584B" w:rsidRPr="005A7FEB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="00EF244F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="00FB0520"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0520" w:rsidRPr="005A7FE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37C88F19" w14:textId="77777777" w:rsidR="007F584B" w:rsidRPr="005A7FEB" w:rsidRDefault="00460D5A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42671A0" w14:textId="77777777" w:rsidR="007F584B" w:rsidRPr="005A7FEB" w:rsidRDefault="00460D5A" w:rsidP="00A86171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374857" w:rsidRPr="005A7FEB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1C07C3"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825D81" w:rsidRPr="005A7FEB">
              <w:rPr>
                <w:rFonts w:ascii="Angsana New" w:hAnsi="Angsana New"/>
                <w:sz w:val="30"/>
                <w:szCs w:val="30"/>
              </w:rPr>
              <w:t>8</w:t>
            </w:r>
            <w:r w:rsidR="001C07C3"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="00825D81" w:rsidRPr="005A7FEB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F584B" w:rsidRPr="005A7FEB" w14:paraId="49A3F273" w14:textId="77777777" w:rsidTr="00C21993">
        <w:trPr>
          <w:trHeight w:val="20"/>
        </w:trPr>
        <w:tc>
          <w:tcPr>
            <w:tcW w:w="3690" w:type="dxa"/>
          </w:tcPr>
          <w:p w14:paraId="7F60EDD7" w14:textId="77777777" w:rsidR="007F584B" w:rsidRPr="005A7FEB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  <w:p w14:paraId="44915C8C" w14:textId="77777777" w:rsidR="0012303C" w:rsidRPr="005A7FEB" w:rsidRDefault="0012303C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98420D" w14:textId="77777777" w:rsidR="007F584B" w:rsidRPr="005A7FEB" w:rsidRDefault="00E20959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472AA25F" w14:textId="77777777" w:rsidR="007F584B" w:rsidRPr="005A7FEB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374857" w:rsidRPr="005A7FEB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1C07C3"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825D81" w:rsidRPr="005A7FEB">
              <w:rPr>
                <w:rFonts w:ascii="Angsana New" w:hAnsi="Angsana New"/>
                <w:sz w:val="30"/>
                <w:szCs w:val="30"/>
              </w:rPr>
              <w:t>4</w:t>
            </w:r>
            <w:r w:rsidR="001C07C3"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="00825D81" w:rsidRPr="005A7FE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7F584B" w:rsidRPr="005A7FEB" w14:paraId="16B74C82" w14:textId="77777777" w:rsidTr="00C21993">
        <w:trPr>
          <w:trHeight w:val="20"/>
        </w:trPr>
        <w:tc>
          <w:tcPr>
            <w:tcW w:w="3690" w:type="dxa"/>
          </w:tcPr>
          <w:p w14:paraId="3198FABF" w14:textId="77777777" w:rsidR="007F584B" w:rsidRPr="005A7FEB" w:rsidRDefault="00006DD5" w:rsidP="00B254D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="007F584B"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ที.เค.เอส.สยามเพรส แมเนจเม้นท์</w:t>
            </w:r>
            <w:r w:rsidR="00FB0520" w:rsidRPr="005A7FE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B0520"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4D84A7A" w14:textId="77777777" w:rsidR="007F584B" w:rsidRPr="005A7FEB" w:rsidRDefault="007F584B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8AE030A" w14:textId="77777777" w:rsidR="007F584B" w:rsidRPr="005A7FEB" w:rsidRDefault="007F584B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="006D4112" w:rsidRPr="005A7FEB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DF0D68" w:rsidRPr="005A7FEB" w14:paraId="031409ED" w14:textId="77777777" w:rsidTr="00C21993">
        <w:trPr>
          <w:trHeight w:val="20"/>
        </w:trPr>
        <w:tc>
          <w:tcPr>
            <w:tcW w:w="3690" w:type="dxa"/>
          </w:tcPr>
          <w:p w14:paraId="10FEE1B5" w14:textId="77777777" w:rsidR="009F19E9" w:rsidRDefault="009F19E9" w:rsidP="009F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B015C">
              <w:rPr>
                <w:rFonts w:ascii="Angsana New" w:hAnsi="Angsana New"/>
                <w:sz w:val="30"/>
                <w:szCs w:val="30"/>
                <w:cs/>
              </w:rPr>
              <w:t>ทีบีเอสพี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  <w:p w14:paraId="1D25A55D" w14:textId="77777777" w:rsidR="009F19E9" w:rsidRDefault="009F19E9" w:rsidP="009F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(เดิมชื่อ “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บริติช ซีเคียวริตี้ </w:t>
            </w:r>
          </w:p>
          <w:p w14:paraId="484594A3" w14:textId="77777777" w:rsidR="00DF0D68" w:rsidRPr="009F19E9" w:rsidRDefault="009F19E9" w:rsidP="009F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พริ้นติ้ง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0" w:type="dxa"/>
          </w:tcPr>
          <w:p w14:paraId="3063FF5E" w14:textId="77777777" w:rsidR="00DF0D68" w:rsidRPr="005A7FEB" w:rsidRDefault="00DD7C48" w:rsidP="00B2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07487DF0" w14:textId="77777777" w:rsidR="00DF0D68" w:rsidRPr="005A7FEB" w:rsidRDefault="00DF0D68" w:rsidP="00A8617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E109F" w:rsidRPr="005A7FEB" w14:paraId="17A6DCD1" w14:textId="77777777" w:rsidTr="00C21993">
        <w:trPr>
          <w:trHeight w:val="20"/>
        </w:trPr>
        <w:tc>
          <w:tcPr>
            <w:tcW w:w="3690" w:type="dxa"/>
          </w:tcPr>
          <w:p w14:paraId="32CD833E" w14:textId="77777777" w:rsidR="003E109F" w:rsidRPr="005A7FEB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1130B992" w14:textId="77777777" w:rsidR="003E109F" w:rsidRPr="005A7FEB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154BCA91" w14:textId="77777777" w:rsidR="003E109F" w:rsidRPr="005A7FEB" w:rsidRDefault="003E109F" w:rsidP="003E10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E109F" w:rsidRPr="005A7FEB" w14:paraId="2DD7DCB7" w14:textId="77777777" w:rsidTr="00C21993">
        <w:trPr>
          <w:trHeight w:val="20"/>
        </w:trPr>
        <w:tc>
          <w:tcPr>
            <w:tcW w:w="3690" w:type="dxa"/>
          </w:tcPr>
          <w:p w14:paraId="777203FB" w14:textId="77777777" w:rsidR="003E109F" w:rsidRPr="005A7FEB" w:rsidRDefault="003E109F" w:rsidP="003E109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6C0FAE04" w14:textId="77777777" w:rsidR="003E109F" w:rsidRPr="005A7FEB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093B6C8" w14:textId="77777777" w:rsidR="003E109F" w:rsidRPr="005A7FEB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5A7FEB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3E109F" w:rsidRPr="005A7FEB" w14:paraId="50E4A5F7" w14:textId="77777777" w:rsidTr="00C21993">
        <w:trPr>
          <w:trHeight w:val="20"/>
        </w:trPr>
        <w:tc>
          <w:tcPr>
            <w:tcW w:w="3690" w:type="dxa"/>
          </w:tcPr>
          <w:p w14:paraId="4D3B2BF3" w14:textId="77777777" w:rsidR="003E109F" w:rsidRPr="005A7FEB" w:rsidRDefault="003E109F" w:rsidP="003E109F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5A7FEB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5A7FEB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211F073" w14:textId="77777777" w:rsidR="003E109F" w:rsidRPr="005A7FEB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3542708D" w14:textId="77777777" w:rsidR="003E109F" w:rsidRPr="005A7FEB" w:rsidRDefault="003E109F" w:rsidP="003E109F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5A7FEB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3E109F" w:rsidRPr="005A7FEB" w14:paraId="5321118A" w14:textId="77777777" w:rsidTr="00C21993">
        <w:trPr>
          <w:trHeight w:val="20"/>
        </w:trPr>
        <w:tc>
          <w:tcPr>
            <w:tcW w:w="3690" w:type="dxa"/>
          </w:tcPr>
          <w:p w14:paraId="6EBFDF47" w14:textId="77777777" w:rsidR="003E109F" w:rsidRPr="005A7FEB" w:rsidRDefault="003E109F" w:rsidP="003E109F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1E58BDF" w14:textId="77777777" w:rsidR="003E109F" w:rsidRPr="005A7FEB" w:rsidRDefault="003E109F" w:rsidP="003E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6E33C532" w14:textId="77777777" w:rsidR="003E109F" w:rsidRPr="005A7FEB" w:rsidRDefault="003E109F" w:rsidP="003E109F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    </w:t>
            </w:r>
            <w:r w:rsidR="00C219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6AAB712" w14:textId="77777777" w:rsidR="003F6349" w:rsidRDefault="003F6349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  <w:lang w:bidi="th-TH"/>
        </w:rPr>
      </w:pPr>
    </w:p>
    <w:p w14:paraId="1794547D" w14:textId="77777777" w:rsidR="003E6A5C" w:rsidRPr="005A7FEB" w:rsidRDefault="003E6A5C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A7FEB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</w:t>
      </w:r>
      <w:r w:rsidR="000E5F36" w:rsidRPr="005A7FEB">
        <w:rPr>
          <w:rFonts w:ascii="Angsana New" w:hAnsi="Angsana New" w:hint="cs"/>
          <w:b/>
          <w:sz w:val="30"/>
          <w:szCs w:val="30"/>
          <w:cs/>
          <w:lang w:bidi="th-TH"/>
        </w:rPr>
        <w:t xml:space="preserve">แต่ละประเภท </w:t>
      </w:r>
      <w:r w:rsidRPr="005A7FEB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3079ECBE" w14:textId="77777777" w:rsidR="00D57C8A" w:rsidRPr="005A7FEB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992"/>
        <w:gridCol w:w="5053"/>
      </w:tblGrid>
      <w:tr w:rsidR="003E6A5C" w:rsidRPr="005A7FEB" w14:paraId="54F7A168" w14:textId="77777777" w:rsidTr="00C21993">
        <w:tc>
          <w:tcPr>
            <w:tcW w:w="3992" w:type="dxa"/>
          </w:tcPr>
          <w:p w14:paraId="507C0ABE" w14:textId="77777777" w:rsidR="003E6A5C" w:rsidRPr="005A7FEB" w:rsidRDefault="003E6A5C" w:rsidP="00A8617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053" w:type="dxa"/>
          </w:tcPr>
          <w:p w14:paraId="41B4ED12" w14:textId="77777777" w:rsidR="003E6A5C" w:rsidRPr="005A7FEB" w:rsidRDefault="003E6A5C" w:rsidP="00A86171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4E24D3" w:rsidRPr="005A7FEB" w14:paraId="245DA3C0" w14:textId="77777777" w:rsidTr="00C21993">
        <w:tc>
          <w:tcPr>
            <w:tcW w:w="3992" w:type="dxa"/>
          </w:tcPr>
          <w:p w14:paraId="3AF7F2C4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053" w:type="dxa"/>
          </w:tcPr>
          <w:p w14:paraId="552916D4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E24D3" w:rsidRPr="005A7FEB" w14:paraId="6A7A3688" w14:textId="77777777" w:rsidTr="00C21993">
        <w:tc>
          <w:tcPr>
            <w:tcW w:w="3992" w:type="dxa"/>
          </w:tcPr>
          <w:p w14:paraId="375FC355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053" w:type="dxa"/>
          </w:tcPr>
          <w:p w14:paraId="6FD571C3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4E24D3" w:rsidRPr="005A7FEB" w14:paraId="05A557FF" w14:textId="77777777" w:rsidTr="00C21993">
        <w:tc>
          <w:tcPr>
            <w:tcW w:w="3992" w:type="dxa"/>
          </w:tcPr>
          <w:p w14:paraId="6D8AE070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5053" w:type="dxa"/>
          </w:tcPr>
          <w:p w14:paraId="03D10B26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4E24D3" w:rsidRPr="005A7FEB" w14:paraId="13350FC1" w14:textId="77777777" w:rsidTr="00C21993">
        <w:tc>
          <w:tcPr>
            <w:tcW w:w="3992" w:type="dxa"/>
          </w:tcPr>
          <w:p w14:paraId="332D850A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5053" w:type="dxa"/>
          </w:tcPr>
          <w:p w14:paraId="74559B55" w14:textId="77777777" w:rsidR="004E24D3" w:rsidRPr="005A7FEB" w:rsidRDefault="004E24D3" w:rsidP="004E24D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8472B" w:rsidRPr="005A7FEB" w14:paraId="311F58F4" w14:textId="77777777" w:rsidTr="00C21993">
        <w:tc>
          <w:tcPr>
            <w:tcW w:w="3992" w:type="dxa"/>
          </w:tcPr>
          <w:p w14:paraId="33F76188" w14:textId="74B430C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053" w:type="dxa"/>
          </w:tcPr>
          <w:p w14:paraId="346566A3" w14:textId="3FC0286C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1.9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C8472B" w:rsidRPr="005A7FEB" w14:paraId="6AA08E04" w14:textId="77777777" w:rsidTr="00C21993">
        <w:tc>
          <w:tcPr>
            <w:tcW w:w="3992" w:type="dxa"/>
          </w:tcPr>
          <w:p w14:paraId="044A75B1" w14:textId="49DB80E3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053" w:type="dxa"/>
          </w:tcPr>
          <w:p w14:paraId="3791ACD7" w14:textId="04EC7383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C8472B" w:rsidRPr="005A7FEB" w14:paraId="3A913A19" w14:textId="77777777" w:rsidTr="00C21993">
        <w:tc>
          <w:tcPr>
            <w:tcW w:w="3992" w:type="dxa"/>
          </w:tcPr>
          <w:p w14:paraId="75AA2CF6" w14:textId="71529D62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053" w:type="dxa"/>
          </w:tcPr>
          <w:p w14:paraId="1C8BCF02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8472B" w:rsidRPr="005A7FEB" w14:paraId="3E4CAE58" w14:textId="77777777" w:rsidTr="00C21993">
        <w:tc>
          <w:tcPr>
            <w:tcW w:w="3992" w:type="dxa"/>
          </w:tcPr>
          <w:p w14:paraId="706E97A9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ค่าความช่วยเหลือทางเทคนิคและบริการอื่น</w:t>
            </w:r>
          </w:p>
        </w:tc>
        <w:tc>
          <w:tcPr>
            <w:tcW w:w="5053" w:type="dxa"/>
          </w:tcPr>
          <w:p w14:paraId="5DBD32A4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C8472B" w:rsidRPr="005A7FEB" w14:paraId="54FF3566" w14:textId="77777777" w:rsidTr="00C21993">
        <w:tc>
          <w:tcPr>
            <w:tcW w:w="3992" w:type="dxa"/>
          </w:tcPr>
          <w:p w14:paraId="2A2F50A8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ค่าบริการบริหารคลังสินค้า</w:t>
            </w:r>
          </w:p>
        </w:tc>
        <w:tc>
          <w:tcPr>
            <w:tcW w:w="5053" w:type="dxa"/>
          </w:tcPr>
          <w:p w14:paraId="7435F4DA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C8472B" w:rsidRPr="005A7FEB" w14:paraId="35D2C23C" w14:textId="77777777" w:rsidTr="00C21993">
        <w:tc>
          <w:tcPr>
            <w:tcW w:w="3992" w:type="dxa"/>
          </w:tcPr>
          <w:p w14:paraId="5DB05A9A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ค่าบริการสิ่งพิมพ์</w:t>
            </w:r>
          </w:p>
        </w:tc>
        <w:tc>
          <w:tcPr>
            <w:tcW w:w="5053" w:type="dxa"/>
          </w:tcPr>
          <w:p w14:paraId="5190A9E6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C8472B" w:rsidRPr="005A7FEB" w14:paraId="6725A653" w14:textId="77777777" w:rsidTr="00C21993">
        <w:tc>
          <w:tcPr>
            <w:tcW w:w="3992" w:type="dxa"/>
          </w:tcPr>
          <w:p w14:paraId="71723DED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053" w:type="dxa"/>
          </w:tcPr>
          <w:p w14:paraId="46BEADE6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ตามหลักเกณฑ์ที่กำหนดโดยคณะกรรมการสรรหา</w:t>
            </w:r>
          </w:p>
          <w:p w14:paraId="1C2233B0" w14:textId="77777777" w:rsidR="00C8472B" w:rsidRPr="005A7FEB" w:rsidRDefault="00C8472B" w:rsidP="00C8472B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และกำหนดค่าตอบแทน และนโยบายบริษัท</w:t>
            </w:r>
          </w:p>
        </w:tc>
      </w:tr>
    </w:tbl>
    <w:p w14:paraId="2A6AB19E" w14:textId="77777777" w:rsidR="005B0BD4" w:rsidRPr="005B0BD4" w:rsidRDefault="005B0BD4" w:rsidP="0012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24"/>
          <w:szCs w:val="24"/>
        </w:rPr>
      </w:pPr>
    </w:p>
    <w:p w14:paraId="5A2CD0B7" w14:textId="77777777" w:rsidR="00F4336B" w:rsidRPr="005A7FEB" w:rsidRDefault="00DE0DE1" w:rsidP="0012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F733D9" w:rsidRPr="005A7FEB">
        <w:rPr>
          <w:rFonts w:ascii="Angsana New" w:hAnsi="Angsana New" w:hint="cs"/>
          <w:sz w:val="30"/>
          <w:szCs w:val="30"/>
          <w:cs/>
        </w:rPr>
        <w:t>บุคคลหรือ</w:t>
      </w:r>
      <w:r w:rsidRPr="005A7FEB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84026F" w:rsidRPr="005A7FEB">
        <w:rPr>
          <w:rFonts w:ascii="Angsana New" w:hAnsi="Angsana New"/>
          <w:sz w:val="30"/>
          <w:szCs w:val="30"/>
          <w:cs/>
        </w:rPr>
        <w:t>แต่ละปี</w:t>
      </w:r>
      <w:r w:rsidRPr="005A7FE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026F" w:rsidRPr="005A7FEB">
        <w:rPr>
          <w:rFonts w:ascii="Angsana New" w:hAnsi="Angsana New"/>
          <w:sz w:val="30"/>
          <w:szCs w:val="30"/>
        </w:rPr>
        <w:t>31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="0084026F" w:rsidRPr="005A7FEB">
        <w:rPr>
          <w:rFonts w:ascii="Angsana New" w:hAnsi="Angsana New"/>
          <w:sz w:val="30"/>
          <w:szCs w:val="30"/>
          <w:cs/>
        </w:rPr>
        <w:t>ธันวาคม</w:t>
      </w:r>
      <w:r w:rsidRPr="005A7FE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44FDFEA" w14:textId="77777777" w:rsidR="00E03B6D" w:rsidRPr="005B0BD4" w:rsidRDefault="00E03B6D" w:rsidP="00CC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293"/>
        <w:gridCol w:w="1095"/>
        <w:gridCol w:w="267"/>
        <w:gridCol w:w="1079"/>
        <w:gridCol w:w="236"/>
        <w:gridCol w:w="15"/>
        <w:gridCol w:w="1105"/>
      </w:tblGrid>
      <w:tr w:rsidR="003E6A5C" w:rsidRPr="005A7FEB" w14:paraId="2D870B05" w14:textId="77777777" w:rsidTr="00C21993">
        <w:trPr>
          <w:tblHeader/>
        </w:trPr>
        <w:tc>
          <w:tcPr>
            <w:tcW w:w="2196" w:type="pct"/>
          </w:tcPr>
          <w:p w14:paraId="074DC8E9" w14:textId="77777777" w:rsidR="005E14AB" w:rsidRPr="005A7FEB" w:rsidRDefault="005E14AB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4E214F43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EEA9527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3868F4E0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27A02" w:rsidRPr="005A7FEB" w14:paraId="11A1AFE9" w14:textId="77777777" w:rsidTr="00C21993">
        <w:trPr>
          <w:tblHeader/>
        </w:trPr>
        <w:tc>
          <w:tcPr>
            <w:tcW w:w="2196" w:type="pct"/>
          </w:tcPr>
          <w:p w14:paraId="30BE89E5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6" w:type="pct"/>
          </w:tcPr>
          <w:p w14:paraId="18BCF02F" w14:textId="77777777" w:rsidR="00727A02" w:rsidRPr="005A7FEB" w:rsidRDefault="00385D7B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6E4FF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9" w:type="pct"/>
          </w:tcPr>
          <w:p w14:paraId="2356F452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9E7BEEF" w14:textId="77777777" w:rsidR="00727A02" w:rsidRPr="005A7FEB" w:rsidRDefault="00DA2305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6E4FF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2A94CC2A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692BF8" w14:textId="77777777" w:rsidR="00727A02" w:rsidRPr="005A7FEB" w:rsidRDefault="00385D7B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6E4FF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  <w:gridSpan w:val="2"/>
          </w:tcPr>
          <w:p w14:paraId="42C89239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9E7956" w14:textId="77777777" w:rsidR="00727A02" w:rsidRPr="005A7FEB" w:rsidRDefault="00DA2305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6E4FF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27A02" w:rsidRPr="005A7FEB" w14:paraId="65200821" w14:textId="77777777" w:rsidTr="00C21993">
        <w:trPr>
          <w:tblHeader/>
        </w:trPr>
        <w:tc>
          <w:tcPr>
            <w:tcW w:w="2196" w:type="pct"/>
          </w:tcPr>
          <w:p w14:paraId="02E6450E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8"/>
          </w:tcPr>
          <w:p w14:paraId="56F3E188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02" w:rsidRPr="005A7FEB" w14:paraId="5484BC1A" w14:textId="77777777" w:rsidTr="00C21993">
        <w:tc>
          <w:tcPr>
            <w:tcW w:w="2196" w:type="pct"/>
          </w:tcPr>
          <w:p w14:paraId="18E4D626" w14:textId="77777777" w:rsidR="00727A02" w:rsidRPr="005A7FEB" w:rsidRDefault="00727A02" w:rsidP="0072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DF82275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534EB440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65DB9C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6B9C7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31D36B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C889EB0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03CB8A8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DE0" w:rsidRPr="005A7FEB" w14:paraId="1AA9DDFD" w14:textId="77777777" w:rsidTr="00C21993">
        <w:tc>
          <w:tcPr>
            <w:tcW w:w="2196" w:type="pct"/>
          </w:tcPr>
          <w:p w14:paraId="03311EB2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6" w:type="pct"/>
          </w:tcPr>
          <w:p w14:paraId="0E733FB3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765F6FD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53B78C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B5415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97708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134,556</w:t>
            </w:r>
          </w:p>
        </w:tc>
        <w:tc>
          <w:tcPr>
            <w:tcW w:w="136" w:type="pct"/>
            <w:gridSpan w:val="2"/>
          </w:tcPr>
          <w:p w14:paraId="34C4DC6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487B2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118,894</w:t>
            </w:r>
          </w:p>
        </w:tc>
      </w:tr>
      <w:tr w:rsidR="00613DE0" w:rsidRPr="005A7FEB" w14:paraId="32214DB7" w14:textId="77777777" w:rsidTr="00C21993">
        <w:tc>
          <w:tcPr>
            <w:tcW w:w="2196" w:type="pct"/>
          </w:tcPr>
          <w:p w14:paraId="01B603C3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6" w:type="pct"/>
          </w:tcPr>
          <w:p w14:paraId="3EBB02F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276CACC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F2BFA0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237B7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44626A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  <w:tc>
          <w:tcPr>
            <w:tcW w:w="136" w:type="pct"/>
            <w:gridSpan w:val="2"/>
          </w:tcPr>
          <w:p w14:paraId="238062B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57B0A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613DE0" w:rsidRPr="005A7FEB" w14:paraId="09FCB14E" w14:textId="77777777" w:rsidTr="00C21993">
        <w:tc>
          <w:tcPr>
            <w:tcW w:w="2196" w:type="pct"/>
          </w:tcPr>
          <w:p w14:paraId="42AF24CC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6" w:type="pct"/>
          </w:tcPr>
          <w:p w14:paraId="54236C3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6DFC60F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20A06D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B72E2C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7306C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36" w:type="pct"/>
            <w:gridSpan w:val="2"/>
          </w:tcPr>
          <w:p w14:paraId="79D7F45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C62EC2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</w:tr>
      <w:tr w:rsidR="00C8472B" w:rsidRPr="005A7FEB" w14:paraId="3B46A5F6" w14:textId="77777777" w:rsidTr="00C21993">
        <w:tc>
          <w:tcPr>
            <w:tcW w:w="2196" w:type="pct"/>
          </w:tcPr>
          <w:p w14:paraId="609174ED" w14:textId="020D8440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6" w:type="pct"/>
          </w:tcPr>
          <w:p w14:paraId="473F9E8F" w14:textId="5B973BF4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6EB2B47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8C1C48B" w14:textId="53E3DC0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9DF2D2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793276" w14:textId="677CE7F6" w:rsid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36" w:type="pct"/>
            <w:gridSpan w:val="2"/>
          </w:tcPr>
          <w:p w14:paraId="2E91C05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88CC3F7" w14:textId="3DDBA60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</w:tr>
      <w:tr w:rsidR="00C8472B" w:rsidRPr="005A7FEB" w14:paraId="6A29531B" w14:textId="77777777" w:rsidTr="00C21993">
        <w:tc>
          <w:tcPr>
            <w:tcW w:w="2196" w:type="pct"/>
          </w:tcPr>
          <w:p w14:paraId="3E2AB54F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6" w:type="pct"/>
          </w:tcPr>
          <w:p w14:paraId="077A657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14:paraId="7D93C19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77FBD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04D2A7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1213F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36" w:type="pct"/>
            <w:gridSpan w:val="2"/>
          </w:tcPr>
          <w:p w14:paraId="629455D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AD65D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C8472B" w:rsidRPr="005A7FEB" w14:paraId="5DC90D59" w14:textId="77777777" w:rsidTr="00C21993">
        <w:tc>
          <w:tcPr>
            <w:tcW w:w="2196" w:type="pct"/>
          </w:tcPr>
          <w:p w14:paraId="17DBB264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625755C2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4B81CC7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D8ECF8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C01A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9913F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09F43D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8FA84E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72B" w:rsidRPr="005A7FEB" w14:paraId="3876BB63" w14:textId="77777777" w:rsidTr="00C21993">
        <w:tc>
          <w:tcPr>
            <w:tcW w:w="2196" w:type="pct"/>
          </w:tcPr>
          <w:p w14:paraId="0511E61A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1AB533F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349726E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BC512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81E17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5B46B9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58FC73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7DA302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72B" w:rsidRPr="005A7FEB" w14:paraId="081C20F9" w14:textId="77777777" w:rsidTr="00C21993">
        <w:tc>
          <w:tcPr>
            <w:tcW w:w="2196" w:type="pct"/>
          </w:tcPr>
          <w:p w14:paraId="3DFF8FAB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6" w:type="pct"/>
          </w:tcPr>
          <w:p w14:paraId="103770A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159" w:type="pct"/>
          </w:tcPr>
          <w:p w14:paraId="39E8C4B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1CEFCA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17,</w:t>
            </w: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45" w:type="pct"/>
          </w:tcPr>
          <w:p w14:paraId="6CBFE657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F4769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128" w:type="pct"/>
          </w:tcPr>
          <w:p w14:paraId="75774B29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7C8B53D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</w:tr>
      <w:tr w:rsidR="00C8472B" w:rsidRPr="005A7FEB" w14:paraId="35392082" w14:textId="77777777" w:rsidTr="00C21993">
        <w:tc>
          <w:tcPr>
            <w:tcW w:w="2196" w:type="pct"/>
          </w:tcPr>
          <w:p w14:paraId="3A29970C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6" w:type="pct"/>
          </w:tcPr>
          <w:p w14:paraId="68946FB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159" w:type="pct"/>
          </w:tcPr>
          <w:p w14:paraId="218F915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C7446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145" w:type="pct"/>
          </w:tcPr>
          <w:p w14:paraId="46979A5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09495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  <w:tc>
          <w:tcPr>
            <w:tcW w:w="128" w:type="pct"/>
          </w:tcPr>
          <w:p w14:paraId="1C50200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48E9323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</w:tr>
      <w:tr w:rsidR="00C8472B" w:rsidRPr="005A7FEB" w14:paraId="3D927762" w14:textId="77777777" w:rsidTr="00C21993">
        <w:tc>
          <w:tcPr>
            <w:tcW w:w="2196" w:type="pct"/>
          </w:tcPr>
          <w:p w14:paraId="6BA0E69A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6" w:type="pct"/>
          </w:tcPr>
          <w:p w14:paraId="16BB97C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159" w:type="pct"/>
          </w:tcPr>
          <w:p w14:paraId="35BBAF66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4B5A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72FA444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19311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128" w:type="pct"/>
          </w:tcPr>
          <w:p w14:paraId="0F7CA06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3B22B54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8472B" w:rsidRPr="005A7FEB" w14:paraId="5A0BF12A" w14:textId="77777777" w:rsidTr="00C21993">
        <w:tc>
          <w:tcPr>
            <w:tcW w:w="2196" w:type="pct"/>
          </w:tcPr>
          <w:p w14:paraId="36FAC2B8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6" w:type="pct"/>
          </w:tcPr>
          <w:p w14:paraId="4D0CD7B2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59" w:type="pct"/>
          </w:tcPr>
          <w:p w14:paraId="00BBB31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BD3252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5" w:type="pct"/>
          </w:tcPr>
          <w:p w14:paraId="2E44CC7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64D63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28" w:type="pct"/>
          </w:tcPr>
          <w:p w14:paraId="577B8FF1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3A4DE9B7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C8472B" w:rsidRPr="005A7FEB" w14:paraId="02A738CD" w14:textId="77777777" w:rsidTr="00C21993">
        <w:tc>
          <w:tcPr>
            <w:tcW w:w="2196" w:type="pct"/>
          </w:tcPr>
          <w:p w14:paraId="172FB060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6" w:type="pct"/>
          </w:tcPr>
          <w:p w14:paraId="1B8E1DB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3617540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7FF096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E196A9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1C2F4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4F792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47E6F73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72B" w:rsidRPr="005A7FEB" w14:paraId="32B277AB" w14:textId="77777777" w:rsidTr="00C21993">
        <w:tc>
          <w:tcPr>
            <w:tcW w:w="2196" w:type="pct"/>
          </w:tcPr>
          <w:p w14:paraId="643AC3F2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6" w:type="pct"/>
          </w:tcPr>
          <w:p w14:paraId="3D7C12F4" w14:textId="4C8D0961" w:rsidR="00C8472B" w:rsidRPr="005A7FEB" w:rsidRDefault="00126FFF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C847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59" w:type="pct"/>
          </w:tcPr>
          <w:p w14:paraId="5BEFE4A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D245FA5" w14:textId="0A224F8D" w:rsidR="00C8472B" w:rsidRPr="005A7FEB" w:rsidRDefault="00126FFF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C8472B" w:rsidRPr="005A7F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45" w:type="pct"/>
          </w:tcPr>
          <w:p w14:paraId="17760985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57FF38" w14:textId="0629BCEE" w:rsidR="00C8472B" w:rsidRPr="005A7FEB" w:rsidRDefault="00126FFF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C847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28" w:type="pct"/>
          </w:tcPr>
          <w:p w14:paraId="18E6E14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C5C799D" w14:textId="789D83D0" w:rsidR="00C8472B" w:rsidRPr="005A7FEB" w:rsidRDefault="00126FFF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C8472B" w:rsidRPr="005A7F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C8472B" w:rsidRPr="005A7FEB" w14:paraId="27C2490F" w14:textId="77777777" w:rsidTr="00C21993">
        <w:tc>
          <w:tcPr>
            <w:tcW w:w="2196" w:type="pct"/>
          </w:tcPr>
          <w:p w14:paraId="03A5A9E0" w14:textId="77777777" w:rsidR="00C8472B" w:rsidRPr="00C8472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6" w:type="pct"/>
          </w:tcPr>
          <w:p w14:paraId="0572A62F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pct"/>
          </w:tcPr>
          <w:p w14:paraId="1A5E0835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246D9666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1B2F82ED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08BE7699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0DD87D6A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pct"/>
            <w:gridSpan w:val="2"/>
          </w:tcPr>
          <w:p w14:paraId="454FF6F7" w14:textId="77777777" w:rsidR="00C8472B" w:rsidRP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472B" w:rsidRPr="005A7FEB" w14:paraId="60A5E09D" w14:textId="77777777" w:rsidTr="00C21993">
        <w:tc>
          <w:tcPr>
            <w:tcW w:w="2196" w:type="pct"/>
          </w:tcPr>
          <w:p w14:paraId="63798A6E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48C090D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14:paraId="1E80D9F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0361D5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0F5E5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A2954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7F46B48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688FED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72B" w:rsidRPr="005A7FEB" w14:paraId="2EA73923" w14:textId="77777777" w:rsidTr="00C21993">
        <w:tc>
          <w:tcPr>
            <w:tcW w:w="2196" w:type="pct"/>
          </w:tcPr>
          <w:p w14:paraId="56A6C4B2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6" w:type="pct"/>
          </w:tcPr>
          <w:p w14:paraId="56D4BC7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16,345</w:t>
            </w:r>
          </w:p>
        </w:tc>
        <w:tc>
          <w:tcPr>
            <w:tcW w:w="159" w:type="pct"/>
          </w:tcPr>
          <w:p w14:paraId="3A4E752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F1FA5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25,906</w:t>
            </w:r>
          </w:p>
        </w:tc>
        <w:tc>
          <w:tcPr>
            <w:tcW w:w="145" w:type="pct"/>
          </w:tcPr>
          <w:p w14:paraId="541CCD6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0058C1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14,153</w:t>
            </w:r>
          </w:p>
        </w:tc>
        <w:tc>
          <w:tcPr>
            <w:tcW w:w="136" w:type="pct"/>
            <w:gridSpan w:val="2"/>
          </w:tcPr>
          <w:p w14:paraId="5859E5B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BCF66C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</w:tr>
      <w:tr w:rsidR="00C8472B" w:rsidRPr="005A7FEB" w14:paraId="0D0DCD0E" w14:textId="77777777" w:rsidTr="00C21993">
        <w:tc>
          <w:tcPr>
            <w:tcW w:w="2196" w:type="pct"/>
          </w:tcPr>
          <w:p w14:paraId="6047C0D0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86" w:type="pct"/>
          </w:tcPr>
          <w:p w14:paraId="3BBCE83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243,347</w:t>
            </w:r>
          </w:p>
        </w:tc>
        <w:tc>
          <w:tcPr>
            <w:tcW w:w="159" w:type="pct"/>
          </w:tcPr>
          <w:p w14:paraId="592675F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87ECE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224,267</w:t>
            </w:r>
          </w:p>
        </w:tc>
        <w:tc>
          <w:tcPr>
            <w:tcW w:w="145" w:type="pct"/>
          </w:tcPr>
          <w:p w14:paraId="00983CE7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51B5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242,147</w:t>
            </w:r>
          </w:p>
        </w:tc>
        <w:tc>
          <w:tcPr>
            <w:tcW w:w="136" w:type="pct"/>
            <w:gridSpan w:val="2"/>
          </w:tcPr>
          <w:p w14:paraId="20D7E0D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4DA12BE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224,134</w:t>
            </w:r>
          </w:p>
        </w:tc>
      </w:tr>
      <w:tr w:rsidR="00C8472B" w:rsidRPr="005A7FEB" w14:paraId="71B1F636" w14:textId="77777777" w:rsidTr="00C21993">
        <w:tc>
          <w:tcPr>
            <w:tcW w:w="2196" w:type="pct"/>
          </w:tcPr>
          <w:p w14:paraId="69BE6B89" w14:textId="20E8FE70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6" w:type="pct"/>
          </w:tcPr>
          <w:p w14:paraId="493062B3" w14:textId="2575CF94" w:rsid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159" w:type="pct"/>
          </w:tcPr>
          <w:p w14:paraId="6047578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F4A79D" w14:textId="33A91FC8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5" w:type="pct"/>
          </w:tcPr>
          <w:p w14:paraId="63CEEAE7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169AF4" w14:textId="7A350C47" w:rsidR="00C8472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36" w:type="pct"/>
            <w:gridSpan w:val="2"/>
          </w:tcPr>
          <w:p w14:paraId="42433FD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8F59DC2" w14:textId="6024EAB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C8472B" w:rsidRPr="005A7FEB" w14:paraId="131BDC47" w14:textId="77777777" w:rsidTr="00C21993">
        <w:tc>
          <w:tcPr>
            <w:tcW w:w="2196" w:type="pct"/>
          </w:tcPr>
          <w:p w14:paraId="6580573E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86" w:type="pct"/>
          </w:tcPr>
          <w:p w14:paraId="079FD87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9" w:type="pct"/>
          </w:tcPr>
          <w:p w14:paraId="1A40192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11074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09458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E57C93D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6" w:type="pct"/>
            <w:gridSpan w:val="2"/>
          </w:tcPr>
          <w:p w14:paraId="28CFF7C3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60BC12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72B" w:rsidRPr="005A7FEB" w14:paraId="2865F48E" w14:textId="77777777" w:rsidTr="003F3475">
        <w:tc>
          <w:tcPr>
            <w:tcW w:w="2196" w:type="pct"/>
          </w:tcPr>
          <w:p w14:paraId="60BF1B3D" w14:textId="77777777" w:rsidR="00C8472B" w:rsidRPr="005A7FEB" w:rsidRDefault="00C8472B" w:rsidP="003F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6" w:type="pct"/>
          </w:tcPr>
          <w:p w14:paraId="1E84E787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59" w:type="pct"/>
          </w:tcPr>
          <w:p w14:paraId="6BB2DCE3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7D0EF2B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5" w:type="pct"/>
          </w:tcPr>
          <w:p w14:paraId="35742475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3A75C31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6" w:type="pct"/>
            <w:gridSpan w:val="2"/>
          </w:tcPr>
          <w:p w14:paraId="0688ACC7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4591420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8472B" w:rsidRPr="005A7FEB" w14:paraId="4AF475ED" w14:textId="77777777" w:rsidTr="003F3475">
        <w:tc>
          <w:tcPr>
            <w:tcW w:w="2196" w:type="pct"/>
          </w:tcPr>
          <w:p w14:paraId="046376B5" w14:textId="77777777" w:rsidR="00C8472B" w:rsidRPr="005A7FEB" w:rsidRDefault="00C8472B" w:rsidP="003F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6" w:type="pct"/>
          </w:tcPr>
          <w:p w14:paraId="76CDB93E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  <w:tc>
          <w:tcPr>
            <w:tcW w:w="159" w:type="pct"/>
          </w:tcPr>
          <w:p w14:paraId="4D488844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A08592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9,052</w:t>
            </w:r>
          </w:p>
        </w:tc>
        <w:tc>
          <w:tcPr>
            <w:tcW w:w="145" w:type="pct"/>
          </w:tcPr>
          <w:p w14:paraId="13312F52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F12B3D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  <w:tc>
          <w:tcPr>
            <w:tcW w:w="136" w:type="pct"/>
            <w:gridSpan w:val="2"/>
          </w:tcPr>
          <w:p w14:paraId="1F14A3D2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DD6EE6" w14:textId="77777777" w:rsidR="00C8472B" w:rsidRPr="005A7FEB" w:rsidRDefault="00C8472B" w:rsidP="003F3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9,052</w:t>
            </w:r>
          </w:p>
        </w:tc>
      </w:tr>
      <w:tr w:rsidR="00C8472B" w:rsidRPr="005A7FEB" w14:paraId="01C11CD7" w14:textId="77777777" w:rsidTr="00C21993">
        <w:tc>
          <w:tcPr>
            <w:tcW w:w="2196" w:type="pct"/>
          </w:tcPr>
          <w:p w14:paraId="2EDE4C30" w14:textId="77777777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ค่าบริการสิ่งพิมพ์</w:t>
            </w:r>
          </w:p>
        </w:tc>
        <w:tc>
          <w:tcPr>
            <w:tcW w:w="586" w:type="pct"/>
          </w:tcPr>
          <w:p w14:paraId="211D905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9,683</w:t>
            </w:r>
          </w:p>
        </w:tc>
        <w:tc>
          <w:tcPr>
            <w:tcW w:w="159" w:type="pct"/>
          </w:tcPr>
          <w:p w14:paraId="0637880B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6ABC14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9,449</w:t>
            </w:r>
          </w:p>
        </w:tc>
        <w:tc>
          <w:tcPr>
            <w:tcW w:w="145" w:type="pct"/>
          </w:tcPr>
          <w:p w14:paraId="68BE19F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F601C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9,683</w:t>
            </w:r>
          </w:p>
        </w:tc>
        <w:tc>
          <w:tcPr>
            <w:tcW w:w="136" w:type="pct"/>
            <w:gridSpan w:val="2"/>
          </w:tcPr>
          <w:p w14:paraId="7BADFC5C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B75EEA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9,449</w:t>
            </w:r>
          </w:p>
        </w:tc>
      </w:tr>
      <w:tr w:rsidR="00C8472B" w:rsidRPr="005A7FEB" w14:paraId="47CF974B" w14:textId="77777777" w:rsidTr="00C21993">
        <w:tc>
          <w:tcPr>
            <w:tcW w:w="2196" w:type="pct"/>
          </w:tcPr>
          <w:p w14:paraId="6872595C" w14:textId="4C8F8C0C" w:rsidR="00C8472B" w:rsidRPr="005A7FEB" w:rsidRDefault="00C8472B" w:rsidP="00C8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5DB0F45" w14:textId="41FAC620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14:paraId="3FE56C4F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78ECE9" w14:textId="322EA19D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259B29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BE38AD" w14:textId="01BC5C54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A913B50" w14:textId="77777777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09D2636" w14:textId="7E7FA3D0" w:rsidR="00C8472B" w:rsidRPr="005A7FEB" w:rsidRDefault="00C8472B" w:rsidP="00C84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6288B57" w14:textId="1F5CCF0E" w:rsidR="00F4336B" w:rsidRPr="005A7FEB" w:rsidRDefault="003E6A5C" w:rsidP="000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5A7FEB">
        <w:rPr>
          <w:rFonts w:ascii="Angsana New" w:hAnsi="Angsana New"/>
          <w:sz w:val="30"/>
          <w:szCs w:val="30"/>
          <w:cs/>
        </w:rPr>
        <w:t>กับ</w:t>
      </w:r>
      <w:r w:rsidR="00F4336B" w:rsidRPr="005A7FE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="00F4336B" w:rsidRPr="005A7FEB">
        <w:rPr>
          <w:rFonts w:ascii="Angsana New" w:hAnsi="Angsana New"/>
          <w:sz w:val="30"/>
          <w:szCs w:val="30"/>
          <w:cs/>
        </w:rPr>
        <w:t>ณ วันที่</w:t>
      </w:r>
      <w:r w:rsidR="00F4336B" w:rsidRPr="005A7FEB">
        <w:rPr>
          <w:rFonts w:ascii="Angsana New" w:hAnsi="Angsana New"/>
          <w:sz w:val="30"/>
          <w:szCs w:val="30"/>
        </w:rPr>
        <w:t xml:space="preserve"> 31 </w:t>
      </w:r>
      <w:r w:rsidR="00F4336B" w:rsidRPr="005A7FEB">
        <w:rPr>
          <w:rFonts w:ascii="Angsana New" w:hAnsi="Angsana New"/>
          <w:sz w:val="30"/>
          <w:szCs w:val="30"/>
          <w:cs/>
        </w:rPr>
        <w:t>ธันวาคม</w:t>
      </w:r>
      <w:r w:rsidR="00D36A35" w:rsidRPr="005A7FEB">
        <w:rPr>
          <w:rFonts w:ascii="Angsana New" w:hAnsi="Angsana New"/>
          <w:sz w:val="30"/>
          <w:szCs w:val="30"/>
        </w:rPr>
        <w:t xml:space="preserve"> </w:t>
      </w:r>
      <w:r w:rsidR="00F4336B" w:rsidRPr="005A7FEB">
        <w:rPr>
          <w:rFonts w:ascii="Angsana New" w:hAnsi="Angsana New"/>
          <w:sz w:val="30"/>
          <w:szCs w:val="30"/>
          <w:cs/>
        </w:rPr>
        <w:t>มีดังนี้</w:t>
      </w:r>
    </w:p>
    <w:p w14:paraId="6C767434" w14:textId="77777777" w:rsidR="00E03B6D" w:rsidRPr="005A7FEB" w:rsidRDefault="00E03B6D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62"/>
        <w:gridCol w:w="236"/>
        <w:gridCol w:w="1080"/>
        <w:gridCol w:w="277"/>
        <w:gridCol w:w="1078"/>
        <w:gridCol w:w="253"/>
        <w:gridCol w:w="1132"/>
      </w:tblGrid>
      <w:tr w:rsidR="00076626" w:rsidRPr="005A7FEB" w14:paraId="12E3A80F" w14:textId="77777777" w:rsidTr="00AD0A1E">
        <w:trPr>
          <w:tblHeader/>
        </w:trPr>
        <w:tc>
          <w:tcPr>
            <w:tcW w:w="2251" w:type="pct"/>
          </w:tcPr>
          <w:p w14:paraId="1754D971" w14:textId="77777777" w:rsidR="003E6A5C" w:rsidRPr="005A7FEB" w:rsidRDefault="003E6A5C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pct"/>
            <w:gridSpan w:val="3"/>
          </w:tcPr>
          <w:p w14:paraId="2D2682EB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3979340F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9CEF03F" w14:textId="77777777" w:rsidR="003E6A5C" w:rsidRPr="005A7FEB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E4FF1" w:rsidRPr="005A7FEB" w14:paraId="3A663007" w14:textId="77777777" w:rsidTr="00AD0A1E">
        <w:trPr>
          <w:tblHeader/>
        </w:trPr>
        <w:tc>
          <w:tcPr>
            <w:tcW w:w="2251" w:type="pct"/>
          </w:tcPr>
          <w:p w14:paraId="42B31500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B397AC3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17277BE9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C950DD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14:paraId="26302978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B3ABC0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</w:tcPr>
          <w:p w14:paraId="27D09F59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7DCE76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27A02" w:rsidRPr="005A7FEB" w14:paraId="78A24EF5" w14:textId="77777777" w:rsidTr="00AD0A1E">
        <w:trPr>
          <w:tblHeader/>
        </w:trPr>
        <w:tc>
          <w:tcPr>
            <w:tcW w:w="2251" w:type="pct"/>
          </w:tcPr>
          <w:p w14:paraId="7D4D47FE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18CFD81B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02" w:rsidRPr="005A7FEB" w14:paraId="5E1A42C4" w14:textId="77777777" w:rsidTr="00AD0A1E">
        <w:tc>
          <w:tcPr>
            <w:tcW w:w="2251" w:type="pct"/>
          </w:tcPr>
          <w:p w14:paraId="05BC1454" w14:textId="77777777" w:rsidR="00727A02" w:rsidRPr="005A7FEB" w:rsidRDefault="00727A02" w:rsidP="0072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B648FCB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ED17D7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B87CAE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93F681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647DCB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A3AA0CC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63799F6" w14:textId="77777777" w:rsidR="00727A02" w:rsidRPr="005A7FEB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DE0" w:rsidRPr="005A7FEB" w14:paraId="53131E65" w14:textId="77777777" w:rsidTr="00AD0A1E">
        <w:tc>
          <w:tcPr>
            <w:tcW w:w="2251" w:type="pct"/>
          </w:tcPr>
          <w:p w14:paraId="30802F39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0" w:type="pct"/>
          </w:tcPr>
          <w:p w14:paraId="40A0654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59A71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BD87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A5C7FD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A1F5F5" w14:textId="77777777" w:rsidR="00613DE0" w:rsidRPr="005A7FE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29,162</w:t>
            </w:r>
          </w:p>
        </w:tc>
        <w:tc>
          <w:tcPr>
            <w:tcW w:w="136" w:type="pct"/>
          </w:tcPr>
          <w:p w14:paraId="5565AC7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954F6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6E4FF1" w:rsidRPr="005A7FEB" w14:paraId="22F753F4" w14:textId="77777777" w:rsidTr="00AD0A1E">
        <w:tc>
          <w:tcPr>
            <w:tcW w:w="2251" w:type="pct"/>
          </w:tcPr>
          <w:p w14:paraId="1F81E096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0" w:type="pct"/>
          </w:tcPr>
          <w:p w14:paraId="54919071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6F5F107F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D08C2FC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442D1849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</w:tcPr>
          <w:p w14:paraId="11098117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34A9F74B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pct"/>
          </w:tcPr>
          <w:p w14:paraId="7780CAF7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4FF1" w:rsidRPr="005A7FEB" w14:paraId="2B433613" w14:textId="77777777" w:rsidTr="00AD0A1E">
        <w:tc>
          <w:tcPr>
            <w:tcW w:w="2251" w:type="pct"/>
          </w:tcPr>
          <w:p w14:paraId="055C729D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</w:tcPr>
          <w:p w14:paraId="46A5A2A3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D2A7E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341777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74F518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EB4A6C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B92ED9E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B2C52C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DE0" w:rsidRPr="005A7FEB" w14:paraId="1A23590F" w14:textId="77777777" w:rsidTr="00AD0A1E">
        <w:tc>
          <w:tcPr>
            <w:tcW w:w="2251" w:type="pct"/>
          </w:tcPr>
          <w:p w14:paraId="4C7E51F1" w14:textId="77777777" w:rsidR="00613DE0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251A58A1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92B39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570" w:type="pct"/>
          </w:tcPr>
          <w:p w14:paraId="7EC6D64D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27" w:type="pct"/>
          </w:tcPr>
          <w:p w14:paraId="2D18428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BE21B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7206B6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C54D4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9323DC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77838A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DE0" w:rsidRPr="005A7FEB" w14:paraId="72305728" w14:textId="77777777" w:rsidTr="00AD0A1E">
        <w:tc>
          <w:tcPr>
            <w:tcW w:w="2251" w:type="pct"/>
          </w:tcPr>
          <w:p w14:paraId="591C52DD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70" w:type="pct"/>
          </w:tcPr>
          <w:p w14:paraId="2EA3CDE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7" w:type="pct"/>
          </w:tcPr>
          <w:p w14:paraId="5D1E62F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C888D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9" w:type="pct"/>
          </w:tcPr>
          <w:p w14:paraId="3536360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C4BFD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6" w:type="pct"/>
          </w:tcPr>
          <w:p w14:paraId="460014D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C2B3F8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6E4FF1" w:rsidRPr="005A7FEB" w14:paraId="3BCEF332" w14:textId="77777777" w:rsidTr="00AD0A1E">
        <w:tc>
          <w:tcPr>
            <w:tcW w:w="2251" w:type="pct"/>
          </w:tcPr>
          <w:p w14:paraId="438CA02D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0" w:type="pct"/>
          </w:tcPr>
          <w:p w14:paraId="04E9C7ED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17A77FF4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FE4779B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4ACD1F1E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</w:tcPr>
          <w:p w14:paraId="3A2FA960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1819BCB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8" w:type="pct"/>
          </w:tcPr>
          <w:p w14:paraId="7442A55E" w14:textId="77777777" w:rsidR="006E4FF1" w:rsidRPr="00C8472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4FF1" w:rsidRPr="005A7FEB" w14:paraId="29378010" w14:textId="77777777" w:rsidTr="00AD0A1E">
        <w:tc>
          <w:tcPr>
            <w:tcW w:w="2251" w:type="pct"/>
          </w:tcPr>
          <w:p w14:paraId="0D549C4F" w14:textId="77777777" w:rsidR="006E4FF1" w:rsidRPr="005A7FEB" w:rsidRDefault="006E4FF1" w:rsidP="006E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</w:tcPr>
          <w:p w14:paraId="01FD3FB2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813D98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24D752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655350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39D478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F98C01A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20EB4B6" w14:textId="77777777" w:rsidR="006E4FF1" w:rsidRPr="005A7FEB" w:rsidRDefault="006E4FF1" w:rsidP="006E4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DE0" w:rsidRPr="005A7FEB" w14:paraId="1A7B1C7A" w14:textId="77777777" w:rsidTr="00AD0A1E">
        <w:tc>
          <w:tcPr>
            <w:tcW w:w="2251" w:type="pct"/>
          </w:tcPr>
          <w:p w14:paraId="5138A666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0" w:type="pct"/>
          </w:tcPr>
          <w:p w14:paraId="055486ED" w14:textId="634A8BBF" w:rsidR="00613DE0" w:rsidRPr="005A7FEB" w:rsidRDefault="00B57128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127" w:type="pct"/>
          </w:tcPr>
          <w:p w14:paraId="16C8ECD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32DD8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149" w:type="pct"/>
          </w:tcPr>
          <w:p w14:paraId="7B6973A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87F324" w14:textId="09630917" w:rsidR="00613DE0" w:rsidRPr="005A7FEB" w:rsidRDefault="00B57128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36" w:type="pct"/>
          </w:tcPr>
          <w:p w14:paraId="55877B93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9CABE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613DE0" w:rsidRPr="005A7FEB" w14:paraId="2C18B065" w14:textId="77777777" w:rsidTr="00AD0A1E">
        <w:tc>
          <w:tcPr>
            <w:tcW w:w="2251" w:type="pct"/>
          </w:tcPr>
          <w:p w14:paraId="00003536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5A7FEB">
              <w:rPr>
                <w:rFonts w:ascii="Angsana New" w:hAnsi="Angsana New"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570" w:type="pct"/>
          </w:tcPr>
          <w:p w14:paraId="230617A2" w14:textId="3DDFFCB9" w:rsidR="00613DE0" w:rsidRPr="005A7FEB" w:rsidRDefault="00B57128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3BC5727A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C584A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9" w:type="pct"/>
          </w:tcPr>
          <w:p w14:paraId="547F5F7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57F8100" w14:textId="37606F2E" w:rsidR="00613DE0" w:rsidRPr="005A7FEB" w:rsidRDefault="00B57128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7784AC1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7CC1A4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13DE0" w:rsidRPr="005A7FEB" w14:paraId="6363659B" w14:textId="77777777" w:rsidTr="00AD0A1E">
        <w:tc>
          <w:tcPr>
            <w:tcW w:w="2251" w:type="pct"/>
          </w:tcPr>
          <w:p w14:paraId="4A33D8AD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4D08">
              <w:rPr>
                <w:rFonts w:ascii="Angsana New" w:hAnsi="Angsana New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70" w:type="pct"/>
          </w:tcPr>
          <w:p w14:paraId="420C315A" w14:textId="77777777" w:rsidR="00613DE0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127" w:type="pct"/>
          </w:tcPr>
          <w:p w14:paraId="68CE0EA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14148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6430F2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B68CB5" w14:textId="77777777" w:rsidR="00613DE0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36" w:type="pct"/>
          </w:tcPr>
          <w:p w14:paraId="7540B89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68BF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DE0" w:rsidRPr="005A7FEB" w14:paraId="0408592C" w14:textId="77777777" w:rsidTr="00AD0A1E">
        <w:tc>
          <w:tcPr>
            <w:tcW w:w="2251" w:type="pct"/>
          </w:tcPr>
          <w:p w14:paraId="773DC8F7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27" w:type="pct"/>
          </w:tcPr>
          <w:p w14:paraId="5D427E3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9" w:type="pct"/>
          </w:tcPr>
          <w:p w14:paraId="5C25DE6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3D3059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31,320</w:t>
            </w:r>
          </w:p>
        </w:tc>
        <w:tc>
          <w:tcPr>
            <w:tcW w:w="136" w:type="pct"/>
          </w:tcPr>
          <w:p w14:paraId="418B4834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</w:tbl>
    <w:p w14:paraId="4F519166" w14:textId="77777777" w:rsidR="00D57C8A" w:rsidRPr="005A7FEB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23"/>
        <w:gridCol w:w="1052"/>
        <w:gridCol w:w="237"/>
        <w:gridCol w:w="1046"/>
        <w:gridCol w:w="269"/>
        <w:gridCol w:w="1179"/>
        <w:gridCol w:w="248"/>
        <w:gridCol w:w="1076"/>
      </w:tblGrid>
      <w:tr w:rsidR="009A18F5" w:rsidRPr="00C60B9B" w14:paraId="6BADA20D" w14:textId="77777777" w:rsidTr="003E3AC1">
        <w:tc>
          <w:tcPr>
            <w:tcW w:w="2254" w:type="pct"/>
          </w:tcPr>
          <w:p w14:paraId="0743DA8A" w14:textId="77777777" w:rsidR="009A18F5" w:rsidRPr="002A37F2" w:rsidRDefault="009A18F5" w:rsidP="002325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37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1" w:type="pct"/>
            <w:gridSpan w:val="4"/>
          </w:tcPr>
          <w:p w14:paraId="51238380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A789526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5EFEAFDD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8F5" w:rsidRPr="00C60B9B" w14:paraId="16A56CEF" w14:textId="77777777" w:rsidTr="003E3AC1">
        <w:tc>
          <w:tcPr>
            <w:tcW w:w="2266" w:type="pct"/>
            <w:gridSpan w:val="2"/>
          </w:tcPr>
          <w:p w14:paraId="7F2EB4B8" w14:textId="77777777" w:rsidR="009A18F5" w:rsidRPr="00C60B9B" w:rsidRDefault="009A18F5" w:rsidP="009A1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3DD7FB8B" w14:textId="77777777" w:rsidR="009A18F5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21D9D159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C41129B" w14:textId="77777777" w:rsidR="009A18F5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2773A4E5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899DD7" w14:textId="77777777" w:rsidR="009A18F5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3" w:type="pct"/>
          </w:tcPr>
          <w:p w14:paraId="2C7900DF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9233498" w14:textId="77777777" w:rsidR="009A18F5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A18F5" w:rsidRPr="00C60B9B" w14:paraId="50BCAB9A" w14:textId="77777777" w:rsidTr="003E3AC1">
        <w:trPr>
          <w:trHeight w:val="299"/>
        </w:trPr>
        <w:tc>
          <w:tcPr>
            <w:tcW w:w="2266" w:type="pct"/>
            <w:gridSpan w:val="2"/>
          </w:tcPr>
          <w:p w14:paraId="6350CBC3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2DA5E7DC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8F5" w:rsidRPr="00C60B9B" w14:paraId="305D5F06" w14:textId="77777777" w:rsidTr="003E3AC1">
        <w:tc>
          <w:tcPr>
            <w:tcW w:w="2266" w:type="pct"/>
            <w:gridSpan w:val="2"/>
          </w:tcPr>
          <w:p w14:paraId="71101420" w14:textId="77777777" w:rsidR="009A18F5" w:rsidRPr="00C60B9B" w:rsidRDefault="009A18F5" w:rsidP="009A1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14:paraId="10E10005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CA84FA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5C3765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C60FF5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35F03EB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F262703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B3735B" w14:textId="77777777" w:rsidR="009A18F5" w:rsidRPr="00C60B9B" w:rsidRDefault="009A18F5" w:rsidP="009A1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DE0" w:rsidRPr="00C60B9B" w14:paraId="580780B8" w14:textId="77777777" w:rsidTr="003E3AC1">
        <w:tc>
          <w:tcPr>
            <w:tcW w:w="2266" w:type="pct"/>
            <w:gridSpan w:val="2"/>
          </w:tcPr>
          <w:p w14:paraId="0913316A" w14:textId="77777777" w:rsidR="00613DE0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405B66E1" w14:textId="77777777" w:rsidR="00613DE0" w:rsidRPr="00C60B9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563" w:type="pct"/>
          </w:tcPr>
          <w:p w14:paraId="0D86A87F" w14:textId="77777777" w:rsidR="00613DE0" w:rsidRPr="00C60B9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27" w:type="pct"/>
          </w:tcPr>
          <w:p w14:paraId="01FAD30D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E7F5512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F419F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6B55671" w14:textId="77777777" w:rsidR="00613DE0" w:rsidRPr="00C60B9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33" w:type="pct"/>
          </w:tcPr>
          <w:p w14:paraId="75C1F32E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9B2C84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DE0" w:rsidRPr="00C60B9B" w14:paraId="295E0057" w14:textId="77777777" w:rsidTr="003E3AC1">
        <w:tc>
          <w:tcPr>
            <w:tcW w:w="2266" w:type="pct"/>
            <w:gridSpan w:val="2"/>
          </w:tcPr>
          <w:p w14:paraId="32E1F899" w14:textId="77777777" w:rsidR="00613DE0" w:rsidRPr="002A37F2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37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77777777" w:rsidR="00613DE0" w:rsidRPr="00C60B9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27" w:type="pct"/>
          </w:tcPr>
          <w:p w14:paraId="144159E5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46B63E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77777777" w:rsidR="00613DE0" w:rsidRPr="00C60B9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33" w:type="pct"/>
          </w:tcPr>
          <w:p w14:paraId="10FFADE6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77777777" w:rsidR="00613DE0" w:rsidRPr="00C60B9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AC5C4AA" w14:textId="77777777" w:rsidR="002325E7" w:rsidRPr="00C8472B" w:rsidRDefault="002325E7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59"/>
        <w:gridCol w:w="1171"/>
        <w:gridCol w:w="239"/>
        <w:gridCol w:w="908"/>
        <w:gridCol w:w="274"/>
        <w:gridCol w:w="1011"/>
        <w:gridCol w:w="272"/>
        <w:gridCol w:w="1067"/>
      </w:tblGrid>
      <w:tr w:rsidR="00673746" w:rsidRPr="005A7FEB" w14:paraId="2EBEBCD8" w14:textId="77777777" w:rsidTr="00AD21B2">
        <w:tc>
          <w:tcPr>
            <w:tcW w:w="1652" w:type="pct"/>
          </w:tcPr>
          <w:p w14:paraId="401696E2" w14:textId="77777777" w:rsidR="00673746" w:rsidRPr="005A7FEB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DA72FF2" w14:textId="77777777" w:rsidR="00673746" w:rsidRPr="005A7FEB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8" w:type="pct"/>
            <w:gridSpan w:val="7"/>
          </w:tcPr>
          <w:p w14:paraId="51E73A91" w14:textId="77777777" w:rsidR="00673746" w:rsidRPr="00673746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7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7501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73746" w:rsidRPr="005A7FEB" w14:paraId="09E0ABEB" w14:textId="77777777" w:rsidTr="00AD21B2">
        <w:tc>
          <w:tcPr>
            <w:tcW w:w="1652" w:type="pct"/>
          </w:tcPr>
          <w:p w14:paraId="665F8115" w14:textId="77777777" w:rsidR="00673746" w:rsidRPr="005A7FEB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78E801EE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2" w:type="pct"/>
          </w:tcPr>
          <w:p w14:paraId="779EF899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" w:type="pct"/>
          </w:tcPr>
          <w:p w14:paraId="28B41093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EECAF25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07ECD0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14E79E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65C35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0C45DA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673746" w:rsidRPr="005A7FEB" w14:paraId="76F0B1DE" w14:textId="77777777" w:rsidTr="00AD21B2">
        <w:tc>
          <w:tcPr>
            <w:tcW w:w="1652" w:type="pct"/>
          </w:tcPr>
          <w:p w14:paraId="0B300342" w14:textId="77777777" w:rsidR="00673746" w:rsidRPr="005A7FEB" w:rsidRDefault="003E3AC1" w:rsidP="003E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680" w:type="pct"/>
          </w:tcPr>
          <w:p w14:paraId="4BF9A6E2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</w:tcPr>
          <w:p w14:paraId="438416E0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3D6E62FF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ED89F63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</w:tcPr>
          <w:p w14:paraId="67676F21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061F40D9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</w:tcPr>
          <w:p w14:paraId="780781F8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120FB0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3746" w:rsidRPr="005A7FEB" w14:paraId="53FB772F" w14:textId="77777777" w:rsidTr="00AD21B2">
        <w:tc>
          <w:tcPr>
            <w:tcW w:w="1652" w:type="pct"/>
          </w:tcPr>
          <w:p w14:paraId="0AE4972D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7E8840D5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8" w:type="pct"/>
            <w:gridSpan w:val="7"/>
          </w:tcPr>
          <w:p w14:paraId="4C2C2104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746" w:rsidRPr="005A7FEB" w14:paraId="73796EBE" w14:textId="77777777" w:rsidTr="00AD21B2">
        <w:tc>
          <w:tcPr>
            <w:tcW w:w="1652" w:type="pct"/>
          </w:tcPr>
          <w:p w14:paraId="71183304" w14:textId="77777777" w:rsidR="00673746" w:rsidRPr="0045296D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0" w:type="pct"/>
          </w:tcPr>
          <w:p w14:paraId="486A24B4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7"/>
          </w:tcPr>
          <w:p w14:paraId="2B0ED7CC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472B" w:rsidRPr="005A7FEB" w14:paraId="2FB8FB7C" w14:textId="77777777" w:rsidTr="00AD21B2">
        <w:tc>
          <w:tcPr>
            <w:tcW w:w="1652" w:type="pct"/>
          </w:tcPr>
          <w:p w14:paraId="5688AD16" w14:textId="65F70397" w:rsidR="00C8472B" w:rsidRPr="0045296D" w:rsidRDefault="00C8472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54651323" w14:textId="77777777" w:rsidR="00C8472B" w:rsidRPr="005A7FEB" w:rsidRDefault="00C8472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7"/>
          </w:tcPr>
          <w:p w14:paraId="449C0001" w14:textId="77777777" w:rsidR="00C8472B" w:rsidRPr="005A7FEB" w:rsidRDefault="00C8472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3746" w:rsidRPr="005A7FEB" w14:paraId="4E9424EF" w14:textId="77777777" w:rsidTr="00AD21B2">
        <w:tc>
          <w:tcPr>
            <w:tcW w:w="1652" w:type="pct"/>
          </w:tcPr>
          <w:p w14:paraId="149A73B9" w14:textId="77777777" w:rsidR="00673746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04564E10" w14:textId="77777777" w:rsidR="00673746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“บริษัท บัฟ </w:t>
            </w:r>
          </w:p>
          <w:p w14:paraId="7DFD64B8" w14:textId="77777777" w:rsidR="00673746" w:rsidRPr="009450AB" w:rsidRDefault="00673746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จำกัด”)</w:t>
            </w:r>
          </w:p>
        </w:tc>
        <w:tc>
          <w:tcPr>
            <w:tcW w:w="680" w:type="pct"/>
          </w:tcPr>
          <w:p w14:paraId="7D0DEDC9" w14:textId="77777777" w:rsidR="00673746" w:rsidRPr="005A7FEB" w:rsidRDefault="003E3AC1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632" w:type="pct"/>
          </w:tcPr>
          <w:p w14:paraId="1A683D78" w14:textId="77777777" w:rsidR="00673746" w:rsidRPr="005A7FEB" w:rsidRDefault="00A21F22" w:rsidP="0075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0AEB67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9F59AD8" w14:textId="77777777" w:rsidR="00673746" w:rsidRDefault="00A21F2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  <w:p w14:paraId="1E4234CD" w14:textId="77777777" w:rsidR="003E3AC1" w:rsidRPr="005A7FEB" w:rsidRDefault="003E3AC1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F05843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770098" w14:textId="77777777" w:rsidR="00673746" w:rsidRPr="001C2BE9" w:rsidRDefault="00A21F2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after="0" w:line="240" w:lineRule="auto"/>
              <w:ind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7" w:type="pct"/>
          </w:tcPr>
          <w:p w14:paraId="7F5EA39A" w14:textId="77777777" w:rsidR="00673746" w:rsidRPr="005A7FEB" w:rsidRDefault="00673746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CB749B9" w14:textId="77777777" w:rsidR="00673746" w:rsidRPr="005A7FEB" w:rsidRDefault="00A21F22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CB2245" w:rsidRPr="005A7FEB" w14:paraId="13E1C87A" w14:textId="77777777" w:rsidTr="00AD21B2">
        <w:tc>
          <w:tcPr>
            <w:tcW w:w="1652" w:type="pct"/>
          </w:tcPr>
          <w:p w14:paraId="6A3ADC43" w14:textId="77777777" w:rsidR="00CB2245" w:rsidRPr="00692B39" w:rsidRDefault="00CB2245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6F20E0CF" w14:textId="77777777" w:rsidR="00CB2245" w:rsidRDefault="00CB2245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B5D69AC" w14:textId="77777777" w:rsidR="00CB2245" w:rsidRDefault="00CB2245" w:rsidP="00750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ABCAB8" w14:textId="77777777" w:rsidR="00CB2245" w:rsidRPr="005A7FEB" w:rsidRDefault="00CB2245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E8CC983" w14:textId="77777777" w:rsidR="00CB2245" w:rsidRDefault="00CB2245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A1B8A2C" w14:textId="77777777" w:rsidR="00CB2245" w:rsidRPr="005A7FEB" w:rsidRDefault="00CB2245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D907CD2" w14:textId="77777777" w:rsidR="00CB2245" w:rsidRDefault="00CB2245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after="0" w:line="240" w:lineRule="auto"/>
              <w:ind w:righ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115F07" w14:textId="77777777" w:rsidR="00CB2245" w:rsidRPr="005A7FEB" w:rsidRDefault="00CB2245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77681C" w14:textId="77777777" w:rsidR="00CB2245" w:rsidRDefault="00CB2245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56C" w:rsidRPr="005A7FEB" w14:paraId="13341B99" w14:textId="77777777" w:rsidTr="00AD21B2">
        <w:tc>
          <w:tcPr>
            <w:tcW w:w="1652" w:type="pct"/>
          </w:tcPr>
          <w:p w14:paraId="5E687209" w14:textId="0BBA55B6" w:rsidR="00DA756C" w:rsidRPr="00CB2245" w:rsidRDefault="00DA756C" w:rsidP="00D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67EBB323" w14:textId="40278802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2" w:type="pct"/>
          </w:tcPr>
          <w:p w14:paraId="584426D2" w14:textId="331E69A9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922FB7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083D48C4" w14:textId="29F6526F" w:rsidR="00DA756C" w:rsidRDefault="00126FFF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A7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A756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321D2D0B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2455CE6C" w14:textId="3DC050B6" w:rsidR="00DA756C" w:rsidRDefault="00DA756C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DCCD65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C04C18" w14:textId="6916CA6E" w:rsidR="00DA756C" w:rsidRDefault="00126FFF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A7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A756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A756C" w:rsidRPr="005A7FEB" w14:paraId="099D4CDE" w14:textId="77777777" w:rsidTr="00AD21B2">
        <w:tc>
          <w:tcPr>
            <w:tcW w:w="1652" w:type="pct"/>
          </w:tcPr>
          <w:p w14:paraId="2459BFDD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80" w:type="pct"/>
          </w:tcPr>
          <w:p w14:paraId="22224F5D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94B609B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BC5C829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6D9CD363" w14:textId="70253C3E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34667EF7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B21A943" w14:textId="77777777" w:rsidR="00DA756C" w:rsidRPr="005A7FEB" w:rsidRDefault="00DA756C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left" w:pos="73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(40,000)</w:t>
            </w:r>
          </w:p>
        </w:tc>
        <w:tc>
          <w:tcPr>
            <w:tcW w:w="147" w:type="pct"/>
          </w:tcPr>
          <w:p w14:paraId="35675FE2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9D63432" w14:textId="3522B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DA756C" w:rsidRPr="005A7FEB" w14:paraId="6FEE6E79" w14:textId="77777777" w:rsidTr="00AD21B2">
        <w:tc>
          <w:tcPr>
            <w:tcW w:w="1652" w:type="pct"/>
          </w:tcPr>
          <w:p w14:paraId="729A86EF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2D37780F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405AD64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28D9BC48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14:paraId="4418DFA9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09493781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8E312EC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1A59D761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3A87072" w14:textId="77777777" w:rsidR="00DA756C" w:rsidRPr="00251BD7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A756C" w:rsidRPr="005A7FEB" w14:paraId="350EDE4C" w14:textId="77777777" w:rsidTr="00AD21B2">
        <w:tc>
          <w:tcPr>
            <w:tcW w:w="1652" w:type="pct"/>
          </w:tcPr>
          <w:p w14:paraId="2911067A" w14:textId="77777777" w:rsidR="00DA756C" w:rsidRPr="0045296D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680" w:type="pct"/>
          </w:tcPr>
          <w:p w14:paraId="0D324D2A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C70BBD" w14:textId="77777777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81A3671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60A74C4A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26986A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CB1D2B5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ED2612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0DA62D8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472B" w:rsidRPr="005A7FEB" w14:paraId="093F681E" w14:textId="77777777" w:rsidTr="00AD21B2">
        <w:tc>
          <w:tcPr>
            <w:tcW w:w="1652" w:type="pct"/>
          </w:tcPr>
          <w:p w14:paraId="6A91DE80" w14:textId="608A047D" w:rsidR="00C8472B" w:rsidRPr="0045296D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7911D021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B6A76F4" w14:textId="77777777" w:rsidR="00C8472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6236F1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8E2C69F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EEA7A08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4586E8F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961BC6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CB43AC4" w14:textId="77777777" w:rsidR="00C8472B" w:rsidRPr="005A7FEB" w:rsidRDefault="00C8472B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21B2" w:rsidRPr="005A7FEB" w14:paraId="04C5626D" w14:textId="77777777" w:rsidTr="00AD21B2">
        <w:tc>
          <w:tcPr>
            <w:tcW w:w="1652" w:type="pct"/>
          </w:tcPr>
          <w:p w14:paraId="1672DDAF" w14:textId="77777777" w:rsidR="00AD21B2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 ที ออโตเมชั่น </w:t>
            </w:r>
          </w:p>
          <w:p w14:paraId="4FAF2E68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680" w:type="pct"/>
          </w:tcPr>
          <w:p w14:paraId="0E942F97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5F2653B" w14:textId="77777777" w:rsidR="00AD21B2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F227D2D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0928DAAD" w14:textId="77777777" w:rsidR="00AD21B2" w:rsidRPr="00673746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48" w:type="pct"/>
          </w:tcPr>
          <w:p w14:paraId="7F59E294" w14:textId="77777777" w:rsidR="00AD21B2" w:rsidRPr="00673746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6564FC3" w14:textId="725C3F28" w:rsidR="00AD21B2" w:rsidRPr="00AD21B2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21B2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14:paraId="283EB964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95B0B19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1B2" w:rsidRPr="005A7FEB" w14:paraId="73CD603F" w14:textId="77777777" w:rsidTr="00AD21B2">
        <w:tc>
          <w:tcPr>
            <w:tcW w:w="1652" w:type="pct"/>
          </w:tcPr>
          <w:p w14:paraId="235DA6BF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5AD2BB3C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65E26F" w14:textId="77777777" w:rsidR="00AD21B2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CAC9CE9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250C4F4B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8" w:type="pct"/>
          </w:tcPr>
          <w:p w14:paraId="644AB002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204F2CAC" w14:textId="07EEFE54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18718433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E95777" w14:textId="77777777" w:rsidR="00AD21B2" w:rsidRPr="005A7FEB" w:rsidRDefault="00AD21B2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F23FEF" w14:textId="71ACBF6F" w:rsidR="009A18F5" w:rsidRDefault="009A18F5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0B38F220" w14:textId="22AD5F36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702A6D30" w14:textId="26ABAAB9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22C13E6B" w14:textId="6A846616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744D4450" w14:textId="5342A799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F248035" w14:textId="7657531B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0F1C3B8E" w14:textId="49257D18" w:rsidR="00DF42B8" w:rsidRDefault="00DF42B8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6"/>
        <w:gridCol w:w="1260"/>
        <w:gridCol w:w="1165"/>
        <w:gridCol w:w="245"/>
        <w:gridCol w:w="902"/>
        <w:gridCol w:w="274"/>
        <w:gridCol w:w="1015"/>
        <w:gridCol w:w="272"/>
        <w:gridCol w:w="1063"/>
      </w:tblGrid>
      <w:tr w:rsidR="00656AF1" w:rsidRPr="005A7FEB" w14:paraId="7BE67C1E" w14:textId="77777777" w:rsidTr="00C8472B">
        <w:trPr>
          <w:tblHeader/>
        </w:trPr>
        <w:tc>
          <w:tcPr>
            <w:tcW w:w="1655" w:type="pct"/>
          </w:tcPr>
          <w:p w14:paraId="708B6ECA" w14:textId="77777777" w:rsidR="00651F7B" w:rsidRPr="005A7FEB" w:rsidRDefault="00651F7B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80" w:type="pct"/>
          </w:tcPr>
          <w:p w14:paraId="302639B7" w14:textId="77777777" w:rsidR="00651F7B" w:rsidRPr="005A7FEB" w:rsidRDefault="00651F7B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5" w:type="pct"/>
            <w:gridSpan w:val="7"/>
          </w:tcPr>
          <w:p w14:paraId="4580DE8C" w14:textId="77777777" w:rsidR="00651F7B" w:rsidRPr="00673746" w:rsidRDefault="00651F7B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7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1B2" w:rsidRPr="005A7FEB" w14:paraId="0158DB53" w14:textId="77777777" w:rsidTr="00AD21B2">
        <w:trPr>
          <w:tblHeader/>
        </w:trPr>
        <w:tc>
          <w:tcPr>
            <w:tcW w:w="1655" w:type="pct"/>
          </w:tcPr>
          <w:p w14:paraId="5434943E" w14:textId="77777777" w:rsidR="00656AF1" w:rsidRPr="005A7FEB" w:rsidRDefault="00656AF1" w:rsidP="00C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0027E66B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9" w:type="pct"/>
          </w:tcPr>
          <w:p w14:paraId="15BF4CD3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2" w:type="pct"/>
          </w:tcPr>
          <w:p w14:paraId="66F2E5BC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0F645684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57BD41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041C0A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B472AA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9FC516" w14:textId="77777777" w:rsidR="00656AF1" w:rsidRPr="005A7FEB" w:rsidRDefault="00656AF1" w:rsidP="00656A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D21B2" w:rsidRPr="005A7FEB" w14:paraId="7034FE48" w14:textId="77777777" w:rsidTr="00AD21B2">
        <w:trPr>
          <w:tblHeader/>
        </w:trPr>
        <w:tc>
          <w:tcPr>
            <w:tcW w:w="1655" w:type="pct"/>
          </w:tcPr>
          <w:p w14:paraId="48E2BC38" w14:textId="77777777" w:rsidR="002D0F39" w:rsidRPr="005A7FEB" w:rsidRDefault="002D0F39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680" w:type="pct"/>
          </w:tcPr>
          <w:p w14:paraId="3D5B8B9C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9" w:type="pct"/>
          </w:tcPr>
          <w:p w14:paraId="7C07A7C0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" w:type="pct"/>
          </w:tcPr>
          <w:p w14:paraId="4CBB66E9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4C67E3B7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</w:tcPr>
          <w:p w14:paraId="4897D2F9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3857F17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</w:tcPr>
          <w:p w14:paraId="336946A9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8C888CD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D0F39" w:rsidRPr="005A7FEB" w14:paraId="4BDDDA75" w14:textId="77777777" w:rsidTr="00C8472B">
        <w:trPr>
          <w:tblHeader/>
        </w:trPr>
        <w:tc>
          <w:tcPr>
            <w:tcW w:w="1655" w:type="pct"/>
          </w:tcPr>
          <w:p w14:paraId="3C0BF9E1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27E11F8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5" w:type="pct"/>
            <w:gridSpan w:val="7"/>
          </w:tcPr>
          <w:p w14:paraId="298419C8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F39" w:rsidRPr="005A7FEB" w14:paraId="6EB00453" w14:textId="77777777" w:rsidTr="00C8472B">
        <w:tc>
          <w:tcPr>
            <w:tcW w:w="1655" w:type="pct"/>
          </w:tcPr>
          <w:p w14:paraId="19129B50" w14:textId="77777777" w:rsidR="002D0F39" w:rsidRPr="0045296D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0" w:type="pct"/>
          </w:tcPr>
          <w:p w14:paraId="79DD199C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pct"/>
            <w:gridSpan w:val="7"/>
          </w:tcPr>
          <w:p w14:paraId="322C75CD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B2245" w:rsidRPr="005A7FEB" w14:paraId="624D17F4" w14:textId="77777777" w:rsidTr="00C8472B">
        <w:tc>
          <w:tcPr>
            <w:tcW w:w="1655" w:type="pct"/>
          </w:tcPr>
          <w:p w14:paraId="7475EF1B" w14:textId="258A52CE" w:rsidR="00CB2245" w:rsidRPr="0045296D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6B62DA5D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pct"/>
            <w:gridSpan w:val="7"/>
          </w:tcPr>
          <w:p w14:paraId="4A600FDB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21B2" w:rsidRPr="005A7FEB" w14:paraId="685C15F0" w14:textId="77777777" w:rsidTr="00AD21B2">
        <w:tc>
          <w:tcPr>
            <w:tcW w:w="1655" w:type="pct"/>
          </w:tcPr>
          <w:p w14:paraId="71A2CF99" w14:textId="77777777" w:rsidR="002D0F39" w:rsidRPr="005A7FEB" w:rsidRDefault="002D0F39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680" w:type="pct"/>
          </w:tcPr>
          <w:p w14:paraId="0E030CB5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629" w:type="pct"/>
          </w:tcPr>
          <w:p w14:paraId="260B336D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32" w:type="pct"/>
          </w:tcPr>
          <w:p w14:paraId="16C0B4DE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79E75B12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CB1C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F85B788" w14:textId="77777777" w:rsidR="002D0F39" w:rsidRPr="001C2BE9" w:rsidRDefault="002D0F39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147" w:type="pct"/>
          </w:tcPr>
          <w:p w14:paraId="37DEA563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7B9DA7" w14:textId="77777777" w:rsidR="002D0F39" w:rsidRPr="005A7FEB" w:rsidRDefault="002D0F39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</w:tr>
      <w:tr w:rsidR="00CB2245" w:rsidRPr="005A7FEB" w14:paraId="46E4B4F4" w14:textId="77777777" w:rsidTr="00AD21B2">
        <w:tc>
          <w:tcPr>
            <w:tcW w:w="1655" w:type="pct"/>
          </w:tcPr>
          <w:p w14:paraId="2D6FAE25" w14:textId="77777777" w:rsidR="00CB2245" w:rsidRPr="00692B39" w:rsidRDefault="00CB2245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07898CF" w14:textId="77777777" w:rsidR="00CB2245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D8B0F19" w14:textId="77777777" w:rsidR="00CB2245" w:rsidRDefault="00CB2245" w:rsidP="00D75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ACEFA03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715A2D50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894961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D0D6B2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C936F2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4D91F1" w14:textId="77777777" w:rsidR="00CB2245" w:rsidRDefault="00CB2245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245" w:rsidRPr="005A7FEB" w14:paraId="707D90B5" w14:textId="77777777" w:rsidTr="00AD21B2">
        <w:tc>
          <w:tcPr>
            <w:tcW w:w="1655" w:type="pct"/>
          </w:tcPr>
          <w:p w14:paraId="284879C6" w14:textId="1C255CDA" w:rsidR="00CB2245" w:rsidRPr="00692B39" w:rsidRDefault="00CB2245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7F746782" w14:textId="77777777" w:rsidR="00CB2245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B3EA7A" w14:textId="77777777" w:rsidR="00CB2245" w:rsidRDefault="00CB2245" w:rsidP="00D75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43714BA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7022E534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C00098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1E36EB5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1AE506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D11E21" w14:textId="77777777" w:rsidR="00CB2245" w:rsidRDefault="00CB2245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1B2" w:rsidRPr="005A7FEB" w14:paraId="0CA11E7A" w14:textId="77777777" w:rsidTr="00AD21B2">
        <w:tc>
          <w:tcPr>
            <w:tcW w:w="1655" w:type="pct"/>
          </w:tcPr>
          <w:p w14:paraId="2FC28536" w14:textId="77777777" w:rsidR="002D0F39" w:rsidRDefault="002D0F39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47D271B" w14:textId="77777777" w:rsidR="002D0F39" w:rsidRDefault="002D0F39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“บริษัท บัฟ </w:t>
            </w:r>
          </w:p>
          <w:p w14:paraId="60522361" w14:textId="77777777" w:rsidR="002D0F39" w:rsidRPr="009450AB" w:rsidRDefault="002D0F39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จำกัด”)</w:t>
            </w:r>
          </w:p>
        </w:tc>
        <w:tc>
          <w:tcPr>
            <w:tcW w:w="680" w:type="pct"/>
          </w:tcPr>
          <w:p w14:paraId="4A2421A5" w14:textId="77777777" w:rsidR="002D0F39" w:rsidRPr="005A7FEB" w:rsidRDefault="00D753E3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</w:p>
        </w:tc>
        <w:tc>
          <w:tcPr>
            <w:tcW w:w="629" w:type="pct"/>
          </w:tcPr>
          <w:p w14:paraId="672B95E0" w14:textId="77777777" w:rsidR="002D0F39" w:rsidRPr="005A7FEB" w:rsidRDefault="002D0F39" w:rsidP="00D75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E21918A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38D90279" w14:textId="77777777" w:rsidR="002D0F39" w:rsidRPr="005A7FEB" w:rsidRDefault="002B5B0E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48" w:type="pct"/>
          </w:tcPr>
          <w:p w14:paraId="78409D4B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1DF2F12" w14:textId="77777777" w:rsidR="002D0F39" w:rsidRPr="001C2BE9" w:rsidRDefault="002B5B0E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7" w:type="pct"/>
          </w:tcPr>
          <w:p w14:paraId="4A1DA3E0" w14:textId="77777777" w:rsidR="002D0F39" w:rsidRPr="005A7FEB" w:rsidRDefault="002D0F39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E249626" w14:textId="77777777" w:rsidR="002D0F39" w:rsidRPr="005A7FEB" w:rsidRDefault="002B5B0E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CB2245" w:rsidRPr="005A7FEB" w14:paraId="16C77ECF" w14:textId="77777777" w:rsidTr="00AD21B2">
        <w:tc>
          <w:tcPr>
            <w:tcW w:w="1655" w:type="pct"/>
          </w:tcPr>
          <w:p w14:paraId="73B0C5E8" w14:textId="77777777" w:rsidR="00CB2245" w:rsidRPr="00692B39" w:rsidRDefault="00CB2245" w:rsidP="002D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FA539E9" w14:textId="77777777" w:rsidR="00CB2245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0AB7762" w14:textId="77777777" w:rsidR="00CB2245" w:rsidRDefault="00CB2245" w:rsidP="00D75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D0FDF57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54F7E64B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4AB558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E1BD299" w14:textId="77777777" w:rsidR="00CB2245" w:rsidRDefault="00CB2245" w:rsidP="002B5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6B2B6B" w14:textId="77777777" w:rsidR="00CB2245" w:rsidRPr="005A7FEB" w:rsidRDefault="00CB2245" w:rsidP="002D0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6DA107" w14:textId="77777777" w:rsidR="00CB2245" w:rsidRDefault="00CB2245" w:rsidP="00E0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1B2" w:rsidRPr="005A7FEB" w14:paraId="77B39DFB" w14:textId="77777777" w:rsidTr="00AD21B2">
        <w:tc>
          <w:tcPr>
            <w:tcW w:w="1655" w:type="pct"/>
          </w:tcPr>
          <w:p w14:paraId="76A60603" w14:textId="0375EDC1" w:rsidR="00DA756C" w:rsidRPr="00CB2245" w:rsidRDefault="00DA756C" w:rsidP="00D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5A418AD0" w14:textId="5E2EBAAF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9" w:type="pct"/>
          </w:tcPr>
          <w:p w14:paraId="1F7732CB" w14:textId="41BCC6E8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AE4586F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65216720" w14:textId="27543F7E" w:rsidR="00DA756C" w:rsidRDefault="00126FFF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A7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A756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4D7E176F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955CADF" w14:textId="0F6C99F3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54CD23" w14:textId="77A0A375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74" w:type="pct"/>
          </w:tcPr>
          <w:p w14:paraId="2F4EA8EF" w14:textId="2067ECAD" w:rsidR="00DA756C" w:rsidRDefault="00126FFF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A75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A756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D21B2" w:rsidRPr="005A7FEB" w14:paraId="500F2A10" w14:textId="77777777" w:rsidTr="00AD21B2">
        <w:tc>
          <w:tcPr>
            <w:tcW w:w="1655" w:type="pct"/>
          </w:tcPr>
          <w:p w14:paraId="1C1AECBD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80" w:type="pct"/>
          </w:tcPr>
          <w:p w14:paraId="4FF8CDE6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6FFD616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41,000</w:t>
            </w:r>
          </w:p>
        </w:tc>
        <w:tc>
          <w:tcPr>
            <w:tcW w:w="132" w:type="pct"/>
          </w:tcPr>
          <w:p w14:paraId="6FC4C230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6A5A8E1E" w14:textId="1B66174E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2F0AF748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2BD4B97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(49,000)</w:t>
            </w:r>
          </w:p>
        </w:tc>
        <w:tc>
          <w:tcPr>
            <w:tcW w:w="147" w:type="pct"/>
          </w:tcPr>
          <w:p w14:paraId="4309AFCE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5AA4468" w14:textId="194C42A9" w:rsidR="00DA756C" w:rsidRPr="005A7FEB" w:rsidRDefault="0070610F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A75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6FF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A756C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AD21B2" w:rsidRPr="005A7FEB" w14:paraId="2BC6DA9E" w14:textId="77777777" w:rsidTr="00AD21B2">
        <w:tc>
          <w:tcPr>
            <w:tcW w:w="1655" w:type="pct"/>
          </w:tcPr>
          <w:p w14:paraId="78A4E280" w14:textId="0A6154C6" w:rsidR="00DF42B8" w:rsidRPr="00CB2245" w:rsidRDefault="00DF42B8" w:rsidP="00DF4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0" w:type="pct"/>
          </w:tcPr>
          <w:p w14:paraId="68924913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4F0A526A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</w:tcPr>
          <w:p w14:paraId="5A0897A7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16AED822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4CA64A7F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2284C22E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5A1A2298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7AE10CA" w14:textId="77777777" w:rsidR="00DF42B8" w:rsidRPr="00251BD7" w:rsidRDefault="00DF42B8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D21B2" w:rsidRPr="005A7FEB" w14:paraId="5572D6CF" w14:textId="77777777" w:rsidTr="00AD21B2">
        <w:tc>
          <w:tcPr>
            <w:tcW w:w="1655" w:type="pct"/>
          </w:tcPr>
          <w:p w14:paraId="7776A7B0" w14:textId="77777777" w:rsidR="00DA756C" w:rsidRPr="0045296D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29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680" w:type="pct"/>
          </w:tcPr>
          <w:p w14:paraId="1E0BF856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42B636" w14:textId="77777777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6550D95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77F6F068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771B978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40E51BD1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68F7FE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5FEA7A9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2245" w:rsidRPr="005A7FEB" w14:paraId="670D1898" w14:textId="77777777" w:rsidTr="00AD21B2">
        <w:tc>
          <w:tcPr>
            <w:tcW w:w="1655" w:type="pct"/>
          </w:tcPr>
          <w:p w14:paraId="2B125AB4" w14:textId="7C756B69" w:rsidR="00CB2245" w:rsidRPr="0045296D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7A2E733F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082787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AE158C2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216E7D6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3C8E306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4CBA0E55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4B2B7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D08D62B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21B2" w:rsidRPr="005A7FEB" w14:paraId="4ACF5454" w14:textId="77777777" w:rsidTr="00AD21B2">
        <w:tc>
          <w:tcPr>
            <w:tcW w:w="1655" w:type="pct"/>
          </w:tcPr>
          <w:p w14:paraId="31A7A9ED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680" w:type="pct"/>
          </w:tcPr>
          <w:p w14:paraId="082EC410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629" w:type="pct"/>
          </w:tcPr>
          <w:p w14:paraId="052460EC" w14:textId="77777777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  <w:tc>
          <w:tcPr>
            <w:tcW w:w="132" w:type="pct"/>
          </w:tcPr>
          <w:p w14:paraId="5FA6FFAB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24AB3D55" w14:textId="77777777" w:rsidR="00DA756C" w:rsidRPr="00673746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37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5CA32B" w14:textId="77777777" w:rsidR="00DA756C" w:rsidRPr="00673746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4EC98C9" w14:textId="77777777" w:rsidR="00DA756C" w:rsidRPr="00673746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37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AE5400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1D95CF1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CB2245" w:rsidRPr="005A7FEB" w14:paraId="72724E17" w14:textId="77777777" w:rsidTr="00AD21B2">
        <w:tc>
          <w:tcPr>
            <w:tcW w:w="1655" w:type="pct"/>
          </w:tcPr>
          <w:p w14:paraId="0FE57B6F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71BD16B5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1CFF3B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97886C6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FD73C02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261003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2412386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FC9CC1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116601F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245" w:rsidRPr="005A7FEB" w14:paraId="68AEDC87" w14:textId="77777777" w:rsidTr="00AD21B2">
        <w:tc>
          <w:tcPr>
            <w:tcW w:w="1655" w:type="pct"/>
          </w:tcPr>
          <w:p w14:paraId="761A4B01" w14:textId="262AB77A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69BC6723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CDA62B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B6CB483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3455C6DA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BA7B0D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20F841A" w14:textId="77777777" w:rsidR="00CB2245" w:rsidRPr="00673746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4BC63F" w14:textId="77777777" w:rsidR="00CB2245" w:rsidRPr="005A7FEB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10878" w14:textId="77777777" w:rsidR="00CB2245" w:rsidRDefault="00CB2245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1B2" w:rsidRPr="005A7FEB" w14:paraId="0F9B46AF" w14:textId="77777777" w:rsidTr="00AD21B2">
        <w:tc>
          <w:tcPr>
            <w:tcW w:w="1655" w:type="pct"/>
          </w:tcPr>
          <w:p w14:paraId="0EE2FEFF" w14:textId="77777777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 ที ออโตเมชั่น </w:t>
            </w:r>
          </w:p>
          <w:p w14:paraId="355D465E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680" w:type="pct"/>
          </w:tcPr>
          <w:p w14:paraId="566153CC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ED8962B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501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605E064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2A7E1E0B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50190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48" w:type="pct"/>
          </w:tcPr>
          <w:p w14:paraId="43534AF0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D6EA2D7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50190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47" w:type="pct"/>
          </w:tcPr>
          <w:p w14:paraId="486A0126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5BAF023" w14:textId="77777777" w:rsidR="00DA756C" w:rsidRPr="00750190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501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1B2" w:rsidRPr="005A7FEB" w14:paraId="6B7F25EC" w14:textId="77777777" w:rsidTr="00AD21B2">
        <w:tc>
          <w:tcPr>
            <w:tcW w:w="1655" w:type="pct"/>
          </w:tcPr>
          <w:p w14:paraId="52F3647D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5E630319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7AC14F" w14:textId="77777777" w:rsidR="00DA756C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41,000</w:t>
            </w:r>
          </w:p>
        </w:tc>
        <w:tc>
          <w:tcPr>
            <w:tcW w:w="132" w:type="pct"/>
          </w:tcPr>
          <w:p w14:paraId="5B56A467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25EDDFCE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8" w:type="pct"/>
          </w:tcPr>
          <w:p w14:paraId="31AFBA41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D890FFA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147" w:type="pct"/>
          </w:tcPr>
          <w:p w14:paraId="4E36C4C8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6281A21" w14:textId="77777777" w:rsidR="00DA756C" w:rsidRPr="005A7FEB" w:rsidRDefault="00DA756C" w:rsidP="00DA7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41,000</w:t>
            </w:r>
          </w:p>
        </w:tc>
      </w:tr>
    </w:tbl>
    <w:p w14:paraId="07DEC8F2" w14:textId="4C248840" w:rsidR="003E109F" w:rsidRPr="00CB2245" w:rsidRDefault="003E109F" w:rsidP="000C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7BBA03" w14:textId="77777777" w:rsidR="00C8472B" w:rsidRPr="005B0BD4" w:rsidRDefault="00C8472B" w:rsidP="00C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BD4">
        <w:rPr>
          <w:rFonts w:ascii="Angsana New" w:hAnsi="Angsana New" w:hint="cs"/>
          <w:b/>
          <w:bCs/>
          <w:sz w:val="30"/>
          <w:szCs w:val="30"/>
          <w:cs/>
        </w:rPr>
        <w:t>สัญญาเงินให้กู้ยืมระยะสั้น</w:t>
      </w:r>
    </w:p>
    <w:p w14:paraId="699BC348" w14:textId="77777777" w:rsidR="00C8472B" w:rsidRPr="00CB2245" w:rsidRDefault="00C8472B" w:rsidP="00C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9F88DC" w14:textId="2A2A391A" w:rsidR="00C8472B" w:rsidRPr="00BD6CEE" w:rsidRDefault="00C8472B" w:rsidP="00C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BD6CE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D6CEE">
        <w:rPr>
          <w:rFonts w:ascii="Angsana New" w:hAnsi="Angsana New"/>
          <w:sz w:val="30"/>
          <w:szCs w:val="30"/>
        </w:rPr>
        <w:t xml:space="preserve">31 </w:t>
      </w:r>
      <w:r w:rsidRPr="00BD6CEE">
        <w:rPr>
          <w:rFonts w:ascii="Angsana New" w:hAnsi="Angsana New" w:hint="cs"/>
          <w:sz w:val="30"/>
          <w:szCs w:val="30"/>
          <w:cs/>
        </w:rPr>
        <w:t>ธันวาคม</w:t>
      </w:r>
      <w:r w:rsidR="00CB2245">
        <w:rPr>
          <w:rFonts w:ascii="Angsana New" w:hAnsi="Angsana New"/>
          <w:sz w:val="30"/>
          <w:szCs w:val="30"/>
        </w:rPr>
        <w:t xml:space="preserve"> 2562</w:t>
      </w:r>
      <w:r w:rsidRPr="00BD6CEE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บริษัทมีเงินให้กู้ยืมแก่กิจการที่เกี่ยวข้องกัน เป็นจำนวนเงิน </w:t>
      </w:r>
      <w:r w:rsidRPr="00BD6CEE">
        <w:rPr>
          <w:rFonts w:ascii="Angsana New" w:hAnsi="Angsana New"/>
          <w:sz w:val="30"/>
          <w:szCs w:val="30"/>
        </w:rPr>
        <w:t xml:space="preserve">50 </w:t>
      </w:r>
      <w:r w:rsidRPr="00BD6CEE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D6CEE">
        <w:rPr>
          <w:rFonts w:ascii="Angsana New" w:hAnsi="Angsana New" w:hint="cs"/>
          <w:sz w:val="30"/>
          <w:szCs w:val="30"/>
          <w:cs/>
        </w:rPr>
        <w:t xml:space="preserve">เงินให้กู้ยืมดังกล่าวมีอัตราดอกเบี้ยร้อยละ </w:t>
      </w:r>
      <w:r w:rsidRPr="00BD6CEE">
        <w:rPr>
          <w:rFonts w:ascii="Angsana New" w:hAnsi="Angsana New"/>
          <w:sz w:val="30"/>
          <w:szCs w:val="30"/>
        </w:rPr>
        <w:t xml:space="preserve">4.10 </w:t>
      </w:r>
      <w:r w:rsidRPr="00BD6CEE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และมีกำหนดชำระคืนภายใน </w:t>
      </w:r>
      <w:r w:rsidRPr="00BD6CEE">
        <w:rPr>
          <w:rFonts w:ascii="Angsana New" w:hAnsi="Angsana New"/>
          <w:sz w:val="30"/>
          <w:szCs w:val="30"/>
        </w:rPr>
        <w:t xml:space="preserve">3 </w:t>
      </w:r>
      <w:r w:rsidRPr="00BD6CEE">
        <w:rPr>
          <w:rFonts w:ascii="Angsana New" w:hAnsi="Angsana New" w:hint="cs"/>
          <w:sz w:val="30"/>
          <w:szCs w:val="30"/>
          <w:cs/>
        </w:rPr>
        <w:t xml:space="preserve">เดือน </w:t>
      </w:r>
    </w:p>
    <w:p w14:paraId="308BD08C" w14:textId="4FCD852F" w:rsidR="00C8472B" w:rsidRDefault="00C8472B" w:rsidP="000C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A7B28F4" w14:textId="5C7D7774" w:rsidR="00CB2245" w:rsidRDefault="00CB2245" w:rsidP="000C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5C7ABA" w14:textId="77777777" w:rsidR="00E214B1" w:rsidRDefault="00E214B1" w:rsidP="000C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D601484" w14:textId="49FFE618" w:rsidR="00CB2245" w:rsidRDefault="00CB2245" w:rsidP="000C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4"/>
        <w:gridCol w:w="285"/>
        <w:gridCol w:w="1067"/>
        <w:gridCol w:w="281"/>
        <w:gridCol w:w="1163"/>
        <w:gridCol w:w="256"/>
        <w:gridCol w:w="1181"/>
      </w:tblGrid>
      <w:tr w:rsidR="001111B4" w:rsidRPr="005A7FEB" w14:paraId="4465B80C" w14:textId="77777777" w:rsidTr="00CB2245">
        <w:tc>
          <w:tcPr>
            <w:tcW w:w="2160" w:type="pct"/>
          </w:tcPr>
          <w:p w14:paraId="08CFA949" w14:textId="77777777" w:rsidR="001111B4" w:rsidRPr="005A7FEB" w:rsidRDefault="004E2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16"/>
                <w:szCs w:val="16"/>
                <w:cs/>
              </w:rPr>
              <w:lastRenderedPageBreak/>
              <w:br w:type="page"/>
            </w:r>
            <w:r w:rsidR="00E3023D"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="00C30C63"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="00E03B6D"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="001111B4"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="001111B4"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="000B1E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301" w:type="pct"/>
            <w:gridSpan w:val="3"/>
          </w:tcPr>
          <w:p w14:paraId="219DFFEE" w14:textId="77777777" w:rsidR="001111B4" w:rsidRPr="005A7FEB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</w:tcPr>
          <w:p w14:paraId="45701FF5" w14:textId="77777777" w:rsidR="001111B4" w:rsidRPr="005A7FEB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7986D351" w14:textId="77777777" w:rsidR="001111B4" w:rsidRPr="005A7FEB" w:rsidRDefault="001111B4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6B77" w:rsidRPr="005A7FEB" w14:paraId="42C880F7" w14:textId="77777777" w:rsidTr="00CB2245">
        <w:tc>
          <w:tcPr>
            <w:tcW w:w="2160" w:type="pct"/>
          </w:tcPr>
          <w:p w14:paraId="0D527450" w14:textId="77777777" w:rsidR="00DA2305" w:rsidRPr="005A7FEB" w:rsidRDefault="00DA2305" w:rsidP="00DA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44CD46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8073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2" w:type="pct"/>
          </w:tcPr>
          <w:p w14:paraId="7D83B059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0112FD5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8073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14:paraId="6E64CEA0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C57BE92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8073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" w:type="pct"/>
          </w:tcPr>
          <w:p w14:paraId="3D36B6FD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16DA7A" w14:textId="77777777" w:rsidR="00DA2305" w:rsidRPr="005A7FEB" w:rsidRDefault="00DA2305" w:rsidP="00DA2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8073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122BAB8D" w14:textId="77777777" w:rsidTr="00CB2245">
        <w:tc>
          <w:tcPr>
            <w:tcW w:w="2160" w:type="pct"/>
          </w:tcPr>
          <w:p w14:paraId="21086D4F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B56208D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B77" w:rsidRPr="005A7FEB" w14:paraId="480E4414" w14:textId="77777777" w:rsidTr="00CB2245">
        <w:tc>
          <w:tcPr>
            <w:tcW w:w="2160" w:type="pct"/>
          </w:tcPr>
          <w:p w14:paraId="3060EA09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10FF1C63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5F0AF86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8A6BF1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5BC23B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5374EC9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5D670CD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EB24502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128" w:rsidRPr="005A7FEB" w14:paraId="766923CF" w14:textId="77777777" w:rsidTr="00CB2245">
        <w:tc>
          <w:tcPr>
            <w:tcW w:w="2160" w:type="pct"/>
          </w:tcPr>
          <w:p w14:paraId="5FF20C4D" w14:textId="77777777" w:rsidR="00B57128" w:rsidRPr="005A7FEB" w:rsidRDefault="00B57128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พี ที ออโ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เมชั่น (ไทยแลนด์) จำกัด</w:t>
            </w:r>
          </w:p>
        </w:tc>
        <w:tc>
          <w:tcPr>
            <w:tcW w:w="579" w:type="pct"/>
          </w:tcPr>
          <w:p w14:paraId="63CEDD8E" w14:textId="43EAA337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52" w:type="pct"/>
          </w:tcPr>
          <w:p w14:paraId="12168CE5" w14:textId="77777777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27EDC9" w14:textId="77777777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50" w:type="pct"/>
          </w:tcPr>
          <w:p w14:paraId="44D9DB29" w14:textId="77777777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B99500" w14:textId="333FC7C4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37" w:type="pct"/>
          </w:tcPr>
          <w:p w14:paraId="0E960A6D" w14:textId="77777777" w:rsidR="00B57128" w:rsidRPr="005A7FEB" w:rsidRDefault="00B57128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1AC0F4" w14:textId="77777777" w:rsidR="00B57128" w:rsidRPr="005A7FEB" w:rsidRDefault="00B57128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156B77" w:rsidRPr="005A7FEB" w14:paraId="5D809437" w14:textId="77777777" w:rsidTr="00CB2245">
        <w:tc>
          <w:tcPr>
            <w:tcW w:w="2160" w:type="pct"/>
          </w:tcPr>
          <w:p w14:paraId="3A8FADDE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50DE641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14725D3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183042A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A43AA7B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0F007C1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3662D24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E7021" w14:textId="77777777" w:rsidR="00613DE0" w:rsidRPr="00CB2245" w:rsidRDefault="00613DE0" w:rsidP="00AD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B77" w:rsidRPr="005A7FEB" w14:paraId="68A39AE9" w14:textId="77777777" w:rsidTr="00CB2245">
        <w:tc>
          <w:tcPr>
            <w:tcW w:w="2160" w:type="pct"/>
          </w:tcPr>
          <w:p w14:paraId="28C2EBA2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58D65DAC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2D475B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B3B17D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ACC60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A34D3AE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7A98057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CAD8A68" w14:textId="77777777" w:rsidR="00613DE0" w:rsidRPr="005A7FE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B77" w:rsidRPr="005A7FEB" w14:paraId="299782AC" w14:textId="77777777" w:rsidTr="00CB2245">
        <w:tc>
          <w:tcPr>
            <w:tcW w:w="2160" w:type="pct"/>
          </w:tcPr>
          <w:p w14:paraId="677AC265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5A7FEB">
              <w:rPr>
                <w:rFonts w:ascii="Angsana New" w:hAnsi="Angsana New"/>
                <w:sz w:val="30"/>
                <w:szCs w:val="30"/>
              </w:rPr>
              <w:t>.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5A7FEB">
              <w:rPr>
                <w:rFonts w:ascii="Angsana New" w:hAnsi="Angsana New"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5A7F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79" w:type="pct"/>
          </w:tcPr>
          <w:p w14:paraId="6B809027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</w:t>
            </w:r>
            <w:r w:rsidR="003941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3E2724D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BD7C42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  <w:tc>
          <w:tcPr>
            <w:tcW w:w="150" w:type="pct"/>
          </w:tcPr>
          <w:p w14:paraId="4654F19A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3C58413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</w:t>
            </w:r>
            <w:r w:rsidR="003941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B68B2A9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9AA422" w14:textId="77777777" w:rsidR="00613DE0" w:rsidRPr="005A7FE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</w:tr>
      <w:tr w:rsidR="00156B77" w:rsidRPr="005A7FEB" w14:paraId="33018D67" w14:textId="77777777" w:rsidTr="00CB2245">
        <w:tc>
          <w:tcPr>
            <w:tcW w:w="2160" w:type="pct"/>
          </w:tcPr>
          <w:p w14:paraId="347CBD8D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9" w:type="pct"/>
          </w:tcPr>
          <w:p w14:paraId="3080A57D" w14:textId="77777777" w:rsidR="00613DE0" w:rsidRPr="005A7FEB" w:rsidRDefault="00D556D1" w:rsidP="00394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13D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3941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52596907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B1F095C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  <w:tc>
          <w:tcPr>
            <w:tcW w:w="150" w:type="pct"/>
          </w:tcPr>
          <w:p w14:paraId="00B6E3C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4CABC6" w14:textId="77777777" w:rsidR="00613DE0" w:rsidRPr="005A7FEB" w:rsidRDefault="00D556D1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8,192</w:t>
            </w:r>
          </w:p>
        </w:tc>
        <w:tc>
          <w:tcPr>
            <w:tcW w:w="137" w:type="pct"/>
          </w:tcPr>
          <w:p w14:paraId="2F668F0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8A5C3F" w14:textId="77777777" w:rsidR="00613DE0" w:rsidRPr="005A7FE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</w:tr>
      <w:tr w:rsidR="00156B77" w:rsidRPr="005A7FEB" w14:paraId="2C639D3B" w14:textId="77777777" w:rsidTr="00CB2245">
        <w:tc>
          <w:tcPr>
            <w:tcW w:w="2160" w:type="pct"/>
          </w:tcPr>
          <w:p w14:paraId="5D9A8690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A4A9A">
              <w:rPr>
                <w:rFonts w:ascii="Angsana New" w:hAnsi="Angsana New"/>
                <w:b/>
                <w:bCs/>
                <w:sz w:val="30"/>
                <w:szCs w:val="30"/>
              </w:rPr>
              <w:t>8,067</w:t>
            </w:r>
          </w:p>
        </w:tc>
        <w:tc>
          <w:tcPr>
            <w:tcW w:w="152" w:type="pct"/>
          </w:tcPr>
          <w:p w14:paraId="245E555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  <w:tc>
          <w:tcPr>
            <w:tcW w:w="150" w:type="pct"/>
          </w:tcPr>
          <w:p w14:paraId="151E5F5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77777777" w:rsidR="00613DE0" w:rsidRPr="005A7FEB" w:rsidRDefault="00D556D1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A4A9A">
              <w:rPr>
                <w:rFonts w:ascii="Angsana New" w:hAnsi="Angsana New"/>
                <w:b/>
                <w:bCs/>
                <w:sz w:val="30"/>
                <w:szCs w:val="30"/>
              </w:rPr>
              <w:t>8,067</w:t>
            </w:r>
          </w:p>
        </w:tc>
        <w:tc>
          <w:tcPr>
            <w:tcW w:w="137" w:type="pct"/>
          </w:tcPr>
          <w:p w14:paraId="3FE21DE3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77777777" w:rsidR="00613DE0" w:rsidRPr="005A7FEB" w:rsidRDefault="00613DE0" w:rsidP="00AD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</w:tr>
    </w:tbl>
    <w:p w14:paraId="57D49CAD" w14:textId="77777777" w:rsidR="00CB2245" w:rsidRPr="00CB2245" w:rsidRDefault="00CB2245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3"/>
        <w:gridCol w:w="270"/>
        <w:gridCol w:w="1088"/>
        <w:gridCol w:w="281"/>
        <w:gridCol w:w="1166"/>
        <w:gridCol w:w="253"/>
        <w:gridCol w:w="1176"/>
      </w:tblGrid>
      <w:tr w:rsidR="00DB50CA" w:rsidRPr="005A7FEB" w14:paraId="0087216D" w14:textId="77777777" w:rsidTr="00CB2245">
        <w:trPr>
          <w:tblHeader/>
        </w:trPr>
        <w:tc>
          <w:tcPr>
            <w:tcW w:w="2160" w:type="pct"/>
          </w:tcPr>
          <w:p w14:paraId="31B168DD" w14:textId="77777777" w:rsidR="00DB50CA" w:rsidRPr="005A7FEB" w:rsidRDefault="00D66A20" w:rsidP="0093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="00DB50CA"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="009320F3"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DB50CA"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04" w:type="pct"/>
            <w:gridSpan w:val="3"/>
          </w:tcPr>
          <w:p w14:paraId="7E10AA64" w14:textId="77777777" w:rsidR="00DB50CA" w:rsidRPr="005A7FEB" w:rsidRDefault="00DB50CA" w:rsidP="00DB5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</w:tcPr>
          <w:p w14:paraId="6065C2CD" w14:textId="77777777" w:rsidR="00DB50CA" w:rsidRPr="005A7FEB" w:rsidRDefault="00DB50CA" w:rsidP="00DB50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3AEF11B5" w14:textId="77777777" w:rsidR="00DB50CA" w:rsidRPr="005A7FEB" w:rsidRDefault="00DB50CA" w:rsidP="00680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0E1D" w:rsidRPr="005A7FEB" w14:paraId="0D580A8F" w14:textId="77777777" w:rsidTr="00CB2245">
        <w:trPr>
          <w:tblHeader/>
        </w:trPr>
        <w:tc>
          <w:tcPr>
            <w:tcW w:w="2160" w:type="pct"/>
          </w:tcPr>
          <w:p w14:paraId="5B1A0FD0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1DD87C4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7AAE2A0A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68FB88C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14:paraId="52A79086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1605154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671CC587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5D2A6DB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1E128907" w14:textId="77777777" w:rsidTr="00CB2245">
        <w:trPr>
          <w:tblHeader/>
        </w:trPr>
        <w:tc>
          <w:tcPr>
            <w:tcW w:w="2160" w:type="pct"/>
          </w:tcPr>
          <w:p w14:paraId="0599D21D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791E64EB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0E1D" w:rsidRPr="005A7FEB" w14:paraId="54752DE2" w14:textId="77777777" w:rsidTr="00CB2245">
        <w:tc>
          <w:tcPr>
            <w:tcW w:w="2160" w:type="pct"/>
          </w:tcPr>
          <w:p w14:paraId="481F9C8C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7FC579E0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19078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701C71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FFF483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2544126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5541682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F072E8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E1D" w:rsidRPr="005A7FEB" w14:paraId="46ABAD4F" w14:textId="77777777" w:rsidTr="00CB2245">
        <w:tc>
          <w:tcPr>
            <w:tcW w:w="2160" w:type="pct"/>
          </w:tcPr>
          <w:p w14:paraId="2E6E1DC1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9" w:type="pct"/>
          </w:tcPr>
          <w:p w14:paraId="5178491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998267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2C6AF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D10F68C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ECF511F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80E1D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35" w:type="pct"/>
          </w:tcPr>
          <w:p w14:paraId="3267DA4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52D51E5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680E1D" w:rsidRPr="005A7FEB" w14:paraId="253A31E6" w14:textId="77777777" w:rsidTr="00CB2245">
        <w:tc>
          <w:tcPr>
            <w:tcW w:w="2160" w:type="pct"/>
          </w:tcPr>
          <w:p w14:paraId="432497DA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DE24C1A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8E6D58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059205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CBFCDD6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488D0A" w14:textId="77777777" w:rsidR="00613DE0" w:rsidRPr="00CB2245" w:rsidRDefault="00613DE0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B57B40B" w14:textId="77777777" w:rsidR="00613DE0" w:rsidRPr="00CB2245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EA2C3B0" w14:textId="77777777" w:rsidR="00613DE0" w:rsidRPr="00CB2245" w:rsidRDefault="00613DE0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E1D" w:rsidRPr="005A7FEB" w14:paraId="5BBAB7F9" w14:textId="77777777" w:rsidTr="00CB2245">
        <w:tc>
          <w:tcPr>
            <w:tcW w:w="2160" w:type="pct"/>
          </w:tcPr>
          <w:p w14:paraId="4498FACE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3BDA77CB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32811C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78FEB41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125E1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9571FF3" w14:textId="77777777" w:rsidR="00613DE0" w:rsidRPr="005A7FEB" w:rsidRDefault="00613DE0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E7186BE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44AFC37" w14:textId="77777777" w:rsidR="00613DE0" w:rsidRPr="005A7FEB" w:rsidRDefault="00613DE0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E1D" w:rsidRPr="005A7FEB" w14:paraId="2100DE1A" w14:textId="77777777" w:rsidTr="00CB2245">
        <w:tc>
          <w:tcPr>
            <w:tcW w:w="2160" w:type="pct"/>
          </w:tcPr>
          <w:p w14:paraId="2530BE2D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พี ที ออโ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เมชั่น (ไทยแลนด์) จำกัด</w:t>
            </w:r>
          </w:p>
        </w:tc>
        <w:tc>
          <w:tcPr>
            <w:tcW w:w="579" w:type="pct"/>
          </w:tcPr>
          <w:p w14:paraId="59FC7B5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14C53F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5DFD968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50" w:type="pct"/>
          </w:tcPr>
          <w:p w14:paraId="17A4244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F0F914E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3461FF2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444731D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680E1D" w:rsidRPr="005A7FEB" w14:paraId="02425B81" w14:textId="77777777" w:rsidTr="00CB2245">
        <w:tc>
          <w:tcPr>
            <w:tcW w:w="2160" w:type="pct"/>
          </w:tcPr>
          <w:p w14:paraId="3955589F" w14:textId="2C103C24" w:rsidR="00DF42B8" w:rsidRPr="00CB2245" w:rsidRDefault="00DF42B8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A35A90D" w14:textId="77777777" w:rsidR="00B80739" w:rsidRPr="00CB2245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A310AC" w14:textId="77777777" w:rsidR="00B80739" w:rsidRPr="00CB2245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C34BC2" w14:textId="77777777" w:rsidR="00B80739" w:rsidRPr="00CB2245" w:rsidRDefault="00B80739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03E30F0" w14:textId="77777777" w:rsidR="00B80739" w:rsidRPr="00CB2245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CE82A66" w14:textId="77777777" w:rsidR="00B80739" w:rsidRPr="00CB2245" w:rsidRDefault="00B80739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1AF6246" w14:textId="77777777" w:rsidR="00B80739" w:rsidRPr="00CB2245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059DB64" w14:textId="77777777" w:rsidR="00B80739" w:rsidRPr="00CB2245" w:rsidRDefault="00B80739" w:rsidP="00C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E1D" w:rsidRPr="005A7FEB" w14:paraId="0F758022" w14:textId="77777777" w:rsidTr="00CB2245">
        <w:tc>
          <w:tcPr>
            <w:tcW w:w="2160" w:type="pct"/>
          </w:tcPr>
          <w:p w14:paraId="46BD24FA" w14:textId="77777777" w:rsidR="00B80739" w:rsidRPr="005A7FEB" w:rsidRDefault="00B80739" w:rsidP="00B80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61405EBE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7F7A48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E832581" w14:textId="77777777" w:rsidR="00B80739" w:rsidRPr="005A7FEB" w:rsidRDefault="00B80739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8427765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EB13A4" w14:textId="77777777" w:rsidR="00B80739" w:rsidRPr="005A7FEB" w:rsidRDefault="00B80739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D5D4C07" w14:textId="77777777" w:rsidR="00B80739" w:rsidRPr="005A7FEB" w:rsidRDefault="00B80739" w:rsidP="00B80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F3A6D07" w14:textId="77777777" w:rsidR="00B80739" w:rsidRPr="005A7FEB" w:rsidRDefault="00B80739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E1D" w:rsidRPr="005A7FEB" w14:paraId="4A383A18" w14:textId="77777777" w:rsidTr="00CB2245">
        <w:tc>
          <w:tcPr>
            <w:tcW w:w="2160" w:type="pct"/>
          </w:tcPr>
          <w:p w14:paraId="29C162FB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9" w:type="pct"/>
          </w:tcPr>
          <w:p w14:paraId="7AFF0DB9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144" w:type="pct"/>
          </w:tcPr>
          <w:p w14:paraId="25BE6A8B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50A258C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150" w:type="pct"/>
          </w:tcPr>
          <w:p w14:paraId="414F378A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126E25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135" w:type="pct"/>
          </w:tcPr>
          <w:p w14:paraId="3918401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5F39C5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</w:tr>
      <w:tr w:rsidR="00680E1D" w:rsidRPr="005A7FEB" w14:paraId="7C14DD16" w14:textId="77777777" w:rsidTr="00CB2245">
        <w:tc>
          <w:tcPr>
            <w:tcW w:w="2160" w:type="pct"/>
          </w:tcPr>
          <w:p w14:paraId="6A198A8D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Synnex Technology International Corporation</w:t>
            </w:r>
          </w:p>
        </w:tc>
        <w:tc>
          <w:tcPr>
            <w:tcW w:w="579" w:type="pct"/>
          </w:tcPr>
          <w:p w14:paraId="70E52946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80E1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26D4B68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F29AB0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0" w:type="pct"/>
          </w:tcPr>
          <w:p w14:paraId="57253DD5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AC203CC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80E1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01886C6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7F70F5B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680E1D" w:rsidRPr="005A7FEB" w14:paraId="46B839A7" w14:textId="77777777" w:rsidTr="00CB2245">
        <w:tc>
          <w:tcPr>
            <w:tcW w:w="2160" w:type="pct"/>
          </w:tcPr>
          <w:p w14:paraId="47729CB0" w14:textId="77777777" w:rsidR="00613DE0" w:rsidRPr="005A7FEB" w:rsidRDefault="00613DE0" w:rsidP="0061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3,52</w:t>
            </w:r>
            <w:r w:rsidR="00680E1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4C3D811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5,440</w:t>
            </w:r>
          </w:p>
        </w:tc>
        <w:tc>
          <w:tcPr>
            <w:tcW w:w="150" w:type="pct"/>
          </w:tcPr>
          <w:p w14:paraId="1847ABA0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77777777" w:rsidR="00613DE0" w:rsidRPr="005A7FEB" w:rsidRDefault="00680E1D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5,010</w:t>
            </w:r>
          </w:p>
        </w:tc>
        <w:tc>
          <w:tcPr>
            <w:tcW w:w="135" w:type="pct"/>
          </w:tcPr>
          <w:p w14:paraId="76B78C7A" w14:textId="77777777" w:rsidR="00613DE0" w:rsidRPr="005A7FEB" w:rsidRDefault="00613DE0" w:rsidP="00613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77777777" w:rsidR="00613DE0" w:rsidRPr="005A7FEB" w:rsidRDefault="00613DE0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5,495</w:t>
            </w:r>
          </w:p>
        </w:tc>
      </w:tr>
    </w:tbl>
    <w:p w14:paraId="2424CD33" w14:textId="3192CBB8" w:rsidR="009C360A" w:rsidRDefault="009C360A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79E2277" w14:textId="389D1A27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E012BB9" w14:textId="0DF74515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221E741" w14:textId="49B1A465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EFC933A" w14:textId="7AA8FE6B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3553B8" w14:textId="58D995A1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E4E2EE3" w14:textId="08697570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0CAFB4A" w14:textId="1617292A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92FD96" w14:textId="4F17285A" w:rsidR="00CB2245" w:rsidRDefault="00CB2245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4"/>
        <w:gridCol w:w="271"/>
        <w:gridCol w:w="1086"/>
        <w:gridCol w:w="270"/>
        <w:gridCol w:w="9"/>
        <w:gridCol w:w="1166"/>
        <w:gridCol w:w="253"/>
        <w:gridCol w:w="24"/>
        <w:gridCol w:w="1151"/>
      </w:tblGrid>
      <w:tr w:rsidR="009C360A" w:rsidRPr="005A7FEB" w14:paraId="6B9F2293" w14:textId="77777777" w:rsidTr="009C360A">
        <w:tc>
          <w:tcPr>
            <w:tcW w:w="2161" w:type="pct"/>
          </w:tcPr>
          <w:p w14:paraId="21927C6F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304" w:type="pct"/>
            <w:gridSpan w:val="3"/>
          </w:tcPr>
          <w:p w14:paraId="0BBC8193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gridSpan w:val="2"/>
          </w:tcPr>
          <w:p w14:paraId="59C3904F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4"/>
          </w:tcPr>
          <w:p w14:paraId="3E841179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01F1" w:rsidRPr="005A7FEB" w14:paraId="1013C221" w14:textId="77777777" w:rsidTr="009C360A">
        <w:tc>
          <w:tcPr>
            <w:tcW w:w="2161" w:type="pct"/>
          </w:tcPr>
          <w:p w14:paraId="52FE5684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249DC33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669146A0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4F4782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  <w:gridSpan w:val="2"/>
          </w:tcPr>
          <w:p w14:paraId="72773FD5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D8C716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" w:type="pct"/>
          </w:tcPr>
          <w:p w14:paraId="0E5A88D0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23F43AB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601F1" w:rsidRPr="005A7FEB" w14:paraId="578C7842" w14:textId="77777777" w:rsidTr="00A0459A">
        <w:tc>
          <w:tcPr>
            <w:tcW w:w="2161" w:type="pct"/>
          </w:tcPr>
          <w:p w14:paraId="610B18A5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9"/>
          </w:tcPr>
          <w:p w14:paraId="01BD55AD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01F1" w:rsidRPr="005A7FEB" w14:paraId="73423BCF" w14:textId="77777777" w:rsidTr="009C360A">
        <w:tc>
          <w:tcPr>
            <w:tcW w:w="2161" w:type="pct"/>
          </w:tcPr>
          <w:p w14:paraId="42EE4E7A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4B456846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BE29FC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5D793E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01316A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BD18CF1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3118E6CC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35AF3A8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01F1" w:rsidRPr="005A7FEB" w14:paraId="4A54C848" w14:textId="77777777" w:rsidTr="009C360A">
        <w:tc>
          <w:tcPr>
            <w:tcW w:w="2161" w:type="pct"/>
          </w:tcPr>
          <w:p w14:paraId="4EFD74DA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9" w:type="pct"/>
          </w:tcPr>
          <w:p w14:paraId="6C78A463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4757F5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B0644B9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872448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D87A50A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C360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8" w:type="pct"/>
            <w:gridSpan w:val="2"/>
          </w:tcPr>
          <w:p w14:paraId="77D34406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EE5A0BF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01F1" w:rsidRPr="005A7FEB" w14:paraId="2EF4165A" w14:textId="77777777" w:rsidTr="009C360A">
        <w:tc>
          <w:tcPr>
            <w:tcW w:w="2161" w:type="pct"/>
          </w:tcPr>
          <w:p w14:paraId="3194469A" w14:textId="77777777" w:rsidR="00F601F1" w:rsidRPr="00CB2245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065509F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B2F5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2860FB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1D6050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504C2D1" w14:textId="77777777" w:rsidR="00F601F1" w:rsidRPr="00CB2245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  <w:tab w:val="decimal" w:pos="87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2B29908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8A577DC" w14:textId="77777777" w:rsidR="00F601F1" w:rsidRPr="00CB2245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01F1" w:rsidRPr="005A7FEB" w14:paraId="68A9FEA2" w14:textId="77777777" w:rsidTr="009C360A">
        <w:tc>
          <w:tcPr>
            <w:tcW w:w="2161" w:type="pct"/>
          </w:tcPr>
          <w:p w14:paraId="650A55F5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58907AFC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AED5D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00DE21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566D8E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BB5CB10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  <w:tab w:val="decimal" w:pos="87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283BDCA3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B8C190E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01F1" w:rsidRPr="005A7FEB" w14:paraId="73E980ED" w14:textId="77777777" w:rsidTr="009C360A">
        <w:tc>
          <w:tcPr>
            <w:tcW w:w="2161" w:type="pct"/>
          </w:tcPr>
          <w:p w14:paraId="5C9A70CE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9" w:type="pct"/>
          </w:tcPr>
          <w:p w14:paraId="2BE67484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5" w:type="pct"/>
          </w:tcPr>
          <w:p w14:paraId="4310B216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8CD06E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44" w:type="pct"/>
          </w:tcPr>
          <w:p w14:paraId="1F24EF05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6F24B63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8" w:type="pct"/>
            <w:gridSpan w:val="2"/>
          </w:tcPr>
          <w:p w14:paraId="7842F41F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B9C3D54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F601F1" w:rsidRPr="005A7FEB" w14:paraId="2E7EDB21" w14:textId="77777777" w:rsidTr="009C360A">
        <w:tc>
          <w:tcPr>
            <w:tcW w:w="2161" w:type="pct"/>
          </w:tcPr>
          <w:p w14:paraId="6003F3E4" w14:textId="77777777" w:rsidR="00F601F1" w:rsidRPr="005A7FEB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77777777" w:rsidR="00F601F1" w:rsidRPr="00554222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45" w:type="pct"/>
          </w:tcPr>
          <w:p w14:paraId="105F3047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144" w:type="pct"/>
          </w:tcPr>
          <w:p w14:paraId="5DDE8EC0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173FC8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C360A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48" w:type="pct"/>
            <w:gridSpan w:val="2"/>
          </w:tcPr>
          <w:p w14:paraId="1CF6A1F1" w14:textId="77777777" w:rsidR="00F601F1" w:rsidRPr="005A7FEB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77777777" w:rsidR="00F601F1" w:rsidRPr="005A7FEB" w:rsidRDefault="00F601F1" w:rsidP="00C7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</w:tr>
    </w:tbl>
    <w:p w14:paraId="53A93A28" w14:textId="02D7448B" w:rsidR="00F601F1" w:rsidRPr="00CB2245" w:rsidRDefault="00F601F1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E290113" w14:textId="77777777" w:rsidR="003E6A5C" w:rsidRPr="005B0BD4" w:rsidRDefault="003E6A5C" w:rsidP="00B94D59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261B0900" w14:textId="77777777" w:rsidR="0024744B" w:rsidRPr="005B0BD4" w:rsidRDefault="0024744B" w:rsidP="0024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6350955" w14:textId="77777777" w:rsidR="00617BA9" w:rsidRPr="005B0BD4" w:rsidRDefault="003E6A5C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B84E73"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การใช้เครื่องหมายการค้า</w:t>
      </w:r>
      <w:r w:rsidRPr="005B0BD4">
        <w:rPr>
          <w:rFonts w:ascii="Angsana New" w:hAnsi="Angsana New"/>
          <w:sz w:val="30"/>
          <w:szCs w:val="30"/>
          <w:cs/>
        </w:rPr>
        <w:t xml:space="preserve"> </w:t>
      </w:r>
    </w:p>
    <w:p w14:paraId="6BB3F4E4" w14:textId="77777777" w:rsidR="0024744B" w:rsidRPr="005B0BD4" w:rsidRDefault="0024744B" w:rsidP="00247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1C6C822" w14:textId="77777777" w:rsidR="00E751E4" w:rsidRPr="005B0BD4" w:rsidRDefault="00617BA9" w:rsidP="009C360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B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47169" w:rsidRPr="005B0BD4">
        <w:rPr>
          <w:rFonts w:ascii="Angsana New" w:hAnsi="Angsana New"/>
          <w:sz w:val="30"/>
          <w:szCs w:val="30"/>
        </w:rPr>
        <w:t>11</w:t>
      </w:r>
      <w:r w:rsidRPr="005B0BD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7169" w:rsidRPr="005B0BD4">
        <w:rPr>
          <w:rFonts w:ascii="Angsana New" w:hAnsi="Angsana New"/>
          <w:sz w:val="30"/>
          <w:szCs w:val="30"/>
        </w:rPr>
        <w:t>2</w:t>
      </w:r>
      <w:r w:rsidR="00D84A58" w:rsidRPr="005B0BD4">
        <w:rPr>
          <w:rFonts w:ascii="Angsana New" w:hAnsi="Angsana New"/>
          <w:sz w:val="30"/>
          <w:szCs w:val="30"/>
        </w:rPr>
        <w:t>550</w:t>
      </w:r>
      <w:r w:rsidRPr="005B0BD4">
        <w:rPr>
          <w:rFonts w:ascii="Angsana New" w:hAnsi="Angsana New"/>
          <w:sz w:val="30"/>
          <w:szCs w:val="30"/>
          <w:cs/>
        </w:rPr>
        <w:t xml:space="preserve"> บริษัททำ</w:t>
      </w:r>
      <w:r w:rsidR="006D7DB0" w:rsidRPr="005B0BD4">
        <w:rPr>
          <w:rFonts w:ascii="Angsana New" w:hAnsi="Angsana New"/>
          <w:sz w:val="30"/>
          <w:szCs w:val="30"/>
          <w:cs/>
        </w:rPr>
        <w:t>สัญญาการใช้เครื่องหมายการค้า</w:t>
      </w:r>
      <w:r w:rsidRPr="005B0BD4">
        <w:rPr>
          <w:rFonts w:ascii="Angsana New" w:hAnsi="Angsana New"/>
          <w:sz w:val="30"/>
          <w:szCs w:val="30"/>
          <w:cs/>
        </w:rPr>
        <w:t xml:space="preserve">กับ </w:t>
      </w:r>
      <w:r w:rsidRPr="005B0BD4">
        <w:rPr>
          <w:rFonts w:ascii="Angsana New" w:hAnsi="Angsana New"/>
          <w:sz w:val="30"/>
          <w:szCs w:val="30"/>
        </w:rPr>
        <w:t xml:space="preserve">Synnex Global Ltd. </w:t>
      </w:r>
      <w:r w:rsidRPr="005B0BD4">
        <w:rPr>
          <w:rFonts w:ascii="Angsana New" w:hAnsi="Angsana New"/>
          <w:sz w:val="30"/>
          <w:szCs w:val="30"/>
          <w:cs/>
        </w:rPr>
        <w:t>ซึ่งมีผลบังคับใช้</w:t>
      </w:r>
      <w:r w:rsidR="00D87B6A" w:rsidRPr="005B0BD4">
        <w:rPr>
          <w:rFonts w:ascii="Angsana New" w:hAnsi="Angsana New"/>
          <w:sz w:val="30"/>
          <w:szCs w:val="30"/>
          <w:cs/>
        </w:rPr>
        <w:t>ตั้งแต่</w:t>
      </w:r>
      <w:r w:rsidRPr="005B0BD4">
        <w:rPr>
          <w:rFonts w:ascii="Angsana New" w:hAnsi="Angsana New"/>
          <w:sz w:val="30"/>
          <w:szCs w:val="30"/>
          <w:cs/>
        </w:rPr>
        <w:t xml:space="preserve">ปี </w:t>
      </w:r>
      <w:r w:rsidR="00C47169" w:rsidRPr="005B0BD4">
        <w:rPr>
          <w:rFonts w:ascii="Angsana New" w:hAnsi="Angsana New"/>
          <w:sz w:val="30"/>
          <w:szCs w:val="30"/>
        </w:rPr>
        <w:t>2551</w:t>
      </w:r>
      <w:r w:rsidR="00596449" w:rsidRPr="005B0BD4">
        <w:rPr>
          <w:rFonts w:ascii="Angsana New" w:hAnsi="Angsana New"/>
          <w:sz w:val="30"/>
          <w:szCs w:val="30"/>
          <w:cs/>
        </w:rPr>
        <w:t xml:space="preserve"> เป็นต้นไป บริษัท</w:t>
      </w:r>
      <w:r w:rsidRPr="005B0BD4">
        <w:rPr>
          <w:rFonts w:ascii="Angsana New" w:hAnsi="Angsana New"/>
          <w:sz w:val="30"/>
          <w:szCs w:val="30"/>
          <w:cs/>
        </w:rPr>
        <w:t xml:space="preserve">สามารถใช้เครื่องหมายการค้าโดยไม่ต้องเสียค่าใช้จ่ายใดๆ ก็ต่อเมื่อกลุ่มซินเน็ค </w:t>
      </w:r>
      <w:r w:rsidR="00D77DB6" w:rsidRPr="005B0BD4">
        <w:rPr>
          <w:rFonts w:ascii="Angsana New" w:hAnsi="Angsana New"/>
          <w:sz w:val="30"/>
          <w:szCs w:val="30"/>
        </w:rPr>
        <w:t xml:space="preserve">  </w:t>
      </w:r>
      <w:r w:rsidR="00BB5A08" w:rsidRPr="005B0BD4">
        <w:rPr>
          <w:rFonts w:ascii="Angsana New" w:hAnsi="Angsana New"/>
          <w:sz w:val="30"/>
          <w:szCs w:val="30"/>
          <w:cs/>
        </w:rPr>
        <w:br/>
      </w:r>
      <w:r w:rsidR="00C974BB" w:rsidRPr="005B0BD4">
        <w:rPr>
          <w:rFonts w:ascii="Angsana New" w:hAnsi="Angsana New" w:hint="cs"/>
          <w:sz w:val="30"/>
          <w:szCs w:val="30"/>
          <w:cs/>
        </w:rPr>
        <w:t>(</w:t>
      </w:r>
      <w:r w:rsidRPr="005B0BD4">
        <w:rPr>
          <w:rFonts w:ascii="Angsana New" w:hAnsi="Angsana New"/>
          <w:sz w:val="30"/>
          <w:szCs w:val="30"/>
          <w:cs/>
        </w:rPr>
        <w:t xml:space="preserve">โดยถือหุ้นผ่านทาง </w:t>
      </w:r>
      <w:r w:rsidRPr="005B0BD4">
        <w:rPr>
          <w:rFonts w:ascii="Angsana New" w:hAnsi="Angsana New"/>
          <w:sz w:val="30"/>
          <w:szCs w:val="30"/>
        </w:rPr>
        <w:t>King’s Eye Investment</w:t>
      </w:r>
      <w:r w:rsidR="007065FA" w:rsidRPr="005B0BD4">
        <w:rPr>
          <w:rFonts w:ascii="Angsana New" w:hAnsi="Angsana New"/>
          <w:sz w:val="30"/>
          <w:szCs w:val="30"/>
        </w:rPr>
        <w:t>s</w:t>
      </w:r>
      <w:r w:rsidR="00C974BB" w:rsidRPr="005B0BD4">
        <w:rPr>
          <w:rFonts w:ascii="Angsana New" w:hAnsi="Angsana New"/>
          <w:sz w:val="30"/>
          <w:szCs w:val="30"/>
        </w:rPr>
        <w:t xml:space="preserve"> Ltd.</w:t>
      </w:r>
      <w:r w:rsidR="00C974BB" w:rsidRPr="005B0BD4">
        <w:rPr>
          <w:rFonts w:ascii="Angsana New" w:hAnsi="Angsana New" w:hint="cs"/>
          <w:sz w:val="30"/>
          <w:szCs w:val="30"/>
          <w:cs/>
        </w:rPr>
        <w:t xml:space="preserve">) </w:t>
      </w:r>
      <w:r w:rsidRPr="005B0BD4">
        <w:rPr>
          <w:rFonts w:ascii="Angsana New" w:hAnsi="Angsana New"/>
          <w:sz w:val="30"/>
          <w:szCs w:val="30"/>
          <w:cs/>
        </w:rPr>
        <w:t>ถือหุ้นอย่างน้อยร้อยละ 20 ของทุนจดทะเบียนที่เรียกชำระแล้วทั้งหมดของบริษัท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</w:t>
      </w:r>
      <w:r w:rsidR="00C974BB" w:rsidRPr="005B0BD4">
        <w:rPr>
          <w:rFonts w:ascii="Angsana New" w:hAnsi="Angsana New"/>
          <w:sz w:val="30"/>
          <w:szCs w:val="30"/>
        </w:rPr>
        <w:t xml:space="preserve">     </w:t>
      </w:r>
      <w:r w:rsidRPr="005B0BD4">
        <w:rPr>
          <w:rFonts w:ascii="Angsana New" w:hAnsi="Angsana New"/>
          <w:sz w:val="30"/>
          <w:szCs w:val="30"/>
          <w:cs/>
        </w:rPr>
        <w:t>กลุ่มซินเน็ค</w:t>
      </w:r>
    </w:p>
    <w:p w14:paraId="3C21A466" w14:textId="77777777" w:rsidR="00DF42B8" w:rsidRPr="005B0BD4" w:rsidRDefault="00DF42B8" w:rsidP="00DD77C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F72D428" w14:textId="77777777" w:rsidR="00A570EC" w:rsidRPr="005B0BD4" w:rsidRDefault="00FA17EA" w:rsidP="005858E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A570EC"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เช่าอาคาร</w:t>
      </w:r>
      <w:r w:rsidR="00CD049B"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และบริการอื่นๆ</w:t>
      </w:r>
    </w:p>
    <w:p w14:paraId="2341FDF1" w14:textId="77777777" w:rsidR="002E7C5E" w:rsidRPr="005B0BD4" w:rsidRDefault="002E7C5E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5B7C052" w14:textId="77777777" w:rsidR="00B45960" w:rsidRPr="005B0BD4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5B0BD4">
        <w:rPr>
          <w:rFonts w:ascii="Angsana New" w:hAnsi="Angsana New" w:hint="cs"/>
          <w:spacing w:val="6"/>
          <w:sz w:val="30"/>
          <w:szCs w:val="30"/>
          <w:cs/>
        </w:rPr>
        <w:t>บริษัทได้ทำสัญญาให้เช่าอาคารและบริการอื่นๆกับบริษัท</w:t>
      </w:r>
      <w:r w:rsidRPr="005B0BD4">
        <w:rPr>
          <w:rFonts w:ascii="Angsana New" w:hAnsi="Angsana New"/>
          <w:spacing w:val="6"/>
          <w:sz w:val="30"/>
          <w:szCs w:val="30"/>
        </w:rPr>
        <w:t xml:space="preserve"> 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พริซึ่ม โซลูชั่นส์ จำกัด โดยกำหนดอัตราค่าเช่าและบริการอื่นๆเป็นรายปี ในอัตราปีละ </w:t>
      </w:r>
      <w:r w:rsidRPr="005B0BD4">
        <w:rPr>
          <w:rFonts w:ascii="Angsana New" w:hAnsi="Angsana New"/>
          <w:spacing w:val="6"/>
          <w:sz w:val="30"/>
          <w:szCs w:val="30"/>
        </w:rPr>
        <w:t>1.8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กำหนดระยะเวลา </w:t>
      </w:r>
      <w:r w:rsidRPr="005B0BD4">
        <w:rPr>
          <w:rFonts w:ascii="Angsana New" w:hAnsi="Angsana New"/>
          <w:spacing w:val="6"/>
          <w:sz w:val="30"/>
          <w:szCs w:val="30"/>
        </w:rPr>
        <w:t>1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ปี ตั้งแต่วันที่ </w:t>
      </w:r>
      <w:r w:rsidRPr="005B0BD4">
        <w:rPr>
          <w:rFonts w:ascii="Angsana New" w:hAnsi="Angsana New"/>
          <w:spacing w:val="6"/>
          <w:sz w:val="30"/>
          <w:szCs w:val="30"/>
        </w:rPr>
        <w:t>1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มกราคม </w:t>
      </w:r>
      <w:r w:rsidRPr="005B0BD4">
        <w:rPr>
          <w:rFonts w:ascii="Angsana New" w:hAnsi="Angsana New"/>
          <w:spacing w:val="6"/>
          <w:sz w:val="30"/>
          <w:szCs w:val="30"/>
        </w:rPr>
        <w:t>2561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ถึงวันที่</w:t>
      </w:r>
      <w:r w:rsidRPr="005B0BD4">
        <w:rPr>
          <w:rFonts w:ascii="Angsana New" w:hAnsi="Angsana New"/>
          <w:spacing w:val="6"/>
          <w:sz w:val="30"/>
          <w:szCs w:val="30"/>
        </w:rPr>
        <w:t xml:space="preserve"> 31 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Pr="005B0BD4">
        <w:rPr>
          <w:rFonts w:ascii="Angsana New" w:hAnsi="Angsana New"/>
          <w:spacing w:val="6"/>
          <w:sz w:val="30"/>
          <w:szCs w:val="30"/>
        </w:rPr>
        <w:t>2561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และอัตราปีละ </w:t>
      </w:r>
      <w:r w:rsidRPr="005B0BD4">
        <w:rPr>
          <w:rFonts w:ascii="Angsana New" w:hAnsi="Angsana New"/>
          <w:spacing w:val="6"/>
          <w:sz w:val="30"/>
          <w:szCs w:val="30"/>
        </w:rPr>
        <w:t xml:space="preserve">0.84 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</w:t>
      </w:r>
      <w:r w:rsidRPr="005B0BD4">
        <w:rPr>
          <w:rFonts w:ascii="Angsana New" w:hAnsi="Angsana New"/>
          <w:spacing w:val="6"/>
          <w:sz w:val="30"/>
          <w:szCs w:val="30"/>
          <w:cs/>
        </w:rPr>
        <w:t xml:space="preserve">ตั้งแต่วันที่ </w:t>
      </w:r>
      <w:r w:rsidRPr="005B0BD4">
        <w:rPr>
          <w:rFonts w:ascii="Angsana New" w:hAnsi="Angsana New"/>
          <w:spacing w:val="6"/>
          <w:sz w:val="30"/>
          <w:szCs w:val="30"/>
        </w:rPr>
        <w:t>1</w:t>
      </w:r>
      <w:r w:rsidRPr="005B0BD4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5B0BD4">
        <w:rPr>
          <w:rFonts w:ascii="Angsana New" w:hAnsi="Angsana New"/>
          <w:spacing w:val="6"/>
          <w:sz w:val="30"/>
          <w:szCs w:val="30"/>
        </w:rPr>
        <w:t>2562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B0BD4">
        <w:rPr>
          <w:rFonts w:ascii="Angsana New" w:hAnsi="Angsana New"/>
          <w:spacing w:val="6"/>
          <w:sz w:val="30"/>
          <w:szCs w:val="30"/>
          <w:cs/>
        </w:rPr>
        <w:t>ถึงวันที่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B0BD4">
        <w:rPr>
          <w:rFonts w:ascii="Angsana New" w:hAnsi="Angsana New"/>
          <w:spacing w:val="6"/>
          <w:sz w:val="30"/>
          <w:szCs w:val="30"/>
        </w:rPr>
        <w:t>31</w:t>
      </w:r>
      <w:r w:rsidRPr="005B0BD4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Pr="005B0BD4">
        <w:rPr>
          <w:rFonts w:ascii="Angsana New" w:hAnsi="Angsana New"/>
          <w:spacing w:val="6"/>
          <w:sz w:val="30"/>
          <w:szCs w:val="30"/>
        </w:rPr>
        <w:t>2562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 xml:space="preserve"> สัญญาดังกล่าวสามารถต่ออายุสัญญาได้อัตโนมัติอีก </w:t>
      </w:r>
      <w:r w:rsidRPr="005B0BD4">
        <w:rPr>
          <w:rFonts w:ascii="Angsana New" w:hAnsi="Angsana New"/>
          <w:spacing w:val="6"/>
          <w:sz w:val="30"/>
          <w:szCs w:val="30"/>
        </w:rPr>
        <w:t xml:space="preserve">3 </w:t>
      </w:r>
      <w:r w:rsidRPr="005B0BD4">
        <w:rPr>
          <w:rFonts w:ascii="Angsana New" w:hAnsi="Angsana New" w:hint="cs"/>
          <w:spacing w:val="6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5F6B593F" w14:textId="293613C6" w:rsidR="00B57128" w:rsidRDefault="00B57128" w:rsidP="00BF3B7A">
      <w:pPr>
        <w:tabs>
          <w:tab w:val="clear" w:pos="227"/>
          <w:tab w:val="clear" w:pos="45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A14AAE" w14:textId="38BAAE15" w:rsidR="00CB2245" w:rsidRDefault="00CB2245" w:rsidP="00BF3B7A">
      <w:pPr>
        <w:tabs>
          <w:tab w:val="clear" w:pos="227"/>
          <w:tab w:val="clear" w:pos="45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B5304C" w14:textId="7E0AB730" w:rsidR="00CB2245" w:rsidRDefault="00CB2245" w:rsidP="00BF3B7A">
      <w:pPr>
        <w:tabs>
          <w:tab w:val="clear" w:pos="227"/>
          <w:tab w:val="clear" w:pos="45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2295B5" w14:textId="55D648E6" w:rsidR="00CB2245" w:rsidRDefault="00CB2245" w:rsidP="00BF3B7A">
      <w:pPr>
        <w:tabs>
          <w:tab w:val="clear" w:pos="227"/>
          <w:tab w:val="clear" w:pos="45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B77B0B" w14:textId="77777777" w:rsidR="00CB2245" w:rsidRDefault="00CB2245" w:rsidP="00BF3B7A">
      <w:pPr>
        <w:tabs>
          <w:tab w:val="clear" w:pos="227"/>
          <w:tab w:val="clear" w:pos="45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0F64FC" w14:textId="77777777" w:rsidR="00014A59" w:rsidRPr="005B0BD4" w:rsidRDefault="00BF3B7A" w:rsidP="001848E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B0BD4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3C0E5C"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>บันทึกข้อตกลง</w:t>
      </w:r>
      <w:r w:rsidR="00CA2DD2"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>บริการบริหารคลังสินค้าและจัดส่ง</w:t>
      </w:r>
    </w:p>
    <w:p w14:paraId="41A1D8E2" w14:textId="77777777" w:rsidR="00F4336B" w:rsidRPr="005B0BD4" w:rsidRDefault="00F4336B" w:rsidP="00D9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90A3EEC" w14:textId="77777777" w:rsidR="009430DE" w:rsidRPr="005B0BD4" w:rsidRDefault="0028134F" w:rsidP="00DD77C3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B0BD4">
        <w:rPr>
          <w:rFonts w:ascii="Angsana New" w:hAnsi="Angsana New"/>
          <w:sz w:val="30"/>
          <w:szCs w:val="30"/>
          <w:cs/>
        </w:rPr>
        <w:t>บริษัททำบันทึกข้อตกลงบริการบริหารคลังสินค้าและจัดส่งกับบริษัท ที.เค.เอส. สยามเพรส แมเนจเม้นท์ จำก</w:t>
      </w:r>
      <w:r w:rsidR="00FC7B2E" w:rsidRPr="005B0BD4">
        <w:rPr>
          <w:rFonts w:ascii="Angsana New" w:hAnsi="Angsana New"/>
          <w:sz w:val="30"/>
          <w:szCs w:val="30"/>
          <w:cs/>
        </w:rPr>
        <w:t xml:space="preserve">ัด กำหนดระยะเวลา </w:t>
      </w:r>
      <w:r w:rsidR="00FC7B2E" w:rsidRPr="005B0BD4">
        <w:rPr>
          <w:rFonts w:ascii="Angsana New" w:hAnsi="Angsana New"/>
          <w:sz w:val="30"/>
          <w:szCs w:val="30"/>
        </w:rPr>
        <w:t>3</w:t>
      </w:r>
      <w:r w:rsidRPr="005B0BD4">
        <w:rPr>
          <w:rFonts w:ascii="Angsana New" w:hAnsi="Angsana New"/>
          <w:sz w:val="30"/>
          <w:szCs w:val="30"/>
          <w:cs/>
        </w:rPr>
        <w:t xml:space="preserve"> ปี</w:t>
      </w:r>
      <w:r w:rsidR="00FC7B2E" w:rsidRPr="005B0BD4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="00FC7B2E" w:rsidRPr="005B0BD4">
        <w:rPr>
          <w:rFonts w:ascii="Angsana New" w:hAnsi="Angsana New"/>
          <w:sz w:val="30"/>
          <w:szCs w:val="30"/>
        </w:rPr>
        <w:t>1</w:t>
      </w:r>
      <w:r w:rsidR="00FC7B2E" w:rsidRPr="005B0BD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C7B2E" w:rsidRPr="005B0BD4">
        <w:rPr>
          <w:rFonts w:ascii="Angsana New" w:hAnsi="Angsana New"/>
          <w:sz w:val="30"/>
          <w:szCs w:val="30"/>
        </w:rPr>
        <w:t>25</w:t>
      </w:r>
      <w:r w:rsidR="004A24E0" w:rsidRPr="005B0BD4">
        <w:rPr>
          <w:rFonts w:ascii="Angsana New" w:hAnsi="Angsana New"/>
          <w:sz w:val="30"/>
          <w:szCs w:val="30"/>
        </w:rPr>
        <w:t>60</w:t>
      </w:r>
      <w:r w:rsidR="00FC7B2E" w:rsidRPr="005B0BD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FC7B2E" w:rsidRPr="005B0BD4">
        <w:rPr>
          <w:rFonts w:ascii="Angsana New" w:hAnsi="Angsana New"/>
          <w:sz w:val="30"/>
          <w:szCs w:val="30"/>
        </w:rPr>
        <w:t>31</w:t>
      </w:r>
      <w:r w:rsidR="00FC7B2E" w:rsidRPr="005B0BD4">
        <w:rPr>
          <w:rFonts w:ascii="Angsana New" w:hAnsi="Angsana New"/>
          <w:sz w:val="30"/>
          <w:szCs w:val="30"/>
          <w:cs/>
        </w:rPr>
        <w:t xml:space="preserve"> สิงหาคม </w:t>
      </w:r>
      <w:r w:rsidR="00FC7B2E" w:rsidRPr="005B0BD4">
        <w:rPr>
          <w:rFonts w:ascii="Angsana New" w:hAnsi="Angsana New"/>
          <w:sz w:val="30"/>
          <w:szCs w:val="30"/>
        </w:rPr>
        <w:t>25</w:t>
      </w:r>
      <w:r w:rsidR="004A24E0" w:rsidRPr="005B0BD4">
        <w:rPr>
          <w:rFonts w:ascii="Angsana New" w:hAnsi="Angsana New"/>
          <w:sz w:val="30"/>
          <w:szCs w:val="30"/>
        </w:rPr>
        <w:t>63</w:t>
      </w:r>
      <w:r w:rsidRPr="005B0BD4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</w:t>
      </w:r>
      <w:r w:rsidRPr="005B0BD4">
        <w:rPr>
          <w:rFonts w:ascii="Angsana New" w:hAnsi="Angsana New"/>
          <w:sz w:val="30"/>
          <w:szCs w:val="30"/>
        </w:rPr>
        <w:t xml:space="preserve">    </w:t>
      </w:r>
      <w:r w:rsidRPr="005B0BD4">
        <w:rPr>
          <w:rFonts w:ascii="Angsana New" w:hAnsi="Angsana New"/>
          <w:sz w:val="30"/>
          <w:szCs w:val="30"/>
          <w:cs/>
        </w:rPr>
        <w:t>รายเดือนในอัตราร้อยละ</w:t>
      </w:r>
      <w:r w:rsidRPr="005B0BD4">
        <w:rPr>
          <w:rFonts w:ascii="Angsana New" w:hAnsi="Angsana New"/>
          <w:color w:val="FFFFFF"/>
          <w:sz w:val="30"/>
          <w:szCs w:val="30"/>
        </w:rPr>
        <w:t>a</w:t>
      </w:r>
      <w:r w:rsidRPr="005B0BD4">
        <w:rPr>
          <w:rFonts w:ascii="Angsana New" w:hAnsi="Angsana New"/>
          <w:sz w:val="30"/>
          <w:szCs w:val="30"/>
          <w:cs/>
        </w:rPr>
        <w:t>2.00</w:t>
      </w:r>
      <w:r w:rsidRPr="005B0BD4">
        <w:rPr>
          <w:rFonts w:ascii="Angsana New" w:hAnsi="Angsana New"/>
          <w:color w:val="FFFFFF"/>
          <w:sz w:val="30"/>
          <w:szCs w:val="30"/>
        </w:rPr>
        <w:t>a</w:t>
      </w:r>
      <w:r w:rsidRPr="005B0BD4">
        <w:rPr>
          <w:rFonts w:ascii="Angsana New" w:hAnsi="Angsana New" w:hint="cs"/>
          <w:sz w:val="30"/>
          <w:szCs w:val="30"/>
          <w:cs/>
        </w:rPr>
        <w:t>ถึง</w:t>
      </w:r>
      <w:r w:rsidRPr="005B0BD4">
        <w:rPr>
          <w:rFonts w:ascii="Angsana New" w:hAnsi="Angsana New"/>
          <w:sz w:val="30"/>
          <w:szCs w:val="30"/>
        </w:rPr>
        <w:t xml:space="preserve"> </w:t>
      </w:r>
      <w:r w:rsidRPr="005B0BD4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5B0BD4">
        <w:rPr>
          <w:rFonts w:ascii="Angsana New" w:hAnsi="Angsana New"/>
          <w:sz w:val="30"/>
          <w:szCs w:val="30"/>
        </w:rPr>
        <w:t>3.00</w:t>
      </w:r>
      <w:r w:rsidRPr="005B0BD4">
        <w:rPr>
          <w:rFonts w:ascii="Angsana New" w:hAnsi="Angsana New"/>
          <w:color w:val="FFFFFF"/>
          <w:sz w:val="30"/>
          <w:szCs w:val="30"/>
        </w:rPr>
        <w:t>a</w:t>
      </w:r>
      <w:r w:rsidRPr="005B0BD4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  <w:r w:rsidRPr="005B0BD4">
        <w:rPr>
          <w:rFonts w:ascii="Angsana New" w:hAnsi="Angsana New" w:hint="cs"/>
          <w:sz w:val="30"/>
          <w:szCs w:val="30"/>
          <w:cs/>
        </w:rPr>
        <w:t>และ</w:t>
      </w:r>
      <w:r w:rsidR="007065FA" w:rsidRPr="005B0BD4">
        <w:rPr>
          <w:rFonts w:ascii="Angsana New" w:hAnsi="Angsana New" w:hint="cs"/>
          <w:sz w:val="30"/>
          <w:szCs w:val="30"/>
          <w:cs/>
        </w:rPr>
        <w:t>สามารถ</w:t>
      </w:r>
      <w:r w:rsidRPr="005B0BD4">
        <w:rPr>
          <w:rFonts w:ascii="Angsana New" w:hAnsi="Angsana New" w:hint="cs"/>
          <w:sz w:val="30"/>
          <w:szCs w:val="30"/>
          <w:cs/>
        </w:rPr>
        <w:t>ต่ออายุ</w:t>
      </w:r>
      <w:r w:rsidR="007065FA" w:rsidRPr="005B0BD4">
        <w:rPr>
          <w:rFonts w:ascii="Angsana New" w:hAnsi="Angsana New" w:hint="cs"/>
          <w:sz w:val="30"/>
          <w:szCs w:val="30"/>
          <w:cs/>
        </w:rPr>
        <w:t>สัญญาได้</w:t>
      </w:r>
      <w:r w:rsidRPr="005B0BD4">
        <w:rPr>
          <w:rFonts w:ascii="Angsana New" w:hAnsi="Angsana New" w:hint="cs"/>
          <w:sz w:val="30"/>
          <w:szCs w:val="30"/>
          <w:cs/>
        </w:rPr>
        <w:t>อัตโนมัติ</w:t>
      </w:r>
      <w:r w:rsidR="007065FA" w:rsidRPr="005B0BD4">
        <w:rPr>
          <w:rFonts w:ascii="Angsana New" w:hAnsi="Angsana New" w:hint="cs"/>
          <w:sz w:val="30"/>
          <w:szCs w:val="30"/>
          <w:cs/>
        </w:rPr>
        <w:t>อีก</w:t>
      </w:r>
      <w:r w:rsidRPr="005B0BD4">
        <w:rPr>
          <w:rFonts w:ascii="Angsana New" w:hAnsi="Angsana New" w:hint="cs"/>
          <w:sz w:val="30"/>
          <w:szCs w:val="30"/>
          <w:cs/>
        </w:rPr>
        <w:t xml:space="preserve"> </w:t>
      </w:r>
      <w:r w:rsidRPr="005B0BD4">
        <w:rPr>
          <w:rFonts w:ascii="Angsana New" w:hAnsi="Angsana New"/>
          <w:sz w:val="30"/>
          <w:szCs w:val="30"/>
        </w:rPr>
        <w:t xml:space="preserve">3 </w:t>
      </w:r>
      <w:r w:rsidRPr="005B0BD4">
        <w:rPr>
          <w:rFonts w:ascii="Angsana New" w:hAnsi="Angsana New" w:hint="cs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191CE85C" w14:textId="77777777" w:rsidR="00D87E77" w:rsidRPr="005B0BD4" w:rsidRDefault="00D87E77" w:rsidP="00DD77C3">
      <w:pPr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050AD862" w14:textId="77777777" w:rsidR="00D87E77" w:rsidRPr="005B0BD4" w:rsidRDefault="00D87E77" w:rsidP="00D87E7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สัญญาว่าจ้างจัดเก็บและส่งสินค้า</w:t>
      </w:r>
    </w:p>
    <w:p w14:paraId="0C1BDB9B" w14:textId="77777777" w:rsidR="00D87E77" w:rsidRPr="005B0BD4" w:rsidRDefault="00D87E77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3C47F09" w14:textId="77777777" w:rsidR="00D87E77" w:rsidRPr="005B0BD4" w:rsidRDefault="00D87E77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BD4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5B0BD4">
        <w:rPr>
          <w:rFonts w:ascii="Angsana New" w:hAnsi="Angsana New"/>
          <w:sz w:val="30"/>
          <w:szCs w:val="30"/>
          <w:cs/>
        </w:rPr>
        <w:t>ว่าจ้างจัดเก็บและส่งสินค้า</w:t>
      </w:r>
      <w:r w:rsidRPr="005B0BD4">
        <w:rPr>
          <w:rFonts w:ascii="Angsana New" w:hAnsi="Angsana New" w:hint="cs"/>
          <w:sz w:val="30"/>
          <w:szCs w:val="30"/>
          <w:cs/>
        </w:rPr>
        <w:t>กับบริษัท</w:t>
      </w:r>
      <w:r w:rsidRPr="005B0BD4">
        <w:rPr>
          <w:rFonts w:ascii="Angsana New" w:hAnsi="Angsana New"/>
          <w:sz w:val="30"/>
          <w:szCs w:val="30"/>
        </w:rPr>
        <w:t xml:space="preserve"> </w:t>
      </w:r>
      <w:r w:rsidRPr="005B0BD4">
        <w:rPr>
          <w:rFonts w:ascii="Angsana New" w:hAnsi="Angsana New"/>
          <w:sz w:val="30"/>
          <w:szCs w:val="30"/>
          <w:cs/>
        </w:rPr>
        <w:t>ที.เค.เอส. สยามเพรส แมเนจเม้นท์</w:t>
      </w:r>
      <w:r w:rsidRPr="005B0BD4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กำหนดระยะเวลา </w:t>
      </w:r>
      <w:r w:rsidR="005A7FEB" w:rsidRPr="005B0BD4">
        <w:rPr>
          <w:rFonts w:ascii="Angsana New" w:hAnsi="Angsana New"/>
          <w:sz w:val="30"/>
          <w:szCs w:val="30"/>
        </w:rPr>
        <w:t>9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 เดือน ตั้งแต่วันที่ </w:t>
      </w:r>
      <w:r w:rsidR="005A7FEB" w:rsidRPr="005B0BD4">
        <w:rPr>
          <w:rFonts w:ascii="Angsana New" w:hAnsi="Angsana New"/>
          <w:sz w:val="30"/>
          <w:szCs w:val="30"/>
        </w:rPr>
        <w:t>2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A7FEB" w:rsidRPr="005B0BD4">
        <w:rPr>
          <w:rFonts w:ascii="Angsana New" w:hAnsi="Angsana New"/>
          <w:sz w:val="30"/>
          <w:szCs w:val="30"/>
        </w:rPr>
        <w:t>2561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5A7FEB" w:rsidRPr="005B0BD4">
        <w:rPr>
          <w:rFonts w:ascii="Angsana New" w:hAnsi="Angsana New"/>
          <w:sz w:val="30"/>
          <w:szCs w:val="30"/>
        </w:rPr>
        <w:t xml:space="preserve">31 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7FEB" w:rsidRPr="005B0BD4">
        <w:rPr>
          <w:rFonts w:ascii="Angsana New" w:hAnsi="Angsana New"/>
          <w:sz w:val="30"/>
          <w:szCs w:val="30"/>
        </w:rPr>
        <w:t>2562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 </w:t>
      </w:r>
      <w:r w:rsidRPr="005B0BD4">
        <w:rPr>
          <w:rFonts w:ascii="Angsana New" w:hAnsi="Angsana New" w:hint="cs"/>
          <w:sz w:val="30"/>
          <w:szCs w:val="30"/>
          <w:cs/>
        </w:rPr>
        <w:t>โดยกำหนดอัตราค่า</w:t>
      </w:r>
      <w:r w:rsidR="00CD0D20" w:rsidRPr="005B0BD4">
        <w:rPr>
          <w:rFonts w:ascii="Angsana New" w:hAnsi="Angsana New" w:hint="cs"/>
          <w:sz w:val="30"/>
          <w:szCs w:val="30"/>
          <w:cs/>
        </w:rPr>
        <w:t>บริห</w:t>
      </w:r>
      <w:r w:rsidRPr="005B0BD4">
        <w:rPr>
          <w:rFonts w:ascii="Angsana New" w:hAnsi="Angsana New" w:hint="cs"/>
          <w:sz w:val="30"/>
          <w:szCs w:val="30"/>
          <w:cs/>
        </w:rPr>
        <w:t>าร</w:t>
      </w:r>
      <w:r w:rsidR="00CD0D20" w:rsidRPr="005B0BD4">
        <w:rPr>
          <w:rFonts w:ascii="Angsana New" w:hAnsi="Angsana New" w:hint="cs"/>
          <w:sz w:val="30"/>
          <w:szCs w:val="30"/>
          <w:cs/>
        </w:rPr>
        <w:t>จัดการ</w:t>
      </w:r>
      <w:r w:rsidRPr="005B0BD4">
        <w:rPr>
          <w:rFonts w:ascii="Angsana New" w:hAnsi="Angsana New" w:hint="cs"/>
          <w:sz w:val="30"/>
          <w:szCs w:val="30"/>
          <w:cs/>
        </w:rPr>
        <w:t xml:space="preserve">เป็นรายเดือน </w:t>
      </w:r>
      <w:r w:rsidR="005A7FEB" w:rsidRPr="005B0BD4">
        <w:rPr>
          <w:rFonts w:ascii="Angsana New" w:hAnsi="Angsana New" w:hint="cs"/>
          <w:sz w:val="30"/>
          <w:szCs w:val="30"/>
          <w:cs/>
        </w:rPr>
        <w:t xml:space="preserve">      </w:t>
      </w:r>
      <w:r w:rsidRPr="005B0BD4">
        <w:rPr>
          <w:rFonts w:ascii="Angsana New" w:hAnsi="Angsana New" w:hint="cs"/>
          <w:sz w:val="30"/>
          <w:szCs w:val="30"/>
          <w:cs/>
        </w:rPr>
        <w:t>ในอัตรา</w:t>
      </w:r>
      <w:r w:rsidR="00CD0D20" w:rsidRPr="005B0BD4">
        <w:rPr>
          <w:rFonts w:ascii="Angsana New" w:hAnsi="Angsana New"/>
          <w:sz w:val="30"/>
          <w:szCs w:val="30"/>
          <w:cs/>
        </w:rPr>
        <w:t>ร้อยละ</w:t>
      </w:r>
      <w:r w:rsidR="00CD0D20" w:rsidRPr="005B0BD4">
        <w:rPr>
          <w:rFonts w:ascii="Angsana New" w:hAnsi="Angsana New" w:hint="cs"/>
          <w:sz w:val="30"/>
          <w:szCs w:val="30"/>
          <w:cs/>
        </w:rPr>
        <w:t xml:space="preserve"> </w:t>
      </w:r>
      <w:r w:rsidR="00CD0D20" w:rsidRPr="005B0BD4">
        <w:rPr>
          <w:rFonts w:ascii="Angsana New" w:hAnsi="Angsana New"/>
          <w:sz w:val="30"/>
          <w:szCs w:val="30"/>
        </w:rPr>
        <w:t xml:space="preserve">0.34 </w:t>
      </w:r>
      <w:r w:rsidR="00CD0D20" w:rsidRPr="005B0BD4">
        <w:rPr>
          <w:rFonts w:ascii="Angsana New" w:hAnsi="Angsana New"/>
          <w:sz w:val="30"/>
          <w:szCs w:val="30"/>
          <w:cs/>
        </w:rPr>
        <w:t>ของราคาขายไม่รวมภาษีมูลค่าเพิ่ม</w:t>
      </w:r>
      <w:r w:rsidR="00CD0D20" w:rsidRPr="005B0BD4">
        <w:rPr>
          <w:rFonts w:ascii="Angsana New" w:hAnsi="Angsana New" w:hint="cs"/>
          <w:sz w:val="30"/>
          <w:szCs w:val="30"/>
          <w:cs/>
        </w:rPr>
        <w:t xml:space="preserve"> และค่าขนส่งตามจริง</w:t>
      </w:r>
      <w:r w:rsidR="00CD0D20" w:rsidRPr="005B0BD4">
        <w:rPr>
          <w:rFonts w:ascii="Angsana New" w:hAnsi="Angsana New"/>
          <w:sz w:val="30"/>
          <w:szCs w:val="30"/>
          <w:cs/>
        </w:rPr>
        <w:t xml:space="preserve"> </w:t>
      </w:r>
      <w:r w:rsidR="00CD0D20" w:rsidRPr="005B0BD4">
        <w:rPr>
          <w:rFonts w:ascii="Angsana New" w:hAnsi="Angsana New" w:hint="cs"/>
          <w:sz w:val="30"/>
          <w:szCs w:val="30"/>
          <w:cs/>
        </w:rPr>
        <w:t>หาก</w:t>
      </w:r>
      <w:r w:rsidRPr="005B0BD4">
        <w:rPr>
          <w:rFonts w:ascii="Angsana New" w:hAnsi="Angsana New" w:hint="cs"/>
          <w:sz w:val="30"/>
          <w:szCs w:val="30"/>
          <w:cs/>
        </w:rPr>
        <w:t>ฝ่ายหนึ่งฝ่ายใด</w:t>
      </w:r>
      <w:r w:rsidR="00CD0D20" w:rsidRPr="005B0BD4">
        <w:rPr>
          <w:rFonts w:ascii="Angsana New" w:hAnsi="Angsana New" w:hint="cs"/>
          <w:sz w:val="30"/>
          <w:szCs w:val="30"/>
          <w:cs/>
        </w:rPr>
        <w:t>ประสงค์จะขอบอกเลิกสัญญาก่อนครบกำหนดสามารถทำได้โดยการ</w:t>
      </w:r>
      <w:r w:rsidRPr="005B0BD4">
        <w:rPr>
          <w:rFonts w:ascii="Angsana New" w:hAnsi="Angsana New" w:hint="cs"/>
          <w:sz w:val="30"/>
          <w:szCs w:val="30"/>
          <w:cs/>
        </w:rPr>
        <w:t>แจ้งให้ทราบ</w:t>
      </w:r>
      <w:r w:rsidR="00CD0D20" w:rsidRPr="005B0BD4">
        <w:rPr>
          <w:rFonts w:ascii="Angsana New" w:hAnsi="Angsana New" w:hint="cs"/>
          <w:sz w:val="30"/>
          <w:szCs w:val="30"/>
          <w:cs/>
        </w:rPr>
        <w:t xml:space="preserve">ล่วงหน้าไม่น้อยกว่า </w:t>
      </w:r>
      <w:r w:rsidR="00CD0D20" w:rsidRPr="005B0BD4">
        <w:rPr>
          <w:rFonts w:ascii="Angsana New" w:hAnsi="Angsana New"/>
          <w:sz w:val="30"/>
          <w:szCs w:val="30"/>
        </w:rPr>
        <w:t xml:space="preserve">2 </w:t>
      </w:r>
      <w:r w:rsidR="00CD0D20" w:rsidRPr="005B0BD4">
        <w:rPr>
          <w:rFonts w:ascii="Angsana New" w:hAnsi="Angsana New" w:hint="cs"/>
          <w:sz w:val="30"/>
          <w:szCs w:val="30"/>
          <w:cs/>
        </w:rPr>
        <w:t>เดือน</w:t>
      </w:r>
    </w:p>
    <w:p w14:paraId="444A38D0" w14:textId="181562A7" w:rsidR="00B45960" w:rsidRDefault="00B45960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E725468" w14:textId="77777777" w:rsidR="00B45960" w:rsidRPr="005B0BD4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0BD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 w:rsidRPr="005B0BD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31D199C" w14:textId="77777777" w:rsidR="00B45960" w:rsidRPr="005B0BD4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E6C4B03" w14:textId="77777777" w:rsidR="00B45960" w:rsidRPr="005B0BD4" w:rsidRDefault="00B45960" w:rsidP="00B4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5B0BD4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ในเดือนมกราคม </w:t>
      </w:r>
      <w:r w:rsidRPr="005B0BD4">
        <w:rPr>
          <w:rFonts w:ascii="Angsana New" w:hAnsi="Angsana New"/>
          <w:spacing w:val="-2"/>
          <w:sz w:val="30"/>
          <w:szCs w:val="30"/>
        </w:rPr>
        <w:t xml:space="preserve">2562 </w:t>
      </w:r>
      <w:r w:rsidRPr="005B0BD4">
        <w:rPr>
          <w:rFonts w:ascii="Angsana New" w:hAnsi="Angsana New"/>
          <w:spacing w:val="-2"/>
          <w:sz w:val="30"/>
          <w:szCs w:val="30"/>
          <w:cs/>
        </w:rPr>
        <w:t>บริษัทได้ทำสัญญาว่าจ้างการบริการ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>ทางด้านเทคนิคก่อนและหลังการขายแก่สินค้า</w:t>
      </w:r>
      <w:r w:rsidRPr="005B0BD4">
        <w:rPr>
          <w:rFonts w:ascii="Angsana New" w:hAnsi="Angsana New"/>
          <w:spacing w:val="-2"/>
          <w:sz w:val="30"/>
          <w:szCs w:val="30"/>
          <w:cs/>
        </w:rPr>
        <w:t>ที่ผู้รับบริการเป็นผู้จัดจำหน่ายกับบริษัท พริซึ่ม</w:t>
      </w:r>
      <w:r w:rsidRPr="005B0BD4">
        <w:rPr>
          <w:rFonts w:ascii="Angsana New" w:hAnsi="Angsana New"/>
          <w:spacing w:val="-2"/>
          <w:sz w:val="30"/>
          <w:szCs w:val="30"/>
        </w:rPr>
        <w:t xml:space="preserve"> </w:t>
      </w:r>
      <w:r w:rsidRPr="005B0BD4">
        <w:rPr>
          <w:rFonts w:ascii="Angsana New" w:hAnsi="Angsana New"/>
          <w:spacing w:val="-2"/>
          <w:sz w:val="30"/>
          <w:szCs w:val="30"/>
          <w:cs/>
        </w:rPr>
        <w:t>โซลูชั่นส์ จำกัด กำหนดระยะเวลา 1 ปีตั้งแต่วันที่ 1 มกราคม 2562 ถึงวันที่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B0BD4">
        <w:rPr>
          <w:rFonts w:ascii="Angsana New" w:hAnsi="Angsana New"/>
          <w:spacing w:val="-2"/>
          <w:sz w:val="30"/>
          <w:szCs w:val="30"/>
          <w:cs/>
        </w:rPr>
        <w:t>31 ธันวาคม 2562 โดยกำหนดอัตราค่าบริการเป็นรายเดือน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Pr="005B0BD4">
        <w:rPr>
          <w:rFonts w:ascii="Angsana New" w:hAnsi="Angsana New"/>
          <w:spacing w:val="-2"/>
          <w:sz w:val="30"/>
          <w:szCs w:val="30"/>
          <w:cs/>
        </w:rPr>
        <w:t xml:space="preserve"> 0.03</w:t>
      </w:r>
      <w:r w:rsidRPr="005B0BD4">
        <w:rPr>
          <w:rFonts w:ascii="Angsana New" w:hAnsi="Angsana New"/>
          <w:spacing w:val="-2"/>
          <w:sz w:val="30"/>
          <w:szCs w:val="30"/>
        </w:rPr>
        <w:t xml:space="preserve"> </w:t>
      </w:r>
      <w:r w:rsidRPr="005B0BD4">
        <w:rPr>
          <w:rFonts w:ascii="Angsana New" w:hAnsi="Angsana New"/>
          <w:spacing w:val="-2"/>
          <w:sz w:val="30"/>
          <w:szCs w:val="30"/>
          <w:cs/>
        </w:rPr>
        <w:t>ของยอดขายรวมของผู้รับบริการ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 xml:space="preserve"> สัญญาดังกล่าวสามารถขอบอกเลิกก่อนครบกำหนด</w:t>
      </w:r>
      <w:r w:rsidRPr="005B0BD4">
        <w:rPr>
          <w:rFonts w:ascii="Angsana New" w:hAnsi="Angsana New"/>
          <w:spacing w:val="-2"/>
          <w:sz w:val="30"/>
          <w:szCs w:val="30"/>
        </w:rPr>
        <w:t xml:space="preserve"> 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Pr="005B0BD4">
        <w:rPr>
          <w:rFonts w:ascii="Angsana New" w:hAnsi="Angsana New"/>
          <w:spacing w:val="-2"/>
          <w:sz w:val="30"/>
          <w:szCs w:val="30"/>
        </w:rPr>
        <w:t xml:space="preserve">30 </w:t>
      </w:r>
      <w:r w:rsidRPr="005B0BD4">
        <w:rPr>
          <w:rFonts w:ascii="Angsana New" w:hAnsi="Angsana New" w:hint="cs"/>
          <w:spacing w:val="-2"/>
          <w:sz w:val="30"/>
          <w:szCs w:val="30"/>
          <w:cs/>
        </w:rPr>
        <w:t>วัน</w:t>
      </w:r>
    </w:p>
    <w:p w14:paraId="4EB0B74D" w14:textId="77777777" w:rsidR="000B1E19" w:rsidRDefault="000B1E19" w:rsidP="00D8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6827EDC" w14:textId="77777777" w:rsidR="008815F3" w:rsidRPr="005B0BD4" w:rsidRDefault="004A24E0" w:rsidP="008815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B0BD4">
        <w:rPr>
          <w:rFonts w:ascii="Angsana New" w:hAnsi="Angsana New"/>
          <w:sz w:val="30"/>
          <w:szCs w:val="30"/>
          <w:u w:val="none"/>
        </w:rPr>
        <w:t>5</w:t>
      </w:r>
      <w:r w:rsidR="008815F3" w:rsidRPr="005B0BD4">
        <w:rPr>
          <w:rFonts w:ascii="Angsana New" w:hAnsi="Angsana New"/>
          <w:sz w:val="30"/>
          <w:szCs w:val="30"/>
          <w:u w:val="none"/>
          <w:cs/>
        </w:rPr>
        <w:tab/>
        <w:t>เงินสดและรายการเทียบเท่าเงินสด</w:t>
      </w:r>
    </w:p>
    <w:p w14:paraId="27497B84" w14:textId="77777777" w:rsidR="008815F3" w:rsidRPr="005B0BD4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24"/>
          <w:szCs w:val="24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4481"/>
        <w:gridCol w:w="999"/>
        <w:gridCol w:w="236"/>
        <w:gridCol w:w="1035"/>
        <w:gridCol w:w="270"/>
        <w:gridCol w:w="999"/>
        <w:gridCol w:w="270"/>
        <w:gridCol w:w="999"/>
      </w:tblGrid>
      <w:tr w:rsidR="008815F3" w:rsidRPr="005B0BD4" w14:paraId="52E220F4" w14:textId="77777777" w:rsidTr="00B94D59">
        <w:tc>
          <w:tcPr>
            <w:tcW w:w="4481" w:type="dxa"/>
          </w:tcPr>
          <w:p w14:paraId="49143644" w14:textId="77777777" w:rsidR="008815F3" w:rsidRPr="005B0BD4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2772BB33" w14:textId="77777777" w:rsidR="008815F3" w:rsidRPr="005B0BD4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0B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B0B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846DF6" w14:textId="77777777" w:rsidR="008815F3" w:rsidRPr="005B0BD4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E7B7FC9" w14:textId="77777777" w:rsidR="008815F3" w:rsidRPr="005B0BD4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B0B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B0B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94D14" w:rsidRPr="005B0BD4" w14:paraId="00E6DF6E" w14:textId="77777777" w:rsidTr="00B94D59">
        <w:tc>
          <w:tcPr>
            <w:tcW w:w="4481" w:type="dxa"/>
          </w:tcPr>
          <w:p w14:paraId="48170FCD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37C5F92D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40F4F4AF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BC667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BD71551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5598B3B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3F493A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E8F40A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B0BD4" w14:paraId="3CE82128" w14:textId="77777777" w:rsidTr="00B94D59">
        <w:tc>
          <w:tcPr>
            <w:tcW w:w="4481" w:type="dxa"/>
          </w:tcPr>
          <w:p w14:paraId="3416307D" w14:textId="77777777" w:rsidR="00385D7B" w:rsidRPr="005B0BD4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8" w:type="dxa"/>
            <w:gridSpan w:val="7"/>
          </w:tcPr>
          <w:p w14:paraId="524F07B9" w14:textId="77777777" w:rsidR="00385D7B" w:rsidRPr="005B0BD4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D14" w:rsidRPr="005B0BD4" w14:paraId="4E022354" w14:textId="77777777" w:rsidTr="00B94D59">
        <w:tc>
          <w:tcPr>
            <w:tcW w:w="4481" w:type="dxa"/>
          </w:tcPr>
          <w:p w14:paraId="304CCEB4" w14:textId="77777777" w:rsidR="00E94D14" w:rsidRPr="005B0BD4" w:rsidRDefault="00E94D14" w:rsidP="00E94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BD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9" w:type="dxa"/>
          </w:tcPr>
          <w:p w14:paraId="0DA29AB2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BD4">
              <w:rPr>
                <w:rFonts w:ascii="Angsana New" w:hAnsi="Angsana New"/>
                <w:sz w:val="30"/>
                <w:szCs w:val="30"/>
                <w:lang w:bidi="th-TH"/>
              </w:rPr>
              <w:t>16,332</w:t>
            </w:r>
          </w:p>
        </w:tc>
        <w:tc>
          <w:tcPr>
            <w:tcW w:w="236" w:type="dxa"/>
          </w:tcPr>
          <w:p w14:paraId="32156732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24BC68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BD4">
              <w:rPr>
                <w:rFonts w:ascii="Angsana New" w:hAnsi="Angsana New"/>
                <w:sz w:val="30"/>
                <w:szCs w:val="30"/>
                <w:lang w:bidi="th-TH"/>
              </w:rPr>
              <w:t>40,729</w:t>
            </w:r>
          </w:p>
        </w:tc>
        <w:tc>
          <w:tcPr>
            <w:tcW w:w="270" w:type="dxa"/>
          </w:tcPr>
          <w:p w14:paraId="6E5CDA6A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7B33FF6D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16,317</w:t>
            </w:r>
          </w:p>
        </w:tc>
        <w:tc>
          <w:tcPr>
            <w:tcW w:w="270" w:type="dxa"/>
          </w:tcPr>
          <w:p w14:paraId="14DB0098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B294C5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40,704</w:t>
            </w:r>
          </w:p>
        </w:tc>
      </w:tr>
      <w:tr w:rsidR="00E94D14" w:rsidRPr="005B0BD4" w14:paraId="21CB9222" w14:textId="77777777" w:rsidTr="00B94D59">
        <w:tc>
          <w:tcPr>
            <w:tcW w:w="4481" w:type="dxa"/>
          </w:tcPr>
          <w:p w14:paraId="43123E95" w14:textId="77777777" w:rsidR="00E94D14" w:rsidRPr="005B0BD4" w:rsidRDefault="00E94D14" w:rsidP="00E94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BD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9" w:type="dxa"/>
          </w:tcPr>
          <w:p w14:paraId="2DF7B7A4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88,730</w:t>
            </w:r>
          </w:p>
        </w:tc>
        <w:tc>
          <w:tcPr>
            <w:tcW w:w="236" w:type="dxa"/>
          </w:tcPr>
          <w:p w14:paraId="134CDC6F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06B1373D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36,231</w:t>
            </w:r>
          </w:p>
        </w:tc>
        <w:tc>
          <w:tcPr>
            <w:tcW w:w="270" w:type="dxa"/>
          </w:tcPr>
          <w:p w14:paraId="57A0D961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0C03D3F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BD4">
              <w:rPr>
                <w:rFonts w:ascii="Angsana New" w:hAnsi="Angsana New"/>
                <w:sz w:val="30"/>
                <w:szCs w:val="30"/>
                <w:lang w:val="en-US" w:bidi="th-TH"/>
              </w:rPr>
              <w:t>88,629</w:t>
            </w:r>
          </w:p>
        </w:tc>
        <w:tc>
          <w:tcPr>
            <w:tcW w:w="270" w:type="dxa"/>
          </w:tcPr>
          <w:p w14:paraId="79FA8003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0DE309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BD4">
              <w:rPr>
                <w:rFonts w:ascii="Angsana New" w:hAnsi="Angsana New"/>
                <w:sz w:val="30"/>
                <w:szCs w:val="30"/>
                <w:lang w:val="en-US" w:bidi="th-TH"/>
              </w:rPr>
              <w:t>36,223</w:t>
            </w:r>
          </w:p>
        </w:tc>
      </w:tr>
      <w:tr w:rsidR="00E94D14" w:rsidRPr="005B0BD4" w14:paraId="5D899A77" w14:textId="77777777" w:rsidTr="00B94D59">
        <w:tc>
          <w:tcPr>
            <w:tcW w:w="4481" w:type="dxa"/>
          </w:tcPr>
          <w:p w14:paraId="19B1EF3B" w14:textId="77777777" w:rsidR="00E94D14" w:rsidRPr="005B0BD4" w:rsidRDefault="00E94D14" w:rsidP="00E94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0BD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9" w:type="dxa"/>
          </w:tcPr>
          <w:p w14:paraId="5A336BD8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60,999</w:t>
            </w:r>
          </w:p>
        </w:tc>
        <w:tc>
          <w:tcPr>
            <w:tcW w:w="236" w:type="dxa"/>
          </w:tcPr>
          <w:p w14:paraId="01BD2D44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7E3D7A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179,891</w:t>
            </w:r>
          </w:p>
        </w:tc>
        <w:tc>
          <w:tcPr>
            <w:tcW w:w="270" w:type="dxa"/>
          </w:tcPr>
          <w:p w14:paraId="73095EDD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9894A8E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54,755</w:t>
            </w:r>
          </w:p>
        </w:tc>
        <w:tc>
          <w:tcPr>
            <w:tcW w:w="270" w:type="dxa"/>
          </w:tcPr>
          <w:p w14:paraId="32FE169C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8B61D29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166,941</w:t>
            </w:r>
          </w:p>
        </w:tc>
      </w:tr>
      <w:tr w:rsidR="00E94D14" w:rsidRPr="005B0BD4" w14:paraId="209F6983" w14:textId="77777777" w:rsidTr="00B94D59">
        <w:trPr>
          <w:trHeight w:val="60"/>
        </w:trPr>
        <w:tc>
          <w:tcPr>
            <w:tcW w:w="4481" w:type="dxa"/>
          </w:tcPr>
          <w:p w14:paraId="02F7A8A4" w14:textId="77777777" w:rsidR="00E94D14" w:rsidRPr="005B0BD4" w:rsidRDefault="00E94D14" w:rsidP="00E94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20D5425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166,061</w:t>
            </w:r>
          </w:p>
        </w:tc>
        <w:tc>
          <w:tcPr>
            <w:tcW w:w="236" w:type="dxa"/>
          </w:tcPr>
          <w:p w14:paraId="046214F8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1CB2C82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256,851</w:t>
            </w:r>
          </w:p>
        </w:tc>
        <w:tc>
          <w:tcPr>
            <w:tcW w:w="270" w:type="dxa"/>
          </w:tcPr>
          <w:p w14:paraId="2A775CD5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031168B" w14:textId="77777777" w:rsidR="00E94D14" w:rsidRPr="005B0BD4" w:rsidRDefault="00123F1C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159,701</w:t>
            </w:r>
          </w:p>
        </w:tc>
        <w:tc>
          <w:tcPr>
            <w:tcW w:w="270" w:type="dxa"/>
          </w:tcPr>
          <w:p w14:paraId="363AB10E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4A748C5" w14:textId="77777777" w:rsidR="00E94D14" w:rsidRPr="005B0BD4" w:rsidRDefault="00E94D14" w:rsidP="00E94D1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243,868</w:t>
            </w:r>
          </w:p>
        </w:tc>
      </w:tr>
    </w:tbl>
    <w:p w14:paraId="1E9F860E" w14:textId="49B4FAEF" w:rsidR="008815F3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</w:p>
    <w:p w14:paraId="3F0B7805" w14:textId="36081F73" w:rsidR="00DF42B8" w:rsidRDefault="00DF42B8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</w:p>
    <w:p w14:paraId="70AB4B20" w14:textId="766E0E59" w:rsidR="00DF42B8" w:rsidRDefault="00DF42B8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</w:p>
    <w:p w14:paraId="68E69B27" w14:textId="77777777" w:rsidR="008815F3" w:rsidRPr="005B0BD4" w:rsidRDefault="004A24E0" w:rsidP="003912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B0BD4">
        <w:rPr>
          <w:rFonts w:ascii="Angsana New" w:hAnsi="Angsana New"/>
          <w:sz w:val="30"/>
          <w:szCs w:val="30"/>
          <w:u w:val="none"/>
        </w:rPr>
        <w:lastRenderedPageBreak/>
        <w:t>6</w:t>
      </w:r>
      <w:r w:rsidR="00391269" w:rsidRPr="005B0BD4">
        <w:rPr>
          <w:rFonts w:ascii="Angsana New" w:hAnsi="Angsana New"/>
          <w:sz w:val="30"/>
          <w:szCs w:val="30"/>
          <w:u w:val="none"/>
        </w:rPr>
        <w:tab/>
      </w:r>
      <w:r w:rsidR="008815F3" w:rsidRPr="005B0BD4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71DB1FBA" w14:textId="77777777" w:rsidR="008815F3" w:rsidRPr="005B0BD4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854"/>
        <w:gridCol w:w="1040"/>
        <w:gridCol w:w="271"/>
        <w:gridCol w:w="1080"/>
        <w:gridCol w:w="271"/>
        <w:gridCol w:w="1076"/>
        <w:gridCol w:w="271"/>
        <w:gridCol w:w="1071"/>
      </w:tblGrid>
      <w:tr w:rsidR="00385D7B" w:rsidRPr="005B0BD4" w14:paraId="7B99D0F8" w14:textId="77777777" w:rsidTr="00B94D59">
        <w:tc>
          <w:tcPr>
            <w:tcW w:w="1808" w:type="pct"/>
          </w:tcPr>
          <w:p w14:paraId="7E5D065F" w14:textId="77777777" w:rsidR="00385D7B" w:rsidRPr="005B0BD4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51CA689E" w14:textId="77777777" w:rsidR="00385D7B" w:rsidRPr="005B0BD4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D1C43D9" w14:textId="77777777" w:rsidR="00385D7B" w:rsidRPr="005B0BD4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063BC7E" w14:textId="77777777" w:rsidR="00385D7B" w:rsidRPr="005B0BD4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2D42ED64" w14:textId="77777777" w:rsidR="00385D7B" w:rsidRPr="005B0BD4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14" w:rsidRPr="005B0BD4" w14:paraId="1CE31739" w14:textId="77777777" w:rsidTr="00B94D59">
        <w:tc>
          <w:tcPr>
            <w:tcW w:w="1808" w:type="pct"/>
          </w:tcPr>
          <w:p w14:paraId="56F2AA69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368062C6" w14:textId="77777777" w:rsidR="00E94D14" w:rsidRPr="005B0BD4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B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</w:tcPr>
          <w:p w14:paraId="765A1D98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A2E3DFC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B0CF0CB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14:paraId="1A7E8C84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E16598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9033030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5C9594" w14:textId="77777777" w:rsidR="00E94D14" w:rsidRPr="005B0BD4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256</w:t>
            </w: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B0BD4" w14:paraId="023BA4A3" w14:textId="77777777" w:rsidTr="00B94D59">
        <w:tc>
          <w:tcPr>
            <w:tcW w:w="1808" w:type="pct"/>
          </w:tcPr>
          <w:p w14:paraId="4EFEB1FC" w14:textId="77777777" w:rsidR="00385D7B" w:rsidRPr="005B0BD4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1BFEE6F1" w14:textId="77777777" w:rsidR="00385D7B" w:rsidRPr="005B0BD4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1CEE6F97" w14:textId="77777777" w:rsidR="00385D7B" w:rsidRPr="005B0BD4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48B" w:rsidRPr="005B0BD4" w14:paraId="15C8FCB0" w14:textId="77777777" w:rsidTr="00B94D59">
        <w:tc>
          <w:tcPr>
            <w:tcW w:w="1808" w:type="pct"/>
          </w:tcPr>
          <w:p w14:paraId="4527BE35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B0BD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9" w:type="pct"/>
          </w:tcPr>
          <w:p w14:paraId="20B8CB8E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0BD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6C65B7F6" w14:textId="77777777" w:rsidR="0058748B" w:rsidRPr="005B0BD4" w:rsidRDefault="0058748B" w:rsidP="00C76E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4,255</w:t>
            </w:r>
          </w:p>
        </w:tc>
        <w:tc>
          <w:tcPr>
            <w:tcW w:w="146" w:type="pct"/>
            <w:shd w:val="clear" w:color="auto" w:fill="auto"/>
          </w:tcPr>
          <w:p w14:paraId="154F4D1C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4DDEA6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  <w:tc>
          <w:tcPr>
            <w:tcW w:w="146" w:type="pct"/>
            <w:shd w:val="clear" w:color="auto" w:fill="auto"/>
          </w:tcPr>
          <w:p w14:paraId="2C6357FA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32EB35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31,320</w:t>
            </w:r>
          </w:p>
        </w:tc>
        <w:tc>
          <w:tcPr>
            <w:tcW w:w="146" w:type="pct"/>
          </w:tcPr>
          <w:p w14:paraId="0E7644D8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6A3BDE38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</w:tr>
      <w:tr w:rsidR="0058748B" w:rsidRPr="005B0BD4" w14:paraId="24203020" w14:textId="77777777" w:rsidTr="00B94D59">
        <w:tc>
          <w:tcPr>
            <w:tcW w:w="1808" w:type="pct"/>
          </w:tcPr>
          <w:p w14:paraId="5A92A675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9" w:type="pct"/>
          </w:tcPr>
          <w:p w14:paraId="4708AB06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295DAD3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F13C7C">
              <w:rPr>
                <w:rFonts w:ascii="Angsana New" w:hAnsi="Angsana New"/>
                <w:sz w:val="30"/>
                <w:szCs w:val="30"/>
              </w:rPr>
              <w:t>5,862,801</w:t>
            </w:r>
          </w:p>
        </w:tc>
        <w:tc>
          <w:tcPr>
            <w:tcW w:w="146" w:type="pct"/>
            <w:shd w:val="clear" w:color="auto" w:fill="auto"/>
          </w:tcPr>
          <w:p w14:paraId="39F89BBB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17B2EED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6,234,273</w:t>
            </w:r>
          </w:p>
        </w:tc>
        <w:tc>
          <w:tcPr>
            <w:tcW w:w="146" w:type="pct"/>
            <w:shd w:val="clear" w:color="auto" w:fill="auto"/>
          </w:tcPr>
          <w:p w14:paraId="3DC3F358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15B481E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13C7C">
              <w:rPr>
                <w:rFonts w:ascii="Angsana New" w:hAnsi="Angsana New"/>
                <w:sz w:val="30"/>
                <w:szCs w:val="30"/>
              </w:rPr>
              <w:t>5,835,546</w:t>
            </w:r>
          </w:p>
        </w:tc>
        <w:tc>
          <w:tcPr>
            <w:tcW w:w="146" w:type="pct"/>
          </w:tcPr>
          <w:p w14:paraId="45EA75DF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EB8D715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6,203,920</w:t>
            </w:r>
          </w:p>
        </w:tc>
      </w:tr>
      <w:tr w:rsidR="0058748B" w:rsidRPr="005B0BD4" w14:paraId="0107F867" w14:textId="77777777" w:rsidTr="00B94D59">
        <w:tc>
          <w:tcPr>
            <w:tcW w:w="1808" w:type="pct"/>
          </w:tcPr>
          <w:p w14:paraId="01E2F9E5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7B99777E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498A0A8C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5,867,056</w:t>
            </w:r>
          </w:p>
        </w:tc>
        <w:tc>
          <w:tcPr>
            <w:tcW w:w="146" w:type="pct"/>
            <w:shd w:val="clear" w:color="auto" w:fill="auto"/>
          </w:tcPr>
          <w:p w14:paraId="4FC36B4F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6F8965C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6,236,502</w:t>
            </w:r>
          </w:p>
        </w:tc>
        <w:tc>
          <w:tcPr>
            <w:tcW w:w="146" w:type="pct"/>
            <w:shd w:val="clear" w:color="auto" w:fill="auto"/>
          </w:tcPr>
          <w:p w14:paraId="59AD0709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DF3C646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</w:rPr>
              <w:t>5,866,866</w:t>
            </w:r>
          </w:p>
        </w:tc>
        <w:tc>
          <w:tcPr>
            <w:tcW w:w="146" w:type="pct"/>
          </w:tcPr>
          <w:p w14:paraId="6C0A5BBF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46E92F0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6,208,428</w:t>
            </w:r>
          </w:p>
        </w:tc>
      </w:tr>
      <w:tr w:rsidR="0058748B" w:rsidRPr="005B0BD4" w14:paraId="57A11BEB" w14:textId="77777777" w:rsidTr="00B94D59">
        <w:tc>
          <w:tcPr>
            <w:tcW w:w="1808" w:type="pct"/>
          </w:tcPr>
          <w:p w14:paraId="29D13A85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0BD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59" w:type="pct"/>
          </w:tcPr>
          <w:p w14:paraId="5ABED582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611D5B9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(163,245)</w:t>
            </w:r>
          </w:p>
        </w:tc>
        <w:tc>
          <w:tcPr>
            <w:tcW w:w="146" w:type="pct"/>
            <w:shd w:val="clear" w:color="auto" w:fill="auto"/>
          </w:tcPr>
          <w:p w14:paraId="5540F52B" w14:textId="77777777" w:rsidR="0058748B" w:rsidRPr="003C680B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80A6018" w14:textId="77777777" w:rsidR="0058748B" w:rsidRPr="005B0BD4" w:rsidRDefault="0058748B" w:rsidP="00C76E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46" w:type="pct"/>
            <w:shd w:val="clear" w:color="auto" w:fill="auto"/>
          </w:tcPr>
          <w:p w14:paraId="01153AA9" w14:textId="77777777" w:rsidR="0058748B" w:rsidRPr="003C680B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67812E1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(156,003)</w:t>
            </w:r>
          </w:p>
        </w:tc>
        <w:tc>
          <w:tcPr>
            <w:tcW w:w="146" w:type="pct"/>
          </w:tcPr>
          <w:p w14:paraId="6778FF07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7DCAB37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58748B" w:rsidRPr="005B0BD4" w14:paraId="7B59560F" w14:textId="77777777" w:rsidTr="00B94D59">
        <w:tc>
          <w:tcPr>
            <w:tcW w:w="1808" w:type="pct"/>
          </w:tcPr>
          <w:p w14:paraId="5AB8F663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9" w:type="pct"/>
          </w:tcPr>
          <w:p w14:paraId="04D12303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E4E8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46" w:type="pct"/>
            <w:shd w:val="clear" w:color="auto" w:fill="auto"/>
          </w:tcPr>
          <w:p w14:paraId="2FB288AD" w14:textId="77777777" w:rsidR="0058748B" w:rsidRPr="003C680B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1A01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6" w:type="pct"/>
            <w:shd w:val="clear" w:color="auto" w:fill="auto"/>
          </w:tcPr>
          <w:p w14:paraId="701C8B4D" w14:textId="77777777" w:rsidR="0058748B" w:rsidRPr="003C680B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FB64" w14:textId="77777777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</w:rPr>
              <w:t>5,710,863</w:t>
            </w:r>
          </w:p>
        </w:tc>
        <w:tc>
          <w:tcPr>
            <w:tcW w:w="146" w:type="pct"/>
          </w:tcPr>
          <w:p w14:paraId="6370ECE3" w14:textId="77777777" w:rsidR="0058748B" w:rsidRPr="005B0BD4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E3CBE31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BD4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58748B" w:rsidRPr="005B0BD4" w14:paraId="5113A3DE" w14:textId="77777777" w:rsidTr="00B94D59">
        <w:tc>
          <w:tcPr>
            <w:tcW w:w="1808" w:type="pct"/>
          </w:tcPr>
          <w:p w14:paraId="2D476BD2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pct"/>
          </w:tcPr>
          <w:p w14:paraId="28002032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7DFEDE4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B6017E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642B6B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E2903F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C49BB3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96018F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C6BB7E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48B" w:rsidRPr="005A7FEB" w14:paraId="53E1AE9A" w14:textId="77777777" w:rsidTr="00B94D59">
        <w:tc>
          <w:tcPr>
            <w:tcW w:w="1808" w:type="pct"/>
          </w:tcPr>
          <w:p w14:paraId="79826658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9" w:type="pct"/>
          </w:tcPr>
          <w:p w14:paraId="1A9D30FC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B6D067F" w14:textId="4DA4BAF2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F13C7C">
              <w:rPr>
                <w:rFonts w:ascii="Angsana New" w:hAnsi="Angsana New"/>
                <w:sz w:val="30"/>
                <w:szCs w:val="30"/>
              </w:rPr>
              <w:t>5,60</w:t>
            </w:r>
            <w:r w:rsidR="00430749">
              <w:rPr>
                <w:rFonts w:ascii="Angsana New" w:hAnsi="Angsana New"/>
                <w:sz w:val="30"/>
                <w:szCs w:val="30"/>
              </w:rPr>
              <w:t>6</w:t>
            </w:r>
            <w:r w:rsidRPr="00F13C7C">
              <w:rPr>
                <w:rFonts w:ascii="Angsana New" w:hAnsi="Angsana New"/>
                <w:sz w:val="30"/>
                <w:szCs w:val="30"/>
              </w:rPr>
              <w:t>,</w:t>
            </w:r>
            <w:r w:rsidR="00430749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46" w:type="pct"/>
          </w:tcPr>
          <w:p w14:paraId="409EEC89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E518AA" w14:textId="77777777" w:rsidR="0058748B" w:rsidRPr="005B0BD4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5,901,487</w:t>
            </w:r>
          </w:p>
        </w:tc>
        <w:tc>
          <w:tcPr>
            <w:tcW w:w="146" w:type="pct"/>
          </w:tcPr>
          <w:p w14:paraId="0EF003E2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D1AB94" w14:textId="3C971A32" w:rsidR="0058748B" w:rsidRPr="005B0BD4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13C7C">
              <w:rPr>
                <w:rFonts w:ascii="Angsana New" w:hAnsi="Angsana New"/>
                <w:sz w:val="30"/>
                <w:szCs w:val="30"/>
              </w:rPr>
              <w:t>5,61</w:t>
            </w:r>
            <w:r w:rsidR="00430749">
              <w:rPr>
                <w:rFonts w:ascii="Angsana New" w:hAnsi="Angsana New"/>
                <w:sz w:val="30"/>
                <w:szCs w:val="30"/>
              </w:rPr>
              <w:t>5</w:t>
            </w:r>
            <w:r w:rsidRPr="00F13C7C">
              <w:rPr>
                <w:rFonts w:ascii="Angsana New" w:hAnsi="Angsana New"/>
                <w:sz w:val="30"/>
                <w:szCs w:val="30"/>
              </w:rPr>
              <w:t>,</w:t>
            </w:r>
            <w:r w:rsidR="00430749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46" w:type="pct"/>
          </w:tcPr>
          <w:p w14:paraId="0EB00245" w14:textId="77777777" w:rsidR="0058748B" w:rsidRPr="005B0BD4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53B8B5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B0BD4">
              <w:rPr>
                <w:rFonts w:ascii="Angsana New" w:hAnsi="Angsana New"/>
                <w:sz w:val="30"/>
                <w:szCs w:val="30"/>
              </w:rPr>
              <w:t>5,880,854</w:t>
            </w:r>
          </w:p>
        </w:tc>
      </w:tr>
      <w:tr w:rsidR="0058748B" w:rsidRPr="005A7FEB" w14:paraId="35CA2C50" w14:textId="77777777" w:rsidTr="00B94D59">
        <w:tc>
          <w:tcPr>
            <w:tcW w:w="1808" w:type="pct"/>
          </w:tcPr>
          <w:p w14:paraId="13F4224A" w14:textId="77777777" w:rsidR="0058748B" w:rsidRPr="005A7FEB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9" w:type="pct"/>
          </w:tcPr>
          <w:p w14:paraId="17D42A48" w14:textId="77777777" w:rsidR="0058748B" w:rsidRPr="005A7FEB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166C4E1" w14:textId="370AE802" w:rsidR="0058748B" w:rsidRPr="005A7FEB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3C7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3074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13C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0749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46" w:type="pct"/>
          </w:tcPr>
          <w:p w14:paraId="1E9BB279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61A916A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  <w:tc>
          <w:tcPr>
            <w:tcW w:w="146" w:type="pct"/>
          </w:tcPr>
          <w:p w14:paraId="544977F5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18BD3CA" w14:textId="34DB80EE" w:rsidR="0058748B" w:rsidRPr="005A7FEB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3C7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3074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13C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0749">
              <w:rPr>
                <w:rFonts w:ascii="Angsana New" w:hAnsi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6" w:type="pct"/>
          </w:tcPr>
          <w:p w14:paraId="0C48A16F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965E9E0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</w:tr>
      <w:tr w:rsidR="0058748B" w:rsidRPr="005A7FEB" w14:paraId="12DC563E" w14:textId="77777777" w:rsidTr="00B94D59">
        <w:tc>
          <w:tcPr>
            <w:tcW w:w="1808" w:type="pct"/>
          </w:tcPr>
          <w:p w14:paraId="2812CF28" w14:textId="1C0F1776" w:rsidR="0058748B" w:rsidRPr="005A7FEB" w:rsidRDefault="00690BDF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74A2000E" w14:textId="77777777" w:rsidR="0058748B" w:rsidRPr="005A7FEB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5E900B7" w14:textId="77777777" w:rsidR="0058748B" w:rsidRPr="005A7FEB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5,703,811</w:t>
            </w:r>
          </w:p>
        </w:tc>
        <w:tc>
          <w:tcPr>
            <w:tcW w:w="146" w:type="pct"/>
          </w:tcPr>
          <w:p w14:paraId="56CD280C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7863DB6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6" w:type="pct"/>
          </w:tcPr>
          <w:p w14:paraId="13FA316F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047194A" w14:textId="77777777" w:rsidR="0058748B" w:rsidRPr="005A7FEB" w:rsidRDefault="00F13C7C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3C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5,710,863</w:t>
            </w:r>
          </w:p>
        </w:tc>
        <w:tc>
          <w:tcPr>
            <w:tcW w:w="146" w:type="pct"/>
          </w:tcPr>
          <w:p w14:paraId="42A1D492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64B0B8" w14:textId="77777777" w:rsidR="0058748B" w:rsidRPr="005A7FEB" w:rsidRDefault="0058748B" w:rsidP="0058748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58748B" w:rsidRPr="005A7FEB" w14:paraId="3AA78516" w14:textId="77777777" w:rsidTr="00690BDF">
        <w:trPr>
          <w:trHeight w:val="170"/>
        </w:trPr>
        <w:tc>
          <w:tcPr>
            <w:tcW w:w="1808" w:type="pct"/>
          </w:tcPr>
          <w:p w14:paraId="29E5425F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pct"/>
          </w:tcPr>
          <w:p w14:paraId="5B2FF2AE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597DD194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DE08D6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305CD10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98B80D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0DD9B161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7683DE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4ADCD3E" w14:textId="77777777" w:rsidR="0058748B" w:rsidRPr="00690BDF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48B" w:rsidRPr="005A7FEB" w14:paraId="100A3574" w14:textId="77777777" w:rsidTr="00690BDF">
        <w:tc>
          <w:tcPr>
            <w:tcW w:w="1808" w:type="pct"/>
          </w:tcPr>
          <w:p w14:paraId="4AE1BF51" w14:textId="6F970C87" w:rsidR="0058748B" w:rsidRPr="005A7FEB" w:rsidRDefault="0058748B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459" w:type="pct"/>
          </w:tcPr>
          <w:p w14:paraId="517574B8" w14:textId="77777777" w:rsidR="0058748B" w:rsidRPr="005A7FEB" w:rsidRDefault="0058748B" w:rsidP="0058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14:paraId="32E2426B" w14:textId="3E35F303" w:rsidR="0058748B" w:rsidRPr="00690BDF" w:rsidRDefault="00690BDF" w:rsidP="00690BD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8748B"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90BDF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46" w:type="pct"/>
          </w:tcPr>
          <w:p w14:paraId="2D1AC449" w14:textId="77777777" w:rsidR="0058748B" w:rsidRPr="00690BDF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FD5D6A" w14:textId="4F67910F" w:rsidR="0058748B" w:rsidRPr="00690BDF" w:rsidRDefault="00690BDF" w:rsidP="00C76E6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8748B"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46" w:type="pct"/>
          </w:tcPr>
          <w:p w14:paraId="72F59920" w14:textId="77777777" w:rsidR="0058748B" w:rsidRPr="00690BDF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112809" w14:textId="15C91739" w:rsidR="0058748B" w:rsidRPr="00690BDF" w:rsidRDefault="00690BDF" w:rsidP="00C76E6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58748B"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46" w:type="pct"/>
          </w:tcPr>
          <w:p w14:paraId="6039D39C" w14:textId="77777777" w:rsidR="0058748B" w:rsidRPr="00690BDF" w:rsidRDefault="0058748B" w:rsidP="0058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21641C" w14:textId="66CC4A4E" w:rsidR="0058748B" w:rsidRPr="00690BDF" w:rsidRDefault="0058748B" w:rsidP="00C76E6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90BD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90BDF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</w:p>
        </w:tc>
      </w:tr>
      <w:tr w:rsidR="00690BDF" w:rsidRPr="005A7FEB" w14:paraId="78B1AAF0" w14:textId="77777777" w:rsidTr="00690BDF">
        <w:tc>
          <w:tcPr>
            <w:tcW w:w="1808" w:type="pct"/>
          </w:tcPr>
          <w:p w14:paraId="0264C874" w14:textId="561C3F7A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459" w:type="pct"/>
          </w:tcPr>
          <w:p w14:paraId="6F6AC448" w14:textId="77777777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DF8FC8F" w14:textId="5F1FEDE3" w:rsidR="00690BDF" w:rsidRP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90B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690B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  <w:r w:rsidRPr="00690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3FDFB34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19ABA1B" w14:textId="7938C3F4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7E26AD5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4296317" w14:textId="2CB789F0" w:rsid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146" w:type="pct"/>
          </w:tcPr>
          <w:p w14:paraId="72CB50E7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CEBAF51" w14:textId="355B7D09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 w:rsidRPr="00690BD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90BDF" w:rsidRPr="005A7FEB" w14:paraId="69474DA4" w14:textId="77777777" w:rsidTr="00690BDF">
        <w:tc>
          <w:tcPr>
            <w:tcW w:w="1808" w:type="pct"/>
          </w:tcPr>
          <w:p w14:paraId="5AD1CCB3" w14:textId="0A03D58C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3DA6CFC3" w14:textId="77777777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437D326C" w14:textId="092DCE32" w:rsidR="00690BDF" w:rsidRP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BDF">
              <w:rPr>
                <w:rFonts w:ascii="Angsana New" w:hAnsi="Angsana New"/>
                <w:b/>
                <w:bCs/>
                <w:sz w:val="30"/>
                <w:szCs w:val="30"/>
              </w:rPr>
              <w:t>(77,83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690BD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504371F" w14:textId="77777777" w:rsidR="00690BDF" w:rsidRPr="00690BDF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DC36A96" w14:textId="35F299CA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(134,144)</w:t>
            </w:r>
          </w:p>
        </w:tc>
        <w:tc>
          <w:tcPr>
            <w:tcW w:w="146" w:type="pct"/>
          </w:tcPr>
          <w:p w14:paraId="4CDD03E3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5EAFDFF" w14:textId="7AAF6412" w:rsid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DC1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77,638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31EF402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83B86F" w14:textId="2EBBD0D4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(141,456)</w:t>
            </w:r>
          </w:p>
        </w:tc>
      </w:tr>
      <w:tr w:rsidR="00690BDF" w:rsidRPr="005A7FEB" w14:paraId="3DC2BD55" w14:textId="77777777" w:rsidTr="00690BDF">
        <w:tc>
          <w:tcPr>
            <w:tcW w:w="1808" w:type="pct"/>
          </w:tcPr>
          <w:p w14:paraId="4D809A66" w14:textId="77777777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59B00AED" w14:textId="77777777" w:rsidR="00690BDF" w:rsidRPr="005A7FEB" w:rsidRDefault="00690BDF" w:rsidP="00690B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51A01810" w14:textId="77777777" w:rsid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5C80238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509E11A" w14:textId="77777777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70D9C94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03CB673" w14:textId="77777777" w:rsidR="00690BDF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4304E10" w14:textId="77777777" w:rsidR="00690BDF" w:rsidRPr="005A7FEB" w:rsidRDefault="00690BDF" w:rsidP="00690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C2FB86B" w14:textId="77777777" w:rsidR="00690BDF" w:rsidRPr="005A7FEB" w:rsidRDefault="00690BDF" w:rsidP="00690BD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72B16E37" w14:textId="77777777" w:rsidR="008815F3" w:rsidRPr="005A7FEB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0"/>
          <w:tab w:val="left" w:pos="6750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BDE3456" w14:textId="77777777" w:rsidR="00DE1551" w:rsidRPr="005A7FEB" w:rsidRDefault="006C6AA6" w:rsidP="000F7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br w:type="page"/>
      </w:r>
      <w:r w:rsidR="00DE1551" w:rsidRPr="005A7FE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368A8090" w14:textId="77777777" w:rsidR="00DE1551" w:rsidRPr="005B0BD4" w:rsidRDefault="00DE1551" w:rsidP="00DE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5"/>
        <w:gridCol w:w="1079"/>
        <w:gridCol w:w="274"/>
        <w:gridCol w:w="1067"/>
        <w:gridCol w:w="274"/>
        <w:gridCol w:w="1098"/>
        <w:gridCol w:w="274"/>
        <w:gridCol w:w="1056"/>
      </w:tblGrid>
      <w:tr w:rsidR="00DE1551" w:rsidRPr="005A7FEB" w14:paraId="2C2D7DF1" w14:textId="77777777" w:rsidTr="000F7558">
        <w:trPr>
          <w:trHeight w:val="299"/>
        </w:trPr>
        <w:tc>
          <w:tcPr>
            <w:tcW w:w="2200" w:type="pct"/>
          </w:tcPr>
          <w:p w14:paraId="7A72EC6D" w14:textId="77777777" w:rsidR="00DE1551" w:rsidRPr="005A7FEB" w:rsidRDefault="00DE1551" w:rsidP="00F8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25E502D1" w14:textId="77777777" w:rsidR="00DE1551" w:rsidRPr="005A7FEB" w:rsidRDefault="00DE1551" w:rsidP="00F82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5DA9D115" w14:textId="77777777" w:rsidR="00DE1551" w:rsidRPr="005A7FEB" w:rsidRDefault="00DE1551" w:rsidP="00F82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6C70591" w14:textId="77777777" w:rsidR="00DE1551" w:rsidRPr="005A7FEB" w:rsidRDefault="00DE1551" w:rsidP="00F82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94D14" w:rsidRPr="005A7FEB" w14:paraId="4221A930" w14:textId="77777777" w:rsidTr="000F7558">
        <w:trPr>
          <w:trHeight w:val="299"/>
        </w:trPr>
        <w:tc>
          <w:tcPr>
            <w:tcW w:w="2200" w:type="pct"/>
          </w:tcPr>
          <w:p w14:paraId="68456076" w14:textId="77777777" w:rsidR="00E94D14" w:rsidRPr="005A7FEB" w:rsidRDefault="00E94D14" w:rsidP="00E9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8928DDF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0" w:type="pct"/>
          </w:tcPr>
          <w:p w14:paraId="39597948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E8DC2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14:paraId="4FE113B5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BDE47E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0" w:type="pct"/>
          </w:tcPr>
          <w:p w14:paraId="77F3722A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6F9E88" w14:textId="77777777" w:rsidR="00E94D14" w:rsidRPr="005A7FEB" w:rsidRDefault="00E94D14" w:rsidP="00E9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1F54CF53" w14:textId="77777777" w:rsidTr="000F7558">
        <w:trPr>
          <w:trHeight w:val="299"/>
        </w:trPr>
        <w:tc>
          <w:tcPr>
            <w:tcW w:w="2200" w:type="pct"/>
          </w:tcPr>
          <w:p w14:paraId="206471DA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pct"/>
            <w:gridSpan w:val="7"/>
            <w:shd w:val="clear" w:color="auto" w:fill="auto"/>
          </w:tcPr>
          <w:p w14:paraId="487082C0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58FB" w:rsidRPr="005A7FEB" w14:paraId="647187C5" w14:textId="77777777" w:rsidTr="000F7558">
        <w:trPr>
          <w:trHeight w:val="299"/>
        </w:trPr>
        <w:tc>
          <w:tcPr>
            <w:tcW w:w="2200" w:type="pct"/>
          </w:tcPr>
          <w:p w14:paraId="13A2793F" w14:textId="77777777" w:rsidR="009158FB" w:rsidRPr="005A7FEB" w:rsidRDefault="009158F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00" w:type="pct"/>
            <w:gridSpan w:val="7"/>
            <w:shd w:val="clear" w:color="auto" w:fill="auto"/>
          </w:tcPr>
          <w:p w14:paraId="5B123469" w14:textId="77777777" w:rsidR="009158FB" w:rsidRPr="005A7FEB" w:rsidRDefault="009158F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2DBF" w:rsidRPr="005A7FEB" w14:paraId="31D83C5B" w14:textId="77777777" w:rsidTr="000F7558">
        <w:trPr>
          <w:trHeight w:val="299"/>
        </w:trPr>
        <w:tc>
          <w:tcPr>
            <w:tcW w:w="2200" w:type="pct"/>
          </w:tcPr>
          <w:p w14:paraId="7272726C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0" w:type="pct"/>
            <w:shd w:val="clear" w:color="auto" w:fill="auto"/>
          </w:tcPr>
          <w:p w14:paraId="2B9C7B9E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BFA">
              <w:rPr>
                <w:rFonts w:ascii="Angsana New" w:hAnsi="Angsana New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50" w:type="pct"/>
          </w:tcPr>
          <w:p w14:paraId="2D3F22E8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6A2AF532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150" w:type="pct"/>
          </w:tcPr>
          <w:p w14:paraId="0D0D73FB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58271E7A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C1BFA">
              <w:rPr>
                <w:rFonts w:ascii="Angsana New" w:hAnsi="Angsana New"/>
                <w:sz w:val="30"/>
                <w:szCs w:val="30"/>
              </w:rPr>
              <w:t>29,63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6FC9144C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101C899E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</w:tr>
      <w:tr w:rsidR="00E52DBF" w:rsidRPr="005A7FEB" w14:paraId="495971AC" w14:textId="77777777" w:rsidTr="000F7558">
        <w:tc>
          <w:tcPr>
            <w:tcW w:w="2200" w:type="pct"/>
          </w:tcPr>
          <w:p w14:paraId="4F902D40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A7FE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90" w:type="pct"/>
            <w:shd w:val="clear" w:color="auto" w:fill="auto"/>
          </w:tcPr>
          <w:p w14:paraId="6924C0F2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0AF5CE" w14:textId="77777777" w:rsidR="00E52DBF" w:rsidRPr="005A7FEB" w:rsidRDefault="00E52DBF" w:rsidP="00E52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984BD46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5DED50" w14:textId="77777777" w:rsidR="00E52DBF" w:rsidRPr="005A7FEB" w:rsidRDefault="00E52DBF" w:rsidP="00E52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65E976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BA0DB6" w14:textId="77777777" w:rsidR="00E52DBF" w:rsidRPr="005A7FEB" w:rsidRDefault="00E52DBF" w:rsidP="00E52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EACE1A5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DBF" w:rsidRPr="005A7FEB" w14:paraId="4BEEF6A2" w14:textId="77777777" w:rsidTr="000F7558">
        <w:tc>
          <w:tcPr>
            <w:tcW w:w="2200" w:type="pct"/>
          </w:tcPr>
          <w:p w14:paraId="076AC1B5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0" w:type="pct"/>
            <w:shd w:val="clear" w:color="auto" w:fill="auto"/>
          </w:tcPr>
          <w:p w14:paraId="2595F7A6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63F5">
              <w:rPr>
                <w:rFonts w:ascii="Angsana New" w:hAnsi="Angsana New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50" w:type="pct"/>
          </w:tcPr>
          <w:p w14:paraId="054A6C4E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29AD60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50" w:type="pct"/>
          </w:tcPr>
          <w:p w14:paraId="40ED08D4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60787565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A463F5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  <w:tc>
          <w:tcPr>
            <w:tcW w:w="150" w:type="pct"/>
          </w:tcPr>
          <w:p w14:paraId="083C8F5E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1654BD4D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E52DBF" w:rsidRPr="005A7FEB" w14:paraId="343EA985" w14:textId="77777777" w:rsidTr="000F7558">
        <w:tc>
          <w:tcPr>
            <w:tcW w:w="2200" w:type="pct"/>
          </w:tcPr>
          <w:p w14:paraId="29787F84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BC8E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3F5">
              <w:rPr>
                <w:rFonts w:ascii="Angsana New" w:hAnsi="Angsana New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50" w:type="pct"/>
          </w:tcPr>
          <w:p w14:paraId="130E3FA6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4AC6F4A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50" w:type="pct"/>
          </w:tcPr>
          <w:p w14:paraId="06363544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8A61AD6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3F5">
              <w:rPr>
                <w:rFonts w:ascii="Angsana New" w:hAnsi="Angsana New"/>
                <w:b/>
                <w:bCs/>
                <w:sz w:val="30"/>
                <w:szCs w:val="30"/>
              </w:rPr>
              <w:t>31,32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4760793B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B179F14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  <w:tr w:rsidR="00E52DBF" w:rsidRPr="005A7FEB" w14:paraId="30FDBD35" w14:textId="77777777" w:rsidTr="000F7558">
        <w:tc>
          <w:tcPr>
            <w:tcW w:w="2200" w:type="pct"/>
          </w:tcPr>
          <w:p w14:paraId="62FA1254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2E9E1781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F8746D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39734CB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AD11641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24FA988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527B227" w14:textId="77777777" w:rsidR="00E52DBF" w:rsidRPr="005A7FEB" w:rsidRDefault="00E52DBF" w:rsidP="00E52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EEA63A6" w14:textId="77777777" w:rsidR="00E52DBF" w:rsidRPr="005A7FEB" w:rsidRDefault="00E52DBF" w:rsidP="00E52DB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C7C" w:rsidRPr="005A7FEB" w14:paraId="7DBE6FBE" w14:textId="77777777" w:rsidTr="000F7558">
        <w:tc>
          <w:tcPr>
            <w:tcW w:w="2200" w:type="pct"/>
          </w:tcPr>
          <w:p w14:paraId="1150754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0" w:type="pct"/>
            <w:shd w:val="clear" w:color="auto" w:fill="auto"/>
          </w:tcPr>
          <w:p w14:paraId="56B08C52" w14:textId="672F0D43" w:rsidR="00F13C7C" w:rsidRPr="00A9259E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3,</w:t>
            </w:r>
            <w:r w:rsidR="009A297E">
              <w:rPr>
                <w:rFonts w:ascii="Angsana New" w:hAnsi="Angsana New"/>
                <w:sz w:val="30"/>
                <w:szCs w:val="30"/>
              </w:rPr>
              <w:t>6</w:t>
            </w:r>
            <w:r w:rsidRPr="00C8423C">
              <w:rPr>
                <w:rFonts w:ascii="Angsana New" w:hAnsi="Angsana New"/>
                <w:sz w:val="30"/>
                <w:szCs w:val="30"/>
              </w:rPr>
              <w:t>1</w:t>
            </w:r>
            <w:r w:rsidR="009A297E">
              <w:rPr>
                <w:rFonts w:ascii="Angsana New" w:hAnsi="Angsana New"/>
                <w:sz w:val="30"/>
                <w:szCs w:val="30"/>
              </w:rPr>
              <w:t>7</w:t>
            </w:r>
            <w:r w:rsidRPr="00C8423C">
              <w:rPr>
                <w:rFonts w:ascii="Angsana New" w:hAnsi="Angsana New"/>
                <w:sz w:val="30"/>
                <w:szCs w:val="30"/>
              </w:rPr>
              <w:t>,</w:t>
            </w:r>
            <w:r w:rsidR="009A297E"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150" w:type="pct"/>
          </w:tcPr>
          <w:p w14:paraId="4E0409F8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F4351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3,761,388</w:t>
            </w:r>
          </w:p>
        </w:tc>
        <w:tc>
          <w:tcPr>
            <w:tcW w:w="150" w:type="pct"/>
          </w:tcPr>
          <w:p w14:paraId="5AC63432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00CD3DBB" w14:textId="7054C36B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423C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9F0C5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8423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9F0C5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842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F0C5C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C8423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</w:tcPr>
          <w:p w14:paraId="5CC5E10F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E57EA26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3,740,10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13C7C" w:rsidRPr="005A7FEB" w14:paraId="68D88899" w14:textId="77777777" w:rsidTr="000F7558">
        <w:tc>
          <w:tcPr>
            <w:tcW w:w="2200" w:type="pct"/>
          </w:tcPr>
          <w:p w14:paraId="0DD1D838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A7FE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90" w:type="pct"/>
            <w:shd w:val="clear" w:color="auto" w:fill="auto"/>
          </w:tcPr>
          <w:p w14:paraId="46608A20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09FC6CB" w14:textId="77777777" w:rsidR="00F13C7C" w:rsidRPr="005A7FEB" w:rsidRDefault="00F13C7C" w:rsidP="00F13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9A1312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DA4B4C" w14:textId="77777777" w:rsidR="00F13C7C" w:rsidRPr="005A7FEB" w:rsidRDefault="00F13C7C" w:rsidP="00F13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87529B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78B1AE" w14:textId="77777777" w:rsidR="00F13C7C" w:rsidRPr="005A7FEB" w:rsidRDefault="00F13C7C" w:rsidP="00F13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5263C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C7C" w:rsidRPr="005A7FEB" w14:paraId="4C3B1469" w14:textId="77777777" w:rsidTr="000F7558">
        <w:tc>
          <w:tcPr>
            <w:tcW w:w="2200" w:type="pct"/>
          </w:tcPr>
          <w:p w14:paraId="55FD5200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0" w:type="pct"/>
            <w:shd w:val="clear" w:color="auto" w:fill="auto"/>
          </w:tcPr>
          <w:p w14:paraId="723FA842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1,725,083</w:t>
            </w:r>
          </w:p>
        </w:tc>
        <w:tc>
          <w:tcPr>
            <w:tcW w:w="150" w:type="pct"/>
          </w:tcPr>
          <w:p w14:paraId="0F26D927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6065534E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1,978,103</w:t>
            </w:r>
          </w:p>
        </w:tc>
        <w:tc>
          <w:tcPr>
            <w:tcW w:w="150" w:type="pct"/>
          </w:tcPr>
          <w:p w14:paraId="2A39C2A3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04EC9EE4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1,719,659</w:t>
            </w:r>
          </w:p>
        </w:tc>
        <w:tc>
          <w:tcPr>
            <w:tcW w:w="150" w:type="pct"/>
          </w:tcPr>
          <w:p w14:paraId="049842B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044D8B9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1,976,524</w:t>
            </w:r>
          </w:p>
        </w:tc>
      </w:tr>
      <w:tr w:rsidR="00F13C7C" w:rsidRPr="005A7FEB" w14:paraId="665B90E8" w14:textId="77777777" w:rsidTr="000F7558">
        <w:tc>
          <w:tcPr>
            <w:tcW w:w="2200" w:type="pct"/>
          </w:tcPr>
          <w:p w14:paraId="118AECDE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shd w:val="clear" w:color="auto" w:fill="auto"/>
          </w:tcPr>
          <w:p w14:paraId="19ADC9A2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14:paraId="3B1CFC2E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6203509E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  <w:tc>
          <w:tcPr>
            <w:tcW w:w="150" w:type="pct"/>
          </w:tcPr>
          <w:p w14:paraId="3438AA6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7CEEAFB9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14:paraId="6BD838C7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1070BC6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</w:tr>
      <w:tr w:rsidR="00F13C7C" w:rsidRPr="005A7FEB" w14:paraId="66BE0BC5" w14:textId="77777777" w:rsidTr="000F7558">
        <w:tc>
          <w:tcPr>
            <w:tcW w:w="2200" w:type="pct"/>
          </w:tcPr>
          <w:p w14:paraId="61D2F649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shd w:val="clear" w:color="auto" w:fill="auto"/>
          </w:tcPr>
          <w:p w14:paraId="753F3ED6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14:paraId="165A7C4D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285F4075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  <w:tc>
          <w:tcPr>
            <w:tcW w:w="150" w:type="pct"/>
          </w:tcPr>
          <w:p w14:paraId="6938A1F7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3CAA7C4A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14:paraId="736EEA83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0127964F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</w:tr>
      <w:tr w:rsidR="00F13C7C" w:rsidRPr="005A7FEB" w14:paraId="0C6CFD9D" w14:textId="77777777" w:rsidTr="000F7558">
        <w:tc>
          <w:tcPr>
            <w:tcW w:w="2200" w:type="pct"/>
          </w:tcPr>
          <w:p w14:paraId="23D671D1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shd w:val="clear" w:color="auto" w:fill="auto"/>
          </w:tcPr>
          <w:p w14:paraId="74D9176B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14:paraId="4764626D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7120C17E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150" w:type="pct"/>
          </w:tcPr>
          <w:p w14:paraId="10ABED12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2EB28D67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14:paraId="12E7754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48BA605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F13C7C" w:rsidRPr="005A7FEB" w14:paraId="0DA318E0" w14:textId="77777777" w:rsidTr="000F7558">
        <w:tc>
          <w:tcPr>
            <w:tcW w:w="2200" w:type="pct"/>
          </w:tcPr>
          <w:p w14:paraId="4C4A23CF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shd w:val="clear" w:color="auto" w:fill="auto"/>
          </w:tcPr>
          <w:p w14:paraId="534CA9BE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14:paraId="3F18CD4B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358885F9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50" w:type="pct"/>
          </w:tcPr>
          <w:p w14:paraId="51885F1F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77B614E8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14:paraId="1F4CF0A9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5B937EB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</w:tr>
      <w:tr w:rsidR="00F13C7C" w:rsidRPr="005A7FEB" w14:paraId="0A33A798" w14:textId="77777777" w:rsidTr="000F7558">
        <w:tc>
          <w:tcPr>
            <w:tcW w:w="2200" w:type="pct"/>
          </w:tcPr>
          <w:p w14:paraId="44FE0F6F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shd w:val="clear" w:color="auto" w:fill="auto"/>
          </w:tcPr>
          <w:p w14:paraId="61A2E8CB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8423C">
              <w:rPr>
                <w:rFonts w:ascii="Angsana New" w:hAnsi="Angsana New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14:paraId="41C99AE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6E492E24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150" w:type="pct"/>
          </w:tcPr>
          <w:p w14:paraId="087C1630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1B6BF3B3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3C680B">
              <w:rPr>
                <w:rFonts w:ascii="Angsana New" w:hAnsi="Angsana New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14:paraId="1770DFB7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043201B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</w:tr>
      <w:tr w:rsidR="00F13C7C" w:rsidRPr="005A7FEB" w14:paraId="02FDAB77" w14:textId="77777777" w:rsidTr="000F7558">
        <w:tc>
          <w:tcPr>
            <w:tcW w:w="2200" w:type="pct"/>
          </w:tcPr>
          <w:p w14:paraId="7AB12863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9676AAD" w14:textId="19607CA6" w:rsidR="00F13C7C" w:rsidRPr="005A7FEB" w:rsidRDefault="00882782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C8423C" w:rsidRPr="00C842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50" w:type="pct"/>
          </w:tcPr>
          <w:p w14:paraId="0F7473D9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18D0F32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211,759</w:t>
            </w:r>
          </w:p>
        </w:tc>
        <w:tc>
          <w:tcPr>
            <w:tcW w:w="150" w:type="pct"/>
          </w:tcPr>
          <w:p w14:paraId="1B8CAFF5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F4705B8" w14:textId="54476A60" w:rsidR="00F13C7C" w:rsidRPr="005A7FEB" w:rsidRDefault="009F0C5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="00F13C7C" w:rsidRPr="003C68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028</w:t>
            </w:r>
          </w:p>
        </w:tc>
        <w:tc>
          <w:tcPr>
            <w:tcW w:w="150" w:type="pct"/>
          </w:tcPr>
          <w:p w14:paraId="62B366A1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7751D9C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211,757</w:t>
            </w:r>
          </w:p>
        </w:tc>
      </w:tr>
      <w:tr w:rsidR="00F13C7C" w:rsidRPr="005A7FEB" w14:paraId="27449E87" w14:textId="77777777" w:rsidTr="000F7558">
        <w:tc>
          <w:tcPr>
            <w:tcW w:w="2200" w:type="pct"/>
          </w:tcPr>
          <w:p w14:paraId="58A793C6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2FDCFED5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23C">
              <w:rPr>
                <w:rFonts w:ascii="Angsana New" w:hAnsi="Angsana New"/>
                <w:b/>
                <w:bCs/>
                <w:sz w:val="30"/>
                <w:szCs w:val="30"/>
              </w:rPr>
              <w:t>5,862,801</w:t>
            </w:r>
          </w:p>
        </w:tc>
        <w:tc>
          <w:tcPr>
            <w:tcW w:w="150" w:type="pct"/>
          </w:tcPr>
          <w:p w14:paraId="4C28EB13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CF0C7F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6,234,273</w:t>
            </w:r>
          </w:p>
        </w:tc>
        <w:tc>
          <w:tcPr>
            <w:tcW w:w="150" w:type="pct"/>
          </w:tcPr>
          <w:p w14:paraId="1A1F40C0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C03CCB5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835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  <w:tc>
          <w:tcPr>
            <w:tcW w:w="150" w:type="pct"/>
          </w:tcPr>
          <w:p w14:paraId="78D1161D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84A58FD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6,203,9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  <w:tr w:rsidR="00F13C7C" w:rsidRPr="005A7FEB" w14:paraId="2A8E8004" w14:textId="77777777" w:rsidTr="000F7558">
        <w:tc>
          <w:tcPr>
            <w:tcW w:w="2200" w:type="pct"/>
          </w:tcPr>
          <w:p w14:paraId="0E8278DD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E636544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A463F5">
              <w:rPr>
                <w:rFonts w:ascii="Angsana New" w:hAnsi="Angsana New"/>
                <w:sz w:val="30"/>
                <w:szCs w:val="30"/>
              </w:rPr>
              <w:t>(163,245)</w:t>
            </w:r>
          </w:p>
        </w:tc>
        <w:tc>
          <w:tcPr>
            <w:tcW w:w="150" w:type="pct"/>
          </w:tcPr>
          <w:p w14:paraId="0630B746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5F3BC8B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50" w:type="pct"/>
          </w:tcPr>
          <w:p w14:paraId="4294D83E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338A1C1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A463F5">
              <w:rPr>
                <w:rFonts w:ascii="Angsana New" w:hAnsi="Angsana New"/>
                <w:sz w:val="30"/>
                <w:szCs w:val="30"/>
              </w:rPr>
              <w:t>(156,003)</w:t>
            </w:r>
          </w:p>
        </w:tc>
        <w:tc>
          <w:tcPr>
            <w:tcW w:w="150" w:type="pct"/>
          </w:tcPr>
          <w:p w14:paraId="0EA26426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6E8C306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F13C7C" w:rsidRPr="005A7FEB" w14:paraId="7CC9D42A" w14:textId="77777777" w:rsidTr="000F7558">
        <w:tc>
          <w:tcPr>
            <w:tcW w:w="2200" w:type="pct"/>
          </w:tcPr>
          <w:p w14:paraId="37D1F431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D45F" w14:textId="77777777" w:rsidR="00F13C7C" w:rsidRPr="005A7FEB" w:rsidRDefault="00C8423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23C">
              <w:rPr>
                <w:rFonts w:ascii="Angsana New" w:hAnsi="Angsana New"/>
                <w:b/>
                <w:bCs/>
                <w:sz w:val="30"/>
                <w:szCs w:val="30"/>
              </w:rPr>
              <w:t>5,699,556</w:t>
            </w:r>
          </w:p>
        </w:tc>
        <w:tc>
          <w:tcPr>
            <w:tcW w:w="150" w:type="pct"/>
          </w:tcPr>
          <w:p w14:paraId="518CE873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5BE5680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5,993,191</w:t>
            </w:r>
          </w:p>
        </w:tc>
        <w:tc>
          <w:tcPr>
            <w:tcW w:w="150" w:type="pct"/>
          </w:tcPr>
          <w:p w14:paraId="1209345C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62A6852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679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68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543</w:t>
            </w:r>
          </w:p>
        </w:tc>
        <w:tc>
          <w:tcPr>
            <w:tcW w:w="150" w:type="pct"/>
          </w:tcPr>
          <w:p w14:paraId="23F0BC6D" w14:textId="77777777" w:rsidR="00F13C7C" w:rsidRPr="005A7FEB" w:rsidRDefault="00F13C7C" w:rsidP="00F13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657962A2" w14:textId="77777777" w:rsidR="00F13C7C" w:rsidRPr="005A7FEB" w:rsidRDefault="00F13C7C" w:rsidP="00F13C7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5,970,279</w:t>
            </w:r>
          </w:p>
        </w:tc>
      </w:tr>
      <w:tr w:rsidR="00782F76" w:rsidRPr="005A7FEB" w14:paraId="244ADDC5" w14:textId="77777777" w:rsidTr="000F7558">
        <w:tc>
          <w:tcPr>
            <w:tcW w:w="2200" w:type="pct"/>
          </w:tcPr>
          <w:p w14:paraId="65DD3E00" w14:textId="77777777" w:rsidR="00782F76" w:rsidRPr="005A7FEB" w:rsidRDefault="00782F76" w:rsidP="007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73A071D2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3B6DBD" w14:textId="77777777" w:rsidR="00782F76" w:rsidRPr="005A7FEB" w:rsidRDefault="00782F76" w:rsidP="00782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BEDCD98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50348" w14:textId="77777777" w:rsidR="00782F76" w:rsidRPr="005A7FEB" w:rsidRDefault="00782F76" w:rsidP="00782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E8BAA70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F1656E4" w14:textId="77777777" w:rsidR="00782F76" w:rsidRPr="005A7FEB" w:rsidRDefault="00782F76" w:rsidP="00782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7103840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F76" w:rsidRPr="005A7FEB" w14:paraId="7986E9E1" w14:textId="77777777" w:rsidTr="000F7558">
        <w:tc>
          <w:tcPr>
            <w:tcW w:w="2200" w:type="pct"/>
          </w:tcPr>
          <w:p w14:paraId="672AA555" w14:textId="77777777" w:rsidR="00782F76" w:rsidRPr="005A7FEB" w:rsidRDefault="00782F76" w:rsidP="007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A1594C1" w14:textId="77777777" w:rsidR="00782F76" w:rsidRPr="005A7FEB" w:rsidRDefault="00C8423C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23C">
              <w:rPr>
                <w:rFonts w:ascii="Angsana New" w:hAnsi="Angsana New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50" w:type="pct"/>
          </w:tcPr>
          <w:p w14:paraId="58F89903" w14:textId="77777777" w:rsidR="00782F76" w:rsidRPr="005A7FEB" w:rsidRDefault="00782F76" w:rsidP="007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412ED51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50" w:type="pct"/>
          </w:tcPr>
          <w:p w14:paraId="75272579" w14:textId="77777777" w:rsidR="00782F76" w:rsidRPr="005A7FEB" w:rsidRDefault="00782F76" w:rsidP="007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9D5861E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80B">
              <w:rPr>
                <w:rFonts w:ascii="Angsana New" w:hAnsi="Angsana New"/>
                <w:b/>
                <w:bCs/>
                <w:sz w:val="30"/>
                <w:szCs w:val="30"/>
              </w:rPr>
              <w:t>5,710,863</w:t>
            </w:r>
          </w:p>
        </w:tc>
        <w:tc>
          <w:tcPr>
            <w:tcW w:w="150" w:type="pct"/>
          </w:tcPr>
          <w:p w14:paraId="0F873426" w14:textId="77777777" w:rsidR="00782F76" w:rsidRPr="005A7FEB" w:rsidRDefault="00782F76" w:rsidP="0078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0E84409" w14:textId="77777777" w:rsidR="00782F76" w:rsidRPr="005A7FEB" w:rsidRDefault="00782F76" w:rsidP="00782F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</w:tbl>
    <w:p w14:paraId="47C74A0F" w14:textId="77777777" w:rsidR="00D510B0" w:rsidRPr="005B0BD4" w:rsidRDefault="00D510B0" w:rsidP="00DE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lang w:val="th-TH"/>
        </w:rPr>
      </w:pPr>
    </w:p>
    <w:p w14:paraId="4370FBE3" w14:textId="77777777" w:rsidR="00F15112" w:rsidRDefault="00DE155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5A7FEB">
        <w:rPr>
          <w:rFonts w:ascii="Angsana New" w:hAnsi="Angsana New"/>
          <w:sz w:val="30"/>
          <w:szCs w:val="30"/>
          <w:cs/>
        </w:rPr>
        <w:t>กลุ่ม</w:t>
      </w:r>
      <w:r w:rsidRPr="005A7FE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A7FEB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5A7FEB">
        <w:rPr>
          <w:rFonts w:ascii="Angsana New" w:hAnsi="Angsana New"/>
          <w:sz w:val="30"/>
          <w:szCs w:val="30"/>
        </w:rPr>
        <w:t xml:space="preserve">30 </w:t>
      </w:r>
      <w:r w:rsidRPr="005A7FEB">
        <w:rPr>
          <w:rFonts w:ascii="Angsana New" w:hAnsi="Angsana New"/>
          <w:sz w:val="30"/>
          <w:szCs w:val="30"/>
          <w:cs/>
        </w:rPr>
        <w:t>วัน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 xml:space="preserve">ถึง </w:t>
      </w:r>
      <w:r w:rsidRPr="005A7FEB">
        <w:rPr>
          <w:rFonts w:ascii="Angsana New" w:hAnsi="Angsana New"/>
          <w:sz w:val="30"/>
          <w:szCs w:val="30"/>
        </w:rPr>
        <w:t xml:space="preserve">60 </w:t>
      </w:r>
      <w:r w:rsidRPr="005A7FEB">
        <w:rPr>
          <w:rFonts w:ascii="Angsana New" w:hAnsi="Angsana New"/>
          <w:sz w:val="30"/>
          <w:szCs w:val="30"/>
          <w:cs/>
        </w:rPr>
        <w:t>วัน</w:t>
      </w:r>
    </w:p>
    <w:p w14:paraId="607C1685" w14:textId="6B476EAE" w:rsidR="00F15112" w:rsidRDefault="00F15112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6E0285" w14:textId="4D638527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F80507" w14:textId="2EE5D1E8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B28E91" w14:textId="7A142FFB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81B22E" w14:textId="77777777" w:rsidR="00E214B1" w:rsidRPr="005B0BD4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C1475AC" w14:textId="228749B6" w:rsidR="006A7216" w:rsidRPr="005A7FEB" w:rsidRDefault="006A7216" w:rsidP="006A72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7</w:t>
      </w:r>
      <w:r w:rsidRPr="005A7FEB">
        <w:rPr>
          <w:rFonts w:ascii="Angsana New" w:hAnsi="Angsana New"/>
          <w:sz w:val="30"/>
          <w:szCs w:val="30"/>
          <w:u w:val="none"/>
          <w:cs/>
        </w:rPr>
        <w:tab/>
      </w:r>
      <w:r w:rsidRPr="005A7FEB">
        <w:rPr>
          <w:rFonts w:ascii="Angsana New" w:hAnsi="Angsana New" w:hint="cs"/>
          <w:sz w:val="30"/>
          <w:szCs w:val="30"/>
          <w:u w:val="none"/>
          <w:cs/>
        </w:rPr>
        <w:t>ลูกหนี้อื่น</w:t>
      </w:r>
    </w:p>
    <w:p w14:paraId="57F2F710" w14:textId="77777777" w:rsidR="006A7216" w:rsidRPr="005B0BD4" w:rsidRDefault="006A7216" w:rsidP="006A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22"/>
          <w:szCs w:val="2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A7216" w:rsidRPr="005A7FEB" w14:paraId="0E095B9E" w14:textId="77777777" w:rsidTr="00F15112">
        <w:tc>
          <w:tcPr>
            <w:tcW w:w="4140" w:type="dxa"/>
            <w:shd w:val="clear" w:color="auto" w:fill="auto"/>
          </w:tcPr>
          <w:p w14:paraId="1EFD07C4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1FB3B5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73E07DD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6C59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511F" w:rsidRPr="005A7FEB" w14:paraId="3F16C118" w14:textId="77777777" w:rsidTr="00F15112">
        <w:tc>
          <w:tcPr>
            <w:tcW w:w="4140" w:type="dxa"/>
          </w:tcPr>
          <w:p w14:paraId="180C623D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18D96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8417BA6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16612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925A76A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7669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E8F5903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8AC7" w14:textId="77777777" w:rsidR="0025511F" w:rsidRPr="005A7FEB" w:rsidRDefault="0025511F" w:rsidP="00255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A7216" w:rsidRPr="005A7FEB" w14:paraId="22D14EFC" w14:textId="77777777" w:rsidTr="00F15112">
        <w:tc>
          <w:tcPr>
            <w:tcW w:w="4140" w:type="dxa"/>
          </w:tcPr>
          <w:p w14:paraId="66FA9686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D8698" w14:textId="77777777" w:rsidR="006A7216" w:rsidRPr="005A7FEB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11F" w:rsidRPr="005A7FEB" w14:paraId="594C0AAC" w14:textId="77777777" w:rsidTr="00F15112">
        <w:tc>
          <w:tcPr>
            <w:tcW w:w="4140" w:type="dxa"/>
          </w:tcPr>
          <w:p w14:paraId="52CFE440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080" w:type="dxa"/>
            <w:shd w:val="clear" w:color="auto" w:fill="auto"/>
          </w:tcPr>
          <w:p w14:paraId="0C7448C4" w14:textId="77777777" w:rsidR="0025511F" w:rsidRPr="005A7FEB" w:rsidRDefault="00031F7A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237,056</w:t>
            </w:r>
          </w:p>
        </w:tc>
        <w:tc>
          <w:tcPr>
            <w:tcW w:w="270" w:type="dxa"/>
          </w:tcPr>
          <w:p w14:paraId="64182EB0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0B94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179,517</w:t>
            </w:r>
          </w:p>
        </w:tc>
        <w:tc>
          <w:tcPr>
            <w:tcW w:w="270" w:type="dxa"/>
          </w:tcPr>
          <w:p w14:paraId="11FCE6FD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6308F" w14:textId="77777777" w:rsidR="0025511F" w:rsidRPr="005A7FEB" w:rsidRDefault="00015B7C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232,782</w:t>
            </w:r>
          </w:p>
        </w:tc>
        <w:tc>
          <w:tcPr>
            <w:tcW w:w="270" w:type="dxa"/>
          </w:tcPr>
          <w:p w14:paraId="6FF19DB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F10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176,923</w:t>
            </w:r>
          </w:p>
        </w:tc>
      </w:tr>
      <w:tr w:rsidR="0025511F" w:rsidRPr="005A7FEB" w14:paraId="538BD029" w14:textId="77777777" w:rsidTr="00F15112">
        <w:tc>
          <w:tcPr>
            <w:tcW w:w="4140" w:type="dxa"/>
          </w:tcPr>
          <w:p w14:paraId="55425BB9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DC5AFFB" w14:textId="77777777" w:rsidR="0025511F" w:rsidRPr="005A7FEB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43,90</w:t>
            </w:r>
            <w:r w:rsidR="00627A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FD1FF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093F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153,822</w:t>
            </w:r>
          </w:p>
        </w:tc>
        <w:tc>
          <w:tcPr>
            <w:tcW w:w="270" w:type="dxa"/>
          </w:tcPr>
          <w:p w14:paraId="66F90B8C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CE920" w14:textId="77777777" w:rsidR="0025511F" w:rsidRPr="005A7FEB" w:rsidRDefault="001A3E75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43,909</w:t>
            </w:r>
          </w:p>
        </w:tc>
        <w:tc>
          <w:tcPr>
            <w:tcW w:w="270" w:type="dxa"/>
          </w:tcPr>
          <w:p w14:paraId="6AC866B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9382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153,822</w:t>
            </w:r>
          </w:p>
        </w:tc>
      </w:tr>
      <w:tr w:rsidR="008C4CCC" w:rsidRPr="005A7FEB" w14:paraId="5E31C8A2" w14:textId="77777777" w:rsidTr="00F15112">
        <w:tc>
          <w:tcPr>
            <w:tcW w:w="4140" w:type="dxa"/>
          </w:tcPr>
          <w:p w14:paraId="35BDA43D" w14:textId="77777777" w:rsidR="008C4CCC" w:rsidRPr="005A7FEB" w:rsidRDefault="00E25899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080" w:type="dxa"/>
            <w:shd w:val="clear" w:color="auto" w:fill="auto"/>
          </w:tcPr>
          <w:p w14:paraId="47528EDA" w14:textId="77777777" w:rsidR="008C4CCC" w:rsidRPr="00ED28BA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10,023</w:t>
            </w:r>
          </w:p>
        </w:tc>
        <w:tc>
          <w:tcPr>
            <w:tcW w:w="270" w:type="dxa"/>
          </w:tcPr>
          <w:p w14:paraId="453F211B" w14:textId="77777777" w:rsidR="008C4CCC" w:rsidRPr="005A7FEB" w:rsidRDefault="008C4CCC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5CF78" w14:textId="77777777" w:rsidR="008C4CCC" w:rsidRPr="005A7FEB" w:rsidRDefault="00ED28BA" w:rsidP="00ED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854ED16" w14:textId="77777777" w:rsidR="008C4CCC" w:rsidRPr="005A7FEB" w:rsidRDefault="008C4CCC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82B33" w14:textId="77777777" w:rsidR="008C4CCC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9,259</w:t>
            </w:r>
          </w:p>
        </w:tc>
        <w:tc>
          <w:tcPr>
            <w:tcW w:w="270" w:type="dxa"/>
          </w:tcPr>
          <w:p w14:paraId="633E24EF" w14:textId="77777777" w:rsidR="008C4CCC" w:rsidRPr="005A7FEB" w:rsidRDefault="008C4CCC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C3C2" w14:textId="77777777" w:rsidR="008C4CCC" w:rsidRPr="005A7FEB" w:rsidRDefault="00ED28BA" w:rsidP="00ED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5511F" w:rsidRPr="005A7FEB" w14:paraId="606C3C2F" w14:textId="77777777" w:rsidTr="00F15112">
        <w:tc>
          <w:tcPr>
            <w:tcW w:w="4140" w:type="dxa"/>
          </w:tcPr>
          <w:p w14:paraId="36EAE2EB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6C1012B5" w14:textId="77777777" w:rsidR="0025511F" w:rsidRPr="005A7FEB" w:rsidRDefault="00A66E79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6,651</w:t>
            </w:r>
          </w:p>
        </w:tc>
        <w:tc>
          <w:tcPr>
            <w:tcW w:w="270" w:type="dxa"/>
          </w:tcPr>
          <w:p w14:paraId="3FAA9294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6161B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8,679</w:t>
            </w:r>
          </w:p>
        </w:tc>
        <w:tc>
          <w:tcPr>
            <w:tcW w:w="270" w:type="dxa"/>
          </w:tcPr>
          <w:p w14:paraId="034AB13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DA003" w14:textId="77777777" w:rsidR="0025511F" w:rsidRPr="005A7FEB" w:rsidRDefault="00E43AA8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6,597</w:t>
            </w:r>
          </w:p>
        </w:tc>
        <w:tc>
          <w:tcPr>
            <w:tcW w:w="270" w:type="dxa"/>
          </w:tcPr>
          <w:p w14:paraId="657077CB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09C63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8,653</w:t>
            </w:r>
          </w:p>
        </w:tc>
      </w:tr>
      <w:tr w:rsidR="0025511F" w:rsidRPr="005A7FEB" w14:paraId="279067A4" w14:textId="77777777" w:rsidTr="00F15112">
        <w:tc>
          <w:tcPr>
            <w:tcW w:w="4140" w:type="dxa"/>
          </w:tcPr>
          <w:p w14:paraId="334DB61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14:paraId="474F29C2" w14:textId="5D303609" w:rsidR="0025511F" w:rsidRPr="005A7FEB" w:rsidRDefault="00335EF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14</w:t>
            </w:r>
            <w:r w:rsidR="00ED28BA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684</w:t>
            </w:r>
          </w:p>
        </w:tc>
        <w:tc>
          <w:tcPr>
            <w:tcW w:w="270" w:type="dxa"/>
          </w:tcPr>
          <w:p w14:paraId="4301C10E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1E2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Pr="005A7FEB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,452</w:t>
            </w:r>
          </w:p>
        </w:tc>
        <w:tc>
          <w:tcPr>
            <w:tcW w:w="270" w:type="dxa"/>
          </w:tcPr>
          <w:p w14:paraId="1089F033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09E2F" w14:textId="5887D4F4" w:rsidR="0025511F" w:rsidRPr="005A7FEB" w:rsidRDefault="00335EF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</w:t>
            </w:r>
            <w:r w:rsidR="00ED28BA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92</w:t>
            </w:r>
            <w:r w:rsidR="00C76E61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5C5139C1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1824C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14,685</w:t>
            </w:r>
          </w:p>
        </w:tc>
      </w:tr>
      <w:tr w:rsidR="0025511F" w:rsidRPr="005A7FEB" w14:paraId="0B9C6785" w14:textId="77777777" w:rsidTr="00F15112">
        <w:tc>
          <w:tcPr>
            <w:tcW w:w="4140" w:type="dxa"/>
          </w:tcPr>
          <w:p w14:paraId="69E4C3BC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209FFB95" w:rsidR="0025511F" w:rsidRPr="005A7FEB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19344E11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358,470</w:t>
            </w:r>
          </w:p>
        </w:tc>
        <w:tc>
          <w:tcPr>
            <w:tcW w:w="270" w:type="dxa"/>
          </w:tcPr>
          <w:p w14:paraId="4CB3D936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4AEC3458" w:rsidR="0025511F" w:rsidRPr="005A7FEB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C76E6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743AF010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354,083</w:t>
            </w:r>
          </w:p>
        </w:tc>
      </w:tr>
      <w:tr w:rsidR="0025511F" w:rsidRPr="005A7FEB" w14:paraId="69FCC167" w14:textId="77777777" w:rsidTr="00F15112">
        <w:tc>
          <w:tcPr>
            <w:tcW w:w="4140" w:type="dxa"/>
          </w:tcPr>
          <w:p w14:paraId="0A3C15B6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19AA07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99CB03F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225BB3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0248A6A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DEDAAD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477F458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E5911D" w14:textId="77777777" w:rsidR="0025511F" w:rsidRPr="005B0BD4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</w:tr>
      <w:tr w:rsidR="0025511F" w:rsidRPr="005A7FEB" w14:paraId="1389BFC2" w14:textId="77777777" w:rsidTr="00F15112">
        <w:tc>
          <w:tcPr>
            <w:tcW w:w="4140" w:type="dxa"/>
          </w:tcPr>
          <w:p w14:paraId="20946B48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8E45AFB" w14:textId="77777777" w:rsidR="0025511F" w:rsidRPr="005A7FEB" w:rsidRDefault="00627A54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305,112</w:t>
            </w:r>
          </w:p>
        </w:tc>
        <w:tc>
          <w:tcPr>
            <w:tcW w:w="270" w:type="dxa"/>
          </w:tcPr>
          <w:p w14:paraId="6B83475E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C87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352,695</w:t>
            </w:r>
          </w:p>
        </w:tc>
        <w:tc>
          <w:tcPr>
            <w:tcW w:w="270" w:type="dxa"/>
          </w:tcPr>
          <w:p w14:paraId="43F8B661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7AB6" w14:textId="43FD2A7C" w:rsidR="0025511F" w:rsidRPr="005A7FEB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299,36</w:t>
            </w:r>
            <w:r w:rsidR="00C76E61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4A6558EE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180DF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348,408</w:t>
            </w:r>
          </w:p>
        </w:tc>
      </w:tr>
      <w:tr w:rsidR="0025511F" w:rsidRPr="005A7FEB" w14:paraId="28616A2A" w14:textId="77777777" w:rsidTr="00F15112">
        <w:tc>
          <w:tcPr>
            <w:tcW w:w="4140" w:type="dxa"/>
          </w:tcPr>
          <w:p w14:paraId="268E39A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46ED79" w14:textId="3A866B7A" w:rsidR="0025511F" w:rsidRPr="005A7FEB" w:rsidRDefault="004C1E95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</w:t>
            </w:r>
            <w:r w:rsidR="00335EF2">
              <w:rPr>
                <w:rFonts w:ascii="Angsana New" w:hAnsi="Angsana New"/>
                <w:sz w:val="30"/>
                <w:szCs w:val="30"/>
                <w:lang w:val="en-GB" w:bidi="ar-SA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71111611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88595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5,775</w:t>
            </w:r>
          </w:p>
        </w:tc>
        <w:tc>
          <w:tcPr>
            <w:tcW w:w="270" w:type="dxa"/>
          </w:tcPr>
          <w:p w14:paraId="0B798544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A36E7" w14:textId="5B2CB8AF" w:rsidR="0025511F" w:rsidRPr="005A7FEB" w:rsidRDefault="004C1E95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</w:t>
            </w:r>
            <w:r w:rsidR="00335EF2">
              <w:rPr>
                <w:rFonts w:ascii="Angsana New" w:hAnsi="Angsana New"/>
                <w:sz w:val="30"/>
                <w:szCs w:val="30"/>
                <w:lang w:val="en-GB" w:bidi="ar-SA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4D191468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C77A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GB" w:bidi="ar-SA"/>
              </w:rPr>
              <w:t>5,675</w:t>
            </w:r>
          </w:p>
        </w:tc>
      </w:tr>
      <w:tr w:rsidR="0025511F" w:rsidRPr="005A7FEB" w14:paraId="54AC06AE" w14:textId="77777777" w:rsidTr="00F15112">
        <w:tc>
          <w:tcPr>
            <w:tcW w:w="4140" w:type="dxa"/>
          </w:tcPr>
          <w:p w14:paraId="3C3294BD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B6F" w14:textId="6C06D095" w:rsidR="0025511F" w:rsidRPr="005A7FEB" w:rsidRDefault="00627A54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322</w:t>
            </w:r>
          </w:p>
        </w:tc>
        <w:tc>
          <w:tcPr>
            <w:tcW w:w="270" w:type="dxa"/>
          </w:tcPr>
          <w:p w14:paraId="1E3ADD4B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4569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358,470</w:t>
            </w:r>
          </w:p>
        </w:tc>
        <w:tc>
          <w:tcPr>
            <w:tcW w:w="270" w:type="dxa"/>
          </w:tcPr>
          <w:p w14:paraId="169BABB5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FB12" w14:textId="3DC47C83" w:rsidR="0025511F" w:rsidRPr="005A7FEB" w:rsidRDefault="00DD2E72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</w:t>
            </w:r>
            <w:r w:rsidR="00335EF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</w:t>
            </w:r>
            <w:r w:rsidR="00C76E6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25AAC3D9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81B4C" w14:textId="77777777" w:rsidR="0025511F" w:rsidRPr="005A7FEB" w:rsidRDefault="0025511F" w:rsidP="0025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354,083</w:t>
            </w:r>
          </w:p>
        </w:tc>
      </w:tr>
    </w:tbl>
    <w:p w14:paraId="66891368" w14:textId="77777777" w:rsidR="00A83E80" w:rsidRPr="005B0BD4" w:rsidRDefault="00A83E80" w:rsidP="00A83E80">
      <w:pPr>
        <w:rPr>
          <w:rFonts w:ascii="Angsana New" w:hAnsi="Angsana New"/>
          <w:sz w:val="22"/>
          <w:szCs w:val="22"/>
        </w:rPr>
      </w:pPr>
    </w:p>
    <w:p w14:paraId="33BA6096" w14:textId="77777777" w:rsidR="003E109F" w:rsidRPr="005A7FEB" w:rsidRDefault="003E109F" w:rsidP="008815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8</w:t>
      </w:r>
      <w:r w:rsidRPr="005A7FEB">
        <w:rPr>
          <w:rFonts w:ascii="Angsana New" w:hAnsi="Angsana New"/>
          <w:sz w:val="30"/>
          <w:szCs w:val="30"/>
          <w:u w:val="none"/>
          <w:cs/>
        </w:rPr>
        <w:tab/>
      </w:r>
      <w:r w:rsidR="00CD0D20" w:rsidRPr="00DF42B8">
        <w:rPr>
          <w:rFonts w:ascii="Angsana New" w:hAnsi="Angsana New"/>
          <w:sz w:val="30"/>
          <w:szCs w:val="30"/>
          <w:u w:val="none"/>
          <w:cs/>
        </w:rPr>
        <w:t>เงินให้กู้ยืม</w:t>
      </w:r>
    </w:p>
    <w:p w14:paraId="1018323D" w14:textId="77777777" w:rsidR="00CD0D20" w:rsidRPr="005B0BD4" w:rsidRDefault="00CD0D20" w:rsidP="00CD0D20">
      <w:pPr>
        <w:rPr>
          <w:rFonts w:ascii="Angsana New" w:hAnsi="Angsana New"/>
          <w:sz w:val="24"/>
          <w:szCs w:val="24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95"/>
        <w:gridCol w:w="7"/>
        <w:gridCol w:w="280"/>
        <w:gridCol w:w="958"/>
      </w:tblGrid>
      <w:tr w:rsidR="00CD0D20" w:rsidRPr="005A7FEB" w14:paraId="35E18946" w14:textId="77777777" w:rsidTr="00D92C8F">
        <w:tc>
          <w:tcPr>
            <w:tcW w:w="1020" w:type="pct"/>
          </w:tcPr>
          <w:p w14:paraId="0B4BF62D" w14:textId="77777777" w:rsidR="00CD0D20" w:rsidRPr="005A7FEB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7C2FCFAC" w14:textId="77777777" w:rsidR="00CD0D20" w:rsidRPr="005A7FEB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513EE395" w14:textId="77777777" w:rsidR="00CD0D20" w:rsidRPr="005A7FEB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74ADACC2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C98251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4"/>
          </w:tcPr>
          <w:p w14:paraId="5E99305F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4A7" w:rsidRPr="005A7FEB" w14:paraId="4F1F9B43" w14:textId="77777777" w:rsidTr="00D92C8F">
        <w:tc>
          <w:tcPr>
            <w:tcW w:w="1020" w:type="pct"/>
          </w:tcPr>
          <w:p w14:paraId="285C1753" w14:textId="77777777" w:rsidR="000914A7" w:rsidRPr="005A7FEB" w:rsidRDefault="000914A7" w:rsidP="0009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FF79D45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9596345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92C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54203A4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0927F8D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D92C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07" w:type="pct"/>
          </w:tcPr>
          <w:p w14:paraId="5F33F6F3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</w:tcPr>
          <w:p w14:paraId="6795A0FE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24E0C82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14:paraId="3742C812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1802234C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5" w:type="pct"/>
            <w:gridSpan w:val="2"/>
          </w:tcPr>
          <w:p w14:paraId="2510DC66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E3FAF7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D0D20" w:rsidRPr="005A7FEB" w14:paraId="259EC365" w14:textId="77777777" w:rsidTr="00D92C8F">
        <w:tc>
          <w:tcPr>
            <w:tcW w:w="1020" w:type="pct"/>
          </w:tcPr>
          <w:p w14:paraId="0A9448C3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5B81822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3282D281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8"/>
          </w:tcPr>
          <w:p w14:paraId="5FD265F8" w14:textId="77777777" w:rsidR="00CD0D20" w:rsidRPr="005A7FEB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7BE1" w:rsidRPr="005A7FEB" w14:paraId="09A41CC6" w14:textId="77777777" w:rsidTr="00D92C8F">
        <w:tc>
          <w:tcPr>
            <w:tcW w:w="1020" w:type="pct"/>
          </w:tcPr>
          <w:p w14:paraId="56BACD89" w14:textId="27F112D3" w:rsidR="00A47BE1" w:rsidRPr="005A7FEB" w:rsidRDefault="00A47BE1" w:rsidP="00A4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39" w:type="pct"/>
          </w:tcPr>
          <w:p w14:paraId="576BE46C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6126F366" w14:textId="77777777" w:rsidR="00A47BE1" w:rsidRPr="005A7FEB" w:rsidRDefault="00054D76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1.9 - 4.1</w:t>
            </w:r>
          </w:p>
        </w:tc>
        <w:tc>
          <w:tcPr>
            <w:tcW w:w="147" w:type="pct"/>
          </w:tcPr>
          <w:p w14:paraId="2E548D09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B36B35" w14:textId="77777777" w:rsidR="00A47BE1" w:rsidRPr="005A7FEB" w:rsidRDefault="00A47BE1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507" w:type="pct"/>
          </w:tcPr>
          <w:p w14:paraId="0A24C166" w14:textId="03B5905A" w:rsidR="00A47BE1" w:rsidRPr="005A7FEB" w:rsidRDefault="00054D76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E4CFA">
              <w:rPr>
                <w:rFonts w:ascii="Angsana New" w:hAnsi="Angsana New"/>
                <w:sz w:val="30"/>
                <w:szCs w:val="30"/>
              </w:rPr>
              <w:t>0</w:t>
            </w:r>
            <w:r w:rsidR="00A47BE1" w:rsidRPr="00680B19">
              <w:rPr>
                <w:rFonts w:ascii="Angsana New" w:hAnsi="Angsana New"/>
                <w:sz w:val="30"/>
                <w:szCs w:val="30"/>
              </w:rPr>
              <w:t>,</w:t>
            </w:r>
            <w:r w:rsidR="003E4CFA">
              <w:rPr>
                <w:rFonts w:ascii="Angsana New" w:hAnsi="Angsana New"/>
                <w:sz w:val="30"/>
                <w:szCs w:val="30"/>
              </w:rPr>
              <w:t>0</w:t>
            </w:r>
            <w:r w:rsidR="00A47BE1" w:rsidRPr="00680B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3F1C2452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35AA3575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D190E9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4BB11874" w14:textId="3871623B" w:rsidR="00A47BE1" w:rsidRPr="005A7FEB" w:rsidRDefault="003E4CFA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A47BE1" w:rsidRPr="00680B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A47BE1" w:rsidRPr="00680B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1" w:type="pct"/>
          </w:tcPr>
          <w:p w14:paraId="640403DD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9151A71" w14:textId="77777777" w:rsidR="00A47BE1" w:rsidRPr="005A7FEB" w:rsidRDefault="00A47BE1" w:rsidP="00A47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3E4CFA" w:rsidRPr="005A7FEB" w14:paraId="1CD74DA7" w14:textId="77777777" w:rsidTr="00D92C8F">
        <w:tc>
          <w:tcPr>
            <w:tcW w:w="1020" w:type="pct"/>
          </w:tcPr>
          <w:p w14:paraId="3DA8A3EA" w14:textId="35A9F128" w:rsidR="003E4CFA" w:rsidRDefault="003E4CFA" w:rsidP="003E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9A52AC4" w14:textId="77777777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2066641E" w14:textId="484338AE" w:rsidR="003E4CFA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147" w:type="pct"/>
          </w:tcPr>
          <w:p w14:paraId="131B8E3F" w14:textId="77777777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2CB4F8" w14:textId="249E27DA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3.5 - 5.8</w:t>
            </w:r>
          </w:p>
        </w:tc>
        <w:tc>
          <w:tcPr>
            <w:tcW w:w="507" w:type="pct"/>
          </w:tcPr>
          <w:p w14:paraId="05275CC6" w14:textId="2073F817" w:rsidR="003E4CFA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244,99</w:t>
            </w:r>
            <w:r w:rsidRPr="00680B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521EC0C4" w14:textId="77777777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0D5F8D2" w14:textId="1879A5B9" w:rsidR="003E4CFA" w:rsidRPr="005A7FEB" w:rsidRDefault="003E4CFA" w:rsidP="0035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126,500</w:t>
            </w:r>
          </w:p>
        </w:tc>
        <w:tc>
          <w:tcPr>
            <w:tcW w:w="147" w:type="pct"/>
          </w:tcPr>
          <w:p w14:paraId="2BB74D0F" w14:textId="77777777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3213F7D7" w14:textId="7551701C" w:rsidR="003E4CFA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F42B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DF42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DF42B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4317CBB5" w14:textId="77777777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2EEC3B9" w14:textId="1B8AC4BB" w:rsidR="003E4CFA" w:rsidRPr="005A7FEB" w:rsidRDefault="003E4CFA" w:rsidP="003E4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126,500</w:t>
            </w:r>
          </w:p>
        </w:tc>
      </w:tr>
      <w:tr w:rsidR="00A87EDE" w:rsidRPr="005A7FEB" w14:paraId="18578344" w14:textId="77777777" w:rsidTr="00D92C8F">
        <w:tc>
          <w:tcPr>
            <w:tcW w:w="1020" w:type="pct"/>
          </w:tcPr>
          <w:p w14:paraId="77F0827C" w14:textId="348A93F9" w:rsidR="00A87EDE" w:rsidRPr="005A7FEB" w:rsidRDefault="00A87EDE" w:rsidP="00A8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พนักงานและผู้บริหาร</w:t>
            </w:r>
          </w:p>
        </w:tc>
        <w:tc>
          <w:tcPr>
            <w:tcW w:w="439" w:type="pct"/>
          </w:tcPr>
          <w:p w14:paraId="60CAD5D7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07A909D" w14:textId="55E23E3B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90ACC5F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4F4396" w14:textId="471A79FF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1E09AA0" w14:textId="016DE65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</w:t>
            </w:r>
            <w:r w:rsidRPr="00680B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098AA63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BCD95FF" w14:textId="42B2C7DB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001F32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</w:tcPr>
          <w:p w14:paraId="64B9868C" w14:textId="081DF92C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DF42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DF42B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3C6B8A57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4A71183" w14:textId="130C94E5" w:rsidR="00A87EDE" w:rsidRPr="005A7FEB" w:rsidRDefault="00E54C9B" w:rsidP="00E5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EDE" w:rsidRPr="005A7FEB" w14:paraId="3C02FD79" w14:textId="77777777" w:rsidTr="00D92C8F">
        <w:tc>
          <w:tcPr>
            <w:tcW w:w="1020" w:type="pct"/>
          </w:tcPr>
          <w:p w14:paraId="705395C7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51A5D779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481140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71C7323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550F9075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Pr="00680B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680B1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535CD4F1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7" w:type="pct"/>
          </w:tcPr>
          <w:p w14:paraId="69D0732B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F3214" w14:textId="2C244E58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  <w:tc>
          <w:tcPr>
            <w:tcW w:w="151" w:type="pct"/>
          </w:tcPr>
          <w:p w14:paraId="199113F7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B7B761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  <w:tr w:rsidR="00A87EDE" w:rsidRPr="005A7FEB" w14:paraId="7DBAFC78" w14:textId="77777777" w:rsidTr="00D92C8F">
        <w:tc>
          <w:tcPr>
            <w:tcW w:w="1020" w:type="pct"/>
          </w:tcPr>
          <w:p w14:paraId="59C2E0E6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43ABE82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AB4ABA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5EC90A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9536E0F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30B1FEBB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7861823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E58C624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B61B3D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double" w:sz="4" w:space="0" w:color="auto"/>
            </w:tcBorders>
          </w:tcPr>
          <w:p w14:paraId="4B3FA390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372B230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22AC456" w14:textId="77777777" w:rsidR="00A87EDE" w:rsidRPr="005A7FE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7EDE" w:rsidRPr="005A7FEB" w14:paraId="0E2187D1" w14:textId="77777777" w:rsidTr="00D92C8F">
        <w:tc>
          <w:tcPr>
            <w:tcW w:w="1020" w:type="pct"/>
          </w:tcPr>
          <w:p w14:paraId="097470A6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531236E4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D0B792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0EEBB5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4754974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239,490</w:t>
            </w:r>
          </w:p>
        </w:tc>
        <w:tc>
          <w:tcPr>
            <w:tcW w:w="129" w:type="pct"/>
          </w:tcPr>
          <w:p w14:paraId="528FEB03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637C64D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 xml:space="preserve"> 126,500</w:t>
            </w:r>
          </w:p>
        </w:tc>
        <w:tc>
          <w:tcPr>
            <w:tcW w:w="147" w:type="pct"/>
          </w:tcPr>
          <w:p w14:paraId="54BF6D9C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gridSpan w:val="2"/>
          </w:tcPr>
          <w:p w14:paraId="4EDCDA67" w14:textId="77777777" w:rsidR="00A87EDE" w:rsidRPr="000F7BB7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80B19">
              <w:rPr>
                <w:rFonts w:ascii="Angsana New" w:hAnsi="Angsana New"/>
                <w:sz w:val="30"/>
                <w:szCs w:val="30"/>
              </w:rPr>
              <w:t>271,490</w:t>
            </w:r>
          </w:p>
        </w:tc>
        <w:tc>
          <w:tcPr>
            <w:tcW w:w="151" w:type="pct"/>
          </w:tcPr>
          <w:p w14:paraId="09B38E5E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963AC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167,500</w:t>
            </w:r>
          </w:p>
        </w:tc>
      </w:tr>
      <w:tr w:rsidR="00A87EDE" w:rsidRPr="005A7FEB" w14:paraId="18778929" w14:textId="77777777" w:rsidTr="00D92C8F">
        <w:tc>
          <w:tcPr>
            <w:tcW w:w="1020" w:type="pct"/>
          </w:tcPr>
          <w:p w14:paraId="37641798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5EA04AD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DC22E40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4FE737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65DF62" w14:textId="0D0B16A5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Pr="00680B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680B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23376123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9635D8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9C5905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</w:tcPr>
          <w:p w14:paraId="200FB51D" w14:textId="0A00DAA1" w:rsidR="00A87EDE" w:rsidRPr="000F7BB7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Pr="00680B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680B1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</w:tcPr>
          <w:p w14:paraId="15A3D807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9A34AC0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EDE" w:rsidRPr="005A7FEB" w14:paraId="219AF2F5" w14:textId="77777777" w:rsidTr="00D92C8F">
        <w:tc>
          <w:tcPr>
            <w:tcW w:w="1020" w:type="pct"/>
          </w:tcPr>
          <w:p w14:paraId="3CD5A277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6AC68E63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516007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3271738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2AFB9849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29" w:type="pct"/>
          </w:tcPr>
          <w:p w14:paraId="57B6F13A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126,500</w:t>
            </w:r>
          </w:p>
        </w:tc>
        <w:tc>
          <w:tcPr>
            <w:tcW w:w="147" w:type="pct"/>
          </w:tcPr>
          <w:p w14:paraId="65453254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A8A48C" w14:textId="0BB3D655" w:rsidR="00A87EDE" w:rsidRPr="000F7BB7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349,710</w:t>
            </w:r>
          </w:p>
        </w:tc>
        <w:tc>
          <w:tcPr>
            <w:tcW w:w="151" w:type="pct"/>
          </w:tcPr>
          <w:p w14:paraId="22BD5525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4782E74" w14:textId="77777777" w:rsidR="00A87EDE" w:rsidRPr="0037664B" w:rsidRDefault="00A87EDE" w:rsidP="00A87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</w:tbl>
    <w:p w14:paraId="50675A2C" w14:textId="77777777" w:rsidR="00077FCD" w:rsidRPr="005B0BD4" w:rsidRDefault="00077FCD" w:rsidP="00CD0D20">
      <w:pPr>
        <w:rPr>
          <w:rFonts w:ascii="Angsana New" w:hAnsi="Angsana New"/>
          <w:sz w:val="24"/>
          <w:szCs w:val="24"/>
        </w:rPr>
      </w:pPr>
    </w:p>
    <w:p w14:paraId="27FB3A87" w14:textId="77777777" w:rsidR="005B0BD4" w:rsidRDefault="005B0BD4" w:rsidP="005A4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C012023" w14:textId="77777777" w:rsidR="005B0BD4" w:rsidRDefault="005B0BD4" w:rsidP="005A4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023AC96B" w14:textId="77777777" w:rsidR="005B0BD4" w:rsidRDefault="005B0BD4" w:rsidP="005A4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4055BC4" w14:textId="77777777" w:rsidR="006B5DEB" w:rsidRDefault="006B5DEB" w:rsidP="005A43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04A9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04A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004A9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9E5AFF" w14:textId="77777777" w:rsidR="006B5DEB" w:rsidRPr="005B0BD4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716"/>
        <w:gridCol w:w="269"/>
        <w:gridCol w:w="541"/>
        <w:gridCol w:w="271"/>
        <w:gridCol w:w="1031"/>
        <w:gridCol w:w="271"/>
        <w:gridCol w:w="1003"/>
        <w:gridCol w:w="274"/>
        <w:gridCol w:w="1077"/>
        <w:gridCol w:w="243"/>
        <w:gridCol w:w="1023"/>
      </w:tblGrid>
      <w:tr w:rsidR="006B5DEB" w:rsidRPr="00004A93" w14:paraId="1A37938D" w14:textId="77777777" w:rsidTr="005A4382">
        <w:tc>
          <w:tcPr>
            <w:tcW w:w="2198" w:type="pct"/>
            <w:gridSpan w:val="4"/>
          </w:tcPr>
          <w:p w14:paraId="1215DEF4" w14:textId="77777777" w:rsidR="006B5DEB" w:rsidRPr="00004A9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C16E2EC" w14:textId="77777777" w:rsidR="006B5DEB" w:rsidRPr="00004A9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450C5EFC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6A4CF14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7BA8EA75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5DEB" w:rsidRPr="001571EF" w14:paraId="42B5581F" w14:textId="77777777" w:rsidTr="005A4382">
        <w:tc>
          <w:tcPr>
            <w:tcW w:w="2198" w:type="pct"/>
            <w:gridSpan w:val="4"/>
          </w:tcPr>
          <w:p w14:paraId="6124443D" w14:textId="77777777" w:rsidR="006B5DEB" w:rsidRPr="00004A9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75AC4F5" w14:textId="77777777" w:rsidR="006B5DEB" w:rsidRPr="00004A9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0042BAF5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1B0AF537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E6DF8E8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2BF28771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242C582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</w:tcPr>
          <w:p w14:paraId="269FBC55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908D3E2" w14:textId="77777777" w:rsidR="006B5DEB" w:rsidRPr="001571EF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5DEB" w:rsidRPr="00004A93" w14:paraId="4D74ED81" w14:textId="77777777" w:rsidTr="005A4382">
        <w:trPr>
          <w:trHeight w:val="299"/>
        </w:trPr>
        <w:tc>
          <w:tcPr>
            <w:tcW w:w="1376" w:type="pct"/>
          </w:tcPr>
          <w:p w14:paraId="420280FE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gridSpan w:val="3"/>
          </w:tcPr>
          <w:p w14:paraId="751B610B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66DBDB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6" w:type="pct"/>
            <w:gridSpan w:val="7"/>
          </w:tcPr>
          <w:p w14:paraId="230D39F3" w14:textId="77777777" w:rsidR="006B5DEB" w:rsidRPr="00004A9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565" w:rsidRPr="00C06BA6" w14:paraId="746D5249" w14:textId="77777777" w:rsidTr="005A4382">
        <w:tc>
          <w:tcPr>
            <w:tcW w:w="1376" w:type="pct"/>
          </w:tcPr>
          <w:p w14:paraId="19C8399E" w14:textId="77777777" w:rsidR="00FA6565" w:rsidRPr="00004A93" w:rsidRDefault="00FA6565" w:rsidP="00F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4A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31572E60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9AF9C1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C6C5BFE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121B48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5AD6450" w14:textId="77777777" w:rsidR="00FA6565" w:rsidRPr="00CE363F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363F">
              <w:rPr>
                <w:rFonts w:ascii="Angsana New" w:hAnsi="Angsana New"/>
                <w:sz w:val="30"/>
                <w:szCs w:val="30"/>
              </w:rPr>
              <w:t>126,500</w:t>
            </w:r>
          </w:p>
        </w:tc>
        <w:tc>
          <w:tcPr>
            <w:tcW w:w="146" w:type="pct"/>
          </w:tcPr>
          <w:p w14:paraId="37EE0BA8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2420785" w14:textId="77777777" w:rsidR="00FA6565" w:rsidRPr="00CE363F" w:rsidRDefault="00FA6565" w:rsidP="00FA656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E36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274AD6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6EE58F" w14:textId="77777777" w:rsidR="00FA6565" w:rsidRPr="00CE363F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363F">
              <w:rPr>
                <w:rFonts w:ascii="Angsana New" w:hAnsi="Angsana New"/>
                <w:sz w:val="30"/>
                <w:szCs w:val="30"/>
              </w:rPr>
              <w:t>167,500</w:t>
            </w:r>
          </w:p>
        </w:tc>
        <w:tc>
          <w:tcPr>
            <w:tcW w:w="131" w:type="pct"/>
          </w:tcPr>
          <w:p w14:paraId="4969757E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DCD34BE" w14:textId="77777777" w:rsidR="00FA6565" w:rsidRPr="00CE363F" w:rsidRDefault="00D34772" w:rsidP="00D34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FA6565" w:rsidRPr="00C06BA6" w14:paraId="48AD5435" w14:textId="77777777" w:rsidTr="005A4382">
        <w:tc>
          <w:tcPr>
            <w:tcW w:w="1376" w:type="pct"/>
          </w:tcPr>
          <w:p w14:paraId="20FA9EB3" w14:textId="77777777" w:rsidR="00FA6565" w:rsidRPr="00004A93" w:rsidRDefault="00FA6565" w:rsidP="00F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49A70D52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B6E9E4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0C37A746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18DAEE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A93C6A3" w14:textId="4BC3ECC6" w:rsidR="00FA6565" w:rsidRPr="00260555" w:rsidRDefault="00525359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555">
              <w:rPr>
                <w:rFonts w:ascii="Angsana New" w:hAnsi="Angsana New"/>
                <w:sz w:val="30"/>
                <w:szCs w:val="30"/>
              </w:rPr>
              <w:t>3</w:t>
            </w:r>
            <w:r w:rsidR="003134FA">
              <w:rPr>
                <w:rFonts w:ascii="Angsana New" w:hAnsi="Angsana New"/>
                <w:sz w:val="30"/>
                <w:szCs w:val="30"/>
              </w:rPr>
              <w:t>84</w:t>
            </w:r>
            <w:r w:rsidR="00FA6565" w:rsidRPr="00260555">
              <w:rPr>
                <w:rFonts w:ascii="Angsana New" w:hAnsi="Angsana New"/>
                <w:sz w:val="30"/>
                <w:szCs w:val="30"/>
              </w:rPr>
              <w:t>,</w:t>
            </w:r>
            <w:r w:rsidR="003134FA">
              <w:rPr>
                <w:rFonts w:ascii="Angsana New" w:hAnsi="Angsana New"/>
                <w:sz w:val="30"/>
                <w:szCs w:val="30"/>
              </w:rPr>
              <w:t>49</w:t>
            </w:r>
            <w:r w:rsidR="00FA6565" w:rsidRPr="0026055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02381D75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DCEB47F" w14:textId="77777777" w:rsidR="00FA6565" w:rsidRPr="00CE363F" w:rsidRDefault="00525359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158,460</w:t>
            </w:r>
          </w:p>
        </w:tc>
        <w:tc>
          <w:tcPr>
            <w:tcW w:w="148" w:type="pct"/>
          </w:tcPr>
          <w:p w14:paraId="3DEF3F4F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5C9C02" w14:textId="64B6731D" w:rsidR="00FA6565" w:rsidRPr="00260555" w:rsidRDefault="00260555" w:rsidP="0026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555">
              <w:rPr>
                <w:rFonts w:ascii="Angsana New" w:hAnsi="Angsana New"/>
                <w:sz w:val="30"/>
                <w:szCs w:val="30"/>
              </w:rPr>
              <w:t>3</w:t>
            </w:r>
            <w:r w:rsidR="003134FA">
              <w:rPr>
                <w:rFonts w:ascii="Angsana New" w:hAnsi="Angsana New"/>
                <w:sz w:val="30"/>
                <w:szCs w:val="30"/>
              </w:rPr>
              <w:t>84</w:t>
            </w:r>
            <w:r w:rsidR="00FA6565" w:rsidRPr="00260555">
              <w:rPr>
                <w:rFonts w:ascii="Angsana New" w:hAnsi="Angsana New"/>
                <w:sz w:val="30"/>
                <w:szCs w:val="30"/>
              </w:rPr>
              <w:t>,</w:t>
            </w:r>
            <w:r w:rsidR="003134FA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31" w:type="pct"/>
          </w:tcPr>
          <w:p w14:paraId="61D9B830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87C03DE" w14:textId="77777777" w:rsidR="00FA6565" w:rsidRPr="00CE363F" w:rsidRDefault="00B96977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158,460</w:t>
            </w:r>
          </w:p>
        </w:tc>
      </w:tr>
      <w:tr w:rsidR="00FA6565" w:rsidRPr="00C06BA6" w14:paraId="2E1F0322" w14:textId="77777777" w:rsidTr="005A4382">
        <w:tc>
          <w:tcPr>
            <w:tcW w:w="1376" w:type="pct"/>
          </w:tcPr>
          <w:p w14:paraId="3C845922" w14:textId="77777777" w:rsidR="00FA6565" w:rsidRPr="00004A93" w:rsidRDefault="00FA6565" w:rsidP="00F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14:paraId="3C5C4C10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ECC11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6D47823D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C44BC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DC5D3C3" w14:textId="77777777" w:rsidR="00FA6565" w:rsidRPr="00260555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555">
              <w:rPr>
                <w:rFonts w:ascii="Angsana New" w:hAnsi="Angsana New"/>
                <w:sz w:val="30"/>
                <w:szCs w:val="30"/>
              </w:rPr>
              <w:t>(1</w:t>
            </w:r>
            <w:r w:rsidR="00525359" w:rsidRPr="00260555">
              <w:rPr>
                <w:rFonts w:ascii="Angsana New" w:hAnsi="Angsana New"/>
                <w:sz w:val="30"/>
                <w:szCs w:val="30"/>
              </w:rPr>
              <w:t>9</w:t>
            </w:r>
            <w:r w:rsidRPr="00260555">
              <w:rPr>
                <w:rFonts w:ascii="Angsana New" w:hAnsi="Angsana New"/>
                <w:sz w:val="30"/>
                <w:szCs w:val="30"/>
              </w:rPr>
              <w:t>3,280)</w:t>
            </w:r>
          </w:p>
        </w:tc>
        <w:tc>
          <w:tcPr>
            <w:tcW w:w="146" w:type="pct"/>
          </w:tcPr>
          <w:p w14:paraId="3959B63C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1B0DFD5" w14:textId="77777777" w:rsidR="00FA6565" w:rsidRPr="00CE363F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363F">
              <w:rPr>
                <w:rFonts w:ascii="Angsana New" w:hAnsi="Angsana New"/>
                <w:sz w:val="30"/>
                <w:szCs w:val="30"/>
              </w:rPr>
              <w:t>(</w:t>
            </w:r>
            <w:r w:rsidR="00525359">
              <w:rPr>
                <w:rFonts w:ascii="Angsana New" w:hAnsi="Angsana New"/>
                <w:sz w:val="30"/>
                <w:szCs w:val="30"/>
              </w:rPr>
              <w:t>31,960</w:t>
            </w:r>
            <w:r w:rsidRPr="00CE363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987C585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8B162AC" w14:textId="77777777" w:rsidR="00FA6565" w:rsidRPr="00260555" w:rsidRDefault="00FA6565" w:rsidP="0026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0555">
              <w:rPr>
                <w:rFonts w:ascii="Angsana New" w:hAnsi="Angsana New"/>
                <w:sz w:val="30"/>
                <w:szCs w:val="30"/>
              </w:rPr>
              <w:t>(2</w:t>
            </w:r>
            <w:r w:rsidR="00260555" w:rsidRPr="00260555">
              <w:rPr>
                <w:rFonts w:ascii="Angsana New" w:hAnsi="Angsana New"/>
                <w:sz w:val="30"/>
                <w:szCs w:val="30"/>
              </w:rPr>
              <w:t>0</w:t>
            </w:r>
            <w:r w:rsidRPr="00260555">
              <w:rPr>
                <w:rFonts w:ascii="Angsana New" w:hAnsi="Angsana New"/>
                <w:sz w:val="30"/>
                <w:szCs w:val="30"/>
              </w:rPr>
              <w:t>2,280)</w:t>
            </w:r>
          </w:p>
        </w:tc>
        <w:tc>
          <w:tcPr>
            <w:tcW w:w="131" w:type="pct"/>
          </w:tcPr>
          <w:p w14:paraId="382334C8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9AC9D65" w14:textId="77777777" w:rsidR="00FA6565" w:rsidRPr="00CE363F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363F">
              <w:rPr>
                <w:rFonts w:ascii="Angsana New" w:hAnsi="Angsana New"/>
                <w:sz w:val="30"/>
                <w:szCs w:val="30"/>
              </w:rPr>
              <w:t>(</w:t>
            </w:r>
            <w:r w:rsidR="00B96977">
              <w:rPr>
                <w:rFonts w:ascii="Angsana New" w:hAnsi="Angsana New"/>
                <w:sz w:val="30"/>
                <w:szCs w:val="30"/>
              </w:rPr>
              <w:t>31,960</w:t>
            </w:r>
            <w:r w:rsidRPr="00CE36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6565" w:rsidRPr="00777249" w14:paraId="70480D25" w14:textId="77777777" w:rsidTr="005A4382">
        <w:tc>
          <w:tcPr>
            <w:tcW w:w="1376" w:type="pct"/>
          </w:tcPr>
          <w:p w14:paraId="76C80837" w14:textId="77777777" w:rsidR="00FA6565" w:rsidRPr="00004A93" w:rsidRDefault="00FA6565" w:rsidP="00FA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</w:tcPr>
          <w:p w14:paraId="72F01027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A890D7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23C97EDE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14E0BF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4E513EE3" w:rsidR="00FA6565" w:rsidRPr="00CE363F" w:rsidRDefault="004B3B90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9825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98251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6E8D7C" w14:textId="77777777" w:rsidR="00FA6565" w:rsidRPr="00DD7884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77777777" w:rsidR="00FA6565" w:rsidRPr="00260555" w:rsidRDefault="00525359" w:rsidP="0026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555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8" w:type="pct"/>
          </w:tcPr>
          <w:p w14:paraId="1807134D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3767" w14:textId="425C8CE1" w:rsidR="00FA6565" w:rsidRPr="00260555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55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B3B9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2605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3B90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26055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1" w:type="pct"/>
          </w:tcPr>
          <w:p w14:paraId="526660BB" w14:textId="77777777" w:rsidR="00FA6565" w:rsidRPr="00004A93" w:rsidRDefault="00FA6565" w:rsidP="00FA6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B881" w14:textId="77777777" w:rsidR="00FA6565" w:rsidRPr="00D34772" w:rsidRDefault="00D34772" w:rsidP="00D34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772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</w:tbl>
    <w:p w14:paraId="172D2DF1" w14:textId="77777777" w:rsidR="0099020D" w:rsidRPr="005B0BD4" w:rsidRDefault="0099020D" w:rsidP="00CD0D20">
      <w:pPr>
        <w:rPr>
          <w:rFonts w:ascii="Angsana New" w:hAnsi="Angsana New"/>
          <w:sz w:val="20"/>
          <w:szCs w:val="20"/>
        </w:rPr>
      </w:pPr>
    </w:p>
    <w:p w14:paraId="252018B9" w14:textId="77777777" w:rsidR="0068629F" w:rsidRPr="005A4382" w:rsidRDefault="0068629F" w:rsidP="0068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64B">
        <w:rPr>
          <w:rFonts w:ascii="Angsana New" w:hAnsi="Angsana New"/>
          <w:spacing w:val="-2"/>
          <w:sz w:val="30"/>
          <w:szCs w:val="30"/>
        </w:rPr>
        <w:t xml:space="preserve">2562 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>
        <w:rPr>
          <w:rFonts w:ascii="Angsana New" w:hAnsi="Angsana New"/>
          <w:spacing w:val="-2"/>
          <w:sz w:val="30"/>
          <w:szCs w:val="30"/>
        </w:rPr>
        <w:t>73.5</w:t>
      </w:r>
      <w:r w:rsidRPr="00A36677">
        <w:rPr>
          <w:rFonts w:ascii="Angsana New" w:hAnsi="Angsana New"/>
          <w:spacing w:val="-2"/>
          <w:sz w:val="30"/>
          <w:szCs w:val="30"/>
        </w:rPr>
        <w:t xml:space="preserve"> </w:t>
      </w:r>
      <w:r w:rsidRPr="00A36677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2"/>
          <w:sz w:val="30"/>
          <w:szCs w:val="30"/>
        </w:rPr>
        <w:t>2561: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เงินให้กู้ยืมดังกล่าวมีอัตราดอกเบี้ยร้อยละ </w:t>
      </w:r>
      <w:r>
        <w:rPr>
          <w:rFonts w:ascii="Angsana New" w:hAnsi="Angsana New"/>
          <w:spacing w:val="-4"/>
          <w:sz w:val="30"/>
          <w:szCs w:val="30"/>
        </w:rPr>
        <w:t>5.25</w:t>
      </w:r>
      <w:r w:rsidRPr="0037664B">
        <w:rPr>
          <w:rFonts w:ascii="Angsana New" w:hAnsi="Angsana New"/>
          <w:spacing w:val="-4"/>
          <w:sz w:val="30"/>
          <w:szCs w:val="30"/>
        </w:rPr>
        <w:t xml:space="preserve"> 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และมีกำหนดชำระคืนภายในห้าปี</w:t>
      </w:r>
    </w:p>
    <w:p w14:paraId="5ED0EE8D" w14:textId="78B06EE6" w:rsidR="002B16E5" w:rsidRDefault="002B16E5" w:rsidP="00CD0D20">
      <w:pPr>
        <w:rPr>
          <w:rFonts w:ascii="Angsana New" w:hAnsi="Angsana New"/>
          <w:sz w:val="22"/>
          <w:szCs w:val="22"/>
        </w:rPr>
      </w:pPr>
    </w:p>
    <w:p w14:paraId="6F316772" w14:textId="7F7ACB21" w:rsidR="003E4CFA" w:rsidRPr="0068629F" w:rsidRDefault="003E4CFA" w:rsidP="003E4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bookmarkStart w:id="2" w:name="_Hlk32611198"/>
      <w:r w:rsidRPr="0068629F">
        <w:rPr>
          <w:rFonts w:ascii="Angsana New" w:hAnsi="Angsana New"/>
          <w:spacing w:val="2"/>
          <w:sz w:val="30"/>
          <w:szCs w:val="30"/>
          <w:cs/>
        </w:rPr>
        <w:t>ณ วันที่ 3</w:t>
      </w:r>
      <w:r w:rsidRPr="0068629F">
        <w:rPr>
          <w:rFonts w:ascii="Angsana New" w:hAnsi="Angsana New"/>
          <w:spacing w:val="2"/>
          <w:sz w:val="30"/>
          <w:szCs w:val="30"/>
        </w:rPr>
        <w:t>1</w:t>
      </w:r>
      <w:r w:rsidRPr="0068629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8629F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68629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68629F">
        <w:rPr>
          <w:rFonts w:ascii="Angsana New" w:hAnsi="Angsana New"/>
          <w:spacing w:val="2"/>
          <w:sz w:val="30"/>
          <w:szCs w:val="30"/>
        </w:rPr>
        <w:t xml:space="preserve">2562 </w:t>
      </w:r>
      <w:r w:rsidRPr="0068629F">
        <w:rPr>
          <w:rFonts w:ascii="Angsana New" w:hAnsi="Angsana New"/>
          <w:spacing w:val="2"/>
          <w:sz w:val="30"/>
          <w:szCs w:val="30"/>
          <w:cs/>
        </w:rPr>
        <w:t>บริษัทมีเงินให้กู้ยืมระยะยาวแก่</w:t>
      </w:r>
      <w:r w:rsidR="0068629F" w:rsidRPr="0068629F">
        <w:rPr>
          <w:rFonts w:ascii="Angsana New" w:hAnsi="Angsana New" w:hint="cs"/>
          <w:spacing w:val="2"/>
          <w:sz w:val="30"/>
          <w:szCs w:val="30"/>
          <w:cs/>
        </w:rPr>
        <w:t>พนักงานและผู้บริหารของบริษัท</w:t>
      </w:r>
      <w:r w:rsidRPr="0068629F">
        <w:rPr>
          <w:rFonts w:ascii="Angsana New" w:hAnsi="Angsana New"/>
          <w:spacing w:val="2"/>
          <w:sz w:val="30"/>
          <w:szCs w:val="30"/>
          <w:cs/>
        </w:rPr>
        <w:t xml:space="preserve"> เป็นจำนวนเงิน </w:t>
      </w:r>
      <w:r w:rsidR="0068629F" w:rsidRPr="0068629F">
        <w:rPr>
          <w:rFonts w:ascii="Angsana New" w:hAnsi="Angsana New"/>
          <w:spacing w:val="2"/>
          <w:sz w:val="30"/>
          <w:szCs w:val="30"/>
        </w:rPr>
        <w:t>22</w:t>
      </w:r>
      <w:r w:rsidRPr="0068629F">
        <w:rPr>
          <w:rFonts w:ascii="Angsana New" w:hAnsi="Angsana New"/>
          <w:spacing w:val="2"/>
          <w:sz w:val="30"/>
          <w:szCs w:val="30"/>
        </w:rPr>
        <w:t>.</w:t>
      </w:r>
      <w:r w:rsidR="0068629F" w:rsidRPr="0068629F">
        <w:rPr>
          <w:rFonts w:ascii="Angsana New" w:hAnsi="Angsana New"/>
          <w:spacing w:val="2"/>
          <w:sz w:val="30"/>
          <w:szCs w:val="30"/>
        </w:rPr>
        <w:t>7</w:t>
      </w:r>
      <w:r w:rsidRPr="0068629F">
        <w:rPr>
          <w:rFonts w:ascii="Angsana New" w:hAnsi="Angsana New"/>
          <w:spacing w:val="2"/>
          <w:sz w:val="30"/>
          <w:szCs w:val="30"/>
        </w:rPr>
        <w:t xml:space="preserve">2 </w:t>
      </w:r>
      <w:r w:rsidRPr="0068629F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68629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629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68629F">
        <w:rPr>
          <w:rFonts w:ascii="Angsana New" w:hAnsi="Angsana New"/>
          <w:i/>
          <w:iCs/>
          <w:spacing w:val="-2"/>
          <w:sz w:val="30"/>
          <w:szCs w:val="30"/>
        </w:rPr>
        <w:t xml:space="preserve">2561: </w:t>
      </w:r>
      <w:r w:rsidRPr="0068629F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Pr="0068629F">
        <w:rPr>
          <w:rFonts w:ascii="Angsana New" w:hAnsi="Angsana New"/>
          <w:spacing w:val="-2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Pr="0068629F">
        <w:rPr>
          <w:rFonts w:ascii="Angsana New" w:hAnsi="Angsana New"/>
          <w:spacing w:val="-2"/>
          <w:sz w:val="30"/>
          <w:szCs w:val="30"/>
        </w:rPr>
        <w:t xml:space="preserve">2.00 </w:t>
      </w:r>
      <w:r w:rsidRPr="0068629F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Pr="0068629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68629F">
        <w:rPr>
          <w:rFonts w:ascii="Angsana New" w:hAnsi="Angsana New"/>
          <w:i/>
          <w:iCs/>
          <w:spacing w:val="-2"/>
          <w:sz w:val="30"/>
          <w:szCs w:val="30"/>
        </w:rPr>
        <w:t xml:space="preserve">2561: </w:t>
      </w:r>
      <w:r w:rsidRPr="0068629F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Pr="0068629F">
        <w:rPr>
          <w:rFonts w:ascii="Angsana New" w:hAnsi="Angsana New"/>
          <w:spacing w:val="-2"/>
          <w:sz w:val="30"/>
          <w:szCs w:val="30"/>
          <w:cs/>
        </w:rPr>
        <w:t xml:space="preserve"> และมีกำหนดชำระคืน</w:t>
      </w:r>
      <w:r w:rsidRPr="0070610F">
        <w:rPr>
          <w:rFonts w:ascii="Angsana New" w:hAnsi="Angsana New"/>
          <w:sz w:val="30"/>
          <w:szCs w:val="30"/>
          <w:cs/>
        </w:rPr>
        <w:t>ภายใน</w:t>
      </w:r>
      <w:r w:rsidR="0068629F" w:rsidRPr="0070610F">
        <w:rPr>
          <w:rFonts w:ascii="Angsana New" w:hAnsi="Angsana New" w:hint="cs"/>
          <w:sz w:val="30"/>
          <w:szCs w:val="30"/>
          <w:cs/>
        </w:rPr>
        <w:t>สาม</w:t>
      </w:r>
      <w:r w:rsidRPr="0070610F">
        <w:rPr>
          <w:rFonts w:ascii="Angsana New" w:hAnsi="Angsana New"/>
          <w:sz w:val="30"/>
          <w:szCs w:val="30"/>
          <w:cs/>
        </w:rPr>
        <w:t>ปี</w:t>
      </w:r>
      <w:r w:rsidR="0070610F" w:rsidRPr="0070610F">
        <w:rPr>
          <w:rFonts w:ascii="Angsana New" w:hAnsi="Angsana New"/>
          <w:sz w:val="30"/>
          <w:szCs w:val="30"/>
        </w:rPr>
        <w:t xml:space="preserve"> </w:t>
      </w:r>
      <w:r w:rsidR="0070610F" w:rsidRPr="0070610F">
        <w:rPr>
          <w:rFonts w:ascii="Angsana New" w:hAnsi="Angsana New" w:hint="cs"/>
          <w:sz w:val="30"/>
          <w:szCs w:val="30"/>
          <w:cs/>
        </w:rPr>
        <w:t xml:space="preserve">โดยมีหลักประกันเป็นใบหุ้นสามัญของบริษัท ตามโครงการการมีส่วนร่วมในการเป็นเจ้าของบริษัท (ดูหมายเหตุ </w:t>
      </w:r>
      <w:r w:rsidR="0070610F" w:rsidRPr="0070610F">
        <w:rPr>
          <w:rFonts w:ascii="Angsana New" w:hAnsi="Angsana New"/>
          <w:sz w:val="30"/>
          <w:szCs w:val="30"/>
        </w:rPr>
        <w:t>22</w:t>
      </w:r>
      <w:r w:rsidR="0070610F" w:rsidRPr="0070610F">
        <w:rPr>
          <w:rFonts w:ascii="Angsana New" w:hAnsi="Angsana New" w:hint="cs"/>
          <w:sz w:val="30"/>
          <w:szCs w:val="30"/>
          <w:cs/>
        </w:rPr>
        <w:t>)</w:t>
      </w:r>
      <w:r w:rsidR="0070610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2"/>
    </w:p>
    <w:p w14:paraId="2DC92EE7" w14:textId="77777777" w:rsidR="003E4CFA" w:rsidRPr="00350B59" w:rsidRDefault="003E4CFA" w:rsidP="00CD0D20">
      <w:pPr>
        <w:rPr>
          <w:rFonts w:ascii="Angsana New" w:hAnsi="Angsana New"/>
          <w:sz w:val="22"/>
          <w:szCs w:val="22"/>
        </w:rPr>
      </w:pPr>
    </w:p>
    <w:p w14:paraId="105C8D63" w14:textId="77777777" w:rsidR="008815F3" w:rsidRPr="005A7FEB" w:rsidRDefault="00CD0D20" w:rsidP="005A438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u w:val="none"/>
        </w:rPr>
        <w:t>9</w:t>
      </w:r>
      <w:r w:rsidR="008815F3" w:rsidRPr="005A7FEB">
        <w:rPr>
          <w:rFonts w:ascii="Angsana New" w:hAnsi="Angsana New"/>
          <w:sz w:val="30"/>
          <w:szCs w:val="30"/>
          <w:u w:val="none"/>
          <w:cs/>
        </w:rPr>
        <w:tab/>
        <w:t>สินค้าคงเหลือ</w:t>
      </w:r>
      <w:r w:rsidR="008815F3" w:rsidRPr="005A7FEB">
        <w:rPr>
          <w:rFonts w:ascii="Angsana New" w:hAnsi="Angsana New"/>
          <w:sz w:val="30"/>
          <w:szCs w:val="30"/>
        </w:rPr>
        <w:t xml:space="preserve">   </w:t>
      </w:r>
    </w:p>
    <w:p w14:paraId="49A8D399" w14:textId="77777777" w:rsidR="008815F3" w:rsidRPr="0070610F" w:rsidRDefault="008815F3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5A7FEB" w14:paraId="7737A0F9" w14:textId="77777777" w:rsidTr="005B0BD4">
        <w:trPr>
          <w:tblHeader/>
        </w:trPr>
        <w:tc>
          <w:tcPr>
            <w:tcW w:w="4320" w:type="dxa"/>
          </w:tcPr>
          <w:p w14:paraId="6CCA7D1B" w14:textId="77777777" w:rsidR="008815F3" w:rsidRPr="005A7FEB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5A7FE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5A7FE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5A7FE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14A7" w:rsidRPr="005A7FEB" w14:paraId="3225FA35" w14:textId="77777777" w:rsidTr="005B0BD4">
        <w:trPr>
          <w:tblHeader/>
        </w:trPr>
        <w:tc>
          <w:tcPr>
            <w:tcW w:w="4320" w:type="dxa"/>
          </w:tcPr>
          <w:p w14:paraId="2C27590F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4" w:type="dxa"/>
          </w:tcPr>
          <w:p w14:paraId="496B7B02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498062E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0" w:type="dxa"/>
          </w:tcPr>
          <w:p w14:paraId="4F138880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77777777" w:rsidR="000914A7" w:rsidRPr="005A7FEB" w:rsidRDefault="000914A7" w:rsidP="00091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6F1A136E" w14:textId="77777777" w:rsidTr="005B0BD4">
        <w:tc>
          <w:tcPr>
            <w:tcW w:w="4320" w:type="dxa"/>
          </w:tcPr>
          <w:p w14:paraId="75FC95BF" w14:textId="77777777" w:rsidR="00385D7B" w:rsidRPr="005A7FE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1443" w:rsidRPr="005A7FEB" w14:paraId="735D43B1" w14:textId="77777777" w:rsidTr="005B0BD4">
        <w:tc>
          <w:tcPr>
            <w:tcW w:w="4320" w:type="dxa"/>
          </w:tcPr>
          <w:p w14:paraId="56685946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77777777" w:rsidR="00EA1443" w:rsidRPr="005A7FEB" w:rsidRDefault="00EA1443" w:rsidP="001B6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3,251,11</w:t>
            </w:r>
            <w:r w:rsidR="006B128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310AB128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77777777" w:rsidR="00EA1443" w:rsidRPr="005A7FEB" w:rsidRDefault="00EA1443" w:rsidP="001B6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3,426,635</w:t>
            </w:r>
          </w:p>
        </w:tc>
        <w:tc>
          <w:tcPr>
            <w:tcW w:w="270" w:type="dxa"/>
          </w:tcPr>
          <w:p w14:paraId="2E162D3A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77777777" w:rsidR="00EA1443" w:rsidRPr="005A7FEB" w:rsidRDefault="00EA1443" w:rsidP="001B6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3,245,456</w:t>
            </w:r>
          </w:p>
        </w:tc>
        <w:tc>
          <w:tcPr>
            <w:tcW w:w="265" w:type="dxa"/>
            <w:gridSpan w:val="2"/>
          </w:tcPr>
          <w:p w14:paraId="41B4BD46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77777777" w:rsidR="00EA1443" w:rsidRPr="005A7FEB" w:rsidRDefault="00EA1443" w:rsidP="001B6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3,423,510</w:t>
            </w:r>
          </w:p>
        </w:tc>
      </w:tr>
      <w:tr w:rsidR="00EA1443" w:rsidRPr="005A7FEB" w14:paraId="4533351E" w14:textId="77777777" w:rsidTr="005B0BD4">
        <w:tc>
          <w:tcPr>
            <w:tcW w:w="4320" w:type="dxa"/>
          </w:tcPr>
          <w:p w14:paraId="5BFAD5C9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5CDB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  <w:tc>
          <w:tcPr>
            <w:tcW w:w="264" w:type="dxa"/>
          </w:tcPr>
          <w:p w14:paraId="2D3F196C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123C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  <w:tc>
          <w:tcPr>
            <w:tcW w:w="270" w:type="dxa"/>
          </w:tcPr>
          <w:p w14:paraId="052B6503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D611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103,730</w:t>
            </w:r>
          </w:p>
        </w:tc>
        <w:tc>
          <w:tcPr>
            <w:tcW w:w="265" w:type="dxa"/>
            <w:gridSpan w:val="2"/>
          </w:tcPr>
          <w:p w14:paraId="55F729EF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9510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</w:tr>
      <w:tr w:rsidR="00EA1443" w:rsidRPr="005A7FEB" w14:paraId="6B2D9E01" w14:textId="77777777" w:rsidTr="005B0BD4">
        <w:tc>
          <w:tcPr>
            <w:tcW w:w="4320" w:type="dxa"/>
          </w:tcPr>
          <w:p w14:paraId="5889A37A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3,354,84</w:t>
            </w:r>
            <w:r w:rsidR="006B128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5523910E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3,575,604</w:t>
            </w:r>
          </w:p>
        </w:tc>
        <w:tc>
          <w:tcPr>
            <w:tcW w:w="270" w:type="dxa"/>
          </w:tcPr>
          <w:p w14:paraId="71533AF7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3,349,186</w:t>
            </w:r>
          </w:p>
        </w:tc>
        <w:tc>
          <w:tcPr>
            <w:tcW w:w="265" w:type="dxa"/>
            <w:gridSpan w:val="2"/>
          </w:tcPr>
          <w:p w14:paraId="19E72FC9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3,572,479</w:t>
            </w:r>
          </w:p>
        </w:tc>
      </w:tr>
      <w:tr w:rsidR="00EA1443" w:rsidRPr="005A7FEB" w14:paraId="363C6489" w14:textId="77777777" w:rsidTr="005B0BD4">
        <w:tc>
          <w:tcPr>
            <w:tcW w:w="4320" w:type="dxa"/>
          </w:tcPr>
          <w:p w14:paraId="501373C3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(100,99</w:t>
            </w:r>
            <w:r w:rsidR="006B128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4190DE9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(77,239)</w:t>
            </w:r>
          </w:p>
        </w:tc>
        <w:tc>
          <w:tcPr>
            <w:tcW w:w="270" w:type="dxa"/>
          </w:tcPr>
          <w:p w14:paraId="3E81F0F1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(100,474)</w:t>
            </w:r>
          </w:p>
        </w:tc>
        <w:tc>
          <w:tcPr>
            <w:tcW w:w="265" w:type="dxa"/>
            <w:gridSpan w:val="2"/>
          </w:tcPr>
          <w:p w14:paraId="4F721F48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77777777" w:rsidR="00EA1443" w:rsidRPr="005A7FEB" w:rsidRDefault="00EA1443" w:rsidP="001B63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(76,722)</w:t>
            </w:r>
          </w:p>
        </w:tc>
      </w:tr>
      <w:tr w:rsidR="00EA1443" w:rsidRPr="005A7FEB" w14:paraId="1D85E7C6" w14:textId="77777777" w:rsidTr="005B0BD4">
        <w:tc>
          <w:tcPr>
            <w:tcW w:w="4320" w:type="dxa"/>
          </w:tcPr>
          <w:p w14:paraId="45E9AE1E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3,253,84</w:t>
            </w:r>
            <w:r w:rsidR="00B9697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4" w:type="dxa"/>
          </w:tcPr>
          <w:p w14:paraId="3D4AF34B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3,498,365</w:t>
            </w:r>
          </w:p>
        </w:tc>
        <w:tc>
          <w:tcPr>
            <w:tcW w:w="270" w:type="dxa"/>
          </w:tcPr>
          <w:p w14:paraId="46DF3628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3,248,712</w:t>
            </w:r>
          </w:p>
        </w:tc>
        <w:tc>
          <w:tcPr>
            <w:tcW w:w="265" w:type="dxa"/>
            <w:gridSpan w:val="2"/>
          </w:tcPr>
          <w:p w14:paraId="792854E7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3,495,757</w:t>
            </w:r>
          </w:p>
        </w:tc>
      </w:tr>
      <w:tr w:rsidR="00EA1443" w:rsidRPr="005A7FEB" w14:paraId="243616BC" w14:textId="77777777" w:rsidTr="005B0BD4">
        <w:tc>
          <w:tcPr>
            <w:tcW w:w="4320" w:type="dxa"/>
          </w:tcPr>
          <w:p w14:paraId="2B281CAC" w14:textId="77777777" w:rsidR="00350B59" w:rsidRPr="0070610F" w:rsidRDefault="00350B59" w:rsidP="00EA1443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1B63D9" w:rsidRDefault="00EA1443" w:rsidP="00EA1443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5A7FE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EA1443" w:rsidRPr="005A7FEB" w:rsidRDefault="001B63D9" w:rsidP="00EA1443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="00EA1443" w:rsidRPr="005A7FEB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443" w:rsidRPr="005A7FEB" w14:paraId="59F4BD6D" w14:textId="77777777" w:rsidTr="005B0BD4">
        <w:tc>
          <w:tcPr>
            <w:tcW w:w="4320" w:type="dxa"/>
          </w:tcPr>
          <w:p w14:paraId="4A12EFC1" w14:textId="77777777" w:rsidR="00EA1443" w:rsidRPr="005A7FEB" w:rsidRDefault="00EA1443" w:rsidP="00EA1443">
            <w:pPr>
              <w:numPr>
                <w:ilvl w:val="0"/>
                <w:numId w:val="4"/>
              </w:num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33,391,81</w:t>
            </w:r>
            <w:r w:rsidR="000D11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231D2119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36,520,241</w:t>
            </w:r>
          </w:p>
        </w:tc>
        <w:tc>
          <w:tcPr>
            <w:tcW w:w="270" w:type="dxa"/>
          </w:tcPr>
          <w:p w14:paraId="137FEFE9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33,395,877</w:t>
            </w:r>
          </w:p>
        </w:tc>
        <w:tc>
          <w:tcPr>
            <w:tcW w:w="265" w:type="dxa"/>
            <w:gridSpan w:val="2"/>
          </w:tcPr>
          <w:p w14:paraId="1F2DB5A7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36,502,632</w:t>
            </w:r>
          </w:p>
        </w:tc>
      </w:tr>
      <w:tr w:rsidR="00EA1443" w:rsidRPr="005A7FEB" w14:paraId="7A810FA2" w14:textId="77777777" w:rsidTr="005B0BD4">
        <w:tc>
          <w:tcPr>
            <w:tcW w:w="4320" w:type="dxa"/>
          </w:tcPr>
          <w:p w14:paraId="1D13E075" w14:textId="77777777" w:rsidR="00EA1443" w:rsidRPr="005B0BD4" w:rsidRDefault="00EA1443" w:rsidP="005B0BD4">
            <w:pPr>
              <w:numPr>
                <w:ilvl w:val="0"/>
                <w:numId w:val="4"/>
              </w:num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5B0BD4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96A486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23,75</w:t>
            </w:r>
            <w:r w:rsidR="000D11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14326F1E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DDD7B7B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20,558</w:t>
            </w:r>
          </w:p>
        </w:tc>
        <w:tc>
          <w:tcPr>
            <w:tcW w:w="270" w:type="dxa"/>
          </w:tcPr>
          <w:p w14:paraId="64D7169E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8B8BD5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23,752</w:t>
            </w:r>
          </w:p>
        </w:tc>
        <w:tc>
          <w:tcPr>
            <w:tcW w:w="265" w:type="dxa"/>
            <w:gridSpan w:val="2"/>
          </w:tcPr>
          <w:p w14:paraId="46803B74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40759926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20,644</w:t>
            </w:r>
          </w:p>
        </w:tc>
      </w:tr>
      <w:tr w:rsidR="00EA1443" w:rsidRPr="005A7FEB" w14:paraId="4B456676" w14:textId="77777777" w:rsidTr="005B0BD4">
        <w:tc>
          <w:tcPr>
            <w:tcW w:w="4320" w:type="dxa"/>
          </w:tcPr>
          <w:p w14:paraId="4441A8F8" w14:textId="77777777" w:rsidR="00EA1443" w:rsidRPr="005A7FEB" w:rsidRDefault="00EA1443" w:rsidP="00EA14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33,415,56</w:t>
            </w:r>
            <w:r w:rsidR="00B9697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538A88AA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36,540,799</w:t>
            </w:r>
          </w:p>
        </w:tc>
        <w:tc>
          <w:tcPr>
            <w:tcW w:w="270" w:type="dxa"/>
          </w:tcPr>
          <w:p w14:paraId="00A55634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33,419,629</w:t>
            </w:r>
          </w:p>
        </w:tc>
        <w:tc>
          <w:tcPr>
            <w:tcW w:w="265" w:type="dxa"/>
            <w:gridSpan w:val="2"/>
          </w:tcPr>
          <w:p w14:paraId="389AB34E" w14:textId="77777777" w:rsidR="00EA1443" w:rsidRPr="005A7FEB" w:rsidRDefault="00EA1443" w:rsidP="00EA1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77777777" w:rsidR="00EA1443" w:rsidRPr="005A7FEB" w:rsidRDefault="00EA1443" w:rsidP="00EA144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36,523,276</w:t>
            </w:r>
          </w:p>
        </w:tc>
      </w:tr>
    </w:tbl>
    <w:p w14:paraId="7BE3857F" w14:textId="77777777" w:rsidR="00CD0D20" w:rsidRPr="005A7FEB" w:rsidRDefault="00CD0D20" w:rsidP="00CD0D2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CD0D20" w:rsidRPr="005A7FEB" w:rsidSect="00ED2BF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628553A5" w14:textId="77777777" w:rsidR="006F4F71" w:rsidRPr="005A7FEB" w:rsidRDefault="006F4F71" w:rsidP="006F4F7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10</w:t>
      </w:r>
      <w:r w:rsidRPr="005A7FEB">
        <w:rPr>
          <w:rFonts w:ascii="Angsana New" w:hAnsi="Angsana New"/>
          <w:sz w:val="30"/>
          <w:szCs w:val="30"/>
          <w:u w:val="none"/>
        </w:rPr>
        <w:tab/>
      </w:r>
      <w:r w:rsidRPr="005A7FEB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2FE6BA2F" w14:textId="77777777" w:rsidR="00CD0D20" w:rsidRPr="00456351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543" w:tblpY="16"/>
        <w:tblW w:w="14598" w:type="dxa"/>
        <w:tblLayout w:type="fixed"/>
        <w:tblLook w:val="0000" w:firstRow="0" w:lastRow="0" w:firstColumn="0" w:lastColumn="0" w:noHBand="0" w:noVBand="0"/>
      </w:tblPr>
      <w:tblGrid>
        <w:gridCol w:w="1998"/>
        <w:gridCol w:w="252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326"/>
        <w:gridCol w:w="1006"/>
        <w:gridCol w:w="18"/>
      </w:tblGrid>
      <w:tr w:rsidR="00CD0D20" w:rsidRPr="005A7FEB" w:rsidDel="00685444" w14:paraId="1AE78CC8" w14:textId="77777777" w:rsidTr="0016166D">
        <w:trPr>
          <w:gridAfter w:val="1"/>
          <w:wAfter w:w="18" w:type="dxa"/>
        </w:trPr>
        <w:tc>
          <w:tcPr>
            <w:tcW w:w="14580" w:type="dxa"/>
            <w:gridSpan w:val="17"/>
          </w:tcPr>
          <w:p w14:paraId="41815D5D" w14:textId="77777777" w:rsidR="00CD0D20" w:rsidRPr="005A7FEB" w:rsidDel="00685444" w:rsidRDefault="00CD0D20" w:rsidP="0016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D20" w:rsidRPr="005A7FEB" w:rsidDel="00685444" w14:paraId="46DB6ABF" w14:textId="77777777" w:rsidTr="0016166D">
        <w:tc>
          <w:tcPr>
            <w:tcW w:w="1998" w:type="dxa"/>
          </w:tcPr>
          <w:p w14:paraId="40109FE2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D28907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520" w:type="dxa"/>
          </w:tcPr>
          <w:p w14:paraId="1FDFA8E9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5FC48A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0F03D06E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  <w:p w14:paraId="205FCDD3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667E488" w14:textId="77777777" w:rsidR="00CD0D20" w:rsidRPr="005A7FEB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B6F6D2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279FB8" w14:textId="77777777" w:rsidR="00CD0D20" w:rsidRPr="005A7FEB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33272FFC" w14:textId="77777777" w:rsidR="00CD0D20" w:rsidRPr="005A7FEB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689DBC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77D7D7" w14:textId="77777777" w:rsidR="00CD0D20" w:rsidRPr="005A7FEB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1A022D6" w14:textId="77777777" w:rsidR="00CD0D20" w:rsidRPr="005A7FEB" w:rsidDel="00685444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4"/>
          </w:tcPr>
          <w:p w14:paraId="77650E8B" w14:textId="77777777" w:rsidR="00CD0D20" w:rsidRPr="005A7FEB" w:rsidRDefault="00CD0D20" w:rsidP="001616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EBE5CA" w14:textId="77777777" w:rsidR="00CD0D20" w:rsidRPr="005A7FEB" w:rsidRDefault="00CD0D20" w:rsidP="0016166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CD0D20" w:rsidRPr="005A7FEB" w14:paraId="17C503CF" w14:textId="77777777" w:rsidTr="0016166D">
        <w:trPr>
          <w:trHeight w:val="389"/>
        </w:trPr>
        <w:tc>
          <w:tcPr>
            <w:tcW w:w="1998" w:type="dxa"/>
          </w:tcPr>
          <w:p w14:paraId="6A9AFEAC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728EBCB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A662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FFDDD0F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67206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D212765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13803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FFEC1A0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6FE99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3722DDD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661E8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2F6ED54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FB8682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D63FEA5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CDC7A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26" w:type="dxa"/>
          </w:tcPr>
          <w:p w14:paraId="34131AAC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BF316F8" w14:textId="77777777" w:rsidR="00CD0D20" w:rsidRPr="005A7FEB" w:rsidRDefault="00CD0D20" w:rsidP="0016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9055C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D0D20" w:rsidRPr="005A7FEB" w14:paraId="106CCCDB" w14:textId="77777777" w:rsidTr="0016166D">
        <w:tc>
          <w:tcPr>
            <w:tcW w:w="1998" w:type="dxa"/>
          </w:tcPr>
          <w:p w14:paraId="7C2FDC42" w14:textId="77777777" w:rsidR="00CD0D20" w:rsidRPr="005A7FEB" w:rsidRDefault="00CD0D20" w:rsidP="0016166D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321DBCB" w14:textId="77777777" w:rsidR="00CD0D20" w:rsidRPr="005A7FEB" w:rsidRDefault="00CD0D2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4F9D27C" w14:textId="77777777" w:rsidR="00CD0D20" w:rsidRPr="005A7FEB" w:rsidRDefault="00CD0D20" w:rsidP="001616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A7FE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0CD3CA" w14:textId="77777777" w:rsidR="00CD0D20" w:rsidRPr="005A7FEB" w:rsidRDefault="00CD0D2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2"/>
          </w:tcPr>
          <w:p w14:paraId="7A259FB5" w14:textId="77777777" w:rsidR="00CD0D20" w:rsidRPr="005A7FEB" w:rsidRDefault="00CD0D2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8859B0" w:rsidRPr="005A7FEB" w14:paraId="4F8C148C" w14:textId="77777777" w:rsidTr="0016166D">
        <w:tc>
          <w:tcPr>
            <w:tcW w:w="1998" w:type="dxa"/>
          </w:tcPr>
          <w:p w14:paraId="38FBA8D4" w14:textId="77777777" w:rsidR="008859B0" w:rsidRPr="005A7FEB" w:rsidRDefault="008859B0" w:rsidP="0016166D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บริษัท พริซึ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โซลูชั่นส์ จำกัด</w:t>
            </w:r>
          </w:p>
        </w:tc>
        <w:tc>
          <w:tcPr>
            <w:tcW w:w="2520" w:type="dxa"/>
          </w:tcPr>
          <w:p w14:paraId="29889A7E" w14:textId="77777777" w:rsidR="008859B0" w:rsidRPr="005A7FEB" w:rsidRDefault="008859B0" w:rsidP="0016166D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789BA691" w14:textId="77777777" w:rsidR="008859B0" w:rsidRPr="005A7FEB" w:rsidRDefault="008859B0" w:rsidP="0016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ซ่อม</w:t>
            </w: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และบำรุงรักษา</w:t>
            </w:r>
            <w:r w:rsidRPr="005A7FEB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</w:t>
            </w:r>
            <w:r w:rsidRPr="005A7F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และขาย</w:t>
            </w:r>
            <w:r w:rsidRPr="005A7FE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14:paraId="0651FDDE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284E46D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BD49C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05582231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46A26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D08FE10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5F84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EE80B2C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013DA5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05A6D8A8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2664B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5EAB2D1A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EE20F9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3573EB31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3B127E82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8859B0" w:rsidRPr="005A7FEB" w14:paraId="786BCC2A" w14:textId="77777777" w:rsidTr="0016166D">
        <w:trPr>
          <w:trHeight w:val="197"/>
        </w:trPr>
        <w:tc>
          <w:tcPr>
            <w:tcW w:w="1998" w:type="dxa"/>
          </w:tcPr>
          <w:p w14:paraId="4BFD1819" w14:textId="77777777" w:rsidR="008859B0" w:rsidRPr="005A7FEB" w:rsidRDefault="008859B0" w:rsidP="0016166D">
            <w:pPr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47925DBC" w14:textId="77777777" w:rsidR="008859B0" w:rsidRPr="005A7FEB" w:rsidRDefault="008859B0" w:rsidP="001616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2C94A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910D7A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EC2E3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472F79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4E07E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5520B5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49EEA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E144B6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5BB75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CC539F6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4D96FE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CA6553A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2092CD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40AC7859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91B8D0" w14:textId="77777777" w:rsidR="008859B0" w:rsidRPr="005A7FEB" w:rsidRDefault="008859B0" w:rsidP="0016166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5A8467D5" w14:textId="77777777" w:rsidR="00CD0D20" w:rsidRPr="00456351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904AE5" w14:textId="77777777" w:rsidR="00CD0D20" w:rsidRDefault="00CD0D20" w:rsidP="00161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A7FEB">
        <w:rPr>
          <w:rFonts w:ascii="Angsana New" w:hAnsi="Angsana New" w:hint="cs"/>
          <w:color w:val="000000"/>
          <w:sz w:val="30"/>
          <w:szCs w:val="30"/>
          <w:cs/>
        </w:rPr>
        <w:t>บริษัทย่อย</w:t>
      </w:r>
      <w:r w:rsidR="006F4F71">
        <w:rPr>
          <w:rFonts w:ascii="Angsana New" w:hAnsi="Angsana New" w:hint="cs"/>
          <w:color w:val="000000"/>
          <w:sz w:val="30"/>
          <w:szCs w:val="30"/>
          <w:cs/>
        </w:rPr>
        <w:t>จดทะเบียนและจัดตั้งและ</w:t>
      </w:r>
      <w:r w:rsidRPr="005A7FEB">
        <w:rPr>
          <w:rFonts w:ascii="Angsana New" w:hAnsi="Angsana New" w:hint="cs"/>
          <w:color w:val="000000"/>
          <w:sz w:val="30"/>
          <w:szCs w:val="30"/>
          <w:cs/>
        </w:rPr>
        <w:t>ดำเนินธุรกิจในประเทศไทยและไม่มีการจ่ายเงินปันผลในแต่ละปีสิ้นสุดวันที่</w:t>
      </w:r>
      <w:r w:rsidRPr="005A7FEB">
        <w:rPr>
          <w:rFonts w:ascii="Angsana New" w:hAnsi="Angsana New"/>
          <w:color w:val="000000"/>
          <w:sz w:val="30"/>
          <w:szCs w:val="30"/>
        </w:rPr>
        <w:t xml:space="preserve"> 31</w:t>
      </w:r>
      <w:r w:rsidRPr="005A7FEB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5A7FEB">
        <w:rPr>
          <w:rFonts w:ascii="Angsana New" w:hAnsi="Angsana New"/>
          <w:color w:val="000000"/>
          <w:sz w:val="30"/>
          <w:szCs w:val="30"/>
        </w:rPr>
        <w:t xml:space="preserve"> 256</w:t>
      </w:r>
      <w:r w:rsidR="009055C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5A7FEB">
        <w:rPr>
          <w:rFonts w:ascii="Angsana New" w:hAnsi="Angsana New"/>
          <w:color w:val="000000"/>
          <w:sz w:val="30"/>
          <w:szCs w:val="30"/>
        </w:rPr>
        <w:t xml:space="preserve"> </w:t>
      </w:r>
      <w:r w:rsidRPr="005A7FE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5A7FEB">
        <w:rPr>
          <w:rFonts w:ascii="Angsana New" w:hAnsi="Angsana New"/>
          <w:color w:val="000000"/>
          <w:sz w:val="30"/>
          <w:szCs w:val="30"/>
        </w:rPr>
        <w:t>256</w:t>
      </w:r>
      <w:r w:rsidR="009055C2">
        <w:rPr>
          <w:rFonts w:ascii="Angsana New" w:hAnsi="Angsana New" w:hint="cs"/>
          <w:color w:val="000000"/>
          <w:sz w:val="30"/>
          <w:szCs w:val="30"/>
          <w:cs/>
        </w:rPr>
        <w:t>1</w:t>
      </w:r>
    </w:p>
    <w:p w14:paraId="4E95F7FA" w14:textId="77777777" w:rsidR="006F4F71" w:rsidRDefault="006F4F71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5701EB" w14:textId="77777777" w:rsidR="006F4F71" w:rsidRDefault="006F4F71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F174E1" w14:textId="77777777" w:rsidR="00BD011C" w:rsidRPr="005A7FEB" w:rsidRDefault="00BD011C" w:rsidP="00377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1DB3C8" w14:textId="77777777" w:rsidR="00CD0D20" w:rsidRPr="005A7FEB" w:rsidRDefault="00CD0D20" w:rsidP="00CD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30"/>
          <w:szCs w:val="30"/>
          <w:cs/>
        </w:rPr>
        <w:sectPr w:rsidR="00CD0D20" w:rsidRPr="005A7FEB" w:rsidSect="00CD0D20">
          <w:headerReference w:type="default" r:id="rId10"/>
          <w:footerReference w:type="default" r:id="rId11"/>
          <w:pgSz w:w="16840" w:h="11907" w:orient="landscape" w:code="9"/>
          <w:pgMar w:top="1152" w:right="691" w:bottom="1152" w:left="1350" w:header="720" w:footer="720" w:gutter="0"/>
          <w:cols w:space="708"/>
          <w:docGrid w:linePitch="360"/>
        </w:sectPr>
      </w:pPr>
    </w:p>
    <w:p w14:paraId="4686C38B" w14:textId="77777777" w:rsidR="00D850DD" w:rsidRPr="005A7FEB" w:rsidRDefault="00D850DD" w:rsidP="00D850D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11</w:t>
      </w:r>
      <w:r w:rsidRPr="005A7FEB">
        <w:rPr>
          <w:rFonts w:ascii="Angsana New" w:hAnsi="Angsana New"/>
          <w:sz w:val="30"/>
          <w:szCs w:val="30"/>
          <w:u w:val="none"/>
          <w:cs/>
        </w:rPr>
        <w:tab/>
        <w:t>เงินลงทุนใน</w:t>
      </w:r>
      <w:r w:rsidRPr="005A7FEB">
        <w:rPr>
          <w:rFonts w:ascii="Angsana New" w:hAnsi="Angsana New" w:hint="cs"/>
          <w:sz w:val="30"/>
          <w:szCs w:val="30"/>
          <w:u w:val="none"/>
          <w:cs/>
        </w:rPr>
        <w:t>การร่วมค้า</w:t>
      </w:r>
    </w:p>
    <w:p w14:paraId="3B0874B4" w14:textId="77777777" w:rsidR="00FC2E8B" w:rsidRPr="00456351" w:rsidRDefault="00FC2E8B" w:rsidP="00FC2E8B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24"/>
          <w:szCs w:val="24"/>
          <w:cs/>
          <w:lang w:val="en-US" w:bidi="th-TH"/>
        </w:rPr>
      </w:pPr>
    </w:p>
    <w:tbl>
      <w:tblPr>
        <w:tblpPr w:leftFromText="180" w:rightFromText="180" w:vertAnchor="text" w:horzAnchor="page" w:tblpX="1622" w:tblpY="189"/>
        <w:tblW w:w="1422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070"/>
        <w:gridCol w:w="987"/>
        <w:gridCol w:w="180"/>
        <w:gridCol w:w="903"/>
        <w:gridCol w:w="180"/>
        <w:gridCol w:w="900"/>
        <w:gridCol w:w="180"/>
        <w:gridCol w:w="900"/>
        <w:gridCol w:w="180"/>
        <w:gridCol w:w="898"/>
        <w:gridCol w:w="178"/>
        <w:gridCol w:w="904"/>
        <w:gridCol w:w="180"/>
        <w:gridCol w:w="900"/>
        <w:gridCol w:w="180"/>
        <w:gridCol w:w="905"/>
      </w:tblGrid>
      <w:tr w:rsidR="00FC2E8B" w:rsidRPr="005A7FEB" w14:paraId="37377944" w14:textId="77777777" w:rsidTr="00710F24">
        <w:trPr>
          <w:cantSplit/>
          <w:tblHeader/>
        </w:trPr>
        <w:tc>
          <w:tcPr>
            <w:tcW w:w="3600" w:type="dxa"/>
          </w:tcPr>
          <w:p w14:paraId="4E71E2A0" w14:textId="77777777" w:rsidR="00FC2E8B" w:rsidRPr="005A7FEB" w:rsidRDefault="00FC2E8B" w:rsidP="001434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5" w:type="dxa"/>
            <w:gridSpan w:val="16"/>
            <w:vAlign w:val="center"/>
          </w:tcPr>
          <w:p w14:paraId="020FE7AD" w14:textId="77777777" w:rsidR="00FC2E8B" w:rsidRPr="005A7FEB" w:rsidRDefault="00FC2E8B" w:rsidP="001434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850DD" w:rsidRPr="005A7FEB" w14:paraId="45EA535A" w14:textId="77777777" w:rsidTr="00710F24">
        <w:trPr>
          <w:cantSplit/>
          <w:tblHeader/>
        </w:trPr>
        <w:tc>
          <w:tcPr>
            <w:tcW w:w="3600" w:type="dxa"/>
          </w:tcPr>
          <w:p w14:paraId="6633FFFE" w14:textId="77777777" w:rsidR="00D850DD" w:rsidRPr="005A7FEB" w:rsidRDefault="00D850DD" w:rsidP="001434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73F09F64" w14:textId="77777777" w:rsidR="00D850DD" w:rsidRPr="005A7FEB" w:rsidRDefault="00D850DD" w:rsidP="00710F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1FC3A6" w14:textId="77777777" w:rsidR="00D850DD" w:rsidRPr="005A7FEB" w:rsidRDefault="00D850DD" w:rsidP="00710F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6AA1AF1D" w14:textId="77777777" w:rsidR="00D850DD" w:rsidRPr="005A7FEB" w:rsidRDefault="00D850DD" w:rsidP="001434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C7D675" w14:textId="77777777" w:rsidR="00D850DD" w:rsidRPr="005A7FEB" w:rsidRDefault="00D850DD" w:rsidP="001434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87B2810" w14:textId="77777777" w:rsidR="00D850DD" w:rsidRPr="005A7FEB" w:rsidRDefault="00D850DD" w:rsidP="0014346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7BCB453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5E84B5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5A7FEB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E15E234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893C58C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0E71FD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D37C07E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5" w:type="dxa"/>
            <w:gridSpan w:val="3"/>
          </w:tcPr>
          <w:p w14:paraId="7EE0637B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155715B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5A7FEB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D850DD" w:rsidRPr="005A7FEB" w14:paraId="560F6502" w14:textId="77777777" w:rsidTr="00710F24">
        <w:trPr>
          <w:cantSplit/>
          <w:trHeight w:val="372"/>
          <w:tblHeader/>
        </w:trPr>
        <w:tc>
          <w:tcPr>
            <w:tcW w:w="3600" w:type="dxa"/>
          </w:tcPr>
          <w:p w14:paraId="498C6C60" w14:textId="77777777" w:rsidR="00D850DD" w:rsidRPr="005A7FEB" w:rsidRDefault="00D850DD" w:rsidP="001434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B268B86" w14:textId="77777777" w:rsidR="00D850DD" w:rsidRPr="005A7FEB" w:rsidRDefault="00D850DD" w:rsidP="00710F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0C355B2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0BB421D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E43213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F61B22E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FD8028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52A324F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D8C7E1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D78F201" w14:textId="77777777" w:rsidR="00D850DD" w:rsidRPr="005A7FEB" w:rsidRDefault="00D850DD" w:rsidP="0014346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3E90687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1DAC2DAE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1612E5F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83CDB43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B470C9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2578185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0210B57E" w14:textId="77777777" w:rsidR="00D850DD" w:rsidRPr="005A7FEB" w:rsidRDefault="00D850DD" w:rsidP="001434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D850DD" w:rsidRPr="005A7FEB" w14:paraId="02809936" w14:textId="77777777" w:rsidTr="00710F24">
        <w:trPr>
          <w:cantSplit/>
          <w:trHeight w:val="270"/>
        </w:trPr>
        <w:tc>
          <w:tcPr>
            <w:tcW w:w="3600" w:type="dxa"/>
          </w:tcPr>
          <w:p w14:paraId="27A2ED73" w14:textId="77777777" w:rsidR="00D850DD" w:rsidRPr="005A7FEB" w:rsidRDefault="00D850DD" w:rsidP="0014346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307C1897" w14:textId="77777777" w:rsidR="00D850DD" w:rsidRPr="005A7FEB" w:rsidRDefault="00D850DD" w:rsidP="00710F2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3C81B18" w14:textId="77777777" w:rsidR="00D850DD" w:rsidRPr="005A7FEB" w:rsidRDefault="00D850DD" w:rsidP="0014346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F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EC43113" w14:textId="77777777" w:rsidR="00D850DD" w:rsidRPr="005A7FEB" w:rsidRDefault="00D850DD" w:rsidP="00143461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05" w:type="dxa"/>
            <w:gridSpan w:val="11"/>
          </w:tcPr>
          <w:p w14:paraId="579B7912" w14:textId="77777777" w:rsidR="00D850DD" w:rsidRPr="005A7FEB" w:rsidRDefault="00D850DD" w:rsidP="001434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FE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A1443" w:rsidRPr="005A7FEB" w14:paraId="36B194EA" w14:textId="77777777" w:rsidTr="00710F24">
        <w:trPr>
          <w:cantSplit/>
        </w:trPr>
        <w:tc>
          <w:tcPr>
            <w:tcW w:w="3600" w:type="dxa"/>
          </w:tcPr>
          <w:p w14:paraId="1A824EC9" w14:textId="77777777" w:rsidR="00EA1443" w:rsidRPr="001F6BB7" w:rsidRDefault="00EA1443" w:rsidP="00143461">
            <w:pPr>
              <w:ind w:left="19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เน็คซ์ แคปปิตอล จำกัด </w:t>
            </w:r>
            <w:r w:rsidRPr="001F6BB7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  <w:p w14:paraId="0F8241FB" w14:textId="5A8D07A0" w:rsidR="00EA1443" w:rsidRPr="005A7FEB" w:rsidRDefault="00EA1443" w:rsidP="00710F24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8"/>
                <w:szCs w:val="28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2070" w:type="dxa"/>
          </w:tcPr>
          <w:p w14:paraId="1329F588" w14:textId="77777777" w:rsidR="00EA1443" w:rsidRPr="005A7FEB" w:rsidRDefault="00EA1443" w:rsidP="00710F2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987" w:type="dxa"/>
          </w:tcPr>
          <w:p w14:paraId="4BBD107D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2F2E5A16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42CD32" w14:textId="77777777" w:rsidR="00EA1443" w:rsidRPr="005A7FEB" w:rsidRDefault="00EA1443" w:rsidP="009003F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27.5</w:t>
            </w:r>
          </w:p>
        </w:tc>
        <w:tc>
          <w:tcPr>
            <w:tcW w:w="180" w:type="dxa"/>
          </w:tcPr>
          <w:p w14:paraId="3DC6AA6A" w14:textId="77777777" w:rsidR="00EA1443" w:rsidRPr="005A7FEB" w:rsidRDefault="00EA1443" w:rsidP="0014346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487A4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C545DF8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5C033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0CB147B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39DD961D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04D4B1E0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6EB8A1F5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327,248</w:t>
            </w:r>
          </w:p>
        </w:tc>
        <w:tc>
          <w:tcPr>
            <w:tcW w:w="180" w:type="dxa"/>
          </w:tcPr>
          <w:p w14:paraId="3C2A2E10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35F19B" w14:textId="77777777" w:rsidR="00EA1443" w:rsidRPr="005A7FEB" w:rsidRDefault="003807EC" w:rsidP="003807E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334F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34FD7">
              <w:rPr>
                <w:rFonts w:ascii="Angsana New" w:hAnsi="Angsana New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6582A052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5F4D61E6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354,795</w:t>
            </w:r>
          </w:p>
        </w:tc>
      </w:tr>
      <w:tr w:rsidR="00EA1443" w:rsidRPr="005A7FEB" w14:paraId="19246337" w14:textId="77777777" w:rsidTr="00710F24">
        <w:trPr>
          <w:cantSplit/>
        </w:trPr>
        <w:tc>
          <w:tcPr>
            <w:tcW w:w="3600" w:type="dxa"/>
          </w:tcPr>
          <w:p w14:paraId="0DA6E7AA" w14:textId="258CB4B7" w:rsidR="00EA1443" w:rsidRPr="005A7FEB" w:rsidRDefault="00EA1443" w:rsidP="00710F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พี ที ออโตเมชั่น (ไทยแลนด์)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57122D36" w14:textId="77777777" w:rsidR="00EA1443" w:rsidRPr="005A7FEB" w:rsidRDefault="00EA1443" w:rsidP="00710F2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ขายคอมพิวเตอร์</w:t>
            </w:r>
          </w:p>
          <w:p w14:paraId="6F5D6341" w14:textId="77777777" w:rsidR="00EA1443" w:rsidRPr="005A7FEB" w:rsidRDefault="00EA1443" w:rsidP="00710F2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อุปกรณ์คอมพิวเตอร์และส่วนประกอบต่อพ่วง</w:t>
            </w:r>
          </w:p>
        </w:tc>
        <w:tc>
          <w:tcPr>
            <w:tcW w:w="987" w:type="dxa"/>
          </w:tcPr>
          <w:p w14:paraId="6CB5B15E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11624DA0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48AAF3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15D2EC1F" w14:textId="77777777" w:rsidR="00EA1443" w:rsidRPr="005A7FEB" w:rsidRDefault="00EA1443" w:rsidP="0014346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0B73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70F90F5E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CF8C20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3E3F6E95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282247F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78" w:type="dxa"/>
          </w:tcPr>
          <w:p w14:paraId="75BED1DB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485C7D4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80" w:type="dxa"/>
          </w:tcPr>
          <w:p w14:paraId="0B4FE0DE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7257C1" w14:textId="77777777" w:rsidR="00EA1443" w:rsidRPr="005A7FEB" w:rsidRDefault="003807EC" w:rsidP="003807E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15,032</w:t>
            </w:r>
          </w:p>
        </w:tc>
        <w:tc>
          <w:tcPr>
            <w:tcW w:w="180" w:type="dxa"/>
          </w:tcPr>
          <w:p w14:paraId="479D35F1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752B4C8B" w14:textId="77777777" w:rsidR="00EA1443" w:rsidRPr="005A7FEB" w:rsidRDefault="00EA1443" w:rsidP="001434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11,321</w:t>
            </w:r>
          </w:p>
        </w:tc>
      </w:tr>
      <w:tr w:rsidR="00EA1443" w:rsidRPr="005A7FEB" w14:paraId="488FED43" w14:textId="77777777" w:rsidTr="00710F24">
        <w:trPr>
          <w:cantSplit/>
        </w:trPr>
        <w:tc>
          <w:tcPr>
            <w:tcW w:w="3600" w:type="dxa"/>
          </w:tcPr>
          <w:p w14:paraId="23FEEC0E" w14:textId="77777777" w:rsidR="00EA1443" w:rsidRPr="005A7FEB" w:rsidRDefault="00EA1443" w:rsidP="001434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</w:tcPr>
          <w:p w14:paraId="05B29BF9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0164C7E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81379E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3F8AEF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C1A0D5" w14:textId="77777777" w:rsidR="00EA1443" w:rsidRPr="005A7FEB" w:rsidRDefault="00EA1443" w:rsidP="0014346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43D315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05C651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95C44E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98A4A1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8F07920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178" w:type="dxa"/>
          </w:tcPr>
          <w:p w14:paraId="5C6382C9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09D41C4" w14:textId="77777777" w:rsidR="00EA1443" w:rsidRPr="005A7FEB" w:rsidRDefault="00EA1443" w:rsidP="0014346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336,248</w:t>
            </w:r>
          </w:p>
        </w:tc>
        <w:tc>
          <w:tcPr>
            <w:tcW w:w="180" w:type="dxa"/>
          </w:tcPr>
          <w:p w14:paraId="5BF0F9DB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AE37ED" w14:textId="77777777" w:rsidR="00EA1443" w:rsidRPr="005A7FEB" w:rsidRDefault="003807EC" w:rsidP="003807E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</w:t>
            </w:r>
            <w:r w:rsidR="00334FD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7,371</w:t>
            </w:r>
          </w:p>
        </w:tc>
        <w:tc>
          <w:tcPr>
            <w:tcW w:w="180" w:type="dxa"/>
          </w:tcPr>
          <w:p w14:paraId="24A4521F" w14:textId="77777777" w:rsidR="00EA1443" w:rsidRPr="005A7FEB" w:rsidRDefault="00EA1443" w:rsidP="0014346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EEF2CA1" w14:textId="77777777" w:rsidR="00EA1443" w:rsidRPr="005A7FEB" w:rsidRDefault="00EA1443" w:rsidP="0014346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366,116</w:t>
            </w:r>
          </w:p>
        </w:tc>
      </w:tr>
    </w:tbl>
    <w:p w14:paraId="548DF5D6" w14:textId="77777777" w:rsidR="009003FE" w:rsidRDefault="009003FE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bidi="th-TH"/>
        </w:rPr>
      </w:pPr>
    </w:p>
    <w:p w14:paraId="651CEC0E" w14:textId="77777777" w:rsidR="009003FE" w:rsidRDefault="009003FE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bidi="th-TH"/>
        </w:rPr>
      </w:pPr>
    </w:p>
    <w:p w14:paraId="2198C2B5" w14:textId="77777777" w:rsidR="009003FE" w:rsidRPr="005A7FEB" w:rsidRDefault="009003FE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50" w:tblpY="112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80"/>
        <w:gridCol w:w="180"/>
        <w:gridCol w:w="1080"/>
        <w:gridCol w:w="180"/>
        <w:gridCol w:w="990"/>
        <w:gridCol w:w="178"/>
        <w:gridCol w:w="1082"/>
        <w:gridCol w:w="180"/>
        <w:gridCol w:w="1080"/>
        <w:gridCol w:w="182"/>
        <w:gridCol w:w="1078"/>
        <w:gridCol w:w="180"/>
        <w:gridCol w:w="1170"/>
      </w:tblGrid>
      <w:tr w:rsidR="00BD011C" w:rsidRPr="005A7FEB" w14:paraId="76DB83D5" w14:textId="77777777" w:rsidTr="009003FE">
        <w:trPr>
          <w:cantSplit/>
          <w:tblHeader/>
        </w:trPr>
        <w:tc>
          <w:tcPr>
            <w:tcW w:w="4410" w:type="dxa"/>
          </w:tcPr>
          <w:p w14:paraId="7C7269A0" w14:textId="77777777" w:rsidR="00BD011C" w:rsidRPr="005A7FEB" w:rsidRDefault="00BD011C" w:rsidP="00900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15"/>
          </w:tcPr>
          <w:p w14:paraId="4C4B1117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Pr="005A7FE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5A7FE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D011C" w:rsidRPr="005A7FEB" w14:paraId="3B6EBAC3" w14:textId="77777777" w:rsidTr="009003FE">
        <w:trPr>
          <w:cantSplit/>
          <w:tblHeader/>
        </w:trPr>
        <w:tc>
          <w:tcPr>
            <w:tcW w:w="4410" w:type="dxa"/>
          </w:tcPr>
          <w:p w14:paraId="5E5D7278" w14:textId="77777777" w:rsidR="00BD011C" w:rsidRPr="005A7FEB" w:rsidRDefault="00BD011C" w:rsidP="00900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1FD5B9B" w14:textId="77777777" w:rsidR="00BD011C" w:rsidRDefault="00BD011C" w:rsidP="009003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B0265F" w14:textId="77777777" w:rsidR="00BD011C" w:rsidRPr="005A7FEB" w:rsidRDefault="00BD011C" w:rsidP="009003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BCD4EB" w14:textId="77777777" w:rsidR="00BD011C" w:rsidRPr="005A7FEB" w:rsidRDefault="00BD011C" w:rsidP="009003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E40FD02" w14:textId="77777777" w:rsidR="00BD011C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371410" w14:textId="77777777" w:rsidR="00BD011C" w:rsidRPr="005A7FEB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5A7FEB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12097797" w14:textId="77777777" w:rsidR="00BD011C" w:rsidRPr="005A7FEB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103DA42A" w14:textId="77777777" w:rsidR="00BD011C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7CF9D9A" w14:textId="77777777" w:rsidR="00BD011C" w:rsidRPr="005A7FEB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62DDD537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28" w:type="dxa"/>
            <w:gridSpan w:val="3"/>
          </w:tcPr>
          <w:p w14:paraId="734988A0" w14:textId="77777777" w:rsidR="00BD011C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0B66AC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5A7FE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BD011C" w:rsidRPr="005A7FEB" w14:paraId="2C7C0FC7" w14:textId="77777777" w:rsidTr="009003FE">
        <w:trPr>
          <w:cantSplit/>
          <w:tblHeader/>
        </w:trPr>
        <w:tc>
          <w:tcPr>
            <w:tcW w:w="4410" w:type="dxa"/>
          </w:tcPr>
          <w:p w14:paraId="21FFA25C" w14:textId="77777777" w:rsidR="00BD011C" w:rsidRPr="005A7FEB" w:rsidRDefault="00BD011C" w:rsidP="009003F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045CE4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6C7CE2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FFACB7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C91AE51" w14:textId="77777777" w:rsidR="00BD011C" w:rsidRPr="005A7FEB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D917FD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7A3874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D47137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20811DD" w14:textId="77777777" w:rsidR="00BD011C" w:rsidRPr="005A7FEB" w:rsidRDefault="00BD011C" w:rsidP="009003F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AA235AE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F251B7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35BCD6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0A9A3231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8842A1C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15069BC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F52AE9" w14:textId="77777777" w:rsidR="00BD011C" w:rsidRPr="005A7FEB" w:rsidRDefault="00BD011C" w:rsidP="009003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BD011C" w:rsidRPr="005A7FEB" w14:paraId="16C179AB" w14:textId="77777777" w:rsidTr="009003FE">
        <w:trPr>
          <w:cantSplit/>
          <w:trHeight w:val="270"/>
        </w:trPr>
        <w:tc>
          <w:tcPr>
            <w:tcW w:w="4410" w:type="dxa"/>
          </w:tcPr>
          <w:p w14:paraId="2E7604AF" w14:textId="77777777" w:rsidR="00BD011C" w:rsidRPr="005A7FEB" w:rsidRDefault="00BD011C" w:rsidP="009003F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09E7AAE" w14:textId="77777777" w:rsidR="00BD011C" w:rsidRPr="005A7FEB" w:rsidRDefault="00BD011C" w:rsidP="009003F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F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AD5152A" w14:textId="77777777" w:rsidR="00BD011C" w:rsidRPr="005A7FEB" w:rsidRDefault="00BD011C" w:rsidP="009003FE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380" w:type="dxa"/>
            <w:gridSpan w:val="11"/>
          </w:tcPr>
          <w:p w14:paraId="3B99CFB0" w14:textId="77777777" w:rsidR="00BD011C" w:rsidRPr="005A7FEB" w:rsidRDefault="00BD011C" w:rsidP="009003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FE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C7421" w:rsidRPr="005A7FEB" w14:paraId="78813A1B" w14:textId="77777777" w:rsidTr="009003FE">
        <w:trPr>
          <w:cantSplit/>
        </w:trPr>
        <w:tc>
          <w:tcPr>
            <w:tcW w:w="4410" w:type="dxa"/>
          </w:tcPr>
          <w:p w14:paraId="176549B9" w14:textId="77777777" w:rsidR="006C7421" w:rsidRPr="001F6BB7" w:rsidRDefault="006C7421" w:rsidP="009003FE">
            <w:pPr>
              <w:ind w:left="19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เน็คซ์ แคปปิตอล จำกัด </w:t>
            </w:r>
            <w:r w:rsidRPr="001F6BB7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  <w:p w14:paraId="23CA0551" w14:textId="77777777" w:rsidR="006C7421" w:rsidRPr="00D850DD" w:rsidRDefault="006C7421" w:rsidP="009003FE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1080" w:type="dxa"/>
          </w:tcPr>
          <w:p w14:paraId="183AB65E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</w:tcPr>
          <w:p w14:paraId="1F72E1A2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6C125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27.5</w:t>
            </w:r>
          </w:p>
        </w:tc>
        <w:tc>
          <w:tcPr>
            <w:tcW w:w="180" w:type="dxa"/>
          </w:tcPr>
          <w:p w14:paraId="566C723F" w14:textId="77777777" w:rsidR="006C7421" w:rsidRPr="005A7FEB" w:rsidRDefault="006C7421" w:rsidP="009003F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7B182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A117ACE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A0FB9D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14:paraId="79E19A83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EF183AE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7255A038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087C4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327,248</w:t>
            </w:r>
          </w:p>
        </w:tc>
        <w:tc>
          <w:tcPr>
            <w:tcW w:w="182" w:type="dxa"/>
          </w:tcPr>
          <w:p w14:paraId="7B955B1E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</w:tcPr>
          <w:p w14:paraId="2BD583D6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392F7EFC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76602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327,248</w:t>
            </w:r>
          </w:p>
        </w:tc>
      </w:tr>
      <w:tr w:rsidR="006C7421" w:rsidRPr="005A7FEB" w14:paraId="0C1E6F71" w14:textId="77777777" w:rsidTr="009003FE">
        <w:trPr>
          <w:cantSplit/>
        </w:trPr>
        <w:tc>
          <w:tcPr>
            <w:tcW w:w="4410" w:type="dxa"/>
          </w:tcPr>
          <w:p w14:paraId="109F26DB" w14:textId="77777777" w:rsidR="006C7421" w:rsidRPr="005A7FEB" w:rsidRDefault="006C7421" w:rsidP="009003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พี ที ออโตเมชั่น (ไทยแลนด์)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44A25B94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23A00333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78B7A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</w:tcPr>
          <w:p w14:paraId="529E99E4" w14:textId="77777777" w:rsidR="006C7421" w:rsidRPr="005A7FEB" w:rsidRDefault="006C7421" w:rsidP="009003F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2A01D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13453BAD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F05BB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val="en-US" w:bidi="th-TH"/>
              </w:rPr>
              <w:t>8,000</w:t>
            </w:r>
          </w:p>
        </w:tc>
        <w:tc>
          <w:tcPr>
            <w:tcW w:w="178" w:type="dxa"/>
          </w:tcPr>
          <w:p w14:paraId="755BC560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CAFEA09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80" w:type="dxa"/>
          </w:tcPr>
          <w:p w14:paraId="63B24657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16719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82" w:type="dxa"/>
          </w:tcPr>
          <w:p w14:paraId="6D1D0EB5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ECA33C9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180" w:type="dxa"/>
          </w:tcPr>
          <w:p w14:paraId="7E316D93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458C26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sz w:val="28"/>
                <w:szCs w:val="28"/>
                <w:lang w:bidi="th-TH"/>
              </w:rPr>
              <w:t>9,000</w:t>
            </w:r>
          </w:p>
        </w:tc>
      </w:tr>
      <w:tr w:rsidR="006C7421" w:rsidRPr="005A7FEB" w14:paraId="607ECED3" w14:textId="77777777" w:rsidTr="009003FE">
        <w:trPr>
          <w:cantSplit/>
        </w:trPr>
        <w:tc>
          <w:tcPr>
            <w:tcW w:w="4410" w:type="dxa"/>
          </w:tcPr>
          <w:p w14:paraId="06A5E92B" w14:textId="77777777" w:rsidR="006C7421" w:rsidRPr="005A7FEB" w:rsidRDefault="006C7421" w:rsidP="009003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EEC30E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BDBEE9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1CDC8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504308" w14:textId="77777777" w:rsidR="006C7421" w:rsidRPr="005A7FEB" w:rsidRDefault="006C7421" w:rsidP="009003F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8476C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848D8F1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7862C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4A2F9C3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B547506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180" w:type="dxa"/>
          </w:tcPr>
          <w:p w14:paraId="121A3017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38BB8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336,248</w:t>
            </w:r>
          </w:p>
        </w:tc>
        <w:tc>
          <w:tcPr>
            <w:tcW w:w="182" w:type="dxa"/>
          </w:tcPr>
          <w:p w14:paraId="3003CF83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D3C9AE0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458,748</w:t>
            </w:r>
          </w:p>
        </w:tc>
        <w:tc>
          <w:tcPr>
            <w:tcW w:w="180" w:type="dxa"/>
          </w:tcPr>
          <w:p w14:paraId="390E4563" w14:textId="77777777" w:rsidR="006C7421" w:rsidRPr="005A7FEB" w:rsidRDefault="006C7421" w:rsidP="009003F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88C1C6" w14:textId="77777777" w:rsidR="006C7421" w:rsidRPr="005A7FEB" w:rsidRDefault="006C7421" w:rsidP="009003F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336,248</w:t>
            </w:r>
          </w:p>
        </w:tc>
      </w:tr>
    </w:tbl>
    <w:p w14:paraId="7BD16544" w14:textId="77777777" w:rsidR="00BD011C" w:rsidRPr="00456351" w:rsidRDefault="00BD011C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24"/>
          <w:szCs w:val="24"/>
        </w:rPr>
      </w:pPr>
    </w:p>
    <w:p w14:paraId="2B26E222" w14:textId="77777777" w:rsidR="00D850DD" w:rsidRDefault="00385D3B" w:rsidP="006F6853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BD011C" w:rsidRPr="00BD011C">
        <w:rPr>
          <w:rFonts w:ascii="Angsana New" w:hAnsi="Angsana New"/>
          <w:sz w:val="30"/>
          <w:szCs w:val="30"/>
          <w:cs/>
        </w:rPr>
        <w:t>ร่วมค้าทั้งหมดจดทะเบียนจัดตั้งและดำเนินธุรกิจในประเทศไทย</w:t>
      </w:r>
    </w:p>
    <w:p w14:paraId="0DBDF2B8" w14:textId="77777777" w:rsidR="00665BB2" w:rsidRPr="00456351" w:rsidRDefault="00665BB2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24"/>
          <w:szCs w:val="24"/>
          <w:lang w:val="en-US" w:bidi="th-TH"/>
        </w:rPr>
      </w:pPr>
    </w:p>
    <w:p w14:paraId="4B153171" w14:textId="77777777" w:rsidR="00665BB2" w:rsidRPr="005A7FEB" w:rsidRDefault="00665BB2" w:rsidP="006F6853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  <w:lang w:val="en-US" w:bidi="th-TH"/>
        </w:rPr>
      </w:pP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บริษัทไม่มีเงินลงทุนในการร่วมค้า ซึ่งจดทะเบียนในตลาดหลักทรัพย์ ดังนั้นจึงไม่มีราคาเปิดเผยต่อสาธารณชน</w:t>
      </w:r>
    </w:p>
    <w:p w14:paraId="0716A986" w14:textId="77777777" w:rsidR="00B3090D" w:rsidRPr="005A7FEB" w:rsidRDefault="00B3090D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val="en-US" w:bidi="th-TH"/>
        </w:rPr>
      </w:pPr>
    </w:p>
    <w:p w14:paraId="0B723B9F" w14:textId="77777777" w:rsidR="00B3090D" w:rsidRPr="005A7FEB" w:rsidRDefault="00B3090D" w:rsidP="00FC2E8B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cs/>
          <w:lang w:val="en-US" w:bidi="th-TH"/>
        </w:rPr>
        <w:sectPr w:rsidR="00B3090D" w:rsidRPr="005A7FEB" w:rsidSect="003760C7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865F03E" w14:textId="77777777" w:rsidR="000D4B45" w:rsidRPr="00C60B9B" w:rsidRDefault="000D4B45" w:rsidP="000D4B4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60B9B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39BE5E2E" w14:textId="77777777" w:rsidR="000D4B45" w:rsidRPr="000D4B45" w:rsidRDefault="000D4B45" w:rsidP="005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2FD484" w14:textId="77777777" w:rsidR="00D850DD" w:rsidRPr="00D850DD" w:rsidRDefault="00D850DD" w:rsidP="005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50DD">
        <w:rPr>
          <w:rFonts w:ascii="Angsana New" w:hAnsi="Angsana New"/>
          <w:sz w:val="30"/>
          <w:szCs w:val="30"/>
          <w:cs/>
        </w:rPr>
        <w:t>เมื่อวันที่</w:t>
      </w:r>
      <w:r w:rsidRPr="00D850DD">
        <w:rPr>
          <w:rFonts w:ascii="Angsana New" w:hAnsi="Angsana New" w:hint="cs"/>
          <w:sz w:val="30"/>
          <w:szCs w:val="30"/>
          <w:cs/>
        </w:rPr>
        <w:t xml:space="preserve"> </w:t>
      </w:r>
      <w:r w:rsidRPr="00D850DD">
        <w:rPr>
          <w:rFonts w:ascii="Angsana New" w:hAnsi="Angsana New"/>
          <w:sz w:val="30"/>
          <w:szCs w:val="30"/>
        </w:rPr>
        <w:t xml:space="preserve">26 </w:t>
      </w:r>
      <w:r w:rsidRPr="00D850D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850DD">
        <w:rPr>
          <w:rFonts w:ascii="Angsana New" w:hAnsi="Angsana New"/>
          <w:sz w:val="30"/>
          <w:szCs w:val="30"/>
        </w:rPr>
        <w:t xml:space="preserve">2562 </w:t>
      </w:r>
      <w:r w:rsidRPr="00D850DD">
        <w:rPr>
          <w:rFonts w:ascii="Angsana New" w:hAnsi="Angsana New" w:hint="cs"/>
          <w:sz w:val="30"/>
          <w:szCs w:val="30"/>
          <w:cs/>
        </w:rPr>
        <w:t>บริษัทไ</w:t>
      </w:r>
      <w:r w:rsidRPr="00D850DD">
        <w:rPr>
          <w:rFonts w:ascii="Angsana New" w:hAnsi="Angsana New"/>
          <w:sz w:val="30"/>
          <w:szCs w:val="30"/>
          <w:cs/>
        </w:rPr>
        <w:t>ด้ลงทุนในบริษัท เน็คซ์ แคปปิตอล จำกัด (เดิมชื่อ “บริษัท บัฟ (ประเทศไทย) จำกัด”)</w:t>
      </w:r>
      <w:r w:rsidRPr="00D850DD">
        <w:rPr>
          <w:rFonts w:ascii="Angsana New" w:hAnsi="Angsana New"/>
          <w:sz w:val="30"/>
          <w:szCs w:val="30"/>
        </w:rPr>
        <w:t xml:space="preserve"> </w:t>
      </w:r>
      <w:r w:rsidRPr="00D850DD">
        <w:rPr>
          <w:rFonts w:ascii="Angsana New" w:hAnsi="Angsana New"/>
          <w:sz w:val="30"/>
          <w:szCs w:val="30"/>
          <w:cs/>
        </w:rPr>
        <w:t>ซึ่งเป็นการร่วมค้าของ</w:t>
      </w:r>
      <w:r w:rsidRPr="00D850D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850DD">
        <w:rPr>
          <w:rFonts w:ascii="Angsana New" w:hAnsi="Angsana New"/>
          <w:sz w:val="30"/>
          <w:szCs w:val="30"/>
          <w:cs/>
        </w:rPr>
        <w:t>เพิ่มอีกร้อยละ</w:t>
      </w:r>
      <w:r w:rsidRPr="00D850DD">
        <w:rPr>
          <w:rFonts w:ascii="Angsana New" w:hAnsi="Angsana New"/>
          <w:sz w:val="30"/>
          <w:szCs w:val="30"/>
        </w:rPr>
        <w:t xml:space="preserve"> 12.5</w:t>
      </w:r>
      <w:r w:rsidRPr="00D850D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D850DD">
        <w:rPr>
          <w:rFonts w:ascii="Angsana New" w:hAnsi="Angsana New"/>
          <w:sz w:val="30"/>
          <w:szCs w:val="30"/>
        </w:rPr>
        <w:t xml:space="preserve">122.5 </w:t>
      </w:r>
      <w:r w:rsidRPr="00D850DD">
        <w:rPr>
          <w:rFonts w:ascii="Angsana New" w:hAnsi="Angsana New"/>
          <w:sz w:val="30"/>
          <w:szCs w:val="30"/>
          <w:cs/>
        </w:rPr>
        <w:t>ล้านบาท ทำให้</w:t>
      </w:r>
      <w:r w:rsidRPr="00D850D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850DD">
        <w:rPr>
          <w:rFonts w:ascii="Angsana New" w:hAnsi="Angsana New"/>
          <w:sz w:val="30"/>
          <w:szCs w:val="30"/>
          <w:cs/>
        </w:rPr>
        <w:t>มีส่วนได้เสียในการร่วมค้า</w:t>
      </w:r>
      <w:r w:rsidRPr="00D850DD">
        <w:rPr>
          <w:rFonts w:ascii="Angsana New" w:hAnsi="Angsana New" w:hint="cs"/>
          <w:sz w:val="30"/>
          <w:szCs w:val="30"/>
          <w:cs/>
        </w:rPr>
        <w:t>นี้</w:t>
      </w:r>
      <w:r w:rsidRPr="00D850DD">
        <w:rPr>
          <w:rFonts w:ascii="Angsana New" w:hAnsi="Angsana New"/>
          <w:sz w:val="30"/>
          <w:szCs w:val="30"/>
          <w:cs/>
        </w:rPr>
        <w:t>เป็นร้อยล</w:t>
      </w:r>
      <w:r w:rsidRPr="00D850DD">
        <w:rPr>
          <w:rFonts w:ascii="Angsana New" w:hAnsi="Angsana New" w:hint="cs"/>
          <w:sz w:val="30"/>
          <w:szCs w:val="30"/>
          <w:cs/>
        </w:rPr>
        <w:t xml:space="preserve">ะ </w:t>
      </w:r>
      <w:r w:rsidRPr="00D850DD">
        <w:rPr>
          <w:rFonts w:ascii="Angsana New" w:hAnsi="Angsana New"/>
          <w:sz w:val="30"/>
          <w:szCs w:val="30"/>
        </w:rPr>
        <w:t>40</w:t>
      </w:r>
      <w:r w:rsidRPr="00D850DD">
        <w:rPr>
          <w:rFonts w:ascii="Angsana New" w:hAnsi="Angsana New"/>
          <w:sz w:val="30"/>
          <w:szCs w:val="30"/>
          <w:cs/>
        </w:rPr>
        <w:t xml:space="preserve"> </w:t>
      </w:r>
    </w:p>
    <w:p w14:paraId="0B281CEC" w14:textId="77777777" w:rsidR="0068629F" w:rsidRPr="008178E0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EA37BE" w14:textId="51F91256" w:rsidR="0068629F" w:rsidRPr="00E870AD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bookmarkStart w:id="3" w:name="_Hlk32611525"/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E870AD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กุมภาพันธ์</w:t>
      </w:r>
      <w:r w:rsidRPr="00E870AD">
        <w:rPr>
          <w:rFonts w:ascii="Angsana New" w:hAnsi="Angsana New"/>
          <w:sz w:val="30"/>
          <w:szCs w:val="30"/>
          <w:lang w:val="en-US" w:bidi="th-TH"/>
        </w:rPr>
        <w:t xml:space="preserve"> 2561 </w:t>
      </w:r>
      <w:r w:rsidRPr="00D850DD">
        <w:rPr>
          <w:rFonts w:ascii="Angsana New" w:hAnsi="Angsana New"/>
          <w:sz w:val="30"/>
          <w:szCs w:val="30"/>
          <w:cs/>
        </w:rPr>
        <w:t>บริษัท เน็คซ์ แคปปิตอล จำกัด (เดิมชื่อ “บริษัท บัฟ (ประเทศไทย) จำกัด”)</w:t>
      </w:r>
      <w:r w:rsidRPr="00D850DD">
        <w:rPr>
          <w:rFonts w:ascii="Angsana New" w:hAnsi="Angsana New"/>
          <w:sz w:val="30"/>
          <w:szCs w:val="30"/>
        </w:rPr>
        <w:t xml:space="preserve"> 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ได้เพิ่มทุนจดทะเบียนจาก </w:t>
      </w:r>
      <w:r w:rsidRPr="00E870AD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ล้านบาทเป็น </w:t>
      </w:r>
      <w:r w:rsidRPr="00E870AD">
        <w:rPr>
          <w:rFonts w:ascii="Angsana New" w:hAnsi="Angsana New"/>
          <w:sz w:val="30"/>
          <w:szCs w:val="30"/>
          <w:lang w:val="en-US" w:bidi="th-TH"/>
        </w:rPr>
        <w:t xml:space="preserve">300 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ล้านบาท ในการนี้บริษัทได้ลงทุนในหุ้นเพิ่มทุนของ</w:t>
      </w:r>
      <w:r w:rsidRPr="00D850DD">
        <w:rPr>
          <w:rFonts w:ascii="Angsana New" w:hAnsi="Angsana New"/>
          <w:sz w:val="30"/>
          <w:szCs w:val="30"/>
          <w:cs/>
        </w:rPr>
        <w:t>บริษัท เน็คซ์ แคปปิตอล จำกัด (เดิมชื่อ “บริษัท บัฟ (ประเทศไทย) จำกัด”)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เป็นจำนวนเงิน </w:t>
      </w:r>
      <w:r w:rsidRPr="00E870AD">
        <w:rPr>
          <w:rFonts w:ascii="Angsana New" w:hAnsi="Angsana New"/>
          <w:sz w:val="30"/>
          <w:szCs w:val="30"/>
          <w:lang w:val="en-US" w:bidi="th-TH"/>
        </w:rPr>
        <w:t>81.39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ทำให้กลุ่มบริษัทมีส่วนได้เสียในการร่วมค้าดังกล่าวเป็นร้อยละ </w:t>
      </w:r>
      <w:r w:rsidRPr="00E870AD">
        <w:rPr>
          <w:rFonts w:ascii="Angsana New" w:hAnsi="Angsana New"/>
          <w:sz w:val="30"/>
          <w:szCs w:val="30"/>
          <w:lang w:val="en-US" w:bidi="th-TH"/>
        </w:rPr>
        <w:t>27.5</w:t>
      </w:r>
    </w:p>
    <w:bookmarkEnd w:id="3"/>
    <w:p w14:paraId="60693BBA" w14:textId="77777777" w:rsidR="0068629F" w:rsidRPr="008178E0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254841" w14:textId="77777777" w:rsidR="0068629F" w:rsidRPr="00C60B9B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bookmarkStart w:id="4" w:name="_Hlk32611786"/>
      <w:r w:rsidRPr="00C60B9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การจำหน่าย</w:t>
      </w:r>
    </w:p>
    <w:p w14:paraId="7151BEDA" w14:textId="77777777" w:rsidR="0068629F" w:rsidRPr="00C01835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p w14:paraId="681397D8" w14:textId="039FBFBB" w:rsidR="0068629F" w:rsidRPr="00C60B9B" w:rsidRDefault="0068629F" w:rsidP="0068629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บริษัทได้ขายหุ้นในบริษัท บัฟ (ประเทศไทย) จำกัด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ออกไปร้อยละ </w:t>
      </w:r>
      <w:r w:rsidRPr="00C60B9B">
        <w:rPr>
          <w:rFonts w:ascii="Angsana New" w:hAnsi="Angsana New"/>
          <w:sz w:val="30"/>
          <w:szCs w:val="30"/>
          <w:lang w:val="en-US" w:bidi="th-TH"/>
        </w:rPr>
        <w:t>2.5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จากส่วนได้เสียทั้งหมดร้อยละ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30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ของทุนที่ออกและชำระแล้ว  เป็นจำนวนเงิน </w:t>
      </w:r>
      <w:r w:rsidRPr="00C60B9B">
        <w:rPr>
          <w:rFonts w:ascii="Angsana New" w:hAnsi="Angsana New"/>
          <w:sz w:val="30"/>
          <w:szCs w:val="30"/>
          <w:lang w:val="en-US" w:bidi="th-TH"/>
        </w:rPr>
        <w:t>22.5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กลุ่มบริษัทและบริษัทรับรู้กำไรจากการขายจำนวน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0.15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ธันว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>2561</w:t>
      </w:r>
    </w:p>
    <w:bookmarkEnd w:id="4"/>
    <w:p w14:paraId="60F8A292" w14:textId="77777777" w:rsidR="00D850DD" w:rsidRPr="0068629F" w:rsidRDefault="00D850DD" w:rsidP="00B3090D">
      <w:pPr>
        <w:pStyle w:val="block"/>
        <w:spacing w:after="0"/>
        <w:ind w:left="-270" w:firstLine="27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E9FC8EB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1C322FFE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9B4323F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54FA480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E59DB61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8A83047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B4B1D0A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3CEC613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3FBFD983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F4A65E8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AC2B0C6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655278D4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12857D5B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3635CBF6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18B768F2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C128611" w14:textId="77777777" w:rsidR="00600905" w:rsidRDefault="00600905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3D8193FB" w14:textId="4F41D844" w:rsidR="00B3090D" w:rsidRPr="005A7FEB" w:rsidRDefault="00B3090D" w:rsidP="005F4294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5A7FEB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การร่วมค้า</w:t>
      </w:r>
    </w:p>
    <w:p w14:paraId="2F16CEF7" w14:textId="77777777" w:rsidR="00B3090D" w:rsidRPr="00456351" w:rsidRDefault="00B3090D" w:rsidP="00F06C7B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190E97D9" w14:textId="77777777" w:rsidR="00B3090D" w:rsidRPr="005A7FEB" w:rsidRDefault="00B3090D" w:rsidP="005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5A7FEB">
        <w:rPr>
          <w:rFonts w:ascii="Angsana New" w:hAnsi="Angsana New"/>
          <w:sz w:val="30"/>
          <w:szCs w:val="30"/>
          <w:cs/>
        </w:rPr>
        <w:t>ข้อมูลทางการเงินของการร่วมค้าที่รวมอยู่ในงบการเงินของการร่วมค้า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5A7FE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7FEB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5FE4298F" w14:textId="77777777" w:rsidR="00B3090D" w:rsidRPr="00456351" w:rsidRDefault="00B3090D" w:rsidP="00B3090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960"/>
        <w:gridCol w:w="1298"/>
        <w:gridCol w:w="260"/>
        <w:gridCol w:w="1180"/>
        <w:gridCol w:w="236"/>
        <w:gridCol w:w="1204"/>
        <w:gridCol w:w="236"/>
        <w:gridCol w:w="1256"/>
      </w:tblGrid>
      <w:tr w:rsidR="00B3090D" w:rsidRPr="005A7FEB" w14:paraId="38032B10" w14:textId="77777777" w:rsidTr="006F6821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4F1B48F6" w14:textId="77777777" w:rsidR="00B3090D" w:rsidRPr="00F92E09" w:rsidRDefault="00B3090D" w:rsidP="00A41A3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38" w:type="dxa"/>
            <w:gridSpan w:val="3"/>
          </w:tcPr>
          <w:p w14:paraId="64CAE26D" w14:textId="77777777" w:rsidR="00F92E09" w:rsidRPr="00F92E09" w:rsidRDefault="00F92E09" w:rsidP="00F92E09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2E09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 จำกัด</w:t>
            </w:r>
          </w:p>
          <w:p w14:paraId="565D605D" w14:textId="77777777" w:rsidR="00F92E09" w:rsidRPr="00F92E09" w:rsidRDefault="00F92E09" w:rsidP="00F92E09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92E09">
              <w:rPr>
                <w:rFonts w:ascii="Angsana New" w:hAnsi="Angsana New"/>
                <w:sz w:val="29"/>
                <w:szCs w:val="29"/>
                <w:cs/>
              </w:rPr>
              <w:t>(เดิมชื่อ “บริษัท บัฟ</w:t>
            </w:r>
          </w:p>
          <w:p w14:paraId="5746B7C9" w14:textId="77777777" w:rsidR="00B3090D" w:rsidRPr="00F92E09" w:rsidRDefault="00F92E09" w:rsidP="00F92E0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hAnsi="Angsana New"/>
                <w:sz w:val="29"/>
                <w:szCs w:val="29"/>
                <w:cs/>
              </w:rPr>
              <w:t>(ประเทศไทย) จำกัด”)</w:t>
            </w:r>
          </w:p>
        </w:tc>
        <w:tc>
          <w:tcPr>
            <w:tcW w:w="236" w:type="dxa"/>
            <w:shd w:val="clear" w:color="auto" w:fill="auto"/>
          </w:tcPr>
          <w:p w14:paraId="4F05785B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shd w:val="clear" w:color="auto" w:fill="auto"/>
            <w:vAlign w:val="center"/>
          </w:tcPr>
          <w:p w14:paraId="1FE708D6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บริษัท พี ที </w:t>
            </w:r>
            <w:r w:rsidRPr="00F92E09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br/>
              <w:t xml:space="preserve">ออโตเมชั่น </w:t>
            </w:r>
          </w:p>
          <w:p w14:paraId="7D4AC20B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(ไทยแลนด์) จำกัด</w:t>
            </w:r>
          </w:p>
        </w:tc>
      </w:tr>
      <w:tr w:rsidR="00B3090D" w:rsidRPr="005A7FEB" w14:paraId="0BDCA6D3" w14:textId="77777777" w:rsidTr="006F6821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6C97E372" w14:textId="77777777" w:rsidR="00B3090D" w:rsidRPr="00F92E09" w:rsidRDefault="00B3090D" w:rsidP="00A41A3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98" w:type="dxa"/>
          </w:tcPr>
          <w:p w14:paraId="19FD7611" w14:textId="77777777" w:rsidR="00B3090D" w:rsidRPr="00F92E09" w:rsidRDefault="00FE40A2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D157FF" w:rsidRPr="00F92E09"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60" w:type="dxa"/>
          </w:tcPr>
          <w:p w14:paraId="2BA72226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5D5D995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D157FF" w:rsidRPr="00F92E09"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808F16F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A231407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5C4661" w:rsidRPr="00F92E09"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EC42F2E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0752BB00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5C4661" w:rsidRPr="00F92E09">
              <w:rPr>
                <w:rFonts w:ascii="Angsana New" w:eastAsia="Calibri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3090D" w:rsidRPr="005A7FEB" w14:paraId="5243E3BE" w14:textId="77777777" w:rsidTr="006F6821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2AF8AC7E" w14:textId="77777777" w:rsidR="00B3090D" w:rsidRPr="00F92E09" w:rsidRDefault="00B3090D" w:rsidP="00F06C7B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0FE2E53" w14:textId="77777777" w:rsidR="00B3090D" w:rsidRPr="00F92E09" w:rsidRDefault="00B3090D" w:rsidP="00A41A3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highlight w:val="yellow"/>
              </w:rPr>
            </w:pPr>
            <w:r w:rsidRPr="00F92E09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F92E0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C4661" w:rsidRPr="005A7FEB" w14:paraId="770B0477" w14:textId="77777777" w:rsidTr="006F6821">
        <w:trPr>
          <w:trHeight w:val="422"/>
          <w:jc w:val="center"/>
        </w:trPr>
        <w:tc>
          <w:tcPr>
            <w:tcW w:w="3960" w:type="dxa"/>
            <w:shd w:val="clear" w:color="auto" w:fill="auto"/>
          </w:tcPr>
          <w:p w14:paraId="1184D5B4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8" w:type="dxa"/>
            <w:shd w:val="clear" w:color="auto" w:fill="auto"/>
          </w:tcPr>
          <w:p w14:paraId="30072086" w14:textId="3F8D86C9" w:rsidR="005C4661" w:rsidRPr="00921586" w:rsidRDefault="00B82D44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</w:rPr>
              <w:t>1,051,888</w:t>
            </w:r>
          </w:p>
        </w:tc>
        <w:tc>
          <w:tcPr>
            <w:tcW w:w="260" w:type="dxa"/>
            <w:shd w:val="clear" w:color="auto" w:fill="auto"/>
          </w:tcPr>
          <w:p w14:paraId="1C778F1F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31BA54F4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850,361</w:t>
            </w:r>
          </w:p>
        </w:tc>
        <w:tc>
          <w:tcPr>
            <w:tcW w:w="236" w:type="dxa"/>
            <w:shd w:val="clear" w:color="auto" w:fill="auto"/>
          </w:tcPr>
          <w:p w14:paraId="5459F36D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9DC6DD3" w14:textId="6C1BBCD1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69,287</w:t>
            </w:r>
          </w:p>
        </w:tc>
        <w:tc>
          <w:tcPr>
            <w:tcW w:w="236" w:type="dxa"/>
          </w:tcPr>
          <w:p w14:paraId="386DE73C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B4CA962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59,899</w:t>
            </w:r>
          </w:p>
        </w:tc>
      </w:tr>
      <w:tr w:rsidR="005C4661" w:rsidRPr="005A7FEB" w14:paraId="721DD447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CB750C6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1FA2AC66" w14:textId="3035D88D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  <w:lang w:bidi="th-TH"/>
              </w:rPr>
              <w:t>87,610</w:t>
            </w:r>
          </w:p>
        </w:tc>
        <w:tc>
          <w:tcPr>
            <w:tcW w:w="260" w:type="dxa"/>
            <w:shd w:val="clear" w:color="auto" w:fill="auto"/>
          </w:tcPr>
          <w:p w14:paraId="3EBC9142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631D6066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46,281</w:t>
            </w:r>
          </w:p>
        </w:tc>
        <w:tc>
          <w:tcPr>
            <w:tcW w:w="236" w:type="dxa"/>
            <w:shd w:val="clear" w:color="auto" w:fill="auto"/>
          </w:tcPr>
          <w:p w14:paraId="79081792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7D392B" w14:textId="44FB4B15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7,420</w:t>
            </w:r>
          </w:p>
        </w:tc>
        <w:tc>
          <w:tcPr>
            <w:tcW w:w="236" w:type="dxa"/>
          </w:tcPr>
          <w:p w14:paraId="4D070DA6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2A369C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3,178</w:t>
            </w:r>
          </w:p>
        </w:tc>
      </w:tr>
      <w:tr w:rsidR="005C4661" w:rsidRPr="005A7FEB" w14:paraId="5FF6CE45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D659197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F92E0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F92E09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39FA" w14:textId="1D68C302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  <w:lang w:bidi="th-TH"/>
              </w:rPr>
              <w:t>87,610</w:t>
            </w:r>
          </w:p>
        </w:tc>
        <w:tc>
          <w:tcPr>
            <w:tcW w:w="260" w:type="dxa"/>
            <w:shd w:val="clear" w:color="auto" w:fill="auto"/>
          </w:tcPr>
          <w:p w14:paraId="5DB009DB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6EED3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46,281</w:t>
            </w:r>
          </w:p>
        </w:tc>
        <w:tc>
          <w:tcPr>
            <w:tcW w:w="236" w:type="dxa"/>
            <w:shd w:val="clear" w:color="auto" w:fill="auto"/>
          </w:tcPr>
          <w:p w14:paraId="7EB4ED70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EB41" w14:textId="34C8FCD9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7,420</w:t>
            </w:r>
          </w:p>
        </w:tc>
        <w:tc>
          <w:tcPr>
            <w:tcW w:w="236" w:type="dxa"/>
          </w:tcPr>
          <w:p w14:paraId="441F0956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5B5F14B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3,178</w:t>
            </w:r>
          </w:p>
        </w:tc>
      </w:tr>
      <w:tr w:rsidR="005C4661" w:rsidRPr="005A7FEB" w14:paraId="0EDA0EB1" w14:textId="77777777" w:rsidTr="006F6821">
        <w:trPr>
          <w:trHeight w:hRule="exact" w:val="288"/>
          <w:jc w:val="center"/>
        </w:trPr>
        <w:tc>
          <w:tcPr>
            <w:tcW w:w="3960" w:type="dxa"/>
            <w:shd w:val="clear" w:color="auto" w:fill="auto"/>
          </w:tcPr>
          <w:p w14:paraId="1A540902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4EA4055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  <w:shd w:val="clear" w:color="auto" w:fill="auto"/>
          </w:tcPr>
          <w:p w14:paraId="49B2D5F8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CC763CE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4CD870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7180B3D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74191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0F3AA53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C4661" w:rsidRPr="005A7FEB" w14:paraId="53D78799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5E725C4A" w14:textId="77777777" w:rsidR="00F06C7B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  <w:p w14:paraId="644B615E" w14:textId="77777777" w:rsidR="005C4661" w:rsidRPr="00F92E09" w:rsidRDefault="00F06C7B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5C4661" w:rsidRPr="00F92E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A6A8875" w14:textId="77777777" w:rsidR="005C4661" w:rsidRPr="00921586" w:rsidRDefault="005C4661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AE32EDC" w14:textId="61FAAF1E" w:rsidR="00921586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35,044</w:t>
            </w:r>
          </w:p>
        </w:tc>
        <w:tc>
          <w:tcPr>
            <w:tcW w:w="260" w:type="dxa"/>
            <w:shd w:val="clear" w:color="auto" w:fill="auto"/>
          </w:tcPr>
          <w:p w14:paraId="3889945A" w14:textId="77777777" w:rsidR="005C4661" w:rsidRPr="00921586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10CFFCA" w14:textId="77777777" w:rsidR="00F06C7B" w:rsidRPr="0082261D" w:rsidRDefault="00F06C7B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ABD999D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12,727</w:t>
            </w:r>
          </w:p>
        </w:tc>
        <w:tc>
          <w:tcPr>
            <w:tcW w:w="236" w:type="dxa"/>
            <w:shd w:val="clear" w:color="auto" w:fill="auto"/>
          </w:tcPr>
          <w:p w14:paraId="16BADC7A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869825B" w14:textId="77777777" w:rsidR="005C4661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19A8EFE4" w14:textId="1E11C4D5" w:rsidR="00921586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3,710</w:t>
            </w:r>
          </w:p>
        </w:tc>
        <w:tc>
          <w:tcPr>
            <w:tcW w:w="236" w:type="dxa"/>
          </w:tcPr>
          <w:p w14:paraId="0107C0D1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17CD43D" w14:textId="77777777" w:rsidR="00F06C7B" w:rsidRPr="0082261D" w:rsidRDefault="00F06C7B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4CE6F87C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1,589</w:t>
            </w:r>
          </w:p>
        </w:tc>
      </w:tr>
      <w:tr w:rsidR="005C4661" w:rsidRPr="005A7FEB" w14:paraId="384982EF" w14:textId="77777777" w:rsidTr="006F6821">
        <w:trPr>
          <w:trHeight w:hRule="exact" w:val="288"/>
          <w:jc w:val="center"/>
        </w:trPr>
        <w:tc>
          <w:tcPr>
            <w:tcW w:w="3960" w:type="dxa"/>
            <w:shd w:val="clear" w:color="auto" w:fill="auto"/>
          </w:tcPr>
          <w:p w14:paraId="0E79D2F3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29E6A00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  <w:shd w:val="clear" w:color="auto" w:fill="auto"/>
          </w:tcPr>
          <w:p w14:paraId="425564E8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10CE921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87074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6DEE756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D95DF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14B7EBA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C4661" w:rsidRPr="005A7FEB" w14:paraId="4E6D549C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730CABC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98" w:type="dxa"/>
            <w:shd w:val="clear" w:color="auto" w:fill="auto"/>
          </w:tcPr>
          <w:p w14:paraId="25DE8C2E" w14:textId="1F131C39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1,989,710</w:t>
            </w:r>
          </w:p>
        </w:tc>
        <w:tc>
          <w:tcPr>
            <w:tcW w:w="260" w:type="dxa"/>
            <w:shd w:val="clear" w:color="auto" w:fill="auto"/>
          </w:tcPr>
          <w:p w14:paraId="65B47A2E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7C01CC3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1,681,714</w:t>
            </w:r>
          </w:p>
        </w:tc>
        <w:tc>
          <w:tcPr>
            <w:tcW w:w="236" w:type="dxa"/>
            <w:shd w:val="clear" w:color="auto" w:fill="auto"/>
          </w:tcPr>
          <w:p w14:paraId="001C4DD2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E210C2" w14:textId="5328CA1D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28,657</w:t>
            </w:r>
          </w:p>
        </w:tc>
        <w:tc>
          <w:tcPr>
            <w:tcW w:w="236" w:type="dxa"/>
          </w:tcPr>
          <w:p w14:paraId="73A9C767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353BC5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19,830</w:t>
            </w:r>
          </w:p>
        </w:tc>
      </w:tr>
      <w:tr w:rsidR="005C4661" w:rsidRPr="005A7FEB" w14:paraId="3D6094DB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5353B9F0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98" w:type="dxa"/>
            <w:shd w:val="clear" w:color="auto" w:fill="auto"/>
          </w:tcPr>
          <w:p w14:paraId="4E112126" w14:textId="0F791189" w:rsidR="005C4661" w:rsidRPr="00921586" w:rsidRDefault="00890DEC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2,272,990</w:t>
            </w:r>
          </w:p>
        </w:tc>
        <w:tc>
          <w:tcPr>
            <w:tcW w:w="260" w:type="dxa"/>
            <w:shd w:val="clear" w:color="auto" w:fill="auto"/>
          </w:tcPr>
          <w:p w14:paraId="02319D67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44702FCA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  <w:lang w:bidi="th-TH"/>
              </w:rPr>
              <w:t>2,139,968</w:t>
            </w:r>
          </w:p>
        </w:tc>
        <w:tc>
          <w:tcPr>
            <w:tcW w:w="236" w:type="dxa"/>
            <w:shd w:val="clear" w:color="auto" w:fill="auto"/>
          </w:tcPr>
          <w:p w14:paraId="1EE63B25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77ADFF" w14:textId="02918280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9,123</w:t>
            </w:r>
          </w:p>
        </w:tc>
        <w:tc>
          <w:tcPr>
            <w:tcW w:w="236" w:type="dxa"/>
          </w:tcPr>
          <w:p w14:paraId="675AC1E9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CE034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9,719</w:t>
            </w:r>
          </w:p>
        </w:tc>
      </w:tr>
      <w:tr w:rsidR="005C4661" w:rsidRPr="005A7FEB" w14:paraId="58907D34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3D3B7C23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98" w:type="dxa"/>
            <w:shd w:val="clear" w:color="auto" w:fill="auto"/>
          </w:tcPr>
          <w:p w14:paraId="2E1617BE" w14:textId="256E932C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</w:rPr>
              <w:t>(2,514,944)</w:t>
            </w:r>
          </w:p>
        </w:tc>
        <w:tc>
          <w:tcPr>
            <w:tcW w:w="260" w:type="dxa"/>
            <w:shd w:val="clear" w:color="auto" w:fill="auto"/>
          </w:tcPr>
          <w:p w14:paraId="2099A360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411D5B10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(1,333,646)</w:t>
            </w:r>
          </w:p>
        </w:tc>
        <w:tc>
          <w:tcPr>
            <w:tcW w:w="236" w:type="dxa"/>
            <w:shd w:val="clear" w:color="auto" w:fill="auto"/>
          </w:tcPr>
          <w:p w14:paraId="1E3B4FB4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6D6C87" w14:textId="2C48C361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(4,674)</w:t>
            </w:r>
          </w:p>
        </w:tc>
        <w:tc>
          <w:tcPr>
            <w:tcW w:w="236" w:type="dxa"/>
          </w:tcPr>
          <w:p w14:paraId="54E96377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999FB4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(3,773)</w:t>
            </w:r>
          </w:p>
        </w:tc>
      </w:tr>
      <w:tr w:rsidR="005C4661" w:rsidRPr="005A7FEB" w14:paraId="51BB7682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3A20124D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B6AE8B7" w14:textId="183A1EC5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626CBD">
              <w:rPr>
                <w:rFonts w:ascii="Angsana New" w:eastAsia="Calibri" w:hAnsi="Angsana New"/>
                <w:sz w:val="30"/>
                <w:szCs w:val="30"/>
              </w:rPr>
              <w:t>56</w:t>
            </w:r>
            <w:r w:rsidRPr="00921586">
              <w:rPr>
                <w:rFonts w:ascii="Angsana New" w:eastAsia="Calibri" w:hAnsi="Angsana New"/>
                <w:sz w:val="30"/>
                <w:szCs w:val="30"/>
              </w:rPr>
              <w:t>8,7</w:t>
            </w:r>
            <w:r w:rsidR="00890DEC">
              <w:rPr>
                <w:rFonts w:ascii="Angsana New" w:eastAsia="Calibri" w:hAnsi="Angsana New"/>
                <w:sz w:val="30"/>
                <w:szCs w:val="30"/>
              </w:rPr>
              <w:t>98</w:t>
            </w:r>
            <w:r w:rsidRPr="00921586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F6E9F07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1D7B4C5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(1,357,812)</w:t>
            </w:r>
          </w:p>
        </w:tc>
        <w:tc>
          <w:tcPr>
            <w:tcW w:w="236" w:type="dxa"/>
            <w:shd w:val="clear" w:color="auto" w:fill="auto"/>
          </w:tcPr>
          <w:p w14:paraId="2B3ED29E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422C434" w14:textId="317CA35A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(3,042)</w:t>
            </w:r>
          </w:p>
        </w:tc>
        <w:tc>
          <w:tcPr>
            <w:tcW w:w="236" w:type="dxa"/>
          </w:tcPr>
          <w:p w14:paraId="64CDB955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34BE5CB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(3,133)</w:t>
            </w:r>
          </w:p>
        </w:tc>
      </w:tr>
      <w:tr w:rsidR="005C4661" w:rsidRPr="005A7FEB" w14:paraId="3372CFB9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1FBE4A4C" w14:textId="77777777" w:rsidR="005C4661" w:rsidRPr="00F92E09" w:rsidRDefault="005C4661" w:rsidP="006F682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F92E09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4FCC1" w14:textId="582F3AB2" w:rsidR="005C4661" w:rsidRPr="00921586" w:rsidRDefault="00921586" w:rsidP="005C4661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  <w:lang w:bidi="th-TH"/>
              </w:rPr>
              <w:t>1,178,958</w:t>
            </w:r>
          </w:p>
        </w:tc>
        <w:tc>
          <w:tcPr>
            <w:tcW w:w="260" w:type="dxa"/>
            <w:shd w:val="clear" w:color="auto" w:fill="auto"/>
          </w:tcPr>
          <w:p w14:paraId="25D16C54" w14:textId="77777777" w:rsidR="005C4661" w:rsidRPr="00F92E09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A1CA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  <w:lang w:bidi="th-TH"/>
              </w:rPr>
              <w:t>1,130,224</w:t>
            </w:r>
          </w:p>
        </w:tc>
        <w:tc>
          <w:tcPr>
            <w:tcW w:w="236" w:type="dxa"/>
            <w:shd w:val="clear" w:color="auto" w:fill="auto"/>
          </w:tcPr>
          <w:p w14:paraId="1A8CA2F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4BCD1" w14:textId="615A1032" w:rsidR="005C4661" w:rsidRPr="0082261D" w:rsidRDefault="00921586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30,064</w:t>
            </w:r>
          </w:p>
        </w:tc>
        <w:tc>
          <w:tcPr>
            <w:tcW w:w="236" w:type="dxa"/>
          </w:tcPr>
          <w:p w14:paraId="6DDC64A8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3B0E6CDB" w14:textId="77777777" w:rsidR="005C4661" w:rsidRPr="0082261D" w:rsidRDefault="005C4661" w:rsidP="005C4661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22,643</w:t>
            </w:r>
          </w:p>
        </w:tc>
      </w:tr>
      <w:tr w:rsidR="00A05B7C" w:rsidRPr="005A7FEB" w14:paraId="772F7B3F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5697AE98" w14:textId="77777777" w:rsidR="00A05B7C" w:rsidRPr="00F92E09" w:rsidRDefault="00A05B7C" w:rsidP="00A05B7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1411D483" w14:textId="0A596414" w:rsidR="00A05B7C" w:rsidRPr="00921586" w:rsidRDefault="00921586" w:rsidP="00A05B7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</w:rPr>
              <w:t>471,583</w:t>
            </w:r>
          </w:p>
        </w:tc>
        <w:tc>
          <w:tcPr>
            <w:tcW w:w="260" w:type="dxa"/>
            <w:shd w:val="clear" w:color="auto" w:fill="auto"/>
          </w:tcPr>
          <w:p w14:paraId="0B127086" w14:textId="77777777" w:rsidR="00A05B7C" w:rsidRPr="00F92E09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D736A5E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314,039</w:t>
            </w:r>
          </w:p>
        </w:tc>
        <w:tc>
          <w:tcPr>
            <w:tcW w:w="236" w:type="dxa"/>
            <w:shd w:val="clear" w:color="auto" w:fill="auto"/>
          </w:tcPr>
          <w:p w14:paraId="2FC48000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06F5066" w14:textId="1E62C970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621672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82261D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621672"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82261D">
              <w:rPr>
                <w:rFonts w:ascii="Angsana New" w:eastAsia="Calibri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696C2F12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656B375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11,321</w:t>
            </w:r>
          </w:p>
        </w:tc>
      </w:tr>
      <w:tr w:rsidR="00A05B7C" w:rsidRPr="005A7FEB" w14:paraId="18AB22F2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39827E1" w14:textId="77777777" w:rsidR="00A05B7C" w:rsidRPr="00F92E09" w:rsidRDefault="00A05B7C" w:rsidP="00A05B7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2E09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F3ED6A7" w14:textId="50D6E191" w:rsidR="00A05B7C" w:rsidRPr="00921586" w:rsidRDefault="00A05B7C" w:rsidP="00A05B7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21586">
              <w:rPr>
                <w:rFonts w:ascii="Angsana New" w:eastAsia="Calibri" w:hAnsi="Angsana New"/>
                <w:sz w:val="30"/>
                <w:szCs w:val="30"/>
              </w:rPr>
              <w:t>40,756</w:t>
            </w:r>
          </w:p>
        </w:tc>
        <w:tc>
          <w:tcPr>
            <w:tcW w:w="260" w:type="dxa"/>
            <w:shd w:val="clear" w:color="auto" w:fill="auto"/>
          </w:tcPr>
          <w:p w14:paraId="18BD9E82" w14:textId="77777777" w:rsidR="00A05B7C" w:rsidRPr="00F92E09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D76B2E6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40,756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9FAF3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E424" w14:textId="0E2B85D6" w:rsidR="00A05B7C" w:rsidRPr="0082261D" w:rsidRDefault="00A05B7C" w:rsidP="009215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8"/>
              <w:jc w:val="both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904D4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79"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3AB2B5B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82261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05B7C" w:rsidRPr="005A7FEB" w14:paraId="5AA9078F" w14:textId="77777777" w:rsidTr="006F6821">
        <w:trPr>
          <w:jc w:val="center"/>
        </w:trPr>
        <w:tc>
          <w:tcPr>
            <w:tcW w:w="3960" w:type="dxa"/>
            <w:shd w:val="clear" w:color="auto" w:fill="auto"/>
          </w:tcPr>
          <w:p w14:paraId="78684C11" w14:textId="77777777" w:rsidR="00A05B7C" w:rsidRPr="00F92E09" w:rsidRDefault="00A05B7C" w:rsidP="00A05B7C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92E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B242E" w14:textId="0DAD0445" w:rsidR="00A05B7C" w:rsidRPr="00F92E09" w:rsidRDefault="00A05B7C" w:rsidP="00A05B7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</w:t>
            </w:r>
            <w:r w:rsidR="00921586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12</w:t>
            </w: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="00921586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60" w:type="dxa"/>
            <w:shd w:val="clear" w:color="auto" w:fill="auto"/>
          </w:tcPr>
          <w:p w14:paraId="7BE7EA39" w14:textId="77777777" w:rsidR="00A05B7C" w:rsidRPr="00F92E09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19408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354,795</w:t>
            </w:r>
          </w:p>
        </w:tc>
        <w:tc>
          <w:tcPr>
            <w:tcW w:w="236" w:type="dxa"/>
            <w:shd w:val="clear" w:color="auto" w:fill="auto"/>
          </w:tcPr>
          <w:p w14:paraId="3C68AC2E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2402C" w14:textId="2C462BDD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</w:t>
            </w:r>
            <w:r w:rsidR="0062167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</w:t>
            </w: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="0062167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36" w:type="dxa"/>
          </w:tcPr>
          <w:p w14:paraId="69849B31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F42A462" w14:textId="77777777" w:rsidR="00A05B7C" w:rsidRPr="0082261D" w:rsidRDefault="00A05B7C" w:rsidP="00A05B7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261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11,321</w:t>
            </w:r>
          </w:p>
        </w:tc>
      </w:tr>
    </w:tbl>
    <w:p w14:paraId="2193EF7D" w14:textId="77777777" w:rsidR="00F06C7B" w:rsidRDefault="00F06C7B" w:rsidP="00B3090D">
      <w:pPr>
        <w:rPr>
          <w:rFonts w:ascii="Angsana New" w:hAnsi="Angsana New"/>
          <w:sz w:val="30"/>
          <w:szCs w:val="30"/>
        </w:rPr>
      </w:pPr>
    </w:p>
    <w:p w14:paraId="43574F86" w14:textId="5DADFA17" w:rsidR="00456351" w:rsidRDefault="00456351" w:rsidP="00B3090D">
      <w:pPr>
        <w:rPr>
          <w:rFonts w:ascii="Angsana New" w:hAnsi="Angsana New"/>
          <w:sz w:val="30"/>
          <w:szCs w:val="30"/>
        </w:rPr>
      </w:pPr>
    </w:p>
    <w:p w14:paraId="76601BDE" w14:textId="601A19D8" w:rsidR="00600905" w:rsidRDefault="00600905" w:rsidP="00B3090D">
      <w:pPr>
        <w:rPr>
          <w:rFonts w:ascii="Angsana New" w:hAnsi="Angsana New"/>
          <w:sz w:val="30"/>
          <w:szCs w:val="30"/>
        </w:rPr>
      </w:pPr>
    </w:p>
    <w:p w14:paraId="645E5998" w14:textId="12A00C2A" w:rsidR="00600905" w:rsidRDefault="00600905" w:rsidP="00B3090D">
      <w:pPr>
        <w:rPr>
          <w:rFonts w:ascii="Angsana New" w:hAnsi="Angsana New"/>
          <w:sz w:val="30"/>
          <w:szCs w:val="30"/>
        </w:rPr>
      </w:pPr>
    </w:p>
    <w:p w14:paraId="20FF68F9" w14:textId="016AD767" w:rsidR="00600905" w:rsidRDefault="00600905" w:rsidP="00B3090D">
      <w:pPr>
        <w:rPr>
          <w:rFonts w:ascii="Angsana New" w:hAnsi="Angsana New"/>
          <w:sz w:val="30"/>
          <w:szCs w:val="30"/>
        </w:rPr>
      </w:pPr>
    </w:p>
    <w:p w14:paraId="7AD62DB5" w14:textId="05A467CD" w:rsidR="00600905" w:rsidRDefault="00600905" w:rsidP="00B3090D">
      <w:pPr>
        <w:rPr>
          <w:rFonts w:ascii="Angsana New" w:hAnsi="Angsana New"/>
          <w:sz w:val="30"/>
          <w:szCs w:val="30"/>
        </w:rPr>
      </w:pPr>
    </w:p>
    <w:p w14:paraId="0F2EE9D5" w14:textId="77777777" w:rsidR="00600905" w:rsidRDefault="00600905" w:rsidP="00B3090D">
      <w:pPr>
        <w:rPr>
          <w:rFonts w:ascii="Angsana New" w:hAnsi="Angsana New"/>
          <w:sz w:val="30"/>
          <w:szCs w:val="30"/>
        </w:rPr>
      </w:pPr>
    </w:p>
    <w:p w14:paraId="07929B9A" w14:textId="77777777" w:rsidR="002C16E7" w:rsidRPr="005A7FEB" w:rsidRDefault="0023125D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141D8" w:rsidRPr="005A7FEB">
        <w:rPr>
          <w:rFonts w:ascii="Angsana New" w:hAnsi="Angsana New"/>
          <w:sz w:val="30"/>
          <w:szCs w:val="30"/>
          <w:u w:val="none"/>
        </w:rPr>
        <w:t>2</w:t>
      </w:r>
      <w:r w:rsidR="002C16E7" w:rsidRPr="005A7FEB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2C16E7" w:rsidRPr="005A7FEB">
        <w:rPr>
          <w:rFonts w:ascii="Angsana New" w:hAnsi="Angsana New"/>
          <w:sz w:val="30"/>
          <w:szCs w:val="30"/>
          <w:u w:val="none"/>
        </w:rPr>
        <w:tab/>
      </w:r>
      <w:r w:rsidR="002C16E7" w:rsidRPr="005A7FEB">
        <w:rPr>
          <w:rFonts w:ascii="Angsana New" w:hAnsi="Angsana New"/>
          <w:sz w:val="30"/>
          <w:szCs w:val="30"/>
          <w:u w:val="none"/>
          <w:cs/>
        </w:rPr>
        <w:t>เงินลงทุนระยะยาวอื่น</w:t>
      </w:r>
    </w:p>
    <w:p w14:paraId="1E682735" w14:textId="77777777" w:rsidR="002C16E7" w:rsidRPr="00456351" w:rsidRDefault="002C16E7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9"/>
        <w:gridCol w:w="273"/>
        <w:gridCol w:w="1083"/>
        <w:gridCol w:w="273"/>
        <w:gridCol w:w="1162"/>
        <w:gridCol w:w="274"/>
        <w:gridCol w:w="1166"/>
      </w:tblGrid>
      <w:tr w:rsidR="002C16E7" w:rsidRPr="005A7FEB" w14:paraId="77129207" w14:textId="77777777" w:rsidTr="005B1101">
        <w:tc>
          <w:tcPr>
            <w:tcW w:w="2136" w:type="pct"/>
          </w:tcPr>
          <w:p w14:paraId="1CB4E1F1" w14:textId="77777777" w:rsidR="002C16E7" w:rsidRPr="005A7FEB" w:rsidRDefault="002C16E7" w:rsidP="00B770E0">
            <w:pPr>
              <w:spacing w:line="240" w:lineRule="auto"/>
              <w:ind w:right="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624C8B2D" w14:textId="77777777" w:rsidR="002C16E7" w:rsidRPr="005A7FEB" w:rsidRDefault="002C16E7" w:rsidP="00B770E0">
            <w:pPr>
              <w:spacing w:line="240" w:lineRule="auto"/>
              <w:ind w:left="-135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D843921" w14:textId="77777777" w:rsidR="002C16E7" w:rsidRPr="005A7FEB" w:rsidRDefault="002C16E7" w:rsidP="00B770E0">
            <w:pPr>
              <w:spacing w:line="240" w:lineRule="auto"/>
              <w:ind w:left="-135" w:right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44908386" w14:textId="77777777" w:rsidR="002C16E7" w:rsidRPr="005A7FEB" w:rsidRDefault="002C16E7" w:rsidP="00B770E0">
            <w:pPr>
              <w:spacing w:line="240" w:lineRule="auto"/>
              <w:ind w:left="-135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712" w:rsidRPr="005A7FEB" w14:paraId="7338993A" w14:textId="77777777" w:rsidTr="005B1101">
        <w:trPr>
          <w:trHeight w:hRule="exact" w:val="403"/>
          <w:tblHeader/>
        </w:trPr>
        <w:tc>
          <w:tcPr>
            <w:tcW w:w="2136" w:type="pct"/>
            <w:vAlign w:val="center"/>
          </w:tcPr>
          <w:p w14:paraId="1E791B65" w14:textId="77777777" w:rsidR="001D3712" w:rsidRPr="005A7FEB" w:rsidRDefault="001D3712" w:rsidP="001D3712">
            <w:pPr>
              <w:spacing w:line="240" w:lineRule="auto"/>
              <w:ind w:right="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71CA71E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5C466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1143F0EF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7EBBCA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5C466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14:paraId="76F732B5" w14:textId="77777777" w:rsidR="001D3712" w:rsidRPr="005A7FEB" w:rsidRDefault="001D3712" w:rsidP="001D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0461538D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5C466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14:paraId="24CEFD33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D4511D" w14:textId="77777777" w:rsidR="001D3712" w:rsidRPr="005A7FEB" w:rsidRDefault="001D3712" w:rsidP="001D3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5C466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2079A7DA" w14:textId="77777777" w:rsidTr="005B1101">
        <w:trPr>
          <w:trHeight w:hRule="exact" w:val="403"/>
        </w:trPr>
        <w:tc>
          <w:tcPr>
            <w:tcW w:w="2136" w:type="pct"/>
            <w:vAlign w:val="center"/>
          </w:tcPr>
          <w:p w14:paraId="5D5B4226" w14:textId="77777777" w:rsidR="00385D7B" w:rsidRPr="005A7FEB" w:rsidRDefault="00385D7B" w:rsidP="00385D7B">
            <w:pPr>
              <w:spacing w:line="240" w:lineRule="auto"/>
              <w:ind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4" w:type="pct"/>
            <w:gridSpan w:val="7"/>
            <w:vAlign w:val="center"/>
          </w:tcPr>
          <w:p w14:paraId="1105A438" w14:textId="77777777" w:rsidR="00385D7B" w:rsidRPr="005A7FEB" w:rsidRDefault="00385D7B" w:rsidP="00385D7B">
            <w:pPr>
              <w:spacing w:line="240" w:lineRule="auto"/>
              <w:ind w:right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D7B" w:rsidRPr="005A7FEB" w14:paraId="5C909504" w14:textId="77777777" w:rsidTr="005B1101">
        <w:trPr>
          <w:trHeight w:hRule="exact" w:val="403"/>
        </w:trPr>
        <w:tc>
          <w:tcPr>
            <w:tcW w:w="2136" w:type="pct"/>
          </w:tcPr>
          <w:p w14:paraId="76290FD0" w14:textId="77777777" w:rsidR="00385D7B" w:rsidRPr="005A7FEB" w:rsidRDefault="00385D7B" w:rsidP="00385D7B">
            <w:pPr>
              <w:spacing w:line="240" w:lineRule="auto"/>
              <w:ind w:right="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2" w:type="pct"/>
            <w:vAlign w:val="center"/>
          </w:tcPr>
          <w:p w14:paraId="2050928E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4E130BF4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4BBE7C96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65BE6460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center"/>
          </w:tcPr>
          <w:p w14:paraId="541DA791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10B246B6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224F7036" w14:textId="77777777" w:rsidR="00385D7B" w:rsidRPr="005A7FEB" w:rsidRDefault="00385D7B" w:rsidP="00385D7B">
            <w:pPr>
              <w:tabs>
                <w:tab w:val="decimal" w:pos="86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EF3" w:rsidRPr="005A7FEB" w14:paraId="14DB0BE4" w14:textId="77777777" w:rsidTr="005B1101">
        <w:trPr>
          <w:trHeight w:hRule="exact" w:val="403"/>
        </w:trPr>
        <w:tc>
          <w:tcPr>
            <w:tcW w:w="2136" w:type="pct"/>
          </w:tcPr>
          <w:p w14:paraId="31B1ACA5" w14:textId="77777777" w:rsidR="00A16EF3" w:rsidRPr="005A7FEB" w:rsidRDefault="00A16EF3" w:rsidP="00A16EF3">
            <w:pPr>
              <w:spacing w:line="240" w:lineRule="auto"/>
              <w:ind w:right="9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582" w:type="pct"/>
            <w:vAlign w:val="center"/>
          </w:tcPr>
          <w:p w14:paraId="083908E4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29,785</w:t>
            </w:r>
          </w:p>
        </w:tc>
        <w:tc>
          <w:tcPr>
            <w:tcW w:w="147" w:type="pct"/>
            <w:vAlign w:val="center"/>
          </w:tcPr>
          <w:p w14:paraId="0F16C93B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78328AF6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38,721</w:t>
            </w:r>
          </w:p>
        </w:tc>
        <w:tc>
          <w:tcPr>
            <w:tcW w:w="147" w:type="pct"/>
            <w:vAlign w:val="center"/>
          </w:tcPr>
          <w:p w14:paraId="4609F7DA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center"/>
          </w:tcPr>
          <w:p w14:paraId="07764309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29,785</w:t>
            </w:r>
          </w:p>
        </w:tc>
        <w:tc>
          <w:tcPr>
            <w:tcW w:w="148" w:type="pct"/>
            <w:vAlign w:val="center"/>
          </w:tcPr>
          <w:p w14:paraId="5EF665C4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2DAB0491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38,721</w:t>
            </w:r>
          </w:p>
        </w:tc>
      </w:tr>
      <w:tr w:rsidR="00A16EF3" w:rsidRPr="005A7FEB" w14:paraId="5C71AE64" w14:textId="77777777" w:rsidTr="005B1101">
        <w:trPr>
          <w:trHeight w:hRule="exact" w:val="403"/>
        </w:trPr>
        <w:tc>
          <w:tcPr>
            <w:tcW w:w="2136" w:type="pct"/>
          </w:tcPr>
          <w:p w14:paraId="3263DBCE" w14:textId="77777777" w:rsidR="00A16EF3" w:rsidRPr="005A7FEB" w:rsidRDefault="00A16EF3" w:rsidP="00A16EF3">
            <w:pPr>
              <w:spacing w:line="240" w:lineRule="auto"/>
              <w:ind w:right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44D98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147" w:type="pct"/>
            <w:vAlign w:val="center"/>
          </w:tcPr>
          <w:p w14:paraId="26519F4E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593A12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38,721</w:t>
            </w:r>
          </w:p>
        </w:tc>
        <w:tc>
          <w:tcPr>
            <w:tcW w:w="147" w:type="pct"/>
            <w:vAlign w:val="center"/>
          </w:tcPr>
          <w:p w14:paraId="0E158A00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BE416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148" w:type="pct"/>
            <w:vAlign w:val="center"/>
          </w:tcPr>
          <w:p w14:paraId="3F4A01C6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2E46C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38,721</w:t>
            </w:r>
          </w:p>
        </w:tc>
      </w:tr>
    </w:tbl>
    <w:p w14:paraId="103C2426" w14:textId="77777777" w:rsidR="00F43098" w:rsidRPr="00456351" w:rsidRDefault="00F4309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E4375E8" w14:textId="77777777" w:rsidR="002C16E7" w:rsidRPr="005A7FEB" w:rsidRDefault="002C16E7" w:rsidP="001D3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A7FEB">
        <w:rPr>
          <w:rFonts w:ascii="Angsana New" w:hAnsi="Angsana New"/>
          <w:sz w:val="30"/>
          <w:szCs w:val="30"/>
        </w:rPr>
        <w:t xml:space="preserve">31 </w:t>
      </w:r>
      <w:r w:rsidRPr="005A7FEB">
        <w:rPr>
          <w:rFonts w:ascii="Angsana New" w:hAnsi="Angsana New"/>
          <w:sz w:val="30"/>
          <w:szCs w:val="30"/>
          <w:cs/>
        </w:rPr>
        <w:t>ธันวาคม ของตราสารทุนที่อยู่ในความต้องการของตลาดมีดังนี้</w:t>
      </w:r>
    </w:p>
    <w:p w14:paraId="2D0F36A6" w14:textId="77777777" w:rsidR="002C16E7" w:rsidRPr="00456351" w:rsidRDefault="002C16E7" w:rsidP="00B770E0">
      <w:pPr>
        <w:tabs>
          <w:tab w:val="clear" w:pos="454"/>
          <w:tab w:val="left" w:pos="540"/>
        </w:tabs>
        <w:spacing w:line="240" w:lineRule="auto"/>
        <w:ind w:left="540" w:hanging="90"/>
        <w:textAlignment w:val="top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70"/>
        <w:gridCol w:w="270"/>
        <w:gridCol w:w="1170"/>
      </w:tblGrid>
      <w:tr w:rsidR="002C16E7" w:rsidRPr="005A7FEB" w14:paraId="095A5092" w14:textId="77777777" w:rsidTr="005B1101">
        <w:tc>
          <w:tcPr>
            <w:tcW w:w="3960" w:type="dxa"/>
          </w:tcPr>
          <w:p w14:paraId="3BB05167" w14:textId="77777777" w:rsidR="002C16E7" w:rsidRPr="005A7FEB" w:rsidRDefault="002C16E7" w:rsidP="00B770E0">
            <w:pPr>
              <w:spacing w:line="240" w:lineRule="auto"/>
              <w:ind w:left="540"/>
              <w:textAlignment w:val="top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2FA0C0" w14:textId="77777777" w:rsidR="002C16E7" w:rsidRPr="005A7FEB" w:rsidRDefault="002C16E7" w:rsidP="00B770E0">
            <w:pPr>
              <w:spacing w:line="240" w:lineRule="auto"/>
              <w:ind w:left="540"/>
              <w:textAlignment w:val="top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36D8C4" w14:textId="77777777" w:rsidR="002C16E7" w:rsidRPr="005A7FEB" w:rsidRDefault="002C16E7" w:rsidP="00B770E0">
            <w:pPr>
              <w:spacing w:line="240" w:lineRule="auto"/>
              <w:ind w:left="540"/>
              <w:textAlignment w:val="top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F26AA25" w14:textId="77777777" w:rsidR="002C16E7" w:rsidRPr="005A7FEB" w:rsidRDefault="002C16E7" w:rsidP="000377A0">
            <w:pPr>
              <w:spacing w:line="240" w:lineRule="auto"/>
              <w:ind w:left="-135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646C77" w:rsidRPr="005A7FEB" w14:paraId="535D2861" w14:textId="77777777" w:rsidTr="005B1101">
        <w:tc>
          <w:tcPr>
            <w:tcW w:w="3960" w:type="dxa"/>
          </w:tcPr>
          <w:p w14:paraId="68D19FB8" w14:textId="77777777" w:rsidR="00646C77" w:rsidRPr="005A7FEB" w:rsidRDefault="00646C77" w:rsidP="006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935E7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9C5B384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48534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6F6E2DA" w14:textId="77777777" w:rsidR="00646C77" w:rsidRPr="005A7FEB" w:rsidRDefault="00646C77" w:rsidP="006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97933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15B4F41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C2D28" w14:textId="77777777" w:rsidR="00646C77" w:rsidRPr="005A7FEB" w:rsidRDefault="00646C77" w:rsidP="00646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85D7B" w:rsidRPr="005A7FEB" w14:paraId="5F18D21F" w14:textId="77777777" w:rsidTr="005B1101">
        <w:tc>
          <w:tcPr>
            <w:tcW w:w="3960" w:type="dxa"/>
          </w:tcPr>
          <w:p w14:paraId="37E2EAB4" w14:textId="77777777" w:rsidR="00385D7B" w:rsidRPr="005A7FEB" w:rsidRDefault="00385D7B" w:rsidP="00385D7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752D096" w14:textId="77777777" w:rsidR="00385D7B" w:rsidRPr="005A7FEB" w:rsidRDefault="00385D7B" w:rsidP="00385D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5D7B" w:rsidRPr="005A7FEB" w14:paraId="579C32A7" w14:textId="77777777" w:rsidTr="005B1101">
        <w:tc>
          <w:tcPr>
            <w:tcW w:w="3960" w:type="dxa"/>
          </w:tcPr>
          <w:p w14:paraId="5641E1FA" w14:textId="77777777" w:rsidR="00385D7B" w:rsidRPr="005A7FEB" w:rsidRDefault="00385D7B" w:rsidP="00385D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14:paraId="3887112F" w14:textId="77777777" w:rsidR="00385D7B" w:rsidRPr="005A7FEB" w:rsidRDefault="00385D7B" w:rsidP="00385D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AF7FD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87C6E" w14:textId="77777777" w:rsidR="00385D7B" w:rsidRPr="005A7FEB" w:rsidRDefault="00385D7B" w:rsidP="00385D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416E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CFF04" w14:textId="77777777" w:rsidR="00385D7B" w:rsidRPr="005A7FEB" w:rsidRDefault="00385D7B" w:rsidP="00385D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FFF10" w14:textId="77777777" w:rsidR="00385D7B" w:rsidRPr="005A7FEB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8F502" w14:textId="77777777" w:rsidR="00385D7B" w:rsidRPr="005A7FEB" w:rsidRDefault="00385D7B" w:rsidP="00385D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6C77" w:rsidRPr="005A7FEB" w14:paraId="10E8F4D7" w14:textId="77777777" w:rsidTr="005B1101">
        <w:tc>
          <w:tcPr>
            <w:tcW w:w="3960" w:type="dxa"/>
          </w:tcPr>
          <w:p w14:paraId="1E502436" w14:textId="77777777" w:rsidR="00646C77" w:rsidRPr="005A7FEB" w:rsidRDefault="00646C77" w:rsidP="00646C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389E28B" w14:textId="77777777" w:rsidR="00646C77" w:rsidRPr="00646C77" w:rsidRDefault="00646C77" w:rsidP="00646C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6C77">
              <w:rPr>
                <w:rFonts w:ascii="Angsana New" w:hAnsi="Angsana New"/>
                <w:sz w:val="30"/>
                <w:szCs w:val="30"/>
              </w:rPr>
              <w:t>38,721</w:t>
            </w:r>
          </w:p>
        </w:tc>
        <w:tc>
          <w:tcPr>
            <w:tcW w:w="270" w:type="dxa"/>
          </w:tcPr>
          <w:p w14:paraId="5BC4A771" w14:textId="77777777" w:rsidR="00646C77" w:rsidRPr="005A7FEB" w:rsidRDefault="00646C77" w:rsidP="006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875B1" w14:textId="77777777" w:rsidR="00646C77" w:rsidRPr="005A7FEB" w:rsidRDefault="00646C77" w:rsidP="005B11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31,771</w:t>
            </w:r>
          </w:p>
        </w:tc>
        <w:tc>
          <w:tcPr>
            <w:tcW w:w="270" w:type="dxa"/>
          </w:tcPr>
          <w:p w14:paraId="36A7C066" w14:textId="77777777" w:rsidR="00646C77" w:rsidRPr="005A7FEB" w:rsidRDefault="00646C77" w:rsidP="006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CCC44" w14:textId="77777777" w:rsidR="00646C77" w:rsidRPr="00646C77" w:rsidRDefault="00646C77" w:rsidP="00646C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6C77">
              <w:rPr>
                <w:rFonts w:ascii="Angsana New" w:hAnsi="Angsana New"/>
                <w:sz w:val="30"/>
                <w:szCs w:val="30"/>
              </w:rPr>
              <w:t>38,721</w:t>
            </w:r>
          </w:p>
        </w:tc>
        <w:tc>
          <w:tcPr>
            <w:tcW w:w="270" w:type="dxa"/>
          </w:tcPr>
          <w:p w14:paraId="208523EC" w14:textId="77777777" w:rsidR="00646C77" w:rsidRPr="005A7FEB" w:rsidRDefault="00646C77" w:rsidP="0064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FD8B2" w14:textId="77777777" w:rsidR="00646C77" w:rsidRPr="005A7FEB" w:rsidRDefault="00646C77" w:rsidP="00C76E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31,771</w:t>
            </w:r>
          </w:p>
        </w:tc>
      </w:tr>
      <w:tr w:rsidR="00A16EF3" w:rsidRPr="005A7FEB" w14:paraId="0D870BA7" w14:textId="77777777" w:rsidTr="005B1101">
        <w:tc>
          <w:tcPr>
            <w:tcW w:w="3960" w:type="dxa"/>
          </w:tcPr>
          <w:p w14:paraId="54059D38" w14:textId="77777777" w:rsidR="00A16EF3" w:rsidRPr="005A7FEB" w:rsidRDefault="00A16EF3" w:rsidP="00A16E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D4143" w14:textId="77777777" w:rsidR="00A16EF3" w:rsidRPr="005A7FEB" w:rsidRDefault="00A16EF3" w:rsidP="00C76E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(8,936)</w:t>
            </w:r>
          </w:p>
        </w:tc>
        <w:tc>
          <w:tcPr>
            <w:tcW w:w="270" w:type="dxa"/>
          </w:tcPr>
          <w:p w14:paraId="586D91F6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5767C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  <w:tc>
          <w:tcPr>
            <w:tcW w:w="270" w:type="dxa"/>
          </w:tcPr>
          <w:p w14:paraId="611F775E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3348F6" w14:textId="77777777" w:rsidR="00A16EF3" w:rsidRPr="005A7FEB" w:rsidRDefault="00A16EF3" w:rsidP="00C76E6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(8,936)</w:t>
            </w:r>
          </w:p>
        </w:tc>
        <w:tc>
          <w:tcPr>
            <w:tcW w:w="270" w:type="dxa"/>
          </w:tcPr>
          <w:p w14:paraId="3D82C9DA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868AC8" w14:textId="77777777" w:rsidR="00A16EF3" w:rsidRPr="005A7FEB" w:rsidRDefault="00A16EF3" w:rsidP="005B11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6,950</w:t>
            </w:r>
          </w:p>
        </w:tc>
      </w:tr>
      <w:tr w:rsidR="00A16EF3" w:rsidRPr="005A7FEB" w14:paraId="5A34CD75" w14:textId="77777777" w:rsidTr="005B1101">
        <w:tc>
          <w:tcPr>
            <w:tcW w:w="3960" w:type="dxa"/>
          </w:tcPr>
          <w:p w14:paraId="10D6B5DA" w14:textId="77777777" w:rsidR="00A16EF3" w:rsidRPr="005A7FEB" w:rsidRDefault="00A16EF3" w:rsidP="00A16EF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B17CE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270" w:type="dxa"/>
          </w:tcPr>
          <w:p w14:paraId="7C9D08BB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64F867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38,721</w:t>
            </w:r>
          </w:p>
        </w:tc>
        <w:tc>
          <w:tcPr>
            <w:tcW w:w="270" w:type="dxa"/>
          </w:tcPr>
          <w:p w14:paraId="4F9A54AB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F085F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29,785</w:t>
            </w:r>
          </w:p>
        </w:tc>
        <w:tc>
          <w:tcPr>
            <w:tcW w:w="270" w:type="dxa"/>
          </w:tcPr>
          <w:p w14:paraId="4BE12610" w14:textId="77777777" w:rsidR="00A16EF3" w:rsidRPr="005A7FEB" w:rsidRDefault="00A16EF3" w:rsidP="00A16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E0FE7" w14:textId="77777777" w:rsidR="00A16EF3" w:rsidRPr="005A7FEB" w:rsidRDefault="00A16EF3" w:rsidP="00A16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38,721</w:t>
            </w:r>
          </w:p>
        </w:tc>
      </w:tr>
    </w:tbl>
    <w:p w14:paraId="36BAF8B7" w14:textId="77777777" w:rsidR="002C16E7" w:rsidRPr="005A7FEB" w:rsidRDefault="00D47AAB" w:rsidP="00CE42C9">
      <w:pPr>
        <w:rPr>
          <w:rFonts w:ascii="Angsana New" w:hAnsi="Angsana New"/>
          <w:sz w:val="30"/>
          <w:szCs w:val="30"/>
        </w:rPr>
        <w:sectPr w:rsidR="002C16E7" w:rsidRPr="005A7FEB" w:rsidSect="00B3090D">
          <w:footerReference w:type="default" r:id="rId13"/>
          <w:pgSz w:w="11907" w:h="16840" w:code="9"/>
          <w:pgMar w:top="691" w:right="927" w:bottom="576" w:left="1152" w:header="720" w:footer="720" w:gutter="0"/>
          <w:cols w:space="708"/>
          <w:docGrid w:linePitch="360"/>
        </w:sectPr>
      </w:pPr>
      <w:r w:rsidRPr="005A7FEB">
        <w:rPr>
          <w:rFonts w:ascii="Angsana New" w:hAnsi="Angsana New"/>
          <w:sz w:val="30"/>
          <w:szCs w:val="30"/>
        </w:rPr>
        <w:tab/>
      </w:r>
    </w:p>
    <w:p w14:paraId="3DE45DF2" w14:textId="77777777" w:rsidR="005D20FC" w:rsidRPr="005A7FEB" w:rsidRDefault="00F5484A" w:rsidP="007D57D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b w:val="0"/>
          <w:bCs w:val="0"/>
          <w:sz w:val="30"/>
          <w:szCs w:val="30"/>
          <w:u w:val="none"/>
          <w:cs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E5174F" w:rsidRPr="005A7FEB">
        <w:rPr>
          <w:rFonts w:ascii="Angsana New" w:hAnsi="Angsana New"/>
          <w:sz w:val="30"/>
          <w:szCs w:val="30"/>
          <w:u w:val="none"/>
        </w:rPr>
        <w:t>3</w:t>
      </w:r>
      <w:r w:rsidR="00D8445C" w:rsidRPr="005A7FEB">
        <w:rPr>
          <w:rFonts w:ascii="Angsana New" w:hAnsi="Angsana New" w:hint="cs"/>
          <w:sz w:val="30"/>
          <w:szCs w:val="30"/>
          <w:u w:val="none"/>
          <w:cs/>
        </w:rPr>
        <w:t xml:space="preserve"> </w:t>
      </w:r>
      <w:r w:rsidR="00D8445C" w:rsidRPr="005A7FEB">
        <w:rPr>
          <w:rFonts w:ascii="Angsana New" w:hAnsi="Angsana New"/>
          <w:sz w:val="30"/>
          <w:szCs w:val="30"/>
          <w:u w:val="none"/>
        </w:rPr>
        <w:tab/>
      </w:r>
      <w:r w:rsidR="005D20FC" w:rsidRPr="005A7FEB">
        <w:rPr>
          <w:rFonts w:ascii="Angsana New" w:hAnsi="Angsana New"/>
          <w:sz w:val="30"/>
          <w:szCs w:val="30"/>
          <w:u w:val="none"/>
          <w:cs/>
        </w:rPr>
        <w:t>ที่ดิน อาคารและอุปกรณ์</w:t>
      </w:r>
      <w:r w:rsidR="005D20FC" w:rsidRPr="005A7FEB">
        <w:rPr>
          <w:rFonts w:ascii="Angsana New" w:hAnsi="Angsana New"/>
          <w:sz w:val="30"/>
          <w:szCs w:val="30"/>
          <w:u w:val="none"/>
        </w:rPr>
        <w:t xml:space="preserve"> </w:t>
      </w:r>
    </w:p>
    <w:p w14:paraId="7CF4E21B" w14:textId="77777777" w:rsidR="005D20FC" w:rsidRPr="005A7FEB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3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9"/>
        <w:gridCol w:w="1082"/>
        <w:gridCol w:w="271"/>
        <w:gridCol w:w="1263"/>
        <w:gridCol w:w="271"/>
        <w:gridCol w:w="1172"/>
        <w:gridCol w:w="271"/>
        <w:gridCol w:w="1146"/>
      </w:tblGrid>
      <w:tr w:rsidR="005D20FC" w:rsidRPr="005A7FEB" w14:paraId="0BD418CD" w14:textId="77777777" w:rsidTr="00B7611F">
        <w:tc>
          <w:tcPr>
            <w:tcW w:w="833" w:type="pct"/>
          </w:tcPr>
          <w:p w14:paraId="599313CD" w14:textId="77777777" w:rsidR="005D20FC" w:rsidRPr="005A7FEB" w:rsidRDefault="005D20FC" w:rsidP="00B7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7A6B922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0FC" w:rsidRPr="005A7FEB" w14:paraId="53DEC44A" w14:textId="77777777" w:rsidTr="00A8381F">
        <w:tc>
          <w:tcPr>
            <w:tcW w:w="833" w:type="pct"/>
          </w:tcPr>
          <w:p w14:paraId="62C83089" w14:textId="77777777" w:rsidR="005D20FC" w:rsidRPr="005A7FEB" w:rsidRDefault="005D20FC" w:rsidP="00B7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4FADD3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705AB4D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F89696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59DC31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051994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57114E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E3C987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B3162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265C416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25206BB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7D21324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13531FC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0CB453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12B69C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39860D6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66BBEF0B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52CE6AA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1EA77C0D" w14:textId="77777777" w:rsidTr="00A8381F">
        <w:tc>
          <w:tcPr>
            <w:tcW w:w="833" w:type="pct"/>
          </w:tcPr>
          <w:p w14:paraId="241D1E21" w14:textId="77777777" w:rsidR="005D20FC" w:rsidRPr="005A7FEB" w:rsidRDefault="005D20FC" w:rsidP="00B7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C19AA4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A590C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DAEE95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A3BB04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EE5D08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17CE0B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EC5D65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BCF691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A4BD14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9A73D0B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FDDC30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990FE2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72E0A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4205EC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8DFB28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28D1E461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17331B3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2875123E" w14:textId="77777777" w:rsidTr="00A8381F">
        <w:tc>
          <w:tcPr>
            <w:tcW w:w="833" w:type="pct"/>
          </w:tcPr>
          <w:p w14:paraId="1A4EB041" w14:textId="77777777" w:rsidR="005D20FC" w:rsidRPr="005A7FEB" w:rsidRDefault="005D20FC" w:rsidP="00B7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7CC638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7145CC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337695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FD06FB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A5B96A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6AF5B3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04AF896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2F87C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577DB4B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2224A07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22CD55C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022C5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76C2AF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BB967B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2CD192D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14B753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16DC9CB9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17B84ADD" w14:textId="77777777" w:rsidTr="00A8381F">
        <w:tc>
          <w:tcPr>
            <w:tcW w:w="833" w:type="pct"/>
          </w:tcPr>
          <w:p w14:paraId="2E498E5F" w14:textId="77777777" w:rsidR="005D20FC" w:rsidRPr="005A7FEB" w:rsidRDefault="005D20FC" w:rsidP="00B76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6E78EA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C597D9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03384D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7BD91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143140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5651D5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324BFD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3E1995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0C380F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57370A4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5910B8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873D81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F35BE0C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7BC8CE70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1A4971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0245700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14:paraId="3CE77D2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751DA7CA" w14:textId="77777777" w:rsidTr="00A8381F">
        <w:tc>
          <w:tcPr>
            <w:tcW w:w="833" w:type="pct"/>
          </w:tcPr>
          <w:p w14:paraId="141CABAC" w14:textId="77777777" w:rsidR="005D20FC" w:rsidRPr="005A7FEB" w:rsidRDefault="005D20FC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2AF29F7B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38DCFBC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0B4408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6E1BAA0B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6575AA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503CF5C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DACE57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7CEB3BAC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75D3FF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7F6B40E3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0A54F1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70D7B3F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E1FF4A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AFA8B0E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8B57BB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3558F1D4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304228A2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D20FC" w:rsidRPr="005A7FEB" w14:paraId="79E0CC5D" w14:textId="77777777" w:rsidTr="00B7611F">
        <w:tc>
          <w:tcPr>
            <w:tcW w:w="833" w:type="pct"/>
          </w:tcPr>
          <w:p w14:paraId="0DBAE187" w14:textId="77777777" w:rsidR="005D20FC" w:rsidRPr="005A7FEB" w:rsidRDefault="005D20FC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</w:tcPr>
          <w:p w14:paraId="556AB64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0FC" w:rsidRPr="005A7FEB" w14:paraId="79CE6FC2" w14:textId="77777777" w:rsidTr="00A8381F">
        <w:tc>
          <w:tcPr>
            <w:tcW w:w="833" w:type="pct"/>
          </w:tcPr>
          <w:p w14:paraId="400CF98E" w14:textId="77777777" w:rsidR="005D20FC" w:rsidRPr="005A7FEB" w:rsidRDefault="005D20FC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4CCE9A7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2D08DE4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pct"/>
          </w:tcPr>
          <w:p w14:paraId="4844778D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05AB3EA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590669D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5FBD60DC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F39D13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681CA131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2D60D036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</w:tcPr>
          <w:p w14:paraId="7620614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3420EA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28391FB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282A3C5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58D192CF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7AF9EBA8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60D291C7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092F61FA" w14:textId="77777777" w:rsidR="005D20FC" w:rsidRPr="005A7FEB" w:rsidRDefault="005D20FC" w:rsidP="004E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C82" w:rsidRPr="005A7FEB" w14:paraId="5F473EE0" w14:textId="77777777" w:rsidTr="00A8381F">
        <w:tc>
          <w:tcPr>
            <w:tcW w:w="833" w:type="pct"/>
          </w:tcPr>
          <w:p w14:paraId="7FA271AA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</w:tcPr>
          <w:p w14:paraId="15EF8145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203EE6F2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282E9234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396,848</w:t>
            </w:r>
          </w:p>
        </w:tc>
        <w:tc>
          <w:tcPr>
            <w:tcW w:w="93" w:type="pct"/>
          </w:tcPr>
          <w:p w14:paraId="1DABA8E3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D7AD7B1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154,774</w:t>
            </w:r>
          </w:p>
        </w:tc>
        <w:tc>
          <w:tcPr>
            <w:tcW w:w="93" w:type="pct"/>
          </w:tcPr>
          <w:p w14:paraId="4CB1893A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1EA4D70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103,597</w:t>
            </w:r>
          </w:p>
        </w:tc>
        <w:tc>
          <w:tcPr>
            <w:tcW w:w="93" w:type="pct"/>
          </w:tcPr>
          <w:p w14:paraId="24A99396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88FA96D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41,772</w:t>
            </w:r>
          </w:p>
        </w:tc>
        <w:tc>
          <w:tcPr>
            <w:tcW w:w="82" w:type="pct"/>
          </w:tcPr>
          <w:p w14:paraId="5A637C75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5AA87BF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</w:tcPr>
          <w:p w14:paraId="6A266BCC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F0260E7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12,325</w:t>
            </w:r>
          </w:p>
        </w:tc>
        <w:tc>
          <w:tcPr>
            <w:tcW w:w="93" w:type="pct"/>
          </w:tcPr>
          <w:p w14:paraId="794C580E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0DAFEA3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93" w:type="pct"/>
          </w:tcPr>
          <w:p w14:paraId="6C6755E7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535782F1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851,267</w:t>
            </w:r>
          </w:p>
        </w:tc>
      </w:tr>
      <w:tr w:rsidR="00D75C82" w:rsidRPr="005A7FEB" w14:paraId="3495F2B5" w14:textId="77777777" w:rsidTr="00A8381F">
        <w:tc>
          <w:tcPr>
            <w:tcW w:w="833" w:type="pct"/>
          </w:tcPr>
          <w:p w14:paraId="4B4403B9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0B4F9CB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83BB70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5EA4BC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1,041</w:t>
            </w:r>
          </w:p>
        </w:tc>
        <w:tc>
          <w:tcPr>
            <w:tcW w:w="93" w:type="pct"/>
            <w:tcBorders>
              <w:bottom w:val="nil"/>
            </w:tcBorders>
          </w:tcPr>
          <w:p w14:paraId="386929B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357336F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93" w:type="pct"/>
            <w:tcBorders>
              <w:bottom w:val="nil"/>
            </w:tcBorders>
          </w:tcPr>
          <w:p w14:paraId="20106C8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311F9BB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5,908</w:t>
            </w:r>
          </w:p>
        </w:tc>
        <w:tc>
          <w:tcPr>
            <w:tcW w:w="93" w:type="pct"/>
            <w:tcBorders>
              <w:bottom w:val="nil"/>
            </w:tcBorders>
          </w:tcPr>
          <w:p w14:paraId="24A5387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7174BCB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82" w:type="pct"/>
            <w:tcBorders>
              <w:bottom w:val="nil"/>
            </w:tcBorders>
          </w:tcPr>
          <w:p w14:paraId="2677D5B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E4F0B1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196A9A3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29AA6C9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93" w:type="pct"/>
            <w:tcBorders>
              <w:bottom w:val="nil"/>
            </w:tcBorders>
          </w:tcPr>
          <w:p w14:paraId="0A15DE4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03FD7E2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6,625</w:t>
            </w:r>
          </w:p>
        </w:tc>
        <w:tc>
          <w:tcPr>
            <w:tcW w:w="93" w:type="pct"/>
            <w:tcBorders>
              <w:bottom w:val="nil"/>
            </w:tcBorders>
          </w:tcPr>
          <w:p w14:paraId="2EDD334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7705CCF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16,031</w:t>
            </w:r>
          </w:p>
        </w:tc>
      </w:tr>
      <w:tr w:rsidR="00D75C82" w:rsidRPr="005A7FEB" w14:paraId="77FA8E80" w14:textId="77777777" w:rsidTr="00A8381F">
        <w:tc>
          <w:tcPr>
            <w:tcW w:w="833" w:type="pct"/>
          </w:tcPr>
          <w:p w14:paraId="778CD9B3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7188A0F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193DDC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40B0D29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A8CECB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B62D35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(188)</w:t>
            </w:r>
          </w:p>
        </w:tc>
        <w:tc>
          <w:tcPr>
            <w:tcW w:w="93" w:type="pct"/>
            <w:tcBorders>
              <w:bottom w:val="nil"/>
            </w:tcBorders>
          </w:tcPr>
          <w:p w14:paraId="4953ACA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2A12F43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(3,638)</w:t>
            </w:r>
          </w:p>
        </w:tc>
        <w:tc>
          <w:tcPr>
            <w:tcW w:w="93" w:type="pct"/>
            <w:tcBorders>
              <w:bottom w:val="nil"/>
            </w:tcBorders>
          </w:tcPr>
          <w:p w14:paraId="342F6CE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A72612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(118)</w:t>
            </w:r>
          </w:p>
        </w:tc>
        <w:tc>
          <w:tcPr>
            <w:tcW w:w="82" w:type="pct"/>
            <w:tcBorders>
              <w:bottom w:val="nil"/>
            </w:tcBorders>
          </w:tcPr>
          <w:p w14:paraId="31057FE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3B08113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F88439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995D9E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4D69D1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28561B9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A6DDA6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335FA99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(3,944)</w:t>
            </w:r>
          </w:p>
        </w:tc>
      </w:tr>
      <w:tr w:rsidR="00D75C82" w:rsidRPr="005A7FEB" w14:paraId="32755338" w14:textId="77777777" w:rsidTr="00A8381F">
        <w:tc>
          <w:tcPr>
            <w:tcW w:w="833" w:type="pct"/>
          </w:tcPr>
          <w:p w14:paraId="6239B39E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5AAC9C9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B01730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71A5AEC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4,838</w:t>
            </w:r>
          </w:p>
        </w:tc>
        <w:tc>
          <w:tcPr>
            <w:tcW w:w="93" w:type="pct"/>
            <w:tcBorders>
              <w:top w:val="nil"/>
            </w:tcBorders>
          </w:tcPr>
          <w:p w14:paraId="7C2ED1B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2B30805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93" w:type="pct"/>
            <w:tcBorders>
              <w:top w:val="nil"/>
            </w:tcBorders>
          </w:tcPr>
          <w:p w14:paraId="7EB89D9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0B8279B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784C6B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2BC719E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82" w:type="pct"/>
            <w:tcBorders>
              <w:top w:val="nil"/>
            </w:tcBorders>
          </w:tcPr>
          <w:p w14:paraId="103A06E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1D272D5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030384F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391135E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93" w:type="pct"/>
            <w:tcBorders>
              <w:top w:val="nil"/>
            </w:tcBorders>
          </w:tcPr>
          <w:p w14:paraId="644D928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0EFBD51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(6,337)</w:t>
            </w:r>
          </w:p>
        </w:tc>
        <w:tc>
          <w:tcPr>
            <w:tcW w:w="93" w:type="pct"/>
            <w:tcBorders>
              <w:top w:val="nil"/>
            </w:tcBorders>
          </w:tcPr>
          <w:p w14:paraId="6E2B5B4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10589C6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5C82" w:rsidRPr="005A7FEB" w14:paraId="454BA5F2" w14:textId="77777777" w:rsidTr="00A8381F">
        <w:tc>
          <w:tcPr>
            <w:tcW w:w="833" w:type="pct"/>
          </w:tcPr>
          <w:p w14:paraId="5A065479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FE38A9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748742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519D104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18737C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0B73DD6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7700B76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7188596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6DAE22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6622668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</w:tcPr>
          <w:p w14:paraId="50C5298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6D6247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042951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255E90B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37E26B8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444434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9D6EDB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5569576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C82" w:rsidRPr="005A7FEB" w14:paraId="7F068A12" w14:textId="77777777" w:rsidTr="00A8381F">
        <w:tc>
          <w:tcPr>
            <w:tcW w:w="833" w:type="pct"/>
          </w:tcPr>
          <w:p w14:paraId="022A1B58" w14:textId="77777777" w:rsidR="00D75C82" w:rsidRPr="005A7FEB" w:rsidRDefault="00D75C82" w:rsidP="00B76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</w:tcPr>
          <w:p w14:paraId="2467BE0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3AF31D0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BAE067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402,727</w:t>
            </w:r>
          </w:p>
        </w:tc>
        <w:tc>
          <w:tcPr>
            <w:tcW w:w="93" w:type="pct"/>
          </w:tcPr>
          <w:p w14:paraId="7E39CF8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0ADC3E66" w14:textId="77777777" w:rsidR="00D75C82" w:rsidRPr="00F62D90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D90">
              <w:rPr>
                <w:rFonts w:ascii="Angsana New" w:hAnsi="Angsana New"/>
                <w:b/>
                <w:bCs/>
                <w:sz w:val="30"/>
                <w:szCs w:val="30"/>
              </w:rPr>
              <w:t>156,817</w:t>
            </w:r>
          </w:p>
        </w:tc>
        <w:tc>
          <w:tcPr>
            <w:tcW w:w="93" w:type="pct"/>
          </w:tcPr>
          <w:p w14:paraId="3E52915E" w14:textId="77777777" w:rsidR="00D75C82" w:rsidRPr="00F62D90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09F937A" w14:textId="77777777" w:rsidR="00D75C82" w:rsidRPr="00F62D90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105,867</w:t>
            </w:r>
          </w:p>
        </w:tc>
        <w:tc>
          <w:tcPr>
            <w:tcW w:w="93" w:type="pct"/>
          </w:tcPr>
          <w:p w14:paraId="04E95803" w14:textId="77777777" w:rsidR="00D75C82" w:rsidRPr="00F62D90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06E21069" w14:textId="77777777" w:rsidR="00D75C82" w:rsidRPr="00F62D90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42,445</w:t>
            </w:r>
          </w:p>
        </w:tc>
        <w:tc>
          <w:tcPr>
            <w:tcW w:w="82" w:type="pct"/>
          </w:tcPr>
          <w:p w14:paraId="299C364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8DB7A8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</w:tcPr>
          <w:p w14:paraId="46F92BB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00F0A0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13,259</w:t>
            </w:r>
          </w:p>
        </w:tc>
        <w:tc>
          <w:tcPr>
            <w:tcW w:w="93" w:type="pct"/>
          </w:tcPr>
          <w:p w14:paraId="3C00CD1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05C8D2A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2,214</w:t>
            </w:r>
          </w:p>
        </w:tc>
        <w:tc>
          <w:tcPr>
            <w:tcW w:w="93" w:type="pct"/>
          </w:tcPr>
          <w:p w14:paraId="0447499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3DDDBF7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863,354</w:t>
            </w:r>
          </w:p>
        </w:tc>
      </w:tr>
      <w:tr w:rsidR="00A8381F" w:rsidRPr="005A7FEB" w14:paraId="38CEE057" w14:textId="77777777" w:rsidTr="00A8381F">
        <w:tc>
          <w:tcPr>
            <w:tcW w:w="833" w:type="pct"/>
          </w:tcPr>
          <w:p w14:paraId="38EBD8F0" w14:textId="77777777" w:rsidR="00A8381F" w:rsidRPr="005A7FEB" w:rsidRDefault="00A8381F" w:rsidP="00A8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  <w:shd w:val="clear" w:color="auto" w:fill="auto"/>
          </w:tcPr>
          <w:p w14:paraId="4AEE4787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323AE5CD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  <w:shd w:val="clear" w:color="auto" w:fill="auto"/>
          </w:tcPr>
          <w:p w14:paraId="188EC88F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93" w:type="pct"/>
            <w:tcBorders>
              <w:bottom w:val="nil"/>
            </w:tcBorders>
          </w:tcPr>
          <w:p w14:paraId="38B0DCAF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  <w:shd w:val="clear" w:color="auto" w:fill="auto"/>
          </w:tcPr>
          <w:p w14:paraId="740EEB08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23BA8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B5B7A5A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7F71D6FD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16,628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D519155" w14:textId="77777777" w:rsidR="00A8381F" w:rsidRPr="00C23BA8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  <w:shd w:val="clear" w:color="auto" w:fill="auto"/>
          </w:tcPr>
          <w:p w14:paraId="4D415999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82" w:type="pct"/>
            <w:tcBorders>
              <w:bottom w:val="nil"/>
            </w:tcBorders>
          </w:tcPr>
          <w:p w14:paraId="5F1715C0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13AA586B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090EC968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  <w:shd w:val="clear" w:color="auto" w:fill="auto"/>
          </w:tcPr>
          <w:p w14:paraId="175147AB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371708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707B5250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611C10C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  <w:shd w:val="clear" w:color="auto" w:fill="auto"/>
          </w:tcPr>
          <w:p w14:paraId="3227B81C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A043A4">
              <w:rPr>
                <w:rFonts w:ascii="Angsana New" w:hAnsi="Angsana New"/>
                <w:sz w:val="30"/>
                <w:szCs w:val="30"/>
              </w:rPr>
              <w:t>21,584</w:t>
            </w:r>
          </w:p>
        </w:tc>
      </w:tr>
      <w:tr w:rsidR="00A8381F" w:rsidRPr="005A7FEB" w14:paraId="33A7F3E3" w14:textId="77777777" w:rsidTr="00A8381F">
        <w:tc>
          <w:tcPr>
            <w:tcW w:w="833" w:type="pct"/>
            <w:tcBorders>
              <w:bottom w:val="nil"/>
            </w:tcBorders>
          </w:tcPr>
          <w:p w14:paraId="73813F19" w14:textId="77777777" w:rsidR="00A8381F" w:rsidRPr="005A7FEB" w:rsidRDefault="00A8381F" w:rsidP="00A8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  <w:shd w:val="clear" w:color="auto" w:fill="auto"/>
          </w:tcPr>
          <w:p w14:paraId="405E8596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0537ADBA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  <w:shd w:val="clear" w:color="auto" w:fill="auto"/>
          </w:tcPr>
          <w:p w14:paraId="44107111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5CE715E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  <w:shd w:val="clear" w:color="auto" w:fill="auto"/>
          </w:tcPr>
          <w:p w14:paraId="1BDFF4F9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(676)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9C5B56B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30CDB638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(2,819)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5ED44EFE" w14:textId="77777777" w:rsidR="00A8381F" w:rsidRPr="00C23BA8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  <w:shd w:val="clear" w:color="auto" w:fill="auto"/>
          </w:tcPr>
          <w:p w14:paraId="11E75F83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(23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7447D404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029D9CD6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396691F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  <w:shd w:val="clear" w:color="auto" w:fill="auto"/>
          </w:tcPr>
          <w:p w14:paraId="6C4BD0FC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9D34BB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  <w:shd w:val="clear" w:color="auto" w:fill="auto"/>
          </w:tcPr>
          <w:p w14:paraId="30FCB40A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6993AFC2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  <w:shd w:val="clear" w:color="auto" w:fill="auto"/>
          </w:tcPr>
          <w:p w14:paraId="61CA944B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(3,729)</w:t>
            </w:r>
          </w:p>
        </w:tc>
      </w:tr>
      <w:tr w:rsidR="00A8381F" w:rsidRPr="005A7FEB" w14:paraId="212DE090" w14:textId="77777777" w:rsidTr="00A8381F">
        <w:tc>
          <w:tcPr>
            <w:tcW w:w="833" w:type="pct"/>
            <w:tcBorders>
              <w:bottom w:val="nil"/>
            </w:tcBorders>
          </w:tcPr>
          <w:p w14:paraId="4D4421DB" w14:textId="77777777" w:rsidR="00A8381F" w:rsidRPr="005A7FEB" w:rsidRDefault="00A8381F" w:rsidP="00A8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3B8F5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5A6B6625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A7CCB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D27268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7BC086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23BA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019585C3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93C57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0ECCBFC9" w14:textId="77777777" w:rsidR="00A8381F" w:rsidRPr="00C23BA8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6295B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73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BCD6FC3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54E4D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04D9BE3D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3CA9B" w14:textId="77777777" w:rsidR="00A8381F" w:rsidRPr="00192A3F" w:rsidRDefault="00A8381F" w:rsidP="00A8381F">
            <w:pPr>
              <w:pStyle w:val="3"/>
              <w:tabs>
                <w:tab w:val="clear" w:pos="360"/>
                <w:tab w:val="clear" w:pos="720"/>
                <w:tab w:val="decimal" w:pos="10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2A3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6068BB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ED8A1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sz w:val="30"/>
                <w:szCs w:val="30"/>
                <w:lang w:val="en-US"/>
              </w:rPr>
              <w:t>(3,951)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58E9545B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5605EC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381F" w:rsidRPr="005A7FEB" w14:paraId="4475F921" w14:textId="77777777" w:rsidTr="00A8381F">
        <w:tc>
          <w:tcPr>
            <w:tcW w:w="833" w:type="pct"/>
            <w:tcBorders>
              <w:top w:val="nil"/>
              <w:bottom w:val="nil"/>
            </w:tcBorders>
          </w:tcPr>
          <w:p w14:paraId="780CC622" w14:textId="77777777" w:rsidR="00A8381F" w:rsidRPr="005A7FEB" w:rsidRDefault="00A8381F" w:rsidP="00A8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9EDAE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26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06BFF246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148A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50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326B2F1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CC53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</w:rPr>
              <w:t>157,895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0FCA60E6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41BBD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121,005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6CD906BC" w14:textId="77777777" w:rsidR="00A8381F" w:rsidRPr="00C23BA8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5BC6" w14:textId="77777777" w:rsidR="00A8381F" w:rsidRPr="00C23BA8" w:rsidRDefault="00A8381F" w:rsidP="00A8381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42,729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FA18FF9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D2384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2A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5CE8538C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FE78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1042EEA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8A15E" w14:textId="77777777" w:rsidR="00A8381F" w:rsidRPr="005A7FEB" w:rsidRDefault="00A8381F" w:rsidP="00A8381F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2CA3959A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EF191" w14:textId="77777777" w:rsidR="00A8381F" w:rsidRPr="005A7FEB" w:rsidRDefault="00A8381F" w:rsidP="00A8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BA8">
              <w:rPr>
                <w:rFonts w:ascii="Angsana New" w:hAnsi="Angsana New"/>
                <w:b/>
                <w:bCs/>
                <w:sz w:val="30"/>
                <w:szCs w:val="30"/>
              </w:rPr>
              <w:t>881,209</w:t>
            </w:r>
          </w:p>
        </w:tc>
      </w:tr>
    </w:tbl>
    <w:p w14:paraId="7CE33C54" w14:textId="77777777" w:rsidR="005D20FC" w:rsidRPr="005A7FEB" w:rsidRDefault="007D57DC" w:rsidP="005D20FC">
      <w:pPr>
        <w:spacing w:line="240" w:lineRule="auto"/>
        <w:rPr>
          <w:rFonts w:ascii="Angsana New" w:hAnsi="Angsana New"/>
          <w:sz w:val="2"/>
          <w:szCs w:val="2"/>
        </w:rPr>
      </w:pPr>
      <w:r w:rsidRPr="005A7FEB">
        <w:rPr>
          <w:rFonts w:ascii="Angsana New" w:hAnsi="Angsana New"/>
          <w:sz w:val="26"/>
          <w:szCs w:val="26"/>
        </w:rPr>
        <w:br w:type="page"/>
      </w:r>
    </w:p>
    <w:tbl>
      <w:tblPr>
        <w:tblW w:w="14581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992"/>
        <w:gridCol w:w="268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62"/>
        <w:gridCol w:w="9"/>
        <w:gridCol w:w="1263"/>
        <w:gridCol w:w="271"/>
        <w:gridCol w:w="1131"/>
        <w:gridCol w:w="41"/>
        <w:gridCol w:w="260"/>
        <w:gridCol w:w="12"/>
        <w:gridCol w:w="1152"/>
      </w:tblGrid>
      <w:tr w:rsidR="005D20FC" w:rsidRPr="005A7FEB" w14:paraId="6A221350" w14:textId="77777777" w:rsidTr="001D46DB">
        <w:tc>
          <w:tcPr>
            <w:tcW w:w="833" w:type="pct"/>
          </w:tcPr>
          <w:p w14:paraId="348E5E7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20"/>
          </w:tcPr>
          <w:p w14:paraId="54CA260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20FC" w:rsidRPr="005A7FEB" w14:paraId="4096175E" w14:textId="77777777" w:rsidTr="001D46DB">
        <w:tc>
          <w:tcPr>
            <w:tcW w:w="833" w:type="pct"/>
          </w:tcPr>
          <w:p w14:paraId="384BE16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2139B4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539426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0B5E93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DC10E3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24A498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6F30D0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54737E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83896DF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E00CFD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5031407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840B2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gridSpan w:val="2"/>
          </w:tcPr>
          <w:p w14:paraId="40AB8CF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04AA38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A6FA7A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487F0A4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  <w:gridSpan w:val="2"/>
          </w:tcPr>
          <w:p w14:paraId="4CB94AF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14:paraId="7B7E8A8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626A6099" w14:textId="77777777" w:rsidTr="001D46DB">
        <w:tc>
          <w:tcPr>
            <w:tcW w:w="833" w:type="pct"/>
          </w:tcPr>
          <w:p w14:paraId="590B4A6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1319E9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79EE766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61FD8E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ED1974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9A6160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3A8C996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D4A69A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AC4875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0899DC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0A76AE8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12B66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gridSpan w:val="2"/>
          </w:tcPr>
          <w:p w14:paraId="16EC7832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8CBC36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C14D4F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163B9DB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  <w:gridSpan w:val="2"/>
          </w:tcPr>
          <w:p w14:paraId="081E4AF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14:paraId="0D2F15F7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37DFFE76" w14:textId="77777777" w:rsidTr="001D46DB">
        <w:tc>
          <w:tcPr>
            <w:tcW w:w="833" w:type="pct"/>
          </w:tcPr>
          <w:p w14:paraId="2608AC7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5CC433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83C735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221DE4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859CFA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880A69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A83D60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EB6CF5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63C2B2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D50FB2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06C085B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2D5FF2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gridSpan w:val="2"/>
          </w:tcPr>
          <w:p w14:paraId="06A9DD2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D94CE52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0BBF46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159B3037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  <w:gridSpan w:val="2"/>
          </w:tcPr>
          <w:p w14:paraId="7D9574EF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14:paraId="69B3F58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3F0C6CD6" w14:textId="77777777" w:rsidTr="001D46DB">
        <w:trPr>
          <w:trHeight w:val="344"/>
        </w:trPr>
        <w:tc>
          <w:tcPr>
            <w:tcW w:w="833" w:type="pct"/>
          </w:tcPr>
          <w:p w14:paraId="2731BF5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A8681F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533AE66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AB67392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47C6CD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467AAC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080E684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BC28405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4F77B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3AFFD9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71A09BD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986747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gridSpan w:val="2"/>
          </w:tcPr>
          <w:p w14:paraId="762F0DCF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631C5D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3E7EDA7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238EC9A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  <w:gridSpan w:val="2"/>
          </w:tcPr>
          <w:p w14:paraId="37DB437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pct"/>
          </w:tcPr>
          <w:p w14:paraId="71B81BB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0FC" w:rsidRPr="005A7FEB" w14:paraId="3540647F" w14:textId="77777777" w:rsidTr="001D46DB">
        <w:tc>
          <w:tcPr>
            <w:tcW w:w="833" w:type="pct"/>
          </w:tcPr>
          <w:p w14:paraId="5AB8257B" w14:textId="77777777" w:rsidR="005D20FC" w:rsidRPr="005A7FEB" w:rsidRDefault="005D20FC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582D46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</w:tcPr>
          <w:p w14:paraId="671C0CE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A28A3D5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4422040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800B49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7E1BF17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10B7DC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0E53ECC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5A6C31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199839C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FED719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  <w:gridSpan w:val="2"/>
          </w:tcPr>
          <w:p w14:paraId="532C8A92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ECCEAA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6535D9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  <w:gridSpan w:val="2"/>
          </w:tcPr>
          <w:p w14:paraId="073B3292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  <w:gridSpan w:val="2"/>
          </w:tcPr>
          <w:p w14:paraId="050FB90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</w:tcPr>
          <w:p w14:paraId="473AC91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D20FC" w:rsidRPr="005A7FEB" w14:paraId="79673109" w14:textId="77777777" w:rsidTr="001D46DB">
        <w:tc>
          <w:tcPr>
            <w:tcW w:w="833" w:type="pct"/>
          </w:tcPr>
          <w:p w14:paraId="025C3561" w14:textId="77777777" w:rsidR="005D20FC" w:rsidRPr="005A7FEB" w:rsidRDefault="005D20FC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20"/>
          </w:tcPr>
          <w:p w14:paraId="26788A87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B56" w:rsidRPr="005A7FEB" w14:paraId="05965625" w14:textId="77777777" w:rsidTr="001D46DB">
        <w:tc>
          <w:tcPr>
            <w:tcW w:w="833" w:type="pct"/>
          </w:tcPr>
          <w:p w14:paraId="06D12EDE" w14:textId="77777777" w:rsidR="005D20FC" w:rsidRPr="005A7FEB" w:rsidRDefault="005D20FC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F80F87"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21FFB339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98B4A8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FB6049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4D9F00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7D98BE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D96E44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36813DF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CF44CE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C8F50CD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511BAAA1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D6DBA88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" w:type="pct"/>
          </w:tcPr>
          <w:p w14:paraId="6599B74A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</w:tcPr>
          <w:p w14:paraId="55198173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880460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531CAA6B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" w:type="pct"/>
            <w:gridSpan w:val="2"/>
          </w:tcPr>
          <w:p w14:paraId="0DC2B905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</w:tcPr>
          <w:p w14:paraId="0240A8BF" w14:textId="77777777" w:rsidR="005D20FC" w:rsidRPr="005A7FEB" w:rsidRDefault="005D20F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C82" w:rsidRPr="005A7FEB" w14:paraId="29E8D904" w14:textId="77777777" w:rsidTr="00C6553C">
        <w:tc>
          <w:tcPr>
            <w:tcW w:w="833" w:type="pct"/>
            <w:vAlign w:val="bottom"/>
          </w:tcPr>
          <w:p w14:paraId="73738A1B" w14:textId="77777777" w:rsidR="00D75C82" w:rsidRPr="005A7FEB" w:rsidRDefault="00D75C82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vAlign w:val="bottom"/>
          </w:tcPr>
          <w:p w14:paraId="32861547" w14:textId="77777777" w:rsidR="00D75C82" w:rsidRPr="00D75C82" w:rsidRDefault="00D75C82" w:rsidP="00C6553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5CEB0980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3FD862FE" w14:textId="77777777" w:rsidR="00D75C82" w:rsidRPr="00D75C82" w:rsidRDefault="00D75C82" w:rsidP="00C6553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170,590</w:t>
            </w:r>
          </w:p>
        </w:tc>
        <w:tc>
          <w:tcPr>
            <w:tcW w:w="93" w:type="pct"/>
            <w:vAlign w:val="bottom"/>
          </w:tcPr>
          <w:p w14:paraId="6B5A8EE6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0C290B96" w14:textId="77777777" w:rsidR="00D75C82" w:rsidRPr="00D75C82" w:rsidRDefault="00D75C82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138,785</w:t>
            </w:r>
          </w:p>
        </w:tc>
        <w:tc>
          <w:tcPr>
            <w:tcW w:w="93" w:type="pct"/>
            <w:vAlign w:val="bottom"/>
          </w:tcPr>
          <w:p w14:paraId="1DAE410D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102551B" w14:textId="77777777" w:rsidR="00D75C82" w:rsidRPr="00C6553C" w:rsidRDefault="00D75C82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85,698</w:t>
            </w:r>
          </w:p>
        </w:tc>
        <w:tc>
          <w:tcPr>
            <w:tcW w:w="93" w:type="pct"/>
            <w:vAlign w:val="bottom"/>
          </w:tcPr>
          <w:p w14:paraId="1187CE4B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201D2CA" w14:textId="77777777" w:rsidR="00D75C82" w:rsidRPr="00D75C82" w:rsidRDefault="00D75C82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29,088</w:t>
            </w:r>
          </w:p>
        </w:tc>
        <w:tc>
          <w:tcPr>
            <w:tcW w:w="81" w:type="pct"/>
            <w:vAlign w:val="bottom"/>
          </w:tcPr>
          <w:p w14:paraId="3B00440F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43FC187" w14:textId="77777777" w:rsidR="00D75C82" w:rsidRPr="00D75C82" w:rsidRDefault="00D75C82" w:rsidP="00431006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14,601</w:t>
            </w:r>
          </w:p>
        </w:tc>
        <w:tc>
          <w:tcPr>
            <w:tcW w:w="90" w:type="pct"/>
            <w:vAlign w:val="bottom"/>
          </w:tcPr>
          <w:p w14:paraId="6CF015DB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51836D24" w14:textId="77777777" w:rsidR="00D75C82" w:rsidRPr="00D75C82" w:rsidRDefault="00D75C82" w:rsidP="00237D51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9,658</w:t>
            </w:r>
          </w:p>
        </w:tc>
        <w:tc>
          <w:tcPr>
            <w:tcW w:w="93" w:type="pct"/>
            <w:vAlign w:val="bottom"/>
          </w:tcPr>
          <w:p w14:paraId="39FEDE36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019F992F" w14:textId="77777777" w:rsidR="00D75C82" w:rsidRPr="00D75C82" w:rsidRDefault="00D75C82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vAlign w:val="bottom"/>
          </w:tcPr>
          <w:p w14:paraId="62C45233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20925C3A" w14:textId="77777777" w:rsidR="00D75C82" w:rsidRPr="00D75C82" w:rsidRDefault="00D75C82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448,420</w:t>
            </w:r>
          </w:p>
        </w:tc>
      </w:tr>
      <w:tr w:rsidR="00D75C82" w:rsidRPr="005A7FEB" w14:paraId="3FB7D626" w14:textId="77777777" w:rsidTr="00C6553C">
        <w:tc>
          <w:tcPr>
            <w:tcW w:w="833" w:type="pct"/>
            <w:vAlign w:val="bottom"/>
          </w:tcPr>
          <w:p w14:paraId="64DA2DEA" w14:textId="77777777" w:rsidR="00D75C82" w:rsidRPr="005A7FEB" w:rsidRDefault="00D75C82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21206471" w14:textId="77777777" w:rsidR="00D75C82" w:rsidRPr="00F774E2" w:rsidRDefault="00D75C82" w:rsidP="00C6553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74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72BA153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67CDF5B0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21,122</w:t>
            </w:r>
          </w:p>
        </w:tc>
        <w:tc>
          <w:tcPr>
            <w:tcW w:w="93" w:type="pct"/>
            <w:vAlign w:val="bottom"/>
          </w:tcPr>
          <w:p w14:paraId="63575F0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29E5F75F" w14:textId="77777777" w:rsidR="00D75C82" w:rsidRPr="005A7FEB" w:rsidRDefault="00D75C82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4,610</w:t>
            </w:r>
          </w:p>
        </w:tc>
        <w:tc>
          <w:tcPr>
            <w:tcW w:w="93" w:type="pct"/>
            <w:vAlign w:val="bottom"/>
          </w:tcPr>
          <w:p w14:paraId="764FD13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6F197BA0" w14:textId="77777777" w:rsidR="00D75C82" w:rsidRPr="00C6553C" w:rsidRDefault="00D75C82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10,269</w:t>
            </w:r>
          </w:p>
        </w:tc>
        <w:tc>
          <w:tcPr>
            <w:tcW w:w="93" w:type="pct"/>
            <w:vAlign w:val="bottom"/>
          </w:tcPr>
          <w:p w14:paraId="3FA88AC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FE00207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3,397</w:t>
            </w:r>
          </w:p>
        </w:tc>
        <w:tc>
          <w:tcPr>
            <w:tcW w:w="81" w:type="pct"/>
            <w:vAlign w:val="bottom"/>
          </w:tcPr>
          <w:p w14:paraId="0FBAA04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5A4C168" w14:textId="77777777" w:rsidR="00D75C82" w:rsidRPr="005A7FEB" w:rsidRDefault="00D75C82" w:rsidP="00431006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90" w:type="pct"/>
            <w:vAlign w:val="bottom"/>
          </w:tcPr>
          <w:p w14:paraId="1C9C69E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37989D50" w14:textId="77777777" w:rsidR="00D75C82" w:rsidRPr="005A7FEB" w:rsidRDefault="00D75C82" w:rsidP="00237D51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1,186</w:t>
            </w:r>
          </w:p>
        </w:tc>
        <w:tc>
          <w:tcPr>
            <w:tcW w:w="93" w:type="pct"/>
            <w:vAlign w:val="bottom"/>
          </w:tcPr>
          <w:p w14:paraId="74D7D55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172024D4" w14:textId="77777777" w:rsidR="00D75C82" w:rsidRPr="005A7FEB" w:rsidRDefault="00D75C82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vAlign w:val="bottom"/>
          </w:tcPr>
          <w:p w14:paraId="473191B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53B0C664" w14:textId="77777777" w:rsidR="00D75C82" w:rsidRPr="005A7FEB" w:rsidRDefault="00D75C82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40,611</w:t>
            </w:r>
          </w:p>
        </w:tc>
      </w:tr>
      <w:tr w:rsidR="00D75C82" w:rsidRPr="005A7FEB" w14:paraId="2EAFD3C2" w14:textId="77777777" w:rsidTr="00C6553C">
        <w:tc>
          <w:tcPr>
            <w:tcW w:w="833" w:type="pct"/>
            <w:vAlign w:val="bottom"/>
          </w:tcPr>
          <w:p w14:paraId="0A9F5842" w14:textId="77777777" w:rsidR="00D75C82" w:rsidRPr="005A7FEB" w:rsidRDefault="00D75C82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1E099766" w14:textId="77777777" w:rsidR="00D75C82" w:rsidRPr="00F774E2" w:rsidRDefault="00D75C82" w:rsidP="00C6553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74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7101D91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6EF2AB5C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6EA4DE6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45F62576" w14:textId="77777777" w:rsidR="00D75C82" w:rsidRPr="005A7FEB" w:rsidRDefault="00D75C82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93" w:type="pct"/>
            <w:vAlign w:val="bottom"/>
          </w:tcPr>
          <w:p w14:paraId="0F07F15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3EC174E9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(3,307)</w:t>
            </w:r>
          </w:p>
        </w:tc>
        <w:tc>
          <w:tcPr>
            <w:tcW w:w="93" w:type="pct"/>
            <w:vAlign w:val="bottom"/>
          </w:tcPr>
          <w:p w14:paraId="1EAEE93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7366D6D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(102)</w:t>
            </w:r>
          </w:p>
        </w:tc>
        <w:tc>
          <w:tcPr>
            <w:tcW w:w="81" w:type="pct"/>
            <w:vAlign w:val="bottom"/>
          </w:tcPr>
          <w:p w14:paraId="3E10C52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2467C80D" w14:textId="77777777" w:rsidR="00D75C82" w:rsidRPr="005A7FEB" w:rsidRDefault="00D75C82" w:rsidP="00431006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0" w:type="pct"/>
            <w:vAlign w:val="bottom"/>
          </w:tcPr>
          <w:p w14:paraId="3C72699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0C4ADCDF" w14:textId="77777777" w:rsidR="00D75C82" w:rsidRPr="005A7FEB" w:rsidRDefault="00D75C82" w:rsidP="00237D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2F07FDE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60A444CF" w14:textId="77777777" w:rsidR="00D75C82" w:rsidRPr="005A7FEB" w:rsidRDefault="00D75C82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vAlign w:val="bottom"/>
          </w:tcPr>
          <w:p w14:paraId="18F0946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vAlign w:val="bottom"/>
          </w:tcPr>
          <w:p w14:paraId="607975FA" w14:textId="77777777" w:rsidR="00D75C82" w:rsidRPr="005A7FEB" w:rsidRDefault="00D75C82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(3,596)</w:t>
            </w:r>
          </w:p>
        </w:tc>
      </w:tr>
      <w:tr w:rsidR="00D75C82" w:rsidRPr="005A7FEB" w14:paraId="1706312D" w14:textId="77777777" w:rsidTr="00C6553C">
        <w:tc>
          <w:tcPr>
            <w:tcW w:w="833" w:type="pct"/>
            <w:vAlign w:val="bottom"/>
          </w:tcPr>
          <w:p w14:paraId="2A5B8E72" w14:textId="77777777" w:rsidR="00D75C82" w:rsidRPr="005A7FEB" w:rsidRDefault="00D75C82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bottom"/>
          </w:tcPr>
          <w:p w14:paraId="1574848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vAlign w:val="bottom"/>
          </w:tcPr>
          <w:p w14:paraId="320C219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1671070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09267BD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2469D61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B46711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286E5A0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2C81698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BB9705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141700A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51812B6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636C2B9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</w:tcBorders>
            <w:vAlign w:val="bottom"/>
          </w:tcPr>
          <w:p w14:paraId="47D06F9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25678E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A692FD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" w:type="pct"/>
            <w:gridSpan w:val="2"/>
            <w:vAlign w:val="bottom"/>
          </w:tcPr>
          <w:p w14:paraId="605C9FC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vAlign w:val="bottom"/>
          </w:tcPr>
          <w:p w14:paraId="5C6B2F6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C82" w:rsidRPr="005A7FEB" w14:paraId="79567DCB" w14:textId="77777777" w:rsidTr="00C6553C">
        <w:tc>
          <w:tcPr>
            <w:tcW w:w="833" w:type="pct"/>
            <w:vAlign w:val="bottom"/>
          </w:tcPr>
          <w:p w14:paraId="63994C02" w14:textId="77777777" w:rsidR="00D75C82" w:rsidRPr="005A7FEB" w:rsidRDefault="00D75C82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  <w:vAlign w:val="bottom"/>
          </w:tcPr>
          <w:p w14:paraId="0B05DF91" w14:textId="77777777" w:rsidR="00D75C82" w:rsidRPr="00C6553C" w:rsidRDefault="00D75C82" w:rsidP="00C6553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7B5E744C" w14:textId="77777777" w:rsidR="00D75C82" w:rsidRPr="00F62D90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71A07168" w14:textId="77777777" w:rsidR="00D75C82" w:rsidRPr="00C6553C" w:rsidRDefault="00D75C82" w:rsidP="00C6553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191,712</w:t>
            </w:r>
          </w:p>
        </w:tc>
        <w:tc>
          <w:tcPr>
            <w:tcW w:w="93" w:type="pct"/>
            <w:vAlign w:val="bottom"/>
          </w:tcPr>
          <w:p w14:paraId="332B8EE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291611F4" w14:textId="77777777" w:rsidR="00D75C82" w:rsidRPr="005A7FEB" w:rsidRDefault="00D75C82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143,208</w:t>
            </w:r>
          </w:p>
        </w:tc>
        <w:tc>
          <w:tcPr>
            <w:tcW w:w="93" w:type="pct"/>
            <w:vAlign w:val="bottom"/>
          </w:tcPr>
          <w:p w14:paraId="4EBB95E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D72BE13" w14:textId="77777777" w:rsidR="00D75C82" w:rsidRPr="00C6553C" w:rsidRDefault="00D75C82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92,660</w:t>
            </w:r>
          </w:p>
        </w:tc>
        <w:tc>
          <w:tcPr>
            <w:tcW w:w="93" w:type="pct"/>
            <w:vAlign w:val="bottom"/>
          </w:tcPr>
          <w:p w14:paraId="05F29BB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74DB4BF" w14:textId="77777777" w:rsidR="00D75C82" w:rsidRPr="005A7FEB" w:rsidRDefault="00D75C82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32,383</w:t>
            </w:r>
          </w:p>
        </w:tc>
        <w:tc>
          <w:tcPr>
            <w:tcW w:w="81" w:type="pct"/>
            <w:vAlign w:val="bottom"/>
          </w:tcPr>
          <w:p w14:paraId="0B1BCC5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47C08D7" w14:textId="77777777" w:rsidR="00D75C82" w:rsidRPr="005A7FEB" w:rsidRDefault="00D75C82" w:rsidP="00431006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14,628</w:t>
            </w:r>
          </w:p>
        </w:tc>
        <w:tc>
          <w:tcPr>
            <w:tcW w:w="90" w:type="pct"/>
            <w:vAlign w:val="bottom"/>
          </w:tcPr>
          <w:p w14:paraId="656C000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7B49601B" w14:textId="77777777" w:rsidR="00D75C82" w:rsidRPr="005A7FEB" w:rsidRDefault="00D75C82" w:rsidP="00237D51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10,844</w:t>
            </w:r>
          </w:p>
        </w:tc>
        <w:tc>
          <w:tcPr>
            <w:tcW w:w="93" w:type="pct"/>
            <w:vAlign w:val="bottom"/>
          </w:tcPr>
          <w:p w14:paraId="48F8F70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12298DE7" w14:textId="77777777" w:rsidR="00D75C82" w:rsidRPr="00237D51" w:rsidRDefault="00D75C82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vAlign w:val="bottom"/>
          </w:tcPr>
          <w:p w14:paraId="5F359FE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27441140" w14:textId="77777777" w:rsidR="00D75C82" w:rsidRPr="00237D51" w:rsidRDefault="00D75C82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</w:rPr>
              <w:t>485,435</w:t>
            </w:r>
          </w:p>
        </w:tc>
      </w:tr>
      <w:tr w:rsidR="009443B0" w:rsidRPr="005A7FEB" w14:paraId="12A12F85" w14:textId="77777777" w:rsidTr="00C6553C">
        <w:tc>
          <w:tcPr>
            <w:tcW w:w="833" w:type="pct"/>
            <w:vAlign w:val="bottom"/>
          </w:tcPr>
          <w:p w14:paraId="0624C1C5" w14:textId="77777777" w:rsidR="009443B0" w:rsidRPr="005A7FEB" w:rsidRDefault="009443B0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4B2A6122" w14:textId="77777777" w:rsidR="009443B0" w:rsidRPr="001322B4" w:rsidRDefault="009443B0" w:rsidP="00C6553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2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vAlign w:val="bottom"/>
          </w:tcPr>
          <w:p w14:paraId="33DD2287" w14:textId="77777777" w:rsidR="009443B0" w:rsidRPr="00F62D90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45827254" w14:textId="77777777" w:rsidR="009443B0" w:rsidRPr="00AE404B" w:rsidRDefault="009443B0" w:rsidP="00C6553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4B">
              <w:rPr>
                <w:rFonts w:ascii="Angsana New" w:hAnsi="Angsana New"/>
                <w:sz w:val="30"/>
                <w:szCs w:val="30"/>
                <w:lang w:val="en-US"/>
              </w:rPr>
              <w:t>21,775</w:t>
            </w:r>
          </w:p>
        </w:tc>
        <w:tc>
          <w:tcPr>
            <w:tcW w:w="93" w:type="pct"/>
            <w:vAlign w:val="bottom"/>
          </w:tcPr>
          <w:p w14:paraId="3868DFD3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2A5F7D4B" w14:textId="77777777" w:rsidR="009443B0" w:rsidRPr="00C6553C" w:rsidRDefault="009443B0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6553C"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  <w:tc>
          <w:tcPr>
            <w:tcW w:w="93" w:type="pct"/>
            <w:vAlign w:val="bottom"/>
          </w:tcPr>
          <w:p w14:paraId="2C565F58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894762F" w14:textId="77777777" w:rsidR="009443B0" w:rsidRPr="00C6553C" w:rsidRDefault="009443B0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11,784</w:t>
            </w:r>
          </w:p>
        </w:tc>
        <w:tc>
          <w:tcPr>
            <w:tcW w:w="93" w:type="pct"/>
            <w:vAlign w:val="bottom"/>
          </w:tcPr>
          <w:p w14:paraId="428699ED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0CC036C" w14:textId="77777777" w:rsidR="009443B0" w:rsidRPr="00C6553C" w:rsidRDefault="009443B0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3,342</w:t>
            </w:r>
          </w:p>
        </w:tc>
        <w:tc>
          <w:tcPr>
            <w:tcW w:w="81" w:type="pct"/>
            <w:vAlign w:val="bottom"/>
          </w:tcPr>
          <w:p w14:paraId="6DAC1668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7DE47B41" w14:textId="77777777" w:rsidR="009443B0" w:rsidRPr="00431006" w:rsidRDefault="009443B0" w:rsidP="00431006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100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90" w:type="pct"/>
            <w:vAlign w:val="bottom"/>
          </w:tcPr>
          <w:p w14:paraId="415966F9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1DD029C3" w14:textId="77777777" w:rsidR="009443B0" w:rsidRPr="00237D51" w:rsidRDefault="009443B0" w:rsidP="00237D51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05661E" w:rsidRPr="00237D5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93" w:type="pct"/>
            <w:vAlign w:val="bottom"/>
          </w:tcPr>
          <w:p w14:paraId="55DEE65F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63389DC1" w14:textId="77777777" w:rsidR="009443B0" w:rsidRPr="005A7FEB" w:rsidRDefault="009443B0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vAlign w:val="bottom"/>
          </w:tcPr>
          <w:p w14:paraId="0E08EDC0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vAlign w:val="bottom"/>
          </w:tcPr>
          <w:p w14:paraId="0795A32A" w14:textId="77777777" w:rsidR="009443B0" w:rsidRPr="005A7FEB" w:rsidRDefault="009443B0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A043A4">
              <w:rPr>
                <w:rFonts w:ascii="Angsana New" w:hAnsi="Angsana New"/>
                <w:sz w:val="30"/>
                <w:szCs w:val="30"/>
              </w:rPr>
              <w:t>42,01</w:t>
            </w:r>
            <w:r w:rsidR="00A043A4" w:rsidRPr="00A043A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43B0" w:rsidRPr="005A7FEB" w14:paraId="78468C5B" w14:textId="77777777" w:rsidTr="00C6553C">
        <w:tc>
          <w:tcPr>
            <w:tcW w:w="833" w:type="pct"/>
            <w:tcBorders>
              <w:bottom w:val="nil"/>
            </w:tcBorders>
            <w:vAlign w:val="bottom"/>
          </w:tcPr>
          <w:p w14:paraId="4CA8A9B4" w14:textId="77777777" w:rsidR="009443B0" w:rsidRPr="005A7FEB" w:rsidRDefault="009443B0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7D83348E" w14:textId="77777777" w:rsidR="009443B0" w:rsidRPr="001322B4" w:rsidRDefault="009443B0" w:rsidP="00C6553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2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  <w:vAlign w:val="bottom"/>
          </w:tcPr>
          <w:p w14:paraId="2D842772" w14:textId="77777777" w:rsidR="009443B0" w:rsidRPr="00F62D90" w:rsidRDefault="009443B0" w:rsidP="009443B0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41E9FDA1" w14:textId="77777777" w:rsidR="009443B0" w:rsidRPr="00F62D90" w:rsidRDefault="009443B0" w:rsidP="00C6553C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48B3F2B0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A7224AD" w14:textId="77777777" w:rsidR="009443B0" w:rsidRPr="00C6553C" w:rsidRDefault="009443B0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6553C">
              <w:rPr>
                <w:rFonts w:ascii="Angsana New" w:hAnsi="Angsana New"/>
                <w:sz w:val="30"/>
                <w:szCs w:val="30"/>
              </w:rPr>
              <w:t>(676)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47F5D96A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3DA285CF" w14:textId="77777777" w:rsidR="009443B0" w:rsidRPr="00C6553C" w:rsidRDefault="009443B0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(2,76</w:t>
            </w:r>
            <w:r w:rsidR="00F62D90" w:rsidRPr="00C6553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1EF428EC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17D2AD98" w14:textId="77777777" w:rsidR="009443B0" w:rsidRPr="00C6553C" w:rsidRDefault="009443B0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="0005661E" w:rsidRPr="00C6553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6553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  <w:vAlign w:val="bottom"/>
          </w:tcPr>
          <w:p w14:paraId="085A5B1E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0D663889" w14:textId="77777777" w:rsidR="009443B0" w:rsidRPr="00431006" w:rsidRDefault="009443B0" w:rsidP="00431006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100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2593A0CF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2B8CF227" w14:textId="77777777" w:rsidR="009443B0" w:rsidRPr="00237D51" w:rsidRDefault="009443B0" w:rsidP="00237D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59328A8C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02FA0889" w14:textId="77777777" w:rsidR="009443B0" w:rsidRPr="005A7FEB" w:rsidRDefault="009443B0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tcBorders>
              <w:bottom w:val="nil"/>
            </w:tcBorders>
            <w:vAlign w:val="bottom"/>
          </w:tcPr>
          <w:p w14:paraId="4D2623EB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vAlign w:val="bottom"/>
          </w:tcPr>
          <w:p w14:paraId="4B3CD866" w14:textId="77777777" w:rsidR="009443B0" w:rsidRPr="005A7FEB" w:rsidRDefault="009443B0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(3,61</w:t>
            </w:r>
            <w:r w:rsidR="00A043A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43B0" w:rsidRPr="005A7FEB" w14:paraId="02E215C3" w14:textId="77777777" w:rsidTr="00C6553C"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14:paraId="45836DF4" w14:textId="77777777" w:rsidR="009443B0" w:rsidRPr="005A7FEB" w:rsidRDefault="009443B0" w:rsidP="001D4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FCE2" w14:textId="77777777" w:rsidR="009443B0" w:rsidRPr="005A7FEB" w:rsidRDefault="009443B0" w:rsidP="00C6553C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3F7B62BD" w14:textId="77777777" w:rsidR="009443B0" w:rsidRPr="00F62D90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7B111" w14:textId="77777777" w:rsidR="009443B0" w:rsidRPr="00F62D90" w:rsidRDefault="009443B0" w:rsidP="00C6553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2D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213,48</w:t>
            </w:r>
            <w:r w:rsidR="00F62D90" w:rsidRPr="00F62D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1FA0D329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19AA4" w14:textId="77777777" w:rsidR="009443B0" w:rsidRPr="005A7FEB" w:rsidRDefault="009443B0" w:rsidP="00C6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146,738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3F26821C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A41D1" w14:textId="77777777" w:rsidR="009443B0" w:rsidRPr="005A7FEB" w:rsidRDefault="009443B0" w:rsidP="00C6553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,67</w:t>
            </w:r>
            <w:r w:rsidR="00F62D9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789BBA00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925B" w14:textId="77777777" w:rsidR="009443B0" w:rsidRPr="005A7FEB" w:rsidRDefault="009443B0" w:rsidP="00C6553C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35,5</w:t>
            </w:r>
            <w:r w:rsidR="000566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81" w:type="pct"/>
            <w:tcBorders>
              <w:top w:val="nil"/>
              <w:bottom w:val="nil"/>
            </w:tcBorders>
            <w:vAlign w:val="bottom"/>
          </w:tcPr>
          <w:p w14:paraId="4D6A6661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66F5C" w14:textId="77777777" w:rsidR="009443B0" w:rsidRPr="005A7FEB" w:rsidRDefault="009443B0" w:rsidP="00431006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14,649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744AC0E9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79617" w14:textId="77777777" w:rsidR="009443B0" w:rsidRPr="005A7FEB" w:rsidRDefault="009443B0" w:rsidP="00237D51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11,73</w:t>
            </w:r>
            <w:r w:rsidR="000566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53A5DC7A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125C" w14:textId="77777777" w:rsidR="009443B0" w:rsidRPr="00237D51" w:rsidRDefault="009443B0" w:rsidP="00237D51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3" w:type="pct"/>
            <w:gridSpan w:val="2"/>
            <w:tcBorders>
              <w:top w:val="nil"/>
              <w:bottom w:val="nil"/>
            </w:tcBorders>
            <w:vAlign w:val="bottom"/>
          </w:tcPr>
          <w:p w14:paraId="59B50553" w14:textId="77777777" w:rsidR="009443B0" w:rsidRPr="005A7FEB" w:rsidRDefault="009443B0" w:rsidP="00944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A19F2" w14:textId="77777777" w:rsidR="009443B0" w:rsidRPr="00237D51" w:rsidRDefault="009443B0" w:rsidP="0023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</w:rPr>
              <w:t>523,83</w:t>
            </w:r>
            <w:r w:rsidR="0005661E" w:rsidRPr="00237D5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66979D6" w14:textId="77777777" w:rsidR="005D20FC" w:rsidRPr="005A7FEB" w:rsidRDefault="007D57DC" w:rsidP="001111B4">
      <w:pPr>
        <w:spacing w:line="240" w:lineRule="auto"/>
        <w:rPr>
          <w:sz w:val="2"/>
          <w:szCs w:val="2"/>
          <w:cs/>
        </w:rPr>
      </w:pPr>
      <w:r w:rsidRPr="005A7FEB">
        <w:rPr>
          <w:sz w:val="26"/>
          <w:szCs w:val="26"/>
        </w:rPr>
        <w:br w:type="page"/>
      </w:r>
    </w:p>
    <w:tbl>
      <w:tblPr>
        <w:tblW w:w="1457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5"/>
        <w:gridCol w:w="271"/>
        <w:gridCol w:w="901"/>
        <w:gridCol w:w="268"/>
        <w:gridCol w:w="1079"/>
        <w:gridCol w:w="268"/>
        <w:gridCol w:w="1082"/>
        <w:gridCol w:w="268"/>
        <w:gridCol w:w="1297"/>
        <w:gridCol w:w="236"/>
        <w:gridCol w:w="1082"/>
        <w:gridCol w:w="268"/>
        <w:gridCol w:w="1262"/>
        <w:gridCol w:w="268"/>
        <w:gridCol w:w="1172"/>
        <w:gridCol w:w="271"/>
        <w:gridCol w:w="1160"/>
      </w:tblGrid>
      <w:tr w:rsidR="005D20FC" w:rsidRPr="005A7FEB" w14:paraId="4C5849C2" w14:textId="77777777" w:rsidTr="00F50CF5">
        <w:tc>
          <w:tcPr>
            <w:tcW w:w="833" w:type="pct"/>
          </w:tcPr>
          <w:p w14:paraId="0773CFB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00F4D9E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7CE8" w:rsidRPr="005A7FEB" w14:paraId="2864FA53" w14:textId="77777777" w:rsidTr="0005661E">
        <w:tc>
          <w:tcPr>
            <w:tcW w:w="833" w:type="pct"/>
          </w:tcPr>
          <w:p w14:paraId="7212855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4B918B0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8F8FA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0386695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683CB2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91578E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67CAFDD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1782FF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AD4E5E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485B52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58835CE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28FEB8D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64C4DB3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84D9ED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34D2D37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707CC7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13B75E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0125F64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CE8" w:rsidRPr="005A7FEB" w14:paraId="3F268B0C" w14:textId="77777777" w:rsidTr="0005661E">
        <w:tc>
          <w:tcPr>
            <w:tcW w:w="833" w:type="pct"/>
          </w:tcPr>
          <w:p w14:paraId="44E40C6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BBCD75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69E402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0101BA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502407F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27105A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14F2B66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E4B717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F4DC8D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61EA05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FF936E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BB9F2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6D531DF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BE7134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ADB476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94F5EF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14FAD8B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765893AF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CE8" w:rsidRPr="005A7FEB" w14:paraId="61B0B0AB" w14:textId="77777777" w:rsidTr="0005661E">
        <w:tc>
          <w:tcPr>
            <w:tcW w:w="833" w:type="pct"/>
          </w:tcPr>
          <w:p w14:paraId="44B1298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5B939FB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9626693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F05F95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33BFDB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F8201C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298BA330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D003C2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D0FBA1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F62169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11094E5D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D0FFF6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59C6066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CF0A48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56E4228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90DBFA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F7E5A5C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5D5D5C7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CE8" w:rsidRPr="005A7FEB" w14:paraId="48E6589F" w14:textId="77777777" w:rsidTr="0005661E">
        <w:trPr>
          <w:trHeight w:val="344"/>
        </w:trPr>
        <w:tc>
          <w:tcPr>
            <w:tcW w:w="833" w:type="pct"/>
          </w:tcPr>
          <w:p w14:paraId="52768AD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28B9BB4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851F30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AE5066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3F341D9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D60519F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</w:tcPr>
          <w:p w14:paraId="03280ED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2CE0BEC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5AC30F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9DEF7C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9D45FC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6BA1B3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1327174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DB51B6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07E8BD4C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6B2CAA7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4152B6F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8" w:type="pct"/>
          </w:tcPr>
          <w:p w14:paraId="0B2FEEBC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CE8" w:rsidRPr="005A7FEB" w14:paraId="42D50ACF" w14:textId="77777777" w:rsidTr="0005661E">
        <w:tc>
          <w:tcPr>
            <w:tcW w:w="833" w:type="pct"/>
          </w:tcPr>
          <w:p w14:paraId="47E299B0" w14:textId="77777777" w:rsidR="005D20FC" w:rsidRPr="005A7FEB" w:rsidRDefault="005D20FC" w:rsidP="00FC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" w:type="pct"/>
          </w:tcPr>
          <w:p w14:paraId="5B2ECB2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D35802D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882F75D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</w:tcPr>
          <w:p w14:paraId="5358B3C1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CF4CE7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</w:tcPr>
          <w:p w14:paraId="26A0FBB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8E5E24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7626206B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B6A14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0C561D1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EA72F08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4EC435C6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84FCE0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</w:tcPr>
          <w:p w14:paraId="08A018B3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0E02DF3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334F691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</w:tcPr>
          <w:p w14:paraId="0880735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D20FC" w:rsidRPr="005A7FEB" w14:paraId="32DDB7E7" w14:textId="77777777" w:rsidTr="00F50CF5">
        <w:tc>
          <w:tcPr>
            <w:tcW w:w="833" w:type="pct"/>
          </w:tcPr>
          <w:p w14:paraId="020C8C9E" w14:textId="77777777" w:rsidR="005D20FC" w:rsidRPr="005A7FEB" w:rsidRDefault="005D20FC" w:rsidP="00FC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</w:tcPr>
          <w:p w14:paraId="367B4A4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CE8" w:rsidRPr="005A7FEB" w14:paraId="3ADDDAD9" w14:textId="77777777" w:rsidTr="0005661E">
        <w:tc>
          <w:tcPr>
            <w:tcW w:w="833" w:type="pct"/>
          </w:tcPr>
          <w:p w14:paraId="7EE4DA2D" w14:textId="77777777" w:rsidR="005D20FC" w:rsidRPr="005A7FEB" w:rsidRDefault="005D20FC" w:rsidP="00F5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1" w:type="pct"/>
            <w:tcBorders>
              <w:bottom w:val="nil"/>
            </w:tcBorders>
          </w:tcPr>
          <w:p w14:paraId="2C92F89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1D56B53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227286A0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EA36FD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F0611B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6E1D94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158EC6E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B7312ED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58A9D53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06651432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6EC46FA5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0FBF09A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5C49E78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A445754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AD6E750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3174D1F0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69A6B0E9" w14:textId="77777777" w:rsidR="005D20FC" w:rsidRPr="005A7FEB" w:rsidRDefault="005D20FC" w:rsidP="00FC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C82" w:rsidRPr="005A7FEB" w14:paraId="6969D142" w14:textId="77777777" w:rsidTr="0005661E">
        <w:tc>
          <w:tcPr>
            <w:tcW w:w="833" w:type="pct"/>
          </w:tcPr>
          <w:p w14:paraId="6C218880" w14:textId="77777777" w:rsidR="00D75C82" w:rsidRPr="005A7FEB" w:rsidRDefault="00D75C82" w:rsidP="00F5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5A7FE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5A7FE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1" w:type="pct"/>
            <w:tcBorders>
              <w:top w:val="nil"/>
              <w:bottom w:val="double" w:sz="4" w:space="0" w:color="auto"/>
            </w:tcBorders>
          </w:tcPr>
          <w:p w14:paraId="5D7E964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5C5709E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nil"/>
              <w:bottom w:val="double" w:sz="4" w:space="0" w:color="auto"/>
            </w:tcBorders>
          </w:tcPr>
          <w:p w14:paraId="122428B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226,258</w:t>
            </w:r>
          </w:p>
        </w:tc>
        <w:tc>
          <w:tcPr>
            <w:tcW w:w="92" w:type="pct"/>
            <w:tcBorders>
              <w:bottom w:val="nil"/>
            </w:tcBorders>
          </w:tcPr>
          <w:p w14:paraId="103B55C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double" w:sz="4" w:space="0" w:color="auto"/>
            </w:tcBorders>
          </w:tcPr>
          <w:p w14:paraId="4F5707A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15,989</w:t>
            </w:r>
          </w:p>
        </w:tc>
        <w:tc>
          <w:tcPr>
            <w:tcW w:w="92" w:type="pct"/>
            <w:tcBorders>
              <w:bottom w:val="nil"/>
            </w:tcBorders>
          </w:tcPr>
          <w:p w14:paraId="58CCEF9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double" w:sz="4" w:space="0" w:color="auto"/>
            </w:tcBorders>
          </w:tcPr>
          <w:p w14:paraId="490FC1C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17,899</w:t>
            </w:r>
          </w:p>
        </w:tc>
        <w:tc>
          <w:tcPr>
            <w:tcW w:w="92" w:type="pct"/>
            <w:tcBorders>
              <w:bottom w:val="nil"/>
            </w:tcBorders>
          </w:tcPr>
          <w:p w14:paraId="7C8AC8C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double" w:sz="4" w:space="0" w:color="auto"/>
            </w:tcBorders>
          </w:tcPr>
          <w:p w14:paraId="7345B5C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12,684</w:t>
            </w:r>
          </w:p>
        </w:tc>
        <w:tc>
          <w:tcPr>
            <w:tcW w:w="81" w:type="pct"/>
            <w:tcBorders>
              <w:bottom w:val="nil"/>
            </w:tcBorders>
          </w:tcPr>
          <w:p w14:paraId="545AE5A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double" w:sz="4" w:space="0" w:color="auto"/>
            </w:tcBorders>
          </w:tcPr>
          <w:p w14:paraId="3E296CE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92" w:type="pct"/>
            <w:tcBorders>
              <w:bottom w:val="nil"/>
            </w:tcBorders>
          </w:tcPr>
          <w:p w14:paraId="56445C1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double" w:sz="4" w:space="0" w:color="auto"/>
            </w:tcBorders>
          </w:tcPr>
          <w:p w14:paraId="178EE88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</w:t>
            </w:r>
          </w:p>
        </w:tc>
        <w:tc>
          <w:tcPr>
            <w:tcW w:w="92" w:type="pct"/>
            <w:tcBorders>
              <w:bottom w:val="nil"/>
            </w:tcBorders>
          </w:tcPr>
          <w:p w14:paraId="607C5A8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double" w:sz="4" w:space="0" w:color="auto"/>
            </w:tcBorders>
          </w:tcPr>
          <w:p w14:paraId="1DA9460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1,926</w:t>
            </w:r>
          </w:p>
        </w:tc>
        <w:tc>
          <w:tcPr>
            <w:tcW w:w="93" w:type="pct"/>
            <w:tcBorders>
              <w:bottom w:val="nil"/>
            </w:tcBorders>
          </w:tcPr>
          <w:p w14:paraId="01EF7C3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bottom w:val="double" w:sz="4" w:space="0" w:color="auto"/>
            </w:tcBorders>
          </w:tcPr>
          <w:p w14:paraId="5B7D1A6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402,847</w:t>
            </w:r>
          </w:p>
        </w:tc>
      </w:tr>
      <w:tr w:rsidR="00D75C82" w:rsidRPr="005A7FEB" w14:paraId="4F89505B" w14:textId="77777777" w:rsidTr="0005661E">
        <w:tc>
          <w:tcPr>
            <w:tcW w:w="833" w:type="pct"/>
          </w:tcPr>
          <w:p w14:paraId="1B8DAF8A" w14:textId="77777777" w:rsidR="00D75C82" w:rsidRPr="005A7FEB" w:rsidRDefault="00D75C82" w:rsidP="00F5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1" w:type="pct"/>
            <w:tcBorders>
              <w:top w:val="double" w:sz="4" w:space="0" w:color="auto"/>
              <w:bottom w:val="nil"/>
            </w:tcBorders>
          </w:tcPr>
          <w:p w14:paraId="2593FD7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396F071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nil"/>
            </w:tcBorders>
          </w:tcPr>
          <w:p w14:paraId="736F967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AEBDA9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nil"/>
            </w:tcBorders>
          </w:tcPr>
          <w:p w14:paraId="652D0BB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C28902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nil"/>
            </w:tcBorders>
          </w:tcPr>
          <w:p w14:paraId="0B2E117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161B78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nil"/>
            </w:tcBorders>
          </w:tcPr>
          <w:p w14:paraId="1CCAD56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2C6A2AC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nil"/>
            </w:tcBorders>
          </w:tcPr>
          <w:p w14:paraId="7FF7455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4C2C935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nil"/>
            </w:tcBorders>
          </w:tcPr>
          <w:p w14:paraId="651CE8E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11F317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nil"/>
            </w:tcBorders>
          </w:tcPr>
          <w:p w14:paraId="44B99CB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1FBED7D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bottom w:val="nil"/>
            </w:tcBorders>
          </w:tcPr>
          <w:p w14:paraId="776A995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661E" w:rsidRPr="005A7FEB" w14:paraId="0AD34CF4" w14:textId="77777777" w:rsidTr="0005661E">
        <w:tc>
          <w:tcPr>
            <w:tcW w:w="833" w:type="pct"/>
          </w:tcPr>
          <w:p w14:paraId="61DCA446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1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6896FCE0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0370095A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</w:tcPr>
          <w:p w14:paraId="7C236B5A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211,015</w:t>
            </w:r>
          </w:p>
        </w:tc>
        <w:tc>
          <w:tcPr>
            <w:tcW w:w="92" w:type="pct"/>
            <w:tcBorders>
              <w:bottom w:val="nil"/>
            </w:tcBorders>
          </w:tcPr>
          <w:p w14:paraId="75DA5B9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54F8D8D1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13,609</w:t>
            </w:r>
          </w:p>
        </w:tc>
        <w:tc>
          <w:tcPr>
            <w:tcW w:w="92" w:type="pct"/>
            <w:tcBorders>
              <w:bottom w:val="nil"/>
            </w:tcBorders>
          </w:tcPr>
          <w:p w14:paraId="69A2BAD7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22E6C00B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13,207</w:t>
            </w:r>
          </w:p>
        </w:tc>
        <w:tc>
          <w:tcPr>
            <w:tcW w:w="92" w:type="pct"/>
            <w:tcBorders>
              <w:bottom w:val="nil"/>
            </w:tcBorders>
          </w:tcPr>
          <w:p w14:paraId="09623C1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18A80CE2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10,062</w:t>
            </w:r>
          </w:p>
        </w:tc>
        <w:tc>
          <w:tcPr>
            <w:tcW w:w="81" w:type="pct"/>
            <w:tcBorders>
              <w:bottom w:val="nil"/>
            </w:tcBorders>
          </w:tcPr>
          <w:p w14:paraId="0202FB5E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477200A4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92" w:type="pct"/>
            <w:tcBorders>
              <w:bottom w:val="nil"/>
            </w:tcBorders>
          </w:tcPr>
          <w:p w14:paraId="7B8F75F5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49AD3BCD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2,415</w:t>
            </w:r>
          </w:p>
        </w:tc>
        <w:tc>
          <w:tcPr>
            <w:tcW w:w="92" w:type="pct"/>
            <w:tcBorders>
              <w:bottom w:val="nil"/>
            </w:tcBorders>
          </w:tcPr>
          <w:p w14:paraId="15DC14CC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14:paraId="37168A1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2,214</w:t>
            </w:r>
          </w:p>
        </w:tc>
        <w:tc>
          <w:tcPr>
            <w:tcW w:w="93" w:type="pct"/>
            <w:tcBorders>
              <w:bottom w:val="nil"/>
            </w:tcBorders>
          </w:tcPr>
          <w:p w14:paraId="76BD3041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52F136E2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377,919</w:t>
            </w:r>
          </w:p>
        </w:tc>
      </w:tr>
      <w:tr w:rsidR="0005661E" w:rsidRPr="005A7FEB" w14:paraId="494E6912" w14:textId="77777777" w:rsidTr="0005661E">
        <w:tc>
          <w:tcPr>
            <w:tcW w:w="833" w:type="pct"/>
            <w:tcBorders>
              <w:top w:val="nil"/>
              <w:bottom w:val="nil"/>
            </w:tcBorders>
          </w:tcPr>
          <w:p w14:paraId="673BDFBD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</w:tcPr>
          <w:p w14:paraId="7F035137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D4F98FA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14:paraId="31AC7B2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0FE245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70C52A3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6F28A67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31B47141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19,328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2698A4D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55EB94F2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49BDF42F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174D9AF9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73F0B84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68A97E40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95D3909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</w:tcPr>
          <w:p w14:paraId="1861FBAB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2008A1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bottom w:val="double" w:sz="4" w:space="0" w:color="auto"/>
            </w:tcBorders>
          </w:tcPr>
          <w:p w14:paraId="69BE6C52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769A">
              <w:rPr>
                <w:rFonts w:ascii="Angsana New" w:hAnsi="Angsana New"/>
                <w:b/>
                <w:bCs/>
                <w:sz w:val="30"/>
                <w:szCs w:val="30"/>
              </w:rPr>
              <w:t>357,376</w:t>
            </w:r>
          </w:p>
        </w:tc>
      </w:tr>
    </w:tbl>
    <w:p w14:paraId="6021BBDE" w14:textId="77777777" w:rsidR="004218FD" w:rsidRPr="00456351" w:rsidRDefault="004218FD" w:rsidP="0059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4" w:right="-25"/>
        <w:jc w:val="both"/>
        <w:rPr>
          <w:rFonts w:ascii="Angsana New" w:hAnsi="Angsana New"/>
          <w:sz w:val="24"/>
          <w:szCs w:val="24"/>
          <w:cs/>
        </w:rPr>
      </w:pPr>
    </w:p>
    <w:p w14:paraId="093115CF" w14:textId="77777777" w:rsidR="00DE31DF" w:rsidRPr="005A7FEB" w:rsidRDefault="00DE31DF" w:rsidP="00F5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14400"/>
        </w:tabs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pacing w:val="-4"/>
          <w:sz w:val="30"/>
          <w:szCs w:val="30"/>
          <w:cs/>
        </w:rPr>
        <w:t>ราคาทรัพย์สินของ</w:t>
      </w:r>
      <w:r w:rsidRPr="005A7FEB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5A7FEB">
        <w:rPr>
          <w:rFonts w:ascii="Angsana New" w:hAnsi="Angsana New"/>
          <w:spacing w:val="-4"/>
          <w:sz w:val="30"/>
          <w:szCs w:val="30"/>
          <w:cs/>
        </w:rPr>
        <w:t>ก่อนหักค่าเสื่อมราคาสะสมของอาคารและอุปกรณ์ ซึ่งได้คิดค่าเสื่อมราคาเต็มจำนวนแล้ว</w:t>
      </w:r>
      <w:r w:rsidRPr="005A7FEB">
        <w:rPr>
          <w:rFonts w:ascii="Angsana New" w:hAnsi="Angsana New"/>
          <w:spacing w:val="-4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Pr="005A7FEB">
        <w:rPr>
          <w:rFonts w:ascii="Angsana New" w:hAnsi="Angsana New"/>
          <w:spacing w:val="-4"/>
          <w:sz w:val="30"/>
          <w:szCs w:val="30"/>
        </w:rPr>
        <w:t xml:space="preserve">31 </w:t>
      </w:r>
      <w:r w:rsidRPr="005A7FE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5A7FEB">
        <w:rPr>
          <w:rFonts w:ascii="Angsana New" w:hAnsi="Angsana New"/>
          <w:spacing w:val="-4"/>
          <w:sz w:val="30"/>
          <w:szCs w:val="30"/>
        </w:rPr>
        <w:t>25</w:t>
      </w:r>
      <w:r w:rsidR="004E2F86" w:rsidRPr="005A7FEB">
        <w:rPr>
          <w:rFonts w:ascii="Angsana New" w:hAnsi="Angsana New"/>
          <w:spacing w:val="-4"/>
          <w:sz w:val="30"/>
          <w:szCs w:val="30"/>
        </w:rPr>
        <w:t>6</w:t>
      </w:r>
      <w:r w:rsidR="00D75C82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385D7B" w:rsidRPr="005A7FEB">
        <w:rPr>
          <w:rFonts w:ascii="Angsana New" w:hAnsi="Angsana New"/>
          <w:spacing w:val="-4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4"/>
          <w:sz w:val="30"/>
          <w:szCs w:val="30"/>
          <w:cs/>
        </w:rPr>
        <w:t>มีจำนวน</w:t>
      </w:r>
      <w:r w:rsidR="0074445B" w:rsidRPr="005A7FEB">
        <w:rPr>
          <w:rFonts w:ascii="Angsana New" w:hAnsi="Angsana New"/>
          <w:spacing w:val="-4"/>
          <w:sz w:val="30"/>
          <w:szCs w:val="30"/>
        </w:rPr>
        <w:t xml:space="preserve"> </w:t>
      </w:r>
      <w:r w:rsidR="007D4D1A">
        <w:rPr>
          <w:rFonts w:ascii="Angsana New" w:hAnsi="Angsana New"/>
          <w:spacing w:val="-4"/>
          <w:sz w:val="30"/>
          <w:szCs w:val="30"/>
        </w:rPr>
        <w:t>280</w:t>
      </w:r>
      <w:r w:rsidR="00AE7A04" w:rsidRPr="005A7FEB">
        <w:rPr>
          <w:rFonts w:ascii="Angsana New" w:hAnsi="Angsana New"/>
          <w:spacing w:val="-4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5A7FEB">
        <w:rPr>
          <w:rFonts w:ascii="Angsana New" w:hAnsi="Angsana New"/>
          <w:sz w:val="30"/>
          <w:szCs w:val="30"/>
          <w:cs/>
        </w:rPr>
        <w:t xml:space="preserve">บาท </w:t>
      </w:r>
      <w:r w:rsidRPr="005A7FEB">
        <w:rPr>
          <w:rFonts w:ascii="Angsana New" w:hAnsi="Angsana New"/>
          <w:i/>
          <w:iCs/>
          <w:sz w:val="30"/>
          <w:szCs w:val="30"/>
          <w:cs/>
        </w:rPr>
        <w:t>(</w:t>
      </w:r>
      <w:r w:rsidR="004E2F86" w:rsidRPr="005A7FEB">
        <w:rPr>
          <w:rFonts w:ascii="Angsana New" w:hAnsi="Angsana New"/>
          <w:i/>
          <w:iCs/>
          <w:sz w:val="30"/>
          <w:szCs w:val="30"/>
        </w:rPr>
        <w:t>256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A7FEB">
        <w:rPr>
          <w:rFonts w:ascii="Angsana New" w:hAnsi="Angsana New"/>
          <w:i/>
          <w:iCs/>
          <w:sz w:val="30"/>
          <w:szCs w:val="30"/>
        </w:rPr>
        <w:t xml:space="preserve">: 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267</w:t>
      </w:r>
      <w:r w:rsidR="00385D7B" w:rsidRPr="005A7F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B1E57BA" w14:textId="77777777" w:rsidR="00DE31DF" w:rsidRPr="00456351" w:rsidRDefault="00DE31DF" w:rsidP="009F2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p w14:paraId="161856E3" w14:textId="77777777" w:rsidR="00DE31DF" w:rsidRPr="005A7FEB" w:rsidRDefault="00DE31DF" w:rsidP="00F5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3EC9ED8D" w14:textId="77777777" w:rsidR="00662334" w:rsidRPr="00456351" w:rsidRDefault="00662334" w:rsidP="009F2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p w14:paraId="63AAFEB5" w14:textId="77777777" w:rsidR="00A91193" w:rsidRPr="005A7FEB" w:rsidRDefault="00DE31DF" w:rsidP="00F50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pacing w:val="-3"/>
          <w:sz w:val="30"/>
          <w:szCs w:val="30"/>
          <w:cs/>
        </w:rPr>
        <w:t xml:space="preserve">ณ วันที่ 31 ธันวาคม </w:t>
      </w:r>
      <w:r w:rsidR="00915AED" w:rsidRPr="005A7FEB">
        <w:rPr>
          <w:rFonts w:ascii="Angsana New" w:hAnsi="Angsana New"/>
          <w:spacing w:val="-3"/>
          <w:sz w:val="30"/>
          <w:szCs w:val="30"/>
        </w:rPr>
        <w:t>2</w:t>
      </w:r>
      <w:r w:rsidRPr="005A7FEB">
        <w:rPr>
          <w:rFonts w:ascii="Angsana New" w:hAnsi="Angsana New"/>
          <w:spacing w:val="-3"/>
          <w:sz w:val="30"/>
          <w:szCs w:val="30"/>
          <w:cs/>
        </w:rPr>
        <w:t>5</w:t>
      </w:r>
      <w:r w:rsidR="004E2F86" w:rsidRPr="005A7FEB">
        <w:rPr>
          <w:rFonts w:ascii="Angsana New" w:hAnsi="Angsana New"/>
          <w:spacing w:val="-3"/>
          <w:sz w:val="30"/>
          <w:szCs w:val="30"/>
        </w:rPr>
        <w:t>6</w:t>
      </w:r>
      <w:r w:rsidR="00D75C82">
        <w:rPr>
          <w:rFonts w:ascii="Angsana New" w:hAnsi="Angsana New" w:hint="cs"/>
          <w:spacing w:val="-3"/>
          <w:sz w:val="30"/>
          <w:szCs w:val="30"/>
          <w:cs/>
        </w:rPr>
        <w:t>2</w:t>
      </w:r>
      <w:r w:rsidR="00037F98" w:rsidRPr="005A7FEB">
        <w:rPr>
          <w:rFonts w:ascii="Angsana New" w:hAnsi="Angsana New"/>
          <w:spacing w:val="-3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3"/>
          <w:sz w:val="30"/>
          <w:szCs w:val="30"/>
          <w:cs/>
        </w:rPr>
        <w:t xml:space="preserve">ทรัพย์สินของกลุ่มบริษัทมูลค่าตามบัญชีจำนวน </w:t>
      </w:r>
      <w:r w:rsidR="00485882">
        <w:rPr>
          <w:rFonts w:ascii="Angsana New" w:hAnsi="Angsana New"/>
          <w:spacing w:val="-3"/>
          <w:sz w:val="30"/>
          <w:szCs w:val="30"/>
        </w:rPr>
        <w:t>2</w:t>
      </w:r>
      <w:r w:rsidR="00346F20">
        <w:rPr>
          <w:rFonts w:ascii="Angsana New" w:hAnsi="Angsana New"/>
          <w:spacing w:val="-3"/>
          <w:sz w:val="30"/>
          <w:szCs w:val="30"/>
        </w:rPr>
        <w:t>47</w:t>
      </w:r>
      <w:r w:rsidR="006F6C43" w:rsidRPr="005A7FEB">
        <w:rPr>
          <w:rFonts w:ascii="Angsana New" w:hAnsi="Angsana New"/>
          <w:spacing w:val="-3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3"/>
          <w:sz w:val="30"/>
          <w:szCs w:val="30"/>
          <w:cs/>
        </w:rPr>
        <w:t>ล้านบาท</w:t>
      </w:r>
      <w:r w:rsidRPr="005A7FEB">
        <w:rPr>
          <w:rFonts w:ascii="Angsana New" w:hAnsi="Angsana New"/>
          <w:spacing w:val="-3"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4E2F86" w:rsidRPr="005A7FEB">
        <w:rPr>
          <w:rFonts w:ascii="Angsana New" w:hAnsi="Angsana New"/>
          <w:i/>
          <w:iCs/>
          <w:spacing w:val="-3"/>
          <w:sz w:val="30"/>
          <w:szCs w:val="30"/>
        </w:rPr>
        <w:t>256</w:t>
      </w:r>
      <w:r w:rsidR="00D75C82">
        <w:rPr>
          <w:rFonts w:ascii="Angsana New" w:hAnsi="Angsana New" w:hint="cs"/>
          <w:i/>
          <w:iCs/>
          <w:spacing w:val="-3"/>
          <w:sz w:val="30"/>
          <w:szCs w:val="30"/>
          <w:cs/>
        </w:rPr>
        <w:t>1</w:t>
      </w:r>
      <w:r w:rsidR="00F6515A" w:rsidRPr="005A7FEB">
        <w:rPr>
          <w:rFonts w:ascii="Angsana New" w:hAnsi="Angsana New"/>
          <w:i/>
          <w:iCs/>
          <w:spacing w:val="-3"/>
          <w:sz w:val="30"/>
          <w:szCs w:val="30"/>
        </w:rPr>
        <w:t xml:space="preserve">: </w:t>
      </w:r>
      <w:r w:rsidR="004E2F86" w:rsidRPr="005A7FEB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D75C82">
        <w:rPr>
          <w:rFonts w:ascii="Angsana New" w:hAnsi="Angsana New" w:hint="cs"/>
          <w:i/>
          <w:iCs/>
          <w:spacing w:val="-3"/>
          <w:sz w:val="30"/>
          <w:szCs w:val="30"/>
          <w:cs/>
        </w:rPr>
        <w:t>71</w:t>
      </w:r>
      <w:r w:rsidRPr="005A7FEB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iCs/>
          <w:spacing w:val="-3"/>
          <w:sz w:val="30"/>
          <w:szCs w:val="30"/>
          <w:cs/>
        </w:rPr>
        <w:t>ล้านบาท)</w:t>
      </w:r>
      <w:r w:rsidRPr="005A7FEB">
        <w:rPr>
          <w:rFonts w:ascii="Angsana New" w:hAnsi="Angsana New"/>
          <w:spacing w:val="-3"/>
          <w:sz w:val="30"/>
          <w:szCs w:val="30"/>
        </w:rPr>
        <w:t xml:space="preserve"> </w:t>
      </w:r>
      <w:r w:rsidR="00C70210" w:rsidRPr="005A7FEB">
        <w:rPr>
          <w:rFonts w:ascii="Angsana New" w:hAnsi="Angsana New"/>
          <w:spacing w:val="-3"/>
          <w:sz w:val="30"/>
          <w:szCs w:val="30"/>
          <w:cs/>
        </w:rPr>
        <w:t>ได้นำไป</w:t>
      </w:r>
      <w:r w:rsidR="00C70210" w:rsidRPr="005A7FEB">
        <w:rPr>
          <w:rFonts w:ascii="Angsana New" w:hAnsi="Angsana New" w:hint="cs"/>
          <w:spacing w:val="-3"/>
          <w:sz w:val="30"/>
          <w:szCs w:val="30"/>
          <w:cs/>
        </w:rPr>
        <w:t>จดจำนองเพื่อใช้</w:t>
      </w:r>
      <w:r w:rsidRPr="005A7FEB">
        <w:rPr>
          <w:rFonts w:ascii="Angsana New" w:hAnsi="Angsana New"/>
          <w:spacing w:val="-3"/>
          <w:sz w:val="30"/>
          <w:szCs w:val="30"/>
          <w:cs/>
        </w:rPr>
        <w:t>เป็นหลักประกันเงินกู้ยืม</w:t>
      </w:r>
      <w:r w:rsidR="00FC14DE" w:rsidRPr="005A7FEB">
        <w:rPr>
          <w:rFonts w:ascii="Angsana New" w:hAnsi="Angsana New" w:hint="cs"/>
          <w:spacing w:val="-3"/>
          <w:sz w:val="30"/>
          <w:szCs w:val="30"/>
          <w:cs/>
        </w:rPr>
        <w:t>ระยะยาวจากสถาบันการเงิน</w:t>
      </w:r>
      <w:r w:rsidRPr="005A7FE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(ดูหมายเห</w:t>
      </w:r>
      <w:r w:rsidRPr="005A7FEB">
        <w:rPr>
          <w:rFonts w:ascii="Angsana New" w:hAnsi="Angsana New" w:hint="cs"/>
          <w:sz w:val="30"/>
          <w:szCs w:val="30"/>
          <w:cs/>
        </w:rPr>
        <w:t>ตุ</w:t>
      </w:r>
      <w:r w:rsidR="00FC14DE" w:rsidRPr="005A7FEB">
        <w:rPr>
          <w:rFonts w:ascii="Angsana New" w:hAnsi="Angsana New" w:hint="cs"/>
          <w:sz w:val="30"/>
          <w:szCs w:val="30"/>
          <w:cs/>
        </w:rPr>
        <w:t>ข้อ</w:t>
      </w: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6F6C43" w:rsidRPr="005A7FEB">
        <w:rPr>
          <w:rFonts w:ascii="Angsana New" w:hAnsi="Angsana New"/>
          <w:sz w:val="30"/>
          <w:szCs w:val="30"/>
        </w:rPr>
        <w:t>1</w:t>
      </w:r>
      <w:r w:rsidR="00F50CF5">
        <w:rPr>
          <w:rFonts w:ascii="Angsana New" w:hAnsi="Angsana New"/>
          <w:sz w:val="30"/>
          <w:szCs w:val="30"/>
        </w:rPr>
        <w:t>4</w:t>
      </w:r>
      <w:r w:rsidRPr="005A7FEB">
        <w:rPr>
          <w:rFonts w:ascii="Angsana New" w:hAnsi="Angsana New"/>
          <w:sz w:val="30"/>
          <w:szCs w:val="30"/>
        </w:rPr>
        <w:t>)</w:t>
      </w:r>
    </w:p>
    <w:p w14:paraId="31FA4058" w14:textId="77777777" w:rsidR="00D75C82" w:rsidRPr="00D75C82" w:rsidRDefault="00D75C82" w:rsidP="00D75C82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A91193" w:rsidRPr="005A7FEB" w14:paraId="7D025B98" w14:textId="77777777" w:rsidTr="00B43157">
        <w:tc>
          <w:tcPr>
            <w:tcW w:w="818" w:type="pct"/>
          </w:tcPr>
          <w:p w14:paraId="68833A98" w14:textId="77777777" w:rsidR="00A91193" w:rsidRPr="005A7FEB" w:rsidRDefault="00312821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A91193" w:rsidRPr="005A7FE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82" w:type="pct"/>
            <w:gridSpan w:val="17"/>
          </w:tcPr>
          <w:p w14:paraId="0D6BD621" w14:textId="77777777" w:rsidR="00A91193" w:rsidRPr="005A7FEB" w:rsidRDefault="00A91193" w:rsidP="00A9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0D5F63"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193" w:rsidRPr="005A7FEB" w14:paraId="0999AA67" w14:textId="77777777" w:rsidTr="0005661E">
        <w:tc>
          <w:tcPr>
            <w:tcW w:w="818" w:type="pct"/>
          </w:tcPr>
          <w:p w14:paraId="5E80CB7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E0B11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9B91F8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DFA77F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DA4D3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DD0760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14C653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0AD4198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E3C6A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E49C00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3E57A21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2F1D08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1DA91A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912AB1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C3AF2D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C8204C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2FD4F3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AD5729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67F505EE" w14:textId="77777777" w:rsidTr="0005661E">
        <w:tc>
          <w:tcPr>
            <w:tcW w:w="818" w:type="pct"/>
          </w:tcPr>
          <w:p w14:paraId="672AF6F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650B7B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1A4055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C6D1D1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101D05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DA1D93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517F83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39B186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03CB8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CA40F6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7CEEB01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BE6308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8DFB01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873132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1B1E2C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055EDE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4B95335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5DFDB8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1A45CBFB" w14:textId="77777777" w:rsidTr="0005661E">
        <w:tc>
          <w:tcPr>
            <w:tcW w:w="818" w:type="pct"/>
          </w:tcPr>
          <w:p w14:paraId="3DF1776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37E21C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8E3939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DA19A5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BABB67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58363B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C95730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C6B47B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AABCFD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C521F9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3592903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2B355D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F0D40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601D4F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F55220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3007A69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08E90F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85B868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1AE44C18" w14:textId="77777777" w:rsidTr="0005661E">
        <w:trPr>
          <w:trHeight w:val="344"/>
        </w:trPr>
        <w:tc>
          <w:tcPr>
            <w:tcW w:w="818" w:type="pct"/>
          </w:tcPr>
          <w:p w14:paraId="02AF203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373DB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EB8076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500E5B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E797B8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5844F3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FDFF02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D0C2B8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6EFD34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98A46A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18C657E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2718D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2F043A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661025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32A389D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6EAD1F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3985F60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633C49B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1DC58B09" w14:textId="77777777" w:rsidTr="0005661E">
        <w:tc>
          <w:tcPr>
            <w:tcW w:w="818" w:type="pct"/>
          </w:tcPr>
          <w:p w14:paraId="4347F60E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3AB75FE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7E74BE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6F57CA1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15F0A0C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B54FCF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67A31B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8D19E4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CB20C7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595290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26544F7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B79FC4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61CFD40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0719F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147CF73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925FAF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611894D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713CDA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91193" w:rsidRPr="005A7FEB" w14:paraId="7B26A12A" w14:textId="77777777" w:rsidTr="00B43157">
        <w:tc>
          <w:tcPr>
            <w:tcW w:w="818" w:type="pct"/>
          </w:tcPr>
          <w:p w14:paraId="3E73AC6A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76AA37A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193" w:rsidRPr="005A7FEB" w14:paraId="298E0AEE" w14:textId="77777777" w:rsidTr="0005661E">
        <w:tc>
          <w:tcPr>
            <w:tcW w:w="818" w:type="pct"/>
          </w:tcPr>
          <w:p w14:paraId="1401C6D1" w14:textId="77777777" w:rsidR="00A91193" w:rsidRPr="005A7FEB" w:rsidRDefault="00A91193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2334EB7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039D5C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05CBDB5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8AA3F1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64449A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4CB3B5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B0CCC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0ADBDE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45AE9D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EC982F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B14D5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3F0CAC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79F719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AD62E2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15B6A9F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BA39AB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E72149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C82" w:rsidRPr="005A7FEB" w14:paraId="5107DA91" w14:textId="77777777" w:rsidTr="0005661E">
        <w:tc>
          <w:tcPr>
            <w:tcW w:w="818" w:type="pct"/>
          </w:tcPr>
          <w:p w14:paraId="494606FB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tcBorders>
              <w:bottom w:val="nil"/>
            </w:tcBorders>
          </w:tcPr>
          <w:p w14:paraId="1E869FB4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2DA99209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5D542E59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396,848</w:t>
            </w:r>
          </w:p>
        </w:tc>
        <w:tc>
          <w:tcPr>
            <w:tcW w:w="93" w:type="pct"/>
            <w:tcBorders>
              <w:bottom w:val="nil"/>
            </w:tcBorders>
          </w:tcPr>
          <w:p w14:paraId="0182E653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5CAB767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152,623</w:t>
            </w:r>
          </w:p>
        </w:tc>
        <w:tc>
          <w:tcPr>
            <w:tcW w:w="93" w:type="pct"/>
            <w:tcBorders>
              <w:bottom w:val="nil"/>
            </w:tcBorders>
          </w:tcPr>
          <w:p w14:paraId="1CEA9535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6E6AC65D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95,934</w:t>
            </w:r>
          </w:p>
        </w:tc>
        <w:tc>
          <w:tcPr>
            <w:tcW w:w="93" w:type="pct"/>
            <w:tcBorders>
              <w:bottom w:val="nil"/>
            </w:tcBorders>
          </w:tcPr>
          <w:p w14:paraId="1148D782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32805FE2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40,620</w:t>
            </w:r>
          </w:p>
        </w:tc>
        <w:tc>
          <w:tcPr>
            <w:tcW w:w="81" w:type="pct"/>
            <w:tcBorders>
              <w:bottom w:val="nil"/>
            </w:tcBorders>
          </w:tcPr>
          <w:p w14:paraId="01EB29C9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35AEBED7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  <w:tcBorders>
              <w:bottom w:val="nil"/>
            </w:tcBorders>
          </w:tcPr>
          <w:p w14:paraId="0BDC0824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133102E1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7,387</w:t>
            </w:r>
          </w:p>
        </w:tc>
        <w:tc>
          <w:tcPr>
            <w:tcW w:w="93" w:type="pct"/>
            <w:tcBorders>
              <w:bottom w:val="nil"/>
            </w:tcBorders>
          </w:tcPr>
          <w:p w14:paraId="5A48353F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F2FA4FB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1,859</w:t>
            </w:r>
          </w:p>
        </w:tc>
        <w:tc>
          <w:tcPr>
            <w:tcW w:w="93" w:type="pct"/>
            <w:tcBorders>
              <w:bottom w:val="nil"/>
            </w:tcBorders>
          </w:tcPr>
          <w:p w14:paraId="01D8E4AA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78C8F910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835,203</w:t>
            </w:r>
          </w:p>
        </w:tc>
      </w:tr>
      <w:tr w:rsidR="00D75C82" w:rsidRPr="005A7FEB" w14:paraId="73BEEF7C" w14:textId="77777777" w:rsidTr="0005661E">
        <w:trPr>
          <w:trHeight w:val="389"/>
        </w:trPr>
        <w:tc>
          <w:tcPr>
            <w:tcW w:w="818" w:type="pct"/>
          </w:tcPr>
          <w:p w14:paraId="3558D1E8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2B7973F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D62BDE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001BDB0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1,041</w:t>
            </w:r>
          </w:p>
        </w:tc>
        <w:tc>
          <w:tcPr>
            <w:tcW w:w="93" w:type="pct"/>
            <w:tcBorders>
              <w:bottom w:val="nil"/>
            </w:tcBorders>
          </w:tcPr>
          <w:p w14:paraId="47AD5C8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0C466F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  <w:tc>
          <w:tcPr>
            <w:tcW w:w="93" w:type="pct"/>
            <w:tcBorders>
              <w:bottom w:val="nil"/>
            </w:tcBorders>
          </w:tcPr>
          <w:p w14:paraId="69AFD0F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8F1C5B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5,644</w:t>
            </w:r>
          </w:p>
        </w:tc>
        <w:tc>
          <w:tcPr>
            <w:tcW w:w="93" w:type="pct"/>
            <w:tcBorders>
              <w:bottom w:val="nil"/>
            </w:tcBorders>
          </w:tcPr>
          <w:p w14:paraId="0E3AD9B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2BF325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81" w:type="pct"/>
            <w:tcBorders>
              <w:bottom w:val="nil"/>
            </w:tcBorders>
          </w:tcPr>
          <w:p w14:paraId="7BFA62C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FAB86B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25B198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7BEF3917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2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93" w:type="pct"/>
            <w:tcBorders>
              <w:bottom w:val="nil"/>
            </w:tcBorders>
          </w:tcPr>
          <w:p w14:paraId="236E1A8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1FC582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6,625</w:t>
            </w:r>
          </w:p>
        </w:tc>
        <w:tc>
          <w:tcPr>
            <w:tcW w:w="93" w:type="pct"/>
            <w:tcBorders>
              <w:bottom w:val="nil"/>
            </w:tcBorders>
          </w:tcPr>
          <w:p w14:paraId="58CDAE7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65AB328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15,749</w:t>
            </w:r>
          </w:p>
        </w:tc>
      </w:tr>
      <w:tr w:rsidR="00D75C82" w:rsidRPr="005A7FEB" w14:paraId="1E66BCF9" w14:textId="77777777" w:rsidTr="0005661E">
        <w:tc>
          <w:tcPr>
            <w:tcW w:w="818" w:type="pct"/>
          </w:tcPr>
          <w:p w14:paraId="7EF664F3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4D8BB6B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3EC53E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C5AC5B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15EE0C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FE31FF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(188)</w:t>
            </w:r>
          </w:p>
        </w:tc>
        <w:tc>
          <w:tcPr>
            <w:tcW w:w="93" w:type="pct"/>
            <w:tcBorders>
              <w:bottom w:val="nil"/>
            </w:tcBorders>
          </w:tcPr>
          <w:p w14:paraId="174D49F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B1BC51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(3,165)</w:t>
            </w:r>
          </w:p>
        </w:tc>
        <w:tc>
          <w:tcPr>
            <w:tcW w:w="93" w:type="pct"/>
            <w:tcBorders>
              <w:bottom w:val="nil"/>
            </w:tcBorders>
          </w:tcPr>
          <w:p w14:paraId="436542A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EBAA9B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(117)</w:t>
            </w:r>
          </w:p>
        </w:tc>
        <w:tc>
          <w:tcPr>
            <w:tcW w:w="81" w:type="pct"/>
            <w:tcBorders>
              <w:bottom w:val="nil"/>
            </w:tcBorders>
          </w:tcPr>
          <w:p w14:paraId="7A0E331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DCAD02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89F1C4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4B0D135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5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FAC670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23F9FACC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81729D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3BAE079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(3,470)</w:t>
            </w:r>
          </w:p>
        </w:tc>
      </w:tr>
      <w:tr w:rsidR="00D75C82" w:rsidRPr="005A7FEB" w14:paraId="4AFE856E" w14:textId="77777777" w:rsidTr="0005661E">
        <w:tc>
          <w:tcPr>
            <w:tcW w:w="818" w:type="pct"/>
          </w:tcPr>
          <w:p w14:paraId="666C5301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64B9303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F7AB80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11F35B9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7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4,838</w:t>
            </w:r>
          </w:p>
        </w:tc>
        <w:tc>
          <w:tcPr>
            <w:tcW w:w="93" w:type="pct"/>
            <w:tcBorders>
              <w:top w:val="nil"/>
            </w:tcBorders>
          </w:tcPr>
          <w:p w14:paraId="400D37F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5628306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</w:p>
        </w:tc>
        <w:tc>
          <w:tcPr>
            <w:tcW w:w="93" w:type="pct"/>
            <w:tcBorders>
              <w:top w:val="nil"/>
            </w:tcBorders>
          </w:tcPr>
          <w:p w14:paraId="5ED6CCE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1802ED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8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5D927F7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583003D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81" w:type="pct"/>
            <w:tcBorders>
              <w:top w:val="nil"/>
            </w:tcBorders>
          </w:tcPr>
          <w:p w14:paraId="4511321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3FBC73E7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3BB737F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7EE9D5E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93" w:type="pct"/>
            <w:tcBorders>
              <w:top w:val="nil"/>
            </w:tcBorders>
          </w:tcPr>
          <w:p w14:paraId="6BC0692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4F8E831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(6,337)</w:t>
            </w:r>
          </w:p>
        </w:tc>
        <w:tc>
          <w:tcPr>
            <w:tcW w:w="93" w:type="pct"/>
            <w:tcBorders>
              <w:top w:val="nil"/>
            </w:tcBorders>
          </w:tcPr>
          <w:p w14:paraId="2947CA5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422971C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5C82" w:rsidRPr="005A7FEB" w14:paraId="209F0FAC" w14:textId="77777777" w:rsidTr="0005661E">
        <w:tc>
          <w:tcPr>
            <w:tcW w:w="818" w:type="pct"/>
          </w:tcPr>
          <w:p w14:paraId="2151B843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7169A0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91F3D5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5E81A4D9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2E9DFC0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7DDAD1F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EB6C64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54E0827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3F989F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72F6D5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" w:type="pct"/>
          </w:tcPr>
          <w:p w14:paraId="5181EEC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00B147A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2C163D2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6C344A6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2D16F28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6461E6A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ADA597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5A6873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C82" w:rsidRPr="005A7FEB" w14:paraId="7542D8DE" w14:textId="77777777" w:rsidTr="0005661E">
        <w:tc>
          <w:tcPr>
            <w:tcW w:w="818" w:type="pct"/>
          </w:tcPr>
          <w:p w14:paraId="1128EB2A" w14:textId="77777777" w:rsidR="00D75C82" w:rsidRPr="005A7FEB" w:rsidRDefault="00D75C82" w:rsidP="0034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</w:tcPr>
          <w:p w14:paraId="69D26E2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48D84AA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2CB4878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402,727</w:t>
            </w:r>
          </w:p>
        </w:tc>
        <w:tc>
          <w:tcPr>
            <w:tcW w:w="93" w:type="pct"/>
          </w:tcPr>
          <w:p w14:paraId="24C08CA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09E1B6F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154,648</w:t>
            </w:r>
          </w:p>
        </w:tc>
        <w:tc>
          <w:tcPr>
            <w:tcW w:w="93" w:type="pct"/>
          </w:tcPr>
          <w:p w14:paraId="3336089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3AF3516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98,413</w:t>
            </w:r>
          </w:p>
        </w:tc>
        <w:tc>
          <w:tcPr>
            <w:tcW w:w="93" w:type="pct"/>
          </w:tcPr>
          <w:p w14:paraId="2387CFF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2C42ED6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41,294</w:t>
            </w:r>
          </w:p>
        </w:tc>
        <w:tc>
          <w:tcPr>
            <w:tcW w:w="81" w:type="pct"/>
          </w:tcPr>
          <w:p w14:paraId="1E99A59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772554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</w:tcPr>
          <w:p w14:paraId="483EE40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2FBDD85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8,321</w:t>
            </w:r>
          </w:p>
        </w:tc>
        <w:tc>
          <w:tcPr>
            <w:tcW w:w="93" w:type="pct"/>
          </w:tcPr>
          <w:p w14:paraId="2120B97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7F774DA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2,147</w:t>
            </w:r>
          </w:p>
        </w:tc>
        <w:tc>
          <w:tcPr>
            <w:tcW w:w="93" w:type="pct"/>
          </w:tcPr>
          <w:p w14:paraId="1EEC3BC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7BDBE8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847,482</w:t>
            </w:r>
          </w:p>
        </w:tc>
      </w:tr>
      <w:tr w:rsidR="0005661E" w:rsidRPr="005A7FEB" w14:paraId="072376F2" w14:textId="77777777" w:rsidTr="0005661E">
        <w:tc>
          <w:tcPr>
            <w:tcW w:w="818" w:type="pct"/>
          </w:tcPr>
          <w:p w14:paraId="2086B3B6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6AA918B8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4262F3F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7EF6D02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93" w:type="pct"/>
            <w:tcBorders>
              <w:bottom w:val="nil"/>
            </w:tcBorders>
          </w:tcPr>
          <w:p w14:paraId="3735DFE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8DCB78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93" w:type="pct"/>
            <w:tcBorders>
              <w:bottom w:val="nil"/>
            </w:tcBorders>
          </w:tcPr>
          <w:p w14:paraId="367A935C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77402EC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15,086</w:t>
            </w:r>
          </w:p>
        </w:tc>
        <w:tc>
          <w:tcPr>
            <w:tcW w:w="93" w:type="pct"/>
            <w:tcBorders>
              <w:bottom w:val="nil"/>
            </w:tcBorders>
          </w:tcPr>
          <w:p w14:paraId="58A0CAA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B8C8932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81" w:type="pct"/>
            <w:tcBorders>
              <w:bottom w:val="nil"/>
            </w:tcBorders>
          </w:tcPr>
          <w:p w14:paraId="4978130A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E7F323D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10B70C34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595BE9A7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61F7F70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7168C85F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93" w:type="pct"/>
            <w:tcBorders>
              <w:bottom w:val="nil"/>
            </w:tcBorders>
          </w:tcPr>
          <w:p w14:paraId="5BDBD8CD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1C1906B8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20,042</w:t>
            </w:r>
          </w:p>
        </w:tc>
      </w:tr>
      <w:tr w:rsidR="0005661E" w:rsidRPr="005A7FEB" w14:paraId="59F8065C" w14:textId="77777777" w:rsidTr="0005661E">
        <w:tc>
          <w:tcPr>
            <w:tcW w:w="818" w:type="pct"/>
            <w:tcBorders>
              <w:bottom w:val="nil"/>
            </w:tcBorders>
          </w:tcPr>
          <w:p w14:paraId="7696DAEE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1459E56F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7C3884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0350B590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A5202A5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473C49A9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  <w:tc>
          <w:tcPr>
            <w:tcW w:w="93" w:type="pct"/>
            <w:tcBorders>
              <w:bottom w:val="nil"/>
            </w:tcBorders>
          </w:tcPr>
          <w:p w14:paraId="6EE2C171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C23FF38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(2,819)</w:t>
            </w:r>
          </w:p>
        </w:tc>
        <w:tc>
          <w:tcPr>
            <w:tcW w:w="93" w:type="pct"/>
            <w:tcBorders>
              <w:bottom w:val="nil"/>
            </w:tcBorders>
          </w:tcPr>
          <w:p w14:paraId="5C02C1DD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70D40FCD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(234)</w:t>
            </w:r>
          </w:p>
        </w:tc>
        <w:tc>
          <w:tcPr>
            <w:tcW w:w="81" w:type="pct"/>
            <w:tcBorders>
              <w:bottom w:val="nil"/>
            </w:tcBorders>
          </w:tcPr>
          <w:p w14:paraId="126F277B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D4A64D6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A0B46B3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5DA41C83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75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BE6C579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F32A4C6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73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4E81679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46B2F1E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(3,729)</w:t>
            </w:r>
          </w:p>
        </w:tc>
      </w:tr>
      <w:tr w:rsidR="0005661E" w:rsidRPr="005A7FEB" w14:paraId="4323FDB9" w14:textId="77777777" w:rsidTr="0005661E">
        <w:tc>
          <w:tcPr>
            <w:tcW w:w="818" w:type="pct"/>
            <w:tcBorders>
              <w:bottom w:val="nil"/>
            </w:tcBorders>
          </w:tcPr>
          <w:p w14:paraId="1B18DB87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23AA974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27AFC80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233595B1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7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9BC5CF3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2A46B237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52FBCF2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43708F5E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038E1F0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31409765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15FCC40D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1CF9EFB5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B6DA315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78163C89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81D40CB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654B6A4F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(3,951)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93A4C3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6C8B9D72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661E" w:rsidRPr="005A7FEB" w14:paraId="7AB6237C" w14:textId="77777777" w:rsidTr="0005661E">
        <w:tc>
          <w:tcPr>
            <w:tcW w:w="818" w:type="pct"/>
            <w:tcBorders>
              <w:top w:val="nil"/>
              <w:bottom w:val="nil"/>
            </w:tcBorders>
          </w:tcPr>
          <w:p w14:paraId="56C97DD8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AEDA6E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A29BBAC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0E118CB4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24F995A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52BAE1D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155,726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677E91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37448C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112,009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04D731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164631F3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41,578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1DF6E7E9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42B84B4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8EA391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5F25B1AA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8,557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41DA53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059173C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DD3F3A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26CF5329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863,795</w:t>
            </w:r>
          </w:p>
        </w:tc>
      </w:tr>
    </w:tbl>
    <w:p w14:paraId="387C32D9" w14:textId="77777777" w:rsidR="00A91193" w:rsidRPr="005A7FEB" w:rsidRDefault="00A91193" w:rsidP="00A91193">
      <w:pPr>
        <w:spacing w:line="240" w:lineRule="auto"/>
        <w:rPr>
          <w:rFonts w:ascii="Angsana New" w:hAnsi="Angsana New"/>
          <w:sz w:val="10"/>
          <w:szCs w:val="10"/>
        </w:rPr>
      </w:pPr>
      <w:r w:rsidRPr="005A7FEB">
        <w:rPr>
          <w:rFonts w:ascii="Angsana New" w:hAnsi="Angsana New"/>
          <w:sz w:val="26"/>
          <w:szCs w:val="26"/>
        </w:rPr>
        <w:br w:type="page"/>
      </w:r>
    </w:p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A91193" w:rsidRPr="005A7FEB" w14:paraId="06DE841E" w14:textId="77777777" w:rsidTr="00A0459A">
        <w:tc>
          <w:tcPr>
            <w:tcW w:w="818" w:type="pct"/>
          </w:tcPr>
          <w:p w14:paraId="0FB790C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2" w:type="pct"/>
            <w:gridSpan w:val="17"/>
          </w:tcPr>
          <w:p w14:paraId="10397231" w14:textId="77777777" w:rsidR="00A91193" w:rsidRPr="005A7FEB" w:rsidRDefault="000D5F6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193" w:rsidRPr="005A7FEB" w14:paraId="79A1F19C" w14:textId="77777777" w:rsidTr="0005661E">
        <w:tc>
          <w:tcPr>
            <w:tcW w:w="818" w:type="pct"/>
          </w:tcPr>
          <w:p w14:paraId="217F1CD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482F2F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B0062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E831B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3C86B3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AC5CAC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100740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96F2A0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8ACE67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C12A12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41BE006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12367E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6570BD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46E5D5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900E1A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1DE6D5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D162F2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71B9EA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40DC2514" w14:textId="77777777" w:rsidTr="0005661E">
        <w:tc>
          <w:tcPr>
            <w:tcW w:w="818" w:type="pct"/>
          </w:tcPr>
          <w:p w14:paraId="54BEED9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BACFCA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664EA0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8740A0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6B2956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C1958F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7377EF4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B242D8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5F32B5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CD2BB9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B745E6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A56BCF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C9BE28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34E924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84FDA2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A711B3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302E731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101E5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2033327D" w14:textId="77777777" w:rsidTr="0005661E">
        <w:tc>
          <w:tcPr>
            <w:tcW w:w="818" w:type="pct"/>
          </w:tcPr>
          <w:p w14:paraId="5887494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9132C5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99EA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EC59D2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E2B59B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01D3B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C7FEFD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322001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A6AA0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7AA19B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23A8B29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9D7CDB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FB48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1188B9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5AF47A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05D26B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50A2174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564343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3A9E13DB" w14:textId="77777777" w:rsidTr="0005661E">
        <w:trPr>
          <w:trHeight w:val="344"/>
        </w:trPr>
        <w:tc>
          <w:tcPr>
            <w:tcW w:w="818" w:type="pct"/>
          </w:tcPr>
          <w:p w14:paraId="6724B47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62BDE8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C0565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621DAA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BCE0C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ACE60B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A619F6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E2D187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109C9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F5352E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A9F19F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4B2FFB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2095FD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CAF33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865A74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5ECF91F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5C202AB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912A05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64D8B96D" w14:textId="77777777" w:rsidTr="0005661E">
        <w:tc>
          <w:tcPr>
            <w:tcW w:w="818" w:type="pct"/>
          </w:tcPr>
          <w:p w14:paraId="5D6C81C3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26BB017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6F32F93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1903A9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65241A3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50E1FF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79EC65B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D06553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77014E3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82194D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0B57599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113CD4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5FB68F6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9A768B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2669CEB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42CE56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096A6C5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2CB85C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91193" w:rsidRPr="005A7FEB" w14:paraId="274D0AD1" w14:textId="77777777" w:rsidTr="00A0459A">
        <w:tc>
          <w:tcPr>
            <w:tcW w:w="818" w:type="pct"/>
          </w:tcPr>
          <w:p w14:paraId="694E6E06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00DFDD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193" w:rsidRPr="005A7FEB" w14:paraId="058B0F38" w14:textId="77777777" w:rsidTr="0005661E">
        <w:tc>
          <w:tcPr>
            <w:tcW w:w="818" w:type="pct"/>
          </w:tcPr>
          <w:p w14:paraId="51A4CBBE" w14:textId="77777777" w:rsidR="00A91193" w:rsidRPr="005A7FEB" w:rsidRDefault="00A91193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CD05B1"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3A2918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ABE0E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DDFD91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98BCD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190A03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45FA60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471A6B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15DFE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D3C3CF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3AFBE6F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CD74DF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AD5FEB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E99057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F72E03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2511B81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CF1C4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2B7D6B5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C82" w:rsidRPr="00D75C82" w14:paraId="599293AF" w14:textId="77777777" w:rsidTr="0005661E">
        <w:tc>
          <w:tcPr>
            <w:tcW w:w="818" w:type="pct"/>
          </w:tcPr>
          <w:p w14:paraId="42D3966F" w14:textId="77777777" w:rsidR="00D75C82" w:rsidRPr="005A7FEB" w:rsidRDefault="00D75C82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</w:tcPr>
          <w:p w14:paraId="4A3EF7EA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6CB9B2CF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2B0D9122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170,590</w:t>
            </w:r>
          </w:p>
        </w:tc>
        <w:tc>
          <w:tcPr>
            <w:tcW w:w="93" w:type="pct"/>
          </w:tcPr>
          <w:p w14:paraId="4285886A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7CF13CA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137,403</w:t>
            </w:r>
          </w:p>
        </w:tc>
        <w:tc>
          <w:tcPr>
            <w:tcW w:w="93" w:type="pct"/>
          </w:tcPr>
          <w:p w14:paraId="7E36F895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DEB61EB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78,910</w:t>
            </w:r>
          </w:p>
        </w:tc>
        <w:tc>
          <w:tcPr>
            <w:tcW w:w="93" w:type="pct"/>
          </w:tcPr>
          <w:p w14:paraId="6A183C86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ED6DDCF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28,294</w:t>
            </w:r>
          </w:p>
        </w:tc>
        <w:tc>
          <w:tcPr>
            <w:tcW w:w="81" w:type="pct"/>
          </w:tcPr>
          <w:p w14:paraId="54083513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9E902CD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14,540</w:t>
            </w:r>
          </w:p>
        </w:tc>
        <w:tc>
          <w:tcPr>
            <w:tcW w:w="93" w:type="pct"/>
          </w:tcPr>
          <w:p w14:paraId="5B1D57B3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FBA5715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6,377</w:t>
            </w:r>
          </w:p>
        </w:tc>
        <w:tc>
          <w:tcPr>
            <w:tcW w:w="93" w:type="pct"/>
          </w:tcPr>
          <w:p w14:paraId="7AAB6710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1C9DD7FC" w14:textId="77777777" w:rsidR="00D75C82" w:rsidRPr="00D75C82" w:rsidRDefault="00D75C82" w:rsidP="00D75C82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C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6E73AC18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69E14D8" w14:textId="77777777" w:rsidR="00D75C82" w:rsidRPr="00D75C82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D75C82">
              <w:rPr>
                <w:rFonts w:ascii="Angsana New" w:hAnsi="Angsana New"/>
                <w:sz w:val="30"/>
                <w:szCs w:val="30"/>
              </w:rPr>
              <w:t>436,114</w:t>
            </w:r>
          </w:p>
        </w:tc>
      </w:tr>
      <w:tr w:rsidR="00D75C82" w:rsidRPr="005A7FEB" w14:paraId="35566353" w14:textId="77777777" w:rsidTr="0005661E">
        <w:tc>
          <w:tcPr>
            <w:tcW w:w="818" w:type="pct"/>
          </w:tcPr>
          <w:p w14:paraId="67388C05" w14:textId="77777777" w:rsidR="00D75C82" w:rsidRPr="005A7FEB" w:rsidRDefault="00D75C82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7F6087C9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3546206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5E560F5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21,122</w:t>
            </w:r>
          </w:p>
        </w:tc>
        <w:tc>
          <w:tcPr>
            <w:tcW w:w="93" w:type="pct"/>
          </w:tcPr>
          <w:p w14:paraId="269698F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A768C2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  <w:tc>
          <w:tcPr>
            <w:tcW w:w="93" w:type="pct"/>
          </w:tcPr>
          <w:p w14:paraId="30EB80E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5BCAB0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9,878</w:t>
            </w:r>
          </w:p>
        </w:tc>
        <w:tc>
          <w:tcPr>
            <w:tcW w:w="93" w:type="pct"/>
          </w:tcPr>
          <w:p w14:paraId="41FA239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433BE2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3,200</w:t>
            </w:r>
          </w:p>
        </w:tc>
        <w:tc>
          <w:tcPr>
            <w:tcW w:w="81" w:type="pct"/>
          </w:tcPr>
          <w:p w14:paraId="4012D2C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D2C283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93" w:type="pct"/>
          </w:tcPr>
          <w:p w14:paraId="12102B6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15E3C0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93" w:type="pct"/>
          </w:tcPr>
          <w:p w14:paraId="6731AD0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7C9147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822979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21E094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</w:tr>
      <w:tr w:rsidR="00D75C82" w:rsidRPr="005A7FEB" w14:paraId="6771D540" w14:textId="77777777" w:rsidTr="0005661E">
        <w:tc>
          <w:tcPr>
            <w:tcW w:w="818" w:type="pct"/>
          </w:tcPr>
          <w:p w14:paraId="4E2D3706" w14:textId="77777777" w:rsidR="00D75C82" w:rsidRPr="005A7FEB" w:rsidRDefault="00D75C82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37A4D32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494516D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7A8A4597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59CABF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067EE5C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93" w:type="pct"/>
          </w:tcPr>
          <w:p w14:paraId="4D40AC4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451CE14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(3,137)</w:t>
            </w:r>
          </w:p>
        </w:tc>
        <w:tc>
          <w:tcPr>
            <w:tcW w:w="93" w:type="pct"/>
          </w:tcPr>
          <w:p w14:paraId="7FFA317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C48543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(101)</w:t>
            </w:r>
          </w:p>
        </w:tc>
        <w:tc>
          <w:tcPr>
            <w:tcW w:w="81" w:type="pct"/>
          </w:tcPr>
          <w:p w14:paraId="3DD3551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6F74130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530B75F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79B9975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6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5FF0B6AE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09D20A1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6F99E2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0134F39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(3,425)</w:t>
            </w:r>
          </w:p>
        </w:tc>
      </w:tr>
      <w:tr w:rsidR="00D75C82" w:rsidRPr="005A7FEB" w14:paraId="7E36DC14" w14:textId="77777777" w:rsidTr="0005661E">
        <w:tc>
          <w:tcPr>
            <w:tcW w:w="818" w:type="pct"/>
          </w:tcPr>
          <w:p w14:paraId="150ED996" w14:textId="77777777" w:rsidR="00D75C82" w:rsidRPr="005A7FEB" w:rsidRDefault="00D75C82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75BE0C8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16F4A53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272EBB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DCAE42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7B9F062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1EBCE90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504494F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7213EFB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01E048D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</w:tcPr>
          <w:p w14:paraId="14569E8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5A0D16CF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" w:type="pct"/>
          </w:tcPr>
          <w:p w14:paraId="4330EBA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6CD211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67B246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D30745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6EBD6D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09CE62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5C82" w:rsidRPr="005A7FEB" w14:paraId="304B10AF" w14:textId="77777777" w:rsidTr="0005661E">
        <w:tc>
          <w:tcPr>
            <w:tcW w:w="818" w:type="pct"/>
          </w:tcPr>
          <w:p w14:paraId="19A5F104" w14:textId="77777777" w:rsidR="00D75C82" w:rsidRPr="005A7FEB" w:rsidRDefault="00D75C82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</w:tcPr>
          <w:p w14:paraId="0E1BE2C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5ED781DF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C9E2DD8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191,712</w:t>
            </w:r>
          </w:p>
        </w:tc>
        <w:tc>
          <w:tcPr>
            <w:tcW w:w="93" w:type="pct"/>
          </w:tcPr>
          <w:p w14:paraId="2B51652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6CA3418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141,429</w:t>
            </w:r>
          </w:p>
        </w:tc>
        <w:tc>
          <w:tcPr>
            <w:tcW w:w="93" w:type="pct"/>
          </w:tcPr>
          <w:p w14:paraId="4E16554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49D342B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85,651</w:t>
            </w:r>
          </w:p>
        </w:tc>
        <w:tc>
          <w:tcPr>
            <w:tcW w:w="93" w:type="pct"/>
          </w:tcPr>
          <w:p w14:paraId="48B334DB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DFF8F40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31,393</w:t>
            </w:r>
          </w:p>
        </w:tc>
        <w:tc>
          <w:tcPr>
            <w:tcW w:w="81" w:type="pct"/>
          </w:tcPr>
          <w:p w14:paraId="70274DF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2EE79E2E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14,548</w:t>
            </w:r>
          </w:p>
        </w:tc>
        <w:tc>
          <w:tcPr>
            <w:tcW w:w="93" w:type="pct"/>
          </w:tcPr>
          <w:p w14:paraId="06AC184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132B9C1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6,576</w:t>
            </w:r>
          </w:p>
        </w:tc>
        <w:tc>
          <w:tcPr>
            <w:tcW w:w="93" w:type="pct"/>
          </w:tcPr>
          <w:p w14:paraId="0B10828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136BB91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6A8E84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38E47AE2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471,309</w:t>
            </w:r>
          </w:p>
        </w:tc>
      </w:tr>
      <w:tr w:rsidR="0005661E" w:rsidRPr="005A7FEB" w14:paraId="59FFB537" w14:textId="77777777" w:rsidTr="0005661E">
        <w:tc>
          <w:tcPr>
            <w:tcW w:w="818" w:type="pct"/>
          </w:tcPr>
          <w:p w14:paraId="4ACBE895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0BA68242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DFE78F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61C31AA9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21,774</w:t>
            </w:r>
          </w:p>
        </w:tc>
        <w:tc>
          <w:tcPr>
            <w:tcW w:w="93" w:type="pct"/>
          </w:tcPr>
          <w:p w14:paraId="14E2AAB3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6BB5EA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3,910</w:t>
            </w:r>
          </w:p>
        </w:tc>
        <w:tc>
          <w:tcPr>
            <w:tcW w:w="93" w:type="pct"/>
          </w:tcPr>
          <w:p w14:paraId="6D2C2841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21126CB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11,305</w:t>
            </w:r>
          </w:p>
        </w:tc>
        <w:tc>
          <w:tcPr>
            <w:tcW w:w="93" w:type="pct"/>
          </w:tcPr>
          <w:p w14:paraId="770A2A36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C024C1B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3,193</w:t>
            </w:r>
          </w:p>
        </w:tc>
        <w:tc>
          <w:tcPr>
            <w:tcW w:w="81" w:type="pct"/>
          </w:tcPr>
          <w:p w14:paraId="5F2E96A0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9556AC5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93" w:type="pct"/>
          </w:tcPr>
          <w:p w14:paraId="7CEDB798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6A92C9E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93" w:type="pct"/>
          </w:tcPr>
          <w:p w14:paraId="6321808A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174D117E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2A4BCB5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4E82C7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40,409</w:t>
            </w:r>
          </w:p>
        </w:tc>
      </w:tr>
      <w:tr w:rsidR="0005661E" w:rsidRPr="005A7FEB" w14:paraId="5FB278DD" w14:textId="77777777" w:rsidTr="0005661E">
        <w:tc>
          <w:tcPr>
            <w:tcW w:w="818" w:type="pct"/>
            <w:tcBorders>
              <w:bottom w:val="nil"/>
            </w:tcBorders>
          </w:tcPr>
          <w:p w14:paraId="41D7EED7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13F27FE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9228E6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DBEB195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7AF6DA2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600DA4C9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  <w:tc>
          <w:tcPr>
            <w:tcW w:w="93" w:type="pct"/>
            <w:tcBorders>
              <w:bottom w:val="nil"/>
            </w:tcBorders>
          </w:tcPr>
          <w:p w14:paraId="0677910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049E5A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(2,767)</w:t>
            </w:r>
          </w:p>
        </w:tc>
        <w:tc>
          <w:tcPr>
            <w:tcW w:w="93" w:type="pct"/>
            <w:tcBorders>
              <w:bottom w:val="nil"/>
            </w:tcBorders>
          </w:tcPr>
          <w:p w14:paraId="303BBB7D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7E946740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81" w:type="pct"/>
            <w:tcBorders>
              <w:bottom w:val="nil"/>
            </w:tcBorders>
          </w:tcPr>
          <w:p w14:paraId="1E49EEF9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5618F84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ACB7240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9EADD09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738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22E8FAA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F4A4E17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40A2A052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9ED4D12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1015A3">
              <w:rPr>
                <w:rFonts w:ascii="Angsana New" w:hAnsi="Angsana New"/>
                <w:sz w:val="30"/>
                <w:szCs w:val="30"/>
              </w:rPr>
              <w:t>(3,618)</w:t>
            </w:r>
          </w:p>
        </w:tc>
      </w:tr>
      <w:tr w:rsidR="0005661E" w:rsidRPr="005A7FEB" w14:paraId="1A5435C0" w14:textId="77777777" w:rsidTr="0005661E">
        <w:tc>
          <w:tcPr>
            <w:tcW w:w="818" w:type="pct"/>
            <w:tcBorders>
              <w:top w:val="nil"/>
              <w:bottom w:val="nil"/>
            </w:tcBorders>
          </w:tcPr>
          <w:p w14:paraId="5CD3A182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3DE7CF4B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1084CA3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3670BB45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213,486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DCD066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5D7C9063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144,663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EBC0B6C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F0EDF76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94,189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89F98AB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DB0BA0D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34,411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FDE6E11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1331915E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14,556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FA27B1E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475A220A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6,795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7D8A216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7CCF18A1" w14:textId="77777777" w:rsidR="0005661E" w:rsidRPr="001015A3" w:rsidRDefault="0005661E" w:rsidP="0005661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FF0D53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453195FF" w14:textId="77777777" w:rsidR="0005661E" w:rsidRPr="001015A3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</w:rPr>
              <w:t>508,100</w:t>
            </w:r>
          </w:p>
        </w:tc>
      </w:tr>
    </w:tbl>
    <w:p w14:paraId="2B9EBF9F" w14:textId="77777777" w:rsidR="00A91193" w:rsidRPr="005A7FEB" w:rsidRDefault="00A91193" w:rsidP="00A91193">
      <w:pPr>
        <w:spacing w:line="240" w:lineRule="auto"/>
        <w:rPr>
          <w:sz w:val="2"/>
          <w:szCs w:val="2"/>
        </w:rPr>
      </w:pPr>
      <w:r w:rsidRPr="005A7FEB">
        <w:rPr>
          <w:sz w:val="26"/>
          <w:szCs w:val="26"/>
        </w:rPr>
        <w:br w:type="page"/>
      </w:r>
    </w:p>
    <w:tbl>
      <w:tblPr>
        <w:tblW w:w="142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996"/>
        <w:gridCol w:w="271"/>
        <w:gridCol w:w="901"/>
        <w:gridCol w:w="268"/>
        <w:gridCol w:w="1078"/>
        <w:gridCol w:w="268"/>
        <w:gridCol w:w="1081"/>
        <w:gridCol w:w="268"/>
        <w:gridCol w:w="1298"/>
        <w:gridCol w:w="237"/>
        <w:gridCol w:w="1081"/>
        <w:gridCol w:w="268"/>
        <w:gridCol w:w="1261"/>
        <w:gridCol w:w="268"/>
        <w:gridCol w:w="1172"/>
        <w:gridCol w:w="268"/>
        <w:gridCol w:w="939"/>
      </w:tblGrid>
      <w:tr w:rsidR="00A91193" w:rsidRPr="005A7FEB" w14:paraId="5508BD55" w14:textId="77777777" w:rsidTr="00D41E39">
        <w:tc>
          <w:tcPr>
            <w:tcW w:w="820" w:type="pct"/>
          </w:tcPr>
          <w:p w14:paraId="042A0B6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0" w:type="pct"/>
            <w:gridSpan w:val="17"/>
          </w:tcPr>
          <w:p w14:paraId="5C055E8A" w14:textId="77777777" w:rsidR="00A91193" w:rsidRPr="005A7FEB" w:rsidRDefault="000D5F6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193" w:rsidRPr="005A7FEB" w14:paraId="42BAB9E5" w14:textId="77777777" w:rsidTr="00D41E39">
        <w:tc>
          <w:tcPr>
            <w:tcW w:w="820" w:type="pct"/>
          </w:tcPr>
          <w:p w14:paraId="4B54409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7A3FC5F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7B9A630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6CD5FCB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84C544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534A7F1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6BF95D0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5872DC0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970474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736B018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B265B4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3987A3E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3A7C64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766EB18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0F9DDED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67B952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</w:tcPr>
          <w:p w14:paraId="3E1512D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</w:tcPr>
          <w:p w14:paraId="497FB11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0B8B9DAF" w14:textId="77777777" w:rsidTr="00D41E39">
        <w:tc>
          <w:tcPr>
            <w:tcW w:w="820" w:type="pct"/>
          </w:tcPr>
          <w:p w14:paraId="107A528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3FBD7BD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634566D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7886F74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CC87E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62B5B15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6F60AD2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6AE039A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3711101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24A31A6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20387EF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326AACC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17253B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5A0240A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377818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AB1656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</w:tcPr>
          <w:p w14:paraId="428CB55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</w:tcPr>
          <w:p w14:paraId="2B1624B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6FF15449" w14:textId="77777777" w:rsidTr="00D41E39">
        <w:tc>
          <w:tcPr>
            <w:tcW w:w="820" w:type="pct"/>
          </w:tcPr>
          <w:p w14:paraId="062CF93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0660DCF7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4D09B5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08845A6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88BBF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044A451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04A260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27A0BE3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CAF2E1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4788BCF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63C7276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6A40618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2EB601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5AD18A6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3B8430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EF1203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36CC2C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</w:tcPr>
          <w:p w14:paraId="3E7A2BD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60A8BCE5" w14:textId="77777777" w:rsidTr="00D41E39">
        <w:trPr>
          <w:trHeight w:val="344"/>
        </w:trPr>
        <w:tc>
          <w:tcPr>
            <w:tcW w:w="820" w:type="pct"/>
          </w:tcPr>
          <w:p w14:paraId="183B6BA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3A9DDEA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55747A1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707CF67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507DD7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19C8EF5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C92716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29169C3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373011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4DFD511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3" w:type="pct"/>
          </w:tcPr>
          <w:p w14:paraId="0A1C4CE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7ABFDFB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DF62B2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57E1349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4" w:type="pct"/>
          </w:tcPr>
          <w:p w14:paraId="75AAF65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AB878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51F31F03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9" w:type="pct"/>
          </w:tcPr>
          <w:p w14:paraId="76F99A7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193" w:rsidRPr="005A7FEB" w14:paraId="7A4BC162" w14:textId="77777777" w:rsidTr="00D41E39">
        <w:tc>
          <w:tcPr>
            <w:tcW w:w="820" w:type="pct"/>
          </w:tcPr>
          <w:p w14:paraId="44639766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pct"/>
          </w:tcPr>
          <w:p w14:paraId="3BB407B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5" w:type="pct"/>
          </w:tcPr>
          <w:p w14:paraId="04989AE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pct"/>
          </w:tcPr>
          <w:p w14:paraId="6D7C265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4" w:type="pct"/>
          </w:tcPr>
          <w:p w14:paraId="4ED823A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54DBEF1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146F4AA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0C8EA1B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</w:tcPr>
          <w:p w14:paraId="56DF7952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563E185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3" w:type="pct"/>
          </w:tcPr>
          <w:p w14:paraId="27382AA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30CA18B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14:paraId="54233DE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670BD3A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4" w:type="pct"/>
          </w:tcPr>
          <w:p w14:paraId="4BC3F26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37383F5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</w:tcPr>
          <w:p w14:paraId="03E32DE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</w:tcPr>
          <w:p w14:paraId="3D65827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91193" w:rsidRPr="005A7FEB" w14:paraId="632F3235" w14:textId="77777777" w:rsidTr="00D41E39">
        <w:tc>
          <w:tcPr>
            <w:tcW w:w="820" w:type="pct"/>
          </w:tcPr>
          <w:p w14:paraId="4746D3D9" w14:textId="77777777" w:rsidR="00A91193" w:rsidRPr="005A7FEB" w:rsidRDefault="00A91193" w:rsidP="00F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0" w:type="pct"/>
            <w:gridSpan w:val="17"/>
          </w:tcPr>
          <w:p w14:paraId="033A006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193" w:rsidRPr="005A7FEB" w14:paraId="47914D21" w14:textId="77777777" w:rsidTr="00D41E39">
        <w:tc>
          <w:tcPr>
            <w:tcW w:w="820" w:type="pct"/>
          </w:tcPr>
          <w:p w14:paraId="24A60894" w14:textId="77777777" w:rsidR="00A91193" w:rsidRPr="005A7FEB" w:rsidRDefault="00A91193" w:rsidP="00D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9" w:type="pct"/>
            <w:tcBorders>
              <w:bottom w:val="nil"/>
            </w:tcBorders>
          </w:tcPr>
          <w:p w14:paraId="10A3E0C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79F2B895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6FA03638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04CF98D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540E9620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4EA225D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D9359C4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58E77C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nil"/>
            </w:tcBorders>
          </w:tcPr>
          <w:p w14:paraId="43ABEB6A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35730FA9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1A2C8B2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9E433CF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14:paraId="02A46CB6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8EB33CB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nil"/>
            </w:tcBorders>
          </w:tcPr>
          <w:p w14:paraId="722EDCFE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0AE102EC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nil"/>
            </w:tcBorders>
          </w:tcPr>
          <w:p w14:paraId="7539DAF1" w14:textId="77777777" w:rsidR="00A91193" w:rsidRPr="005A7FEB" w:rsidRDefault="00A91193" w:rsidP="00FC0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C82" w:rsidRPr="005A7FEB" w14:paraId="1B183E1A" w14:textId="77777777" w:rsidTr="00D41E39">
        <w:tc>
          <w:tcPr>
            <w:tcW w:w="820" w:type="pct"/>
          </w:tcPr>
          <w:p w14:paraId="2C48D550" w14:textId="77777777" w:rsidR="00D75C82" w:rsidRPr="005A7FEB" w:rsidRDefault="00D75C82" w:rsidP="00D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9" w:type="pct"/>
            <w:tcBorders>
              <w:top w:val="nil"/>
              <w:bottom w:val="double" w:sz="4" w:space="0" w:color="auto"/>
            </w:tcBorders>
          </w:tcPr>
          <w:p w14:paraId="012C2E3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bottom w:val="nil"/>
            </w:tcBorders>
          </w:tcPr>
          <w:p w14:paraId="16F69B47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top w:val="nil"/>
              <w:bottom w:val="double" w:sz="4" w:space="0" w:color="auto"/>
            </w:tcBorders>
          </w:tcPr>
          <w:p w14:paraId="0DAFA05B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226,258</w:t>
            </w:r>
          </w:p>
        </w:tc>
        <w:tc>
          <w:tcPr>
            <w:tcW w:w="94" w:type="pct"/>
            <w:tcBorders>
              <w:bottom w:val="nil"/>
            </w:tcBorders>
          </w:tcPr>
          <w:p w14:paraId="25A76C7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</w:tcPr>
          <w:p w14:paraId="22F898D6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15,220</w:t>
            </w:r>
          </w:p>
        </w:tc>
        <w:tc>
          <w:tcPr>
            <w:tcW w:w="94" w:type="pct"/>
            <w:tcBorders>
              <w:bottom w:val="nil"/>
            </w:tcBorders>
          </w:tcPr>
          <w:p w14:paraId="360C2126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nil"/>
              <w:bottom w:val="double" w:sz="4" w:space="0" w:color="auto"/>
            </w:tcBorders>
          </w:tcPr>
          <w:p w14:paraId="0A607102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17,024</w:t>
            </w:r>
          </w:p>
        </w:tc>
        <w:tc>
          <w:tcPr>
            <w:tcW w:w="94" w:type="pct"/>
            <w:tcBorders>
              <w:bottom w:val="nil"/>
            </w:tcBorders>
          </w:tcPr>
          <w:p w14:paraId="30DC0C6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nil"/>
              <w:bottom w:val="double" w:sz="4" w:space="0" w:color="auto"/>
            </w:tcBorders>
          </w:tcPr>
          <w:p w14:paraId="04D3B6F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12,326</w:t>
            </w:r>
          </w:p>
        </w:tc>
        <w:tc>
          <w:tcPr>
            <w:tcW w:w="83" w:type="pct"/>
            <w:tcBorders>
              <w:bottom w:val="nil"/>
            </w:tcBorders>
          </w:tcPr>
          <w:p w14:paraId="491FC1E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nil"/>
              <w:bottom w:val="double" w:sz="4" w:space="0" w:color="auto"/>
            </w:tcBorders>
          </w:tcPr>
          <w:p w14:paraId="625EAB62" w14:textId="77777777" w:rsidR="00D75C82" w:rsidRPr="005A7FEB" w:rsidRDefault="00D75C82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94" w:type="pct"/>
            <w:tcBorders>
              <w:bottom w:val="nil"/>
            </w:tcBorders>
          </w:tcPr>
          <w:p w14:paraId="64E1C117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nil"/>
              <w:bottom w:val="double" w:sz="4" w:space="0" w:color="auto"/>
            </w:tcBorders>
          </w:tcPr>
          <w:p w14:paraId="43B97E2D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1,010</w:t>
            </w:r>
          </w:p>
        </w:tc>
        <w:tc>
          <w:tcPr>
            <w:tcW w:w="94" w:type="pct"/>
            <w:tcBorders>
              <w:bottom w:val="nil"/>
            </w:tcBorders>
          </w:tcPr>
          <w:p w14:paraId="3E2A50A0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bottom w:val="double" w:sz="4" w:space="0" w:color="auto"/>
            </w:tcBorders>
          </w:tcPr>
          <w:p w14:paraId="7863E084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1,859</w:t>
            </w:r>
          </w:p>
        </w:tc>
        <w:tc>
          <w:tcPr>
            <w:tcW w:w="94" w:type="pct"/>
            <w:tcBorders>
              <w:bottom w:val="nil"/>
            </w:tcBorders>
          </w:tcPr>
          <w:p w14:paraId="2AA9125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bottom w:val="double" w:sz="4" w:space="0" w:color="auto"/>
            </w:tcBorders>
          </w:tcPr>
          <w:p w14:paraId="3331DDD7" w14:textId="77777777" w:rsidR="00D75C82" w:rsidRPr="005A7FEB" w:rsidRDefault="00D75C82" w:rsidP="00D41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399,089</w:t>
            </w:r>
          </w:p>
        </w:tc>
      </w:tr>
      <w:tr w:rsidR="00D75C82" w:rsidRPr="005A7FEB" w14:paraId="67BF9937" w14:textId="77777777" w:rsidTr="00D41E39">
        <w:tc>
          <w:tcPr>
            <w:tcW w:w="820" w:type="pct"/>
          </w:tcPr>
          <w:p w14:paraId="0C131961" w14:textId="77777777" w:rsidR="00D75C82" w:rsidRPr="005A7FEB" w:rsidRDefault="00D75C82" w:rsidP="00D41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9" w:type="pct"/>
            <w:tcBorders>
              <w:top w:val="double" w:sz="4" w:space="0" w:color="auto"/>
              <w:bottom w:val="nil"/>
            </w:tcBorders>
          </w:tcPr>
          <w:p w14:paraId="53C15EFA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3C657443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nil"/>
            </w:tcBorders>
          </w:tcPr>
          <w:p w14:paraId="1B2A0735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663401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</w:tcPr>
          <w:p w14:paraId="189D8E6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6F6D41D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nil"/>
            </w:tcBorders>
          </w:tcPr>
          <w:p w14:paraId="4D848E7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159E9F4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nil"/>
            </w:tcBorders>
          </w:tcPr>
          <w:p w14:paraId="21713279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0EAA171D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nil"/>
            </w:tcBorders>
          </w:tcPr>
          <w:p w14:paraId="2E456E21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89EC37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double" w:sz="4" w:space="0" w:color="auto"/>
              <w:bottom w:val="nil"/>
            </w:tcBorders>
          </w:tcPr>
          <w:p w14:paraId="3DBDF0D8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ACD59EC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nil"/>
            </w:tcBorders>
          </w:tcPr>
          <w:p w14:paraId="72FF8933" w14:textId="77777777" w:rsidR="00D75C82" w:rsidRPr="005A7FEB" w:rsidRDefault="00D75C82" w:rsidP="00D75C82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503F5AE5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  <w:bottom w:val="nil"/>
            </w:tcBorders>
          </w:tcPr>
          <w:p w14:paraId="298ED64A" w14:textId="77777777" w:rsidR="00D75C82" w:rsidRPr="005A7FEB" w:rsidRDefault="00D75C82" w:rsidP="00D7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661E" w:rsidRPr="005A7FEB" w14:paraId="65D2E714" w14:textId="77777777" w:rsidTr="00D41E39">
        <w:tc>
          <w:tcPr>
            <w:tcW w:w="820" w:type="pct"/>
          </w:tcPr>
          <w:p w14:paraId="3C65C5FF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9" w:type="pct"/>
            <w:tcBorders>
              <w:bottom w:val="double" w:sz="4" w:space="0" w:color="auto"/>
            </w:tcBorders>
          </w:tcPr>
          <w:p w14:paraId="27699A82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bottom w:val="nil"/>
            </w:tcBorders>
          </w:tcPr>
          <w:p w14:paraId="19594306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106CEFD6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211,015</w:t>
            </w:r>
          </w:p>
        </w:tc>
        <w:tc>
          <w:tcPr>
            <w:tcW w:w="94" w:type="pct"/>
            <w:tcBorders>
              <w:bottom w:val="nil"/>
            </w:tcBorders>
          </w:tcPr>
          <w:p w14:paraId="3E399020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415AFBF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13,219</w:t>
            </w:r>
          </w:p>
        </w:tc>
        <w:tc>
          <w:tcPr>
            <w:tcW w:w="94" w:type="pct"/>
            <w:tcBorders>
              <w:bottom w:val="nil"/>
            </w:tcBorders>
          </w:tcPr>
          <w:p w14:paraId="5A81BCA6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3E2F1ECC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12,762</w:t>
            </w:r>
          </w:p>
        </w:tc>
        <w:tc>
          <w:tcPr>
            <w:tcW w:w="94" w:type="pct"/>
            <w:tcBorders>
              <w:bottom w:val="nil"/>
            </w:tcBorders>
          </w:tcPr>
          <w:p w14:paraId="30BD4091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6762C6F3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9,901</w:t>
            </w:r>
          </w:p>
        </w:tc>
        <w:tc>
          <w:tcPr>
            <w:tcW w:w="83" w:type="pct"/>
            <w:tcBorders>
              <w:bottom w:val="nil"/>
            </w:tcBorders>
          </w:tcPr>
          <w:p w14:paraId="5377550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2405FE4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94" w:type="pct"/>
            <w:tcBorders>
              <w:bottom w:val="nil"/>
            </w:tcBorders>
          </w:tcPr>
          <w:p w14:paraId="14F9CD7B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bottom w:val="double" w:sz="4" w:space="0" w:color="auto"/>
            </w:tcBorders>
          </w:tcPr>
          <w:p w14:paraId="4E4CA4AD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1,745</w:t>
            </w:r>
          </w:p>
        </w:tc>
        <w:tc>
          <w:tcPr>
            <w:tcW w:w="94" w:type="pct"/>
            <w:tcBorders>
              <w:bottom w:val="nil"/>
            </w:tcBorders>
          </w:tcPr>
          <w:p w14:paraId="6D565524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</w:tcPr>
          <w:p w14:paraId="240D2D2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2,147</w:t>
            </w:r>
          </w:p>
        </w:tc>
        <w:tc>
          <w:tcPr>
            <w:tcW w:w="94" w:type="pct"/>
            <w:tcBorders>
              <w:bottom w:val="nil"/>
            </w:tcBorders>
          </w:tcPr>
          <w:p w14:paraId="288B1527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7AB7520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376,173</w:t>
            </w:r>
          </w:p>
        </w:tc>
      </w:tr>
      <w:tr w:rsidR="0005661E" w:rsidRPr="005A7FEB" w14:paraId="35B992E2" w14:textId="77777777" w:rsidTr="00D41E39">
        <w:trPr>
          <w:trHeight w:val="80"/>
        </w:trPr>
        <w:tc>
          <w:tcPr>
            <w:tcW w:w="820" w:type="pct"/>
            <w:tcBorders>
              <w:top w:val="nil"/>
              <w:bottom w:val="nil"/>
            </w:tcBorders>
          </w:tcPr>
          <w:p w14:paraId="66F7D2F0" w14:textId="77777777" w:rsidR="0005661E" w:rsidRPr="005A7FEB" w:rsidRDefault="0005661E" w:rsidP="00056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</w:tcPr>
          <w:p w14:paraId="4C6437E0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BC05B6D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5D803046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192,173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9C8D8CE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</w:tcPr>
          <w:p w14:paraId="4932157A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16EBD78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30675765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7909D61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14:paraId="51F243FD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56273220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38BAE113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4595B82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double" w:sz="4" w:space="0" w:color="auto"/>
              <w:bottom w:val="double" w:sz="4" w:space="0" w:color="auto"/>
            </w:tcBorders>
          </w:tcPr>
          <w:p w14:paraId="2318809E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1,762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E0AE092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02564391" w14:textId="77777777" w:rsidR="0005661E" w:rsidRPr="005A7FEB" w:rsidRDefault="0005661E" w:rsidP="0005661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26AD556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double" w:sz="4" w:space="0" w:color="auto"/>
              <w:bottom w:val="double" w:sz="4" w:space="0" w:color="auto"/>
            </w:tcBorders>
          </w:tcPr>
          <w:p w14:paraId="17871EE9" w14:textId="77777777" w:rsidR="0005661E" w:rsidRPr="005A7FEB" w:rsidRDefault="0005661E" w:rsidP="0005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</w:rPr>
              <w:t>355,695</w:t>
            </w:r>
          </w:p>
        </w:tc>
      </w:tr>
    </w:tbl>
    <w:p w14:paraId="2B44B175" w14:textId="77777777" w:rsidR="00A91193" w:rsidRPr="00456351" w:rsidRDefault="00A91193" w:rsidP="00F82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z w:val="24"/>
          <w:szCs w:val="24"/>
        </w:rPr>
      </w:pPr>
    </w:p>
    <w:p w14:paraId="0558A8AE" w14:textId="77777777" w:rsidR="007312CE" w:rsidRPr="008E47E6" w:rsidRDefault="00160F62" w:rsidP="0017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pacing w:val="3"/>
          <w:sz w:val="30"/>
          <w:szCs w:val="30"/>
        </w:rPr>
      </w:pPr>
      <w:r w:rsidRPr="008E47E6">
        <w:rPr>
          <w:rFonts w:ascii="Angsana New" w:hAnsi="Angsana New"/>
          <w:spacing w:val="3"/>
          <w:sz w:val="30"/>
          <w:szCs w:val="30"/>
          <w:cs/>
        </w:rPr>
        <w:t>ราคาทรัพย์สินของ</w:t>
      </w:r>
      <w:r w:rsidRPr="008E47E6">
        <w:rPr>
          <w:rFonts w:ascii="Angsana New" w:hAnsi="Angsana New" w:hint="cs"/>
          <w:spacing w:val="3"/>
          <w:sz w:val="30"/>
          <w:szCs w:val="30"/>
          <w:cs/>
        </w:rPr>
        <w:t>บริษัท</w:t>
      </w:r>
      <w:r w:rsidRPr="008E47E6">
        <w:rPr>
          <w:rFonts w:ascii="Angsana New" w:hAnsi="Angsana New"/>
          <w:spacing w:val="3"/>
          <w:sz w:val="30"/>
          <w:szCs w:val="30"/>
          <w:cs/>
        </w:rPr>
        <w:t>ก่อนหักค่าเสื่อมราคาสะสมของอาคารและอุปกรณ์ ซึ่งได้คิดค่าเสื่อมราคาเต็มจำนวนแล้ว</w:t>
      </w:r>
      <w:r w:rsidRPr="008E47E6">
        <w:rPr>
          <w:rFonts w:ascii="Angsana New" w:hAnsi="Angsana New"/>
          <w:spacing w:val="3"/>
          <w:sz w:val="30"/>
          <w:szCs w:val="30"/>
        </w:rPr>
        <w:t xml:space="preserve"> </w:t>
      </w:r>
      <w:r w:rsidRPr="008E47E6">
        <w:rPr>
          <w:rFonts w:ascii="Angsana New" w:hAnsi="Angsana New"/>
          <w:spacing w:val="3"/>
          <w:sz w:val="30"/>
          <w:szCs w:val="30"/>
          <w:cs/>
        </w:rPr>
        <w:t xml:space="preserve">แต่ยังคงใช้งานจนถึง ณ วันที่ </w:t>
      </w:r>
      <w:r w:rsidRPr="008E47E6">
        <w:rPr>
          <w:rFonts w:ascii="Angsana New" w:hAnsi="Angsana New"/>
          <w:spacing w:val="3"/>
          <w:sz w:val="30"/>
          <w:szCs w:val="30"/>
        </w:rPr>
        <w:t xml:space="preserve">31 </w:t>
      </w:r>
      <w:r w:rsidRPr="008E47E6">
        <w:rPr>
          <w:rFonts w:ascii="Angsana New" w:hAnsi="Angsana New"/>
          <w:spacing w:val="3"/>
          <w:sz w:val="30"/>
          <w:szCs w:val="30"/>
          <w:cs/>
        </w:rPr>
        <w:t xml:space="preserve">ธันวาคม </w:t>
      </w:r>
      <w:r w:rsidRPr="008E47E6">
        <w:rPr>
          <w:rFonts w:ascii="Angsana New" w:hAnsi="Angsana New"/>
          <w:spacing w:val="3"/>
          <w:sz w:val="30"/>
          <w:szCs w:val="30"/>
        </w:rPr>
        <w:t>25</w:t>
      </w:r>
      <w:r w:rsidR="00103E86" w:rsidRPr="008E47E6">
        <w:rPr>
          <w:rFonts w:ascii="Angsana New" w:hAnsi="Angsana New"/>
          <w:spacing w:val="3"/>
          <w:sz w:val="30"/>
          <w:szCs w:val="30"/>
        </w:rPr>
        <w:t>6</w:t>
      </w:r>
      <w:r w:rsidR="00D75C82" w:rsidRPr="008E47E6">
        <w:rPr>
          <w:rFonts w:ascii="Angsana New" w:hAnsi="Angsana New" w:hint="cs"/>
          <w:spacing w:val="3"/>
          <w:sz w:val="30"/>
          <w:szCs w:val="30"/>
          <w:cs/>
        </w:rPr>
        <w:t>2</w:t>
      </w:r>
      <w:r w:rsidR="00385D7B" w:rsidRPr="008E47E6">
        <w:rPr>
          <w:rFonts w:ascii="Angsana New" w:hAnsi="Angsana New"/>
          <w:spacing w:val="3"/>
          <w:sz w:val="30"/>
          <w:szCs w:val="30"/>
        </w:rPr>
        <w:t xml:space="preserve"> </w:t>
      </w:r>
      <w:r w:rsidRPr="008E47E6">
        <w:rPr>
          <w:rFonts w:ascii="Angsana New" w:hAnsi="Angsana New"/>
          <w:spacing w:val="3"/>
          <w:sz w:val="30"/>
          <w:szCs w:val="30"/>
          <w:cs/>
        </w:rPr>
        <w:t>มีจำนวน</w:t>
      </w:r>
    </w:p>
    <w:p w14:paraId="354BC027" w14:textId="77777777" w:rsidR="00160F62" w:rsidRPr="005A7FEB" w:rsidRDefault="002563F3" w:rsidP="0017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265 </w:t>
      </w:r>
      <w:r w:rsidR="00160F62" w:rsidRPr="005A7FEB">
        <w:rPr>
          <w:rFonts w:ascii="Angsana New" w:hAnsi="Angsana New"/>
          <w:sz w:val="30"/>
          <w:szCs w:val="30"/>
          <w:cs/>
        </w:rPr>
        <w:t xml:space="preserve">ล้านบาท </w:t>
      </w:r>
      <w:r w:rsidR="00160F62" w:rsidRPr="005A7FEB">
        <w:rPr>
          <w:rFonts w:ascii="Angsana New" w:hAnsi="Angsana New"/>
          <w:i/>
          <w:iCs/>
          <w:sz w:val="30"/>
          <w:szCs w:val="30"/>
          <w:cs/>
        </w:rPr>
        <w:t>(</w:t>
      </w:r>
      <w:r w:rsidR="00103E86" w:rsidRPr="005A7FEB">
        <w:rPr>
          <w:rFonts w:ascii="Angsana New" w:hAnsi="Angsana New"/>
          <w:i/>
          <w:iCs/>
          <w:sz w:val="30"/>
          <w:szCs w:val="30"/>
        </w:rPr>
        <w:t>256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160F62" w:rsidRPr="005A7FEB">
        <w:rPr>
          <w:rFonts w:ascii="Angsana New" w:hAnsi="Angsana New"/>
          <w:i/>
          <w:iCs/>
          <w:sz w:val="30"/>
          <w:szCs w:val="30"/>
        </w:rPr>
        <w:t xml:space="preserve">: 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252</w:t>
      </w:r>
      <w:r w:rsidR="00385D7B" w:rsidRPr="005A7FEB">
        <w:rPr>
          <w:rFonts w:ascii="Angsana New" w:hAnsi="Angsana New"/>
          <w:i/>
          <w:iCs/>
          <w:sz w:val="30"/>
          <w:szCs w:val="30"/>
        </w:rPr>
        <w:t xml:space="preserve"> </w:t>
      </w:r>
      <w:r w:rsidR="00160F62" w:rsidRPr="005A7FE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61760B3" w14:textId="77777777" w:rsidR="00160F62" w:rsidRPr="00456351" w:rsidRDefault="00160F62" w:rsidP="00D57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color w:val="0000FF"/>
          <w:sz w:val="24"/>
          <w:szCs w:val="24"/>
          <w:shd w:val="clear" w:color="auto" w:fill="E6E6E6"/>
        </w:rPr>
      </w:pPr>
    </w:p>
    <w:p w14:paraId="39E58646" w14:textId="77777777" w:rsidR="00160F62" w:rsidRPr="005A7FEB" w:rsidRDefault="00160F62" w:rsidP="0017740E">
      <w:pPr>
        <w:tabs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355CFDB4" w14:textId="77777777" w:rsidR="00AE4EB0" w:rsidRPr="00456351" w:rsidRDefault="00AE4EB0" w:rsidP="00D57216">
      <w:pPr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p w14:paraId="4B7DA6CD" w14:textId="77777777" w:rsidR="00160F62" w:rsidRPr="005A7FEB" w:rsidRDefault="005D0D98" w:rsidP="0017740E">
      <w:pPr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7FEB">
        <w:rPr>
          <w:rFonts w:ascii="Angsana New" w:hAnsi="Angsana New"/>
          <w:sz w:val="30"/>
          <w:szCs w:val="30"/>
        </w:rPr>
        <w:t>31</w:t>
      </w:r>
      <w:r w:rsidR="00160F62" w:rsidRPr="005A7FE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57A84" w:rsidRPr="005A7FEB">
        <w:rPr>
          <w:rFonts w:ascii="Angsana New" w:hAnsi="Angsana New"/>
          <w:sz w:val="30"/>
          <w:szCs w:val="30"/>
        </w:rPr>
        <w:t>25</w:t>
      </w:r>
      <w:r w:rsidR="00103E86" w:rsidRPr="005A7FEB">
        <w:rPr>
          <w:rFonts w:ascii="Angsana New" w:hAnsi="Angsana New"/>
          <w:sz w:val="30"/>
          <w:szCs w:val="30"/>
        </w:rPr>
        <w:t>6</w:t>
      </w:r>
      <w:r w:rsidR="00D75C82">
        <w:rPr>
          <w:rFonts w:ascii="Angsana New" w:hAnsi="Angsana New" w:hint="cs"/>
          <w:sz w:val="30"/>
          <w:szCs w:val="30"/>
          <w:cs/>
        </w:rPr>
        <w:t>2</w:t>
      </w:r>
      <w:r w:rsidR="00385D7B" w:rsidRPr="005A7FEB">
        <w:rPr>
          <w:rFonts w:ascii="Angsana New" w:hAnsi="Angsana New"/>
          <w:sz w:val="30"/>
          <w:szCs w:val="30"/>
        </w:rPr>
        <w:t xml:space="preserve"> </w:t>
      </w:r>
      <w:r w:rsidR="00160F62" w:rsidRPr="005A7FEB">
        <w:rPr>
          <w:rFonts w:ascii="Angsana New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2563F3">
        <w:rPr>
          <w:rFonts w:ascii="Angsana New" w:hAnsi="Angsana New"/>
          <w:sz w:val="30"/>
          <w:szCs w:val="30"/>
        </w:rPr>
        <w:t>247</w:t>
      </w:r>
      <w:r w:rsidR="00AE7A04" w:rsidRPr="005A7FEB">
        <w:rPr>
          <w:rFonts w:ascii="Angsana New" w:hAnsi="Angsana New"/>
          <w:sz w:val="30"/>
          <w:szCs w:val="30"/>
        </w:rPr>
        <w:t xml:space="preserve"> </w:t>
      </w:r>
      <w:r w:rsidR="00160F62" w:rsidRPr="005A7FEB">
        <w:rPr>
          <w:rFonts w:ascii="Angsana New" w:hAnsi="Angsana New"/>
          <w:sz w:val="30"/>
          <w:szCs w:val="30"/>
          <w:cs/>
        </w:rPr>
        <w:t>ล้านบาท</w:t>
      </w:r>
      <w:r w:rsidR="00160F62" w:rsidRPr="005A7FEB">
        <w:rPr>
          <w:rFonts w:ascii="Angsana New" w:hAnsi="Angsana New"/>
          <w:sz w:val="30"/>
          <w:szCs w:val="30"/>
        </w:rPr>
        <w:t xml:space="preserve"> </w:t>
      </w:r>
      <w:r w:rsidR="00160F62" w:rsidRPr="005A7FEB">
        <w:rPr>
          <w:rFonts w:ascii="Angsana New" w:hAnsi="Angsana New"/>
          <w:i/>
          <w:iCs/>
          <w:sz w:val="30"/>
          <w:szCs w:val="30"/>
          <w:cs/>
        </w:rPr>
        <w:t>(</w:t>
      </w:r>
      <w:r w:rsidR="00103E86" w:rsidRPr="005A7FEB">
        <w:rPr>
          <w:rFonts w:ascii="Angsana New" w:hAnsi="Angsana New"/>
          <w:i/>
          <w:iCs/>
          <w:sz w:val="30"/>
          <w:szCs w:val="30"/>
        </w:rPr>
        <w:t>256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103E86" w:rsidRPr="005A7FEB">
        <w:rPr>
          <w:rFonts w:ascii="Angsana New" w:hAnsi="Angsana New"/>
          <w:i/>
          <w:iCs/>
          <w:sz w:val="30"/>
          <w:szCs w:val="30"/>
        </w:rPr>
        <w:t>: 2</w:t>
      </w:r>
      <w:r w:rsidR="00D75C82">
        <w:rPr>
          <w:rFonts w:ascii="Angsana New" w:hAnsi="Angsana New" w:hint="cs"/>
          <w:i/>
          <w:iCs/>
          <w:sz w:val="30"/>
          <w:szCs w:val="30"/>
          <w:cs/>
        </w:rPr>
        <w:t>71</w:t>
      </w:r>
      <w:r w:rsidR="00AE4EB0" w:rsidRPr="005A7FEB">
        <w:rPr>
          <w:rFonts w:ascii="Angsana New" w:hAnsi="Angsana New"/>
          <w:i/>
          <w:iCs/>
          <w:sz w:val="30"/>
          <w:szCs w:val="30"/>
        </w:rPr>
        <w:t xml:space="preserve"> </w:t>
      </w:r>
      <w:r w:rsidR="00160F62" w:rsidRPr="005A7FE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160F62" w:rsidRPr="005A7FEB">
        <w:rPr>
          <w:rFonts w:ascii="Angsana New" w:hAnsi="Angsana New"/>
          <w:sz w:val="30"/>
          <w:szCs w:val="30"/>
        </w:rPr>
        <w:t xml:space="preserve"> </w:t>
      </w:r>
      <w:r w:rsidR="00B834B9" w:rsidRPr="005A7FEB">
        <w:rPr>
          <w:rFonts w:ascii="Angsana New" w:hAnsi="Angsana New"/>
          <w:sz w:val="30"/>
          <w:szCs w:val="30"/>
          <w:cs/>
        </w:rPr>
        <w:t>ได้นำไป</w:t>
      </w:r>
      <w:r w:rsidR="00B834B9" w:rsidRPr="005A7FEB">
        <w:rPr>
          <w:rFonts w:ascii="Angsana New" w:hAnsi="Angsana New" w:hint="cs"/>
          <w:sz w:val="30"/>
          <w:szCs w:val="30"/>
          <w:cs/>
        </w:rPr>
        <w:t>จดจำนอง</w:t>
      </w:r>
      <w:r w:rsidR="00160F62" w:rsidRPr="005A7FEB">
        <w:rPr>
          <w:rFonts w:ascii="Angsana New" w:hAnsi="Angsana New"/>
          <w:sz w:val="30"/>
          <w:szCs w:val="30"/>
          <w:cs/>
        </w:rPr>
        <w:t>เพื่อ</w:t>
      </w:r>
      <w:r w:rsidR="00B834B9" w:rsidRPr="005A7FEB">
        <w:rPr>
          <w:rFonts w:ascii="Angsana New" w:hAnsi="Angsana New" w:hint="cs"/>
          <w:sz w:val="30"/>
          <w:szCs w:val="30"/>
          <w:cs/>
        </w:rPr>
        <w:t>ใช้</w:t>
      </w:r>
      <w:r w:rsidR="00160F62" w:rsidRPr="005A7FEB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="00FC14DE" w:rsidRPr="005A7FEB">
        <w:rPr>
          <w:rFonts w:ascii="Angsana New" w:hAnsi="Angsana New" w:hint="cs"/>
          <w:sz w:val="30"/>
          <w:szCs w:val="30"/>
          <w:cs/>
        </w:rPr>
        <w:t>ระยะยาวจากสถาบันการเงิน</w:t>
      </w:r>
      <w:r w:rsidR="00160F62" w:rsidRPr="005A7FEB">
        <w:rPr>
          <w:rFonts w:ascii="Angsana New" w:hAnsi="Angsana New"/>
          <w:sz w:val="30"/>
          <w:szCs w:val="30"/>
          <w:cs/>
        </w:rPr>
        <w:t xml:space="preserve"> (ดูหมายเห</w:t>
      </w:r>
      <w:r w:rsidR="00160F62" w:rsidRPr="005A7FEB">
        <w:rPr>
          <w:rFonts w:ascii="Angsana New" w:hAnsi="Angsana New" w:hint="cs"/>
          <w:sz w:val="30"/>
          <w:szCs w:val="30"/>
          <w:cs/>
        </w:rPr>
        <w:t>ตุ</w:t>
      </w:r>
      <w:r w:rsidR="00FC14DE" w:rsidRPr="005A7FEB">
        <w:rPr>
          <w:rFonts w:ascii="Angsana New" w:hAnsi="Angsana New" w:hint="cs"/>
          <w:sz w:val="30"/>
          <w:szCs w:val="30"/>
          <w:cs/>
        </w:rPr>
        <w:t>ข้อ</w:t>
      </w:r>
      <w:r w:rsidR="00160F62"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6F6C43" w:rsidRPr="005A7FEB">
        <w:rPr>
          <w:rFonts w:ascii="Angsana New" w:hAnsi="Angsana New"/>
          <w:sz w:val="30"/>
          <w:szCs w:val="30"/>
        </w:rPr>
        <w:t>1</w:t>
      </w:r>
      <w:r w:rsidR="0017740E">
        <w:rPr>
          <w:rFonts w:ascii="Angsana New" w:hAnsi="Angsana New"/>
          <w:sz w:val="30"/>
          <w:szCs w:val="30"/>
        </w:rPr>
        <w:t>4</w:t>
      </w:r>
      <w:r w:rsidR="00160F62" w:rsidRPr="005A7FEB">
        <w:rPr>
          <w:rFonts w:ascii="Angsana New" w:hAnsi="Angsana New"/>
          <w:sz w:val="30"/>
          <w:szCs w:val="30"/>
        </w:rPr>
        <w:t>)</w:t>
      </w:r>
    </w:p>
    <w:p w14:paraId="2E74DA18" w14:textId="77777777" w:rsidR="004535A6" w:rsidRPr="005A7FEB" w:rsidRDefault="004535A6" w:rsidP="00D57216">
      <w:pPr>
        <w:rPr>
          <w:sz w:val="26"/>
          <w:szCs w:val="26"/>
          <w:cs/>
        </w:rPr>
        <w:sectPr w:rsidR="004535A6" w:rsidRPr="005A7FEB" w:rsidSect="00646C77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DF9978" w14:textId="77777777" w:rsidR="00960ECF" w:rsidRPr="005A7FEB" w:rsidRDefault="003838C4" w:rsidP="003D33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320152">
        <w:rPr>
          <w:rFonts w:ascii="Angsana New" w:hAnsi="Angsana New"/>
          <w:sz w:val="30"/>
          <w:szCs w:val="30"/>
          <w:u w:val="none"/>
        </w:rPr>
        <w:t>4</w:t>
      </w:r>
      <w:r w:rsidR="003D33E8" w:rsidRPr="005A7FEB">
        <w:rPr>
          <w:rFonts w:ascii="Angsana New" w:hAnsi="Angsana New"/>
          <w:sz w:val="30"/>
          <w:szCs w:val="30"/>
          <w:u w:val="none"/>
        </w:rPr>
        <w:tab/>
      </w:r>
      <w:r w:rsidR="00960ECF" w:rsidRPr="00001EFF">
        <w:rPr>
          <w:rFonts w:ascii="Angsana New" w:hAnsi="Angsana New"/>
          <w:sz w:val="30"/>
          <w:szCs w:val="30"/>
          <w:u w:val="none"/>
          <w:cs/>
        </w:rPr>
        <w:t>หนี้สินที่มีภาระดอกเบี้ย</w:t>
      </w:r>
      <w:r w:rsidR="00960ECF" w:rsidRPr="005A7FEB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440F66C3" w14:textId="77777777" w:rsidR="00FD149F" w:rsidRPr="005A7FEB" w:rsidRDefault="00FD149F" w:rsidP="00152BD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70"/>
        <w:gridCol w:w="270"/>
        <w:gridCol w:w="1170"/>
        <w:gridCol w:w="270"/>
        <w:gridCol w:w="900"/>
        <w:gridCol w:w="270"/>
        <w:gridCol w:w="1170"/>
        <w:gridCol w:w="270"/>
        <w:gridCol w:w="1170"/>
        <w:gridCol w:w="270"/>
        <w:gridCol w:w="1080"/>
      </w:tblGrid>
      <w:tr w:rsidR="00FB2A00" w:rsidRPr="005A7FEB" w14:paraId="0182ADD6" w14:textId="77777777" w:rsidTr="0017740E">
        <w:trPr>
          <w:tblHeader/>
        </w:trPr>
        <w:tc>
          <w:tcPr>
            <w:tcW w:w="1710" w:type="dxa"/>
          </w:tcPr>
          <w:p w14:paraId="1DE61C56" w14:textId="77777777" w:rsidR="00FB2A00" w:rsidRPr="009A0CDE" w:rsidRDefault="00FB2A00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0" w:type="dxa"/>
            <w:gridSpan w:val="11"/>
          </w:tcPr>
          <w:p w14:paraId="1FD9CC63" w14:textId="68DA6828" w:rsidR="00FB2A00" w:rsidRPr="009A0CDE" w:rsidRDefault="00FB2A00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A0CDE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</w:t>
            </w:r>
            <w:r w:rsidR="00600905">
              <w:rPr>
                <w:rFonts w:ascii="Angsana New" w:hAnsi="Angsana New" w:hint="cs"/>
                <w:bCs/>
                <w:sz w:val="28"/>
                <w:szCs w:val="28"/>
                <w:cs/>
              </w:rPr>
              <w:t>ม/งบการเงินเฉพาะกิจการ</w:t>
            </w:r>
          </w:p>
        </w:tc>
      </w:tr>
      <w:tr w:rsidR="009A0CDE" w:rsidRPr="005A7FEB" w14:paraId="24906E6C" w14:textId="77777777" w:rsidTr="0017740E">
        <w:trPr>
          <w:tblHeader/>
        </w:trPr>
        <w:tc>
          <w:tcPr>
            <w:tcW w:w="1710" w:type="dxa"/>
          </w:tcPr>
          <w:p w14:paraId="0D53A33E" w14:textId="77777777" w:rsidR="00FB2A00" w:rsidRPr="009A0CDE" w:rsidRDefault="00FB2A00" w:rsidP="0079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780" w:type="dxa"/>
            <w:gridSpan w:val="5"/>
          </w:tcPr>
          <w:p w14:paraId="5CAA335A" w14:textId="77777777" w:rsidR="00FB2A00" w:rsidRPr="009A0CDE" w:rsidRDefault="00FB2A00" w:rsidP="0079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0880E106" w14:textId="77777777" w:rsidR="00FB2A00" w:rsidRPr="009A0CDE" w:rsidRDefault="00FB2A00" w:rsidP="0079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960" w:type="dxa"/>
            <w:gridSpan w:val="5"/>
            <w:vAlign w:val="center"/>
          </w:tcPr>
          <w:p w14:paraId="53454C64" w14:textId="77777777" w:rsidR="00FB2A00" w:rsidRPr="009A0CDE" w:rsidRDefault="00FB2A00" w:rsidP="0079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9A0CDE" w:rsidRPr="005A7FEB" w14:paraId="60059632" w14:textId="77777777" w:rsidTr="0017740E">
        <w:trPr>
          <w:tblHeader/>
        </w:trPr>
        <w:tc>
          <w:tcPr>
            <w:tcW w:w="1710" w:type="dxa"/>
          </w:tcPr>
          <w:p w14:paraId="53E8F3C2" w14:textId="77777777" w:rsidR="00FB2A00" w:rsidRPr="009A0CDE" w:rsidRDefault="00FB2A00" w:rsidP="00FB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C411B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EBA644D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FA6C05B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center"/>
          </w:tcPr>
          <w:p w14:paraId="2B2E297E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4FA96B9" w14:textId="77777777" w:rsidR="009A0CDE" w:rsidRDefault="009A0CDE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7509C7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104F793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AABE6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6C18D2A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A5172B3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center"/>
          </w:tcPr>
          <w:p w14:paraId="01AA3332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7AA36F" w14:textId="77777777" w:rsidR="009A0CDE" w:rsidRDefault="009A0CDE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0DCC1D9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B2A00" w:rsidRPr="005A7FEB" w14:paraId="7B7857A0" w14:textId="77777777" w:rsidTr="0017740E">
        <w:trPr>
          <w:tblHeader/>
        </w:trPr>
        <w:tc>
          <w:tcPr>
            <w:tcW w:w="1710" w:type="dxa"/>
          </w:tcPr>
          <w:p w14:paraId="515FD973" w14:textId="77777777" w:rsidR="00FB2A00" w:rsidRPr="009A0CDE" w:rsidRDefault="00FB2A00" w:rsidP="00FB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after="0" w:line="240" w:lineRule="auto"/>
              <w:ind w:right="-16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0" w:type="dxa"/>
            <w:gridSpan w:val="11"/>
          </w:tcPr>
          <w:p w14:paraId="6525F016" w14:textId="77777777" w:rsidR="00FB2A00" w:rsidRPr="009A0CDE" w:rsidRDefault="00FB2A00" w:rsidP="00FB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5520" w:rsidRPr="005A7FEB" w14:paraId="411EDABA" w14:textId="77777777" w:rsidTr="0017740E">
        <w:tc>
          <w:tcPr>
            <w:tcW w:w="1710" w:type="dxa"/>
          </w:tcPr>
          <w:p w14:paraId="52C69AF2" w14:textId="77777777" w:rsidR="00825520" w:rsidRPr="00001EFF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01EF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28331FA4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1955E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C193A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0BD5B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2D2C7D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0AED9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1082FC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DFAAD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06A5E0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652D9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752BD2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520" w:rsidRPr="005A7FEB" w14:paraId="4D3B2C17" w14:textId="77777777" w:rsidTr="0017740E">
        <w:tc>
          <w:tcPr>
            <w:tcW w:w="1710" w:type="dxa"/>
          </w:tcPr>
          <w:p w14:paraId="57B9D754" w14:textId="77777777" w:rsidR="00825520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  <w:p w14:paraId="0F868F7B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383B0C9E" w14:textId="77777777" w:rsidR="00825520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4C5FE64F" w14:textId="77777777" w:rsidR="00825520" w:rsidRPr="00FA0849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34788" w14:textId="77777777" w:rsidR="00825520" w:rsidRPr="00FA0849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BF648" w14:textId="77777777" w:rsidR="00825520" w:rsidRPr="00FA0849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6C142C1A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ECDCB3" w14:textId="77777777" w:rsidR="00825520" w:rsidRPr="00FA0849" w:rsidRDefault="00825520" w:rsidP="00001E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05DBB797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1ED94C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83105B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171B12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4,291,656</w:t>
            </w:r>
          </w:p>
        </w:tc>
        <w:tc>
          <w:tcPr>
            <w:tcW w:w="270" w:type="dxa"/>
          </w:tcPr>
          <w:p w14:paraId="3B765B3B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96AA2B" w14:textId="77777777" w:rsidR="00001EFF" w:rsidRDefault="00001EFF" w:rsidP="00001EF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D0B1541" w14:textId="77777777" w:rsidR="00825520" w:rsidRPr="009A0CDE" w:rsidRDefault="00825520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4,291,656</w:t>
            </w:r>
          </w:p>
        </w:tc>
      </w:tr>
      <w:tr w:rsidR="00825520" w:rsidRPr="005A7FEB" w14:paraId="6F78A45B" w14:textId="77777777" w:rsidTr="0017740E">
        <w:tc>
          <w:tcPr>
            <w:tcW w:w="1710" w:type="dxa"/>
          </w:tcPr>
          <w:p w14:paraId="72174126" w14:textId="77777777" w:rsidR="00825520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  <w:p w14:paraId="012B43FF" w14:textId="77777777" w:rsidR="00825520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สถาบันการเงินส่วน</w:t>
            </w:r>
          </w:p>
          <w:p w14:paraId="73DC4468" w14:textId="77777777" w:rsidR="00825520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</w:t>
            </w:r>
          </w:p>
          <w:p w14:paraId="64394184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03935460" w14:textId="77777777" w:rsidR="00825520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6189E2C" w14:textId="77777777" w:rsidR="00825520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978D9C6" w14:textId="77777777" w:rsidR="00825520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C4747F6" w14:textId="77777777" w:rsidR="00825520" w:rsidRPr="00FA0849" w:rsidRDefault="00092A81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05A089B4" w14:textId="77777777" w:rsidR="00825520" w:rsidRPr="00FA0849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CF7011" w14:textId="77777777" w:rsidR="00825520" w:rsidRPr="00FA0849" w:rsidRDefault="00092A81" w:rsidP="00092A8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0B266E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DECF3" w14:textId="77777777" w:rsidR="00825520" w:rsidRPr="00FA0849" w:rsidRDefault="00001EFF" w:rsidP="00001E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40081FD0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B950DF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/>
                <w:sz w:val="28"/>
                <w:szCs w:val="28"/>
              </w:rPr>
              <w:t>211,080</w:t>
            </w:r>
          </w:p>
        </w:tc>
        <w:tc>
          <w:tcPr>
            <w:tcW w:w="270" w:type="dxa"/>
          </w:tcPr>
          <w:p w14:paraId="6A603A79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B02E65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F08486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8EC7C" w14:textId="77777777" w:rsidR="00001EFF" w:rsidRDefault="00001EFF" w:rsidP="008255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63528CA" w14:textId="77777777" w:rsidR="00001EFF" w:rsidRDefault="00001EFF" w:rsidP="008255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06A9BC3" w14:textId="77777777" w:rsidR="00001EFF" w:rsidRDefault="00001EFF" w:rsidP="0082552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4E63B2A" w14:textId="77777777" w:rsidR="00825520" w:rsidRPr="009A0CDE" w:rsidRDefault="00825520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/>
                <w:sz w:val="28"/>
                <w:szCs w:val="28"/>
              </w:rPr>
              <w:t>211,080</w:t>
            </w:r>
          </w:p>
        </w:tc>
      </w:tr>
      <w:tr w:rsidR="00825520" w:rsidRPr="005A7FEB" w14:paraId="2CA9DFC5" w14:textId="77777777" w:rsidTr="00D922E6">
        <w:tc>
          <w:tcPr>
            <w:tcW w:w="1710" w:type="dxa"/>
          </w:tcPr>
          <w:p w14:paraId="024618B2" w14:textId="77777777" w:rsidR="00825520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</w:p>
          <w:p w14:paraId="562E0BDA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 w:rsidR="00001E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983F6" w14:textId="77777777" w:rsidR="00825520" w:rsidRPr="00001EFF" w:rsidRDefault="00825520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985614" w14:textId="77777777" w:rsidR="00825520" w:rsidRPr="00001EFF" w:rsidRDefault="00092A81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042AEB5A" w14:textId="77777777" w:rsidR="00825520" w:rsidRPr="00FA0849" w:rsidRDefault="00825520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38401" w14:textId="77777777" w:rsidR="00825520" w:rsidRPr="00001EFF" w:rsidRDefault="00092A81" w:rsidP="00001E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1F3C0FEE" w14:textId="77777777" w:rsidR="00825520" w:rsidRPr="00FA0849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BD0C9" w14:textId="77777777" w:rsidR="00825520" w:rsidRPr="00001EFF" w:rsidRDefault="00001EFF" w:rsidP="00001E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5,265,297</w:t>
            </w:r>
          </w:p>
        </w:tc>
        <w:tc>
          <w:tcPr>
            <w:tcW w:w="270" w:type="dxa"/>
          </w:tcPr>
          <w:p w14:paraId="37C5991E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FF588" w14:textId="77777777" w:rsidR="00825520" w:rsidRPr="009A0CDE" w:rsidRDefault="003E3A4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211,080</w:t>
            </w:r>
          </w:p>
        </w:tc>
        <w:tc>
          <w:tcPr>
            <w:tcW w:w="270" w:type="dxa"/>
          </w:tcPr>
          <w:p w14:paraId="57CB2FE2" w14:textId="77777777" w:rsidR="00825520" w:rsidRPr="009A0CDE" w:rsidRDefault="00825520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C3E6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4,291,656</w:t>
            </w:r>
          </w:p>
        </w:tc>
        <w:tc>
          <w:tcPr>
            <w:tcW w:w="270" w:type="dxa"/>
          </w:tcPr>
          <w:p w14:paraId="6A801D61" w14:textId="77777777" w:rsidR="00825520" w:rsidRPr="009A0CDE" w:rsidRDefault="00825520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F3EF60" w14:textId="77777777" w:rsidR="00001EFF" w:rsidRDefault="00001EFF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33073F" w14:textId="77777777" w:rsidR="00825520" w:rsidRPr="009A0CDE" w:rsidRDefault="00825520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3E3A4F">
              <w:rPr>
                <w:rFonts w:ascii="Angsana New" w:hAnsi="Angsana New"/>
                <w:b/>
                <w:bCs/>
                <w:sz w:val="28"/>
                <w:szCs w:val="28"/>
              </w:rPr>
              <w:t>502,736</w:t>
            </w:r>
          </w:p>
        </w:tc>
      </w:tr>
      <w:tr w:rsidR="00001EFF" w:rsidRPr="005A7FEB" w14:paraId="08576386" w14:textId="77777777" w:rsidTr="00D922E6">
        <w:tc>
          <w:tcPr>
            <w:tcW w:w="1710" w:type="dxa"/>
          </w:tcPr>
          <w:p w14:paraId="0BFA40EA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991B44" w14:textId="77777777" w:rsidR="00001EFF" w:rsidRP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7B366" w14:textId="77777777" w:rsidR="00001EFF" w:rsidRPr="00FA0849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A5CFE" w14:textId="77777777" w:rsidR="00001EFF" w:rsidRPr="00001EFF" w:rsidRDefault="00001EFF" w:rsidP="00001E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E6FBD" w14:textId="77777777" w:rsidR="00001EFF" w:rsidRPr="00FA0849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917BFB" w14:textId="77777777" w:rsidR="00001EFF" w:rsidRPr="00001EFF" w:rsidRDefault="00001EFF" w:rsidP="00001E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C4E0940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C5B783" w14:textId="77777777" w:rsid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DFF93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E25BDC" w14:textId="77777777" w:rsid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AB5E7" w14:textId="77777777" w:rsidR="00001EFF" w:rsidRPr="009A0CDE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51347D" w14:textId="77777777" w:rsidR="00001EFF" w:rsidRDefault="00001EFF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01EFF" w:rsidRPr="005A7FEB" w14:paraId="4643B089" w14:textId="77777777" w:rsidTr="00001EFF">
        <w:tc>
          <w:tcPr>
            <w:tcW w:w="1710" w:type="dxa"/>
          </w:tcPr>
          <w:p w14:paraId="1B91C36E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42030BD5" w14:textId="77777777" w:rsidR="00001EFF" w:rsidRP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9BF0D" w14:textId="77777777" w:rsidR="00001EFF" w:rsidRPr="00FA0849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312F0" w14:textId="77777777" w:rsidR="00001EFF" w:rsidRPr="00001EFF" w:rsidRDefault="00001EFF" w:rsidP="00001E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A6A62" w14:textId="77777777" w:rsidR="00001EFF" w:rsidRPr="00FA0849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A032B5" w14:textId="77777777" w:rsidR="00001EFF" w:rsidRPr="00001EFF" w:rsidRDefault="00001EFF" w:rsidP="00001E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C5FC07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62942D" w14:textId="77777777" w:rsid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B50F2" w14:textId="77777777" w:rsidR="00001EFF" w:rsidRPr="009A0CDE" w:rsidRDefault="00001EFF" w:rsidP="0082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D4283" w14:textId="77777777" w:rsidR="00001EFF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AD52F6" w14:textId="77777777" w:rsidR="00001EFF" w:rsidRPr="009A0CDE" w:rsidRDefault="00001EFF" w:rsidP="0082552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48A20" w14:textId="77777777" w:rsidR="00001EFF" w:rsidRDefault="00001EFF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01EFF" w:rsidRPr="005A7FEB" w14:paraId="0060AD02" w14:textId="77777777" w:rsidTr="008E47E6">
        <w:tc>
          <w:tcPr>
            <w:tcW w:w="1710" w:type="dxa"/>
          </w:tcPr>
          <w:p w14:paraId="2DD8597B" w14:textId="77777777" w:rsidR="00001EFF" w:rsidRDefault="00001EFF" w:rsidP="0000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  <w:p w14:paraId="5FED8026" w14:textId="77777777" w:rsidR="00001EFF" w:rsidRPr="009A0CDE" w:rsidRDefault="00001EFF" w:rsidP="0000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5A220C" w14:textId="77777777" w:rsidR="00001EFF" w:rsidRDefault="00001EFF" w:rsidP="00001E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DD903F1" w14:textId="77777777" w:rsidR="00001EFF" w:rsidRPr="00FA0849" w:rsidRDefault="00001EFF" w:rsidP="00001EF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92FBB" w14:textId="77777777" w:rsidR="00001EFF" w:rsidRPr="00FA0849" w:rsidRDefault="00001EFF" w:rsidP="00001E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290A73" w14:textId="77777777" w:rsidR="00001EFF" w:rsidRPr="00FA0849" w:rsidRDefault="00001EFF" w:rsidP="00001EF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2BEBC" w14:textId="77777777" w:rsidR="00001EFF" w:rsidRPr="009A0CDE" w:rsidRDefault="00001EFF" w:rsidP="0000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DC0DC9" w14:textId="77777777" w:rsidR="00001EFF" w:rsidRPr="00FA0849" w:rsidRDefault="00001EFF" w:rsidP="00001E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09A98A" w14:textId="77777777" w:rsidR="00001EFF" w:rsidRPr="009A0CDE" w:rsidRDefault="00001EFF" w:rsidP="0000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BA04F2" w14:textId="77777777" w:rsidR="00001EFF" w:rsidRPr="009A0CDE" w:rsidRDefault="00001EFF" w:rsidP="00001E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/>
                <w:sz w:val="28"/>
                <w:szCs w:val="28"/>
              </w:rPr>
              <w:t>161,180</w:t>
            </w:r>
          </w:p>
        </w:tc>
        <w:tc>
          <w:tcPr>
            <w:tcW w:w="270" w:type="dxa"/>
          </w:tcPr>
          <w:p w14:paraId="715CB4BE" w14:textId="77777777" w:rsidR="00001EFF" w:rsidRPr="009A0CDE" w:rsidRDefault="00001EFF" w:rsidP="0000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8ECE8B" w14:textId="77777777" w:rsidR="00001EFF" w:rsidRPr="009A0CDE" w:rsidRDefault="00001EFF" w:rsidP="00001EF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96652A" w14:textId="77777777" w:rsidR="00001EFF" w:rsidRPr="009A0CDE" w:rsidRDefault="00001EFF" w:rsidP="00001E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B3DEB6" w14:textId="77777777" w:rsidR="00001EFF" w:rsidRDefault="00001EFF" w:rsidP="00001EF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873DFE2" w14:textId="77777777" w:rsidR="00001EFF" w:rsidRPr="00FA0CEF" w:rsidRDefault="00001EFF" w:rsidP="00001EF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A0CEF">
              <w:rPr>
                <w:rFonts w:ascii="Angsana New" w:hAnsi="Angsana New"/>
                <w:sz w:val="28"/>
                <w:szCs w:val="28"/>
              </w:rPr>
              <w:t>161,180</w:t>
            </w:r>
          </w:p>
        </w:tc>
      </w:tr>
      <w:tr w:rsidR="003E3A4F" w:rsidRPr="005A7FEB" w14:paraId="12E6A96C" w14:textId="77777777" w:rsidTr="008E47E6">
        <w:tc>
          <w:tcPr>
            <w:tcW w:w="1710" w:type="dxa"/>
          </w:tcPr>
          <w:p w14:paraId="17D9D948" w14:textId="77777777" w:rsidR="003E3A4F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</w:p>
          <w:p w14:paraId="1B715170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A0C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4DF2F5" w14:textId="77777777" w:rsidR="003E3A4F" w:rsidRPr="003E3A4F" w:rsidRDefault="003E3A4F" w:rsidP="003E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7A6E9909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1EE05" w14:textId="77777777" w:rsidR="003E3A4F" w:rsidRPr="003E3A4F" w:rsidRDefault="003E3A4F" w:rsidP="003E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52A7A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B837B" w14:textId="77777777" w:rsidR="003E3A4F" w:rsidRPr="003E3A4F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FD495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3B3C3C" w14:textId="77777777" w:rsidR="003E3A4F" w:rsidRPr="003E3A4F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2970D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161,180</w:t>
            </w:r>
          </w:p>
        </w:tc>
        <w:tc>
          <w:tcPr>
            <w:tcW w:w="270" w:type="dxa"/>
          </w:tcPr>
          <w:p w14:paraId="7CE98B9C" w14:textId="77777777" w:rsidR="003E3A4F" w:rsidRPr="003E3A4F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DE13A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D623CC" w14:textId="77777777" w:rsidR="003E3A4F" w:rsidRPr="003E3A4F" w:rsidRDefault="003E3A4F" w:rsidP="003E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2805A6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6DA885" w14:textId="77777777" w:rsidR="003E3A4F" w:rsidRPr="003E3A4F" w:rsidRDefault="003E3A4F" w:rsidP="003E3A4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A4F">
              <w:rPr>
                <w:rFonts w:ascii="Angsana New" w:hAnsi="Angsana New"/>
                <w:b/>
                <w:bCs/>
                <w:sz w:val="28"/>
                <w:szCs w:val="28"/>
              </w:rPr>
              <w:t>161,180</w:t>
            </w:r>
          </w:p>
        </w:tc>
      </w:tr>
      <w:tr w:rsidR="003E3A4F" w:rsidRPr="005A7FEB" w14:paraId="3CDB0D4F" w14:textId="77777777" w:rsidTr="008E47E6">
        <w:tc>
          <w:tcPr>
            <w:tcW w:w="1710" w:type="dxa"/>
          </w:tcPr>
          <w:p w14:paraId="35FE4311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5FAACE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938D" w14:textId="77777777" w:rsidR="003E3A4F" w:rsidRPr="00FA0849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B165A8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5CB47" w14:textId="77777777" w:rsidR="003E3A4F" w:rsidRPr="00FA0849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A43630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BFAFA6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C22F7A" w14:textId="77777777" w:rsidR="003E3A4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40953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06A339" w14:textId="77777777" w:rsidR="003E3A4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09507" w14:textId="77777777" w:rsidR="003E3A4F" w:rsidRPr="009A0CDE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206C8" w14:textId="77777777" w:rsidR="003E3A4F" w:rsidRDefault="003E3A4F" w:rsidP="003E3A4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E3A4F" w:rsidRPr="005A7FEB" w14:paraId="487FA900" w14:textId="77777777" w:rsidTr="003E3A4F">
        <w:tc>
          <w:tcPr>
            <w:tcW w:w="1710" w:type="dxa"/>
          </w:tcPr>
          <w:p w14:paraId="3A9A63B2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EF6EE4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161,180</w:t>
            </w:r>
          </w:p>
        </w:tc>
        <w:tc>
          <w:tcPr>
            <w:tcW w:w="270" w:type="dxa"/>
          </w:tcPr>
          <w:p w14:paraId="2F7E08C1" w14:textId="77777777" w:rsidR="003E3A4F" w:rsidRPr="00FA0849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22AB7C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</w:rPr>
              <w:t>5,104,117</w:t>
            </w:r>
          </w:p>
        </w:tc>
        <w:tc>
          <w:tcPr>
            <w:tcW w:w="270" w:type="dxa"/>
          </w:tcPr>
          <w:p w14:paraId="7A195F94" w14:textId="77777777" w:rsidR="003E3A4F" w:rsidRPr="00FA0849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749F10" w14:textId="77777777" w:rsidR="003E3A4F" w:rsidRPr="00001EFF" w:rsidRDefault="003E3A4F" w:rsidP="003E3A4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01EF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5,265,297</w:t>
            </w:r>
          </w:p>
        </w:tc>
        <w:tc>
          <w:tcPr>
            <w:tcW w:w="270" w:type="dxa"/>
          </w:tcPr>
          <w:p w14:paraId="2706EAAD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65BBB9" w14:textId="77777777" w:rsidR="003E3A4F" w:rsidRPr="007B0A12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0A12">
              <w:rPr>
                <w:rFonts w:ascii="Angsana New" w:hAnsi="Angsana New" w:hint="cs"/>
                <w:b/>
                <w:bCs/>
                <w:sz w:val="28"/>
                <w:szCs w:val="28"/>
              </w:rPr>
              <w:t>372,260</w:t>
            </w:r>
          </w:p>
        </w:tc>
        <w:tc>
          <w:tcPr>
            <w:tcW w:w="270" w:type="dxa"/>
          </w:tcPr>
          <w:p w14:paraId="0CDF8FFC" w14:textId="77777777" w:rsidR="003E3A4F" w:rsidRPr="009A0CDE" w:rsidRDefault="003E3A4F" w:rsidP="003E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A37FF9" w14:textId="77777777" w:rsidR="003E3A4F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4,291,656</w:t>
            </w:r>
          </w:p>
        </w:tc>
        <w:tc>
          <w:tcPr>
            <w:tcW w:w="270" w:type="dxa"/>
          </w:tcPr>
          <w:p w14:paraId="567173F5" w14:textId="77777777" w:rsidR="003E3A4F" w:rsidRPr="009A0CDE" w:rsidRDefault="003E3A4F" w:rsidP="003E3A4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7A6B9F" w14:textId="77777777" w:rsidR="003E3A4F" w:rsidRDefault="003E3A4F" w:rsidP="003E3A4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4,663</w:t>
            </w:r>
            <w:r w:rsidR="00D867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916</w:t>
            </w:r>
          </w:p>
        </w:tc>
      </w:tr>
    </w:tbl>
    <w:p w14:paraId="6483309A" w14:textId="77777777" w:rsidR="00F50373" w:rsidRDefault="00F50373" w:rsidP="00152BD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1002"/>
        <w:gridCol w:w="348"/>
        <w:gridCol w:w="1620"/>
        <w:gridCol w:w="270"/>
        <w:gridCol w:w="1440"/>
      </w:tblGrid>
      <w:tr w:rsidR="00600905" w:rsidRPr="00294AD3" w14:paraId="63B04FDC" w14:textId="77777777" w:rsidTr="00600905">
        <w:trPr>
          <w:tblHeader/>
        </w:trPr>
        <w:tc>
          <w:tcPr>
            <w:tcW w:w="4500" w:type="dxa"/>
            <w:vMerge w:val="restart"/>
            <w:shd w:val="clear" w:color="auto" w:fill="auto"/>
          </w:tcPr>
          <w:p w14:paraId="3E29F380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6A6F43DF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042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2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42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498BC210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" w:type="dxa"/>
          </w:tcPr>
          <w:p w14:paraId="2A1BD1F1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</w:tcPr>
          <w:p w14:paraId="11A0C9EA" w14:textId="31FF4C38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2CA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905" w:rsidRPr="00294AD3" w14:paraId="7A6A2656" w14:textId="77777777" w:rsidTr="00600905">
        <w:trPr>
          <w:tblHeader/>
        </w:trPr>
        <w:tc>
          <w:tcPr>
            <w:tcW w:w="4500" w:type="dxa"/>
            <w:vMerge/>
          </w:tcPr>
          <w:p w14:paraId="7DF4A01B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CAF2F4F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8" w:type="dxa"/>
          </w:tcPr>
          <w:p w14:paraId="47970ECE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7B6BB25" w14:textId="0851DCFA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36654B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D8A278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600905" w:rsidRPr="00294AD3" w14:paraId="7BAB123A" w14:textId="77777777" w:rsidTr="00600905">
        <w:trPr>
          <w:tblHeader/>
        </w:trPr>
        <w:tc>
          <w:tcPr>
            <w:tcW w:w="4500" w:type="dxa"/>
          </w:tcPr>
          <w:p w14:paraId="11D0375F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BE8FC84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" w:type="dxa"/>
          </w:tcPr>
          <w:p w14:paraId="221DCD7B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shd w:val="clear" w:color="auto" w:fill="auto"/>
            <w:vAlign w:val="center"/>
          </w:tcPr>
          <w:p w14:paraId="4797C9FD" w14:textId="3754D2EB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42CA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0905" w:rsidRPr="00294AD3" w14:paraId="2AD2F6AD" w14:textId="77777777" w:rsidTr="00600905">
        <w:tc>
          <w:tcPr>
            <w:tcW w:w="4500" w:type="dxa"/>
          </w:tcPr>
          <w:p w14:paraId="4826050E" w14:textId="77777777" w:rsidR="00600905" w:rsidRPr="00042CAA" w:rsidRDefault="00600905" w:rsidP="005A00D0">
            <w:pPr>
              <w:rPr>
                <w:rFonts w:ascii="Angsana New" w:hAnsi="Angsana New"/>
                <w:sz w:val="30"/>
                <w:szCs w:val="30"/>
              </w:rPr>
            </w:pPr>
            <w:r w:rsidRPr="00042CA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759CC280" w14:textId="77777777" w:rsidR="00600905" w:rsidRPr="00042CAA" w:rsidRDefault="00600905" w:rsidP="005A00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2C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348" w:type="dxa"/>
          </w:tcPr>
          <w:p w14:paraId="5551F5D8" w14:textId="77777777" w:rsidR="00600905" w:rsidRPr="001538B4" w:rsidRDefault="00600905" w:rsidP="005A00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9DE8F3B" w14:textId="6C60B6CE" w:rsidR="00600905" w:rsidRPr="00042CAA" w:rsidRDefault="00600905" w:rsidP="005A00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8B4">
              <w:rPr>
                <w:rFonts w:ascii="Angsana New" w:hAnsi="Angsana New"/>
                <w:sz w:val="30"/>
                <w:szCs w:val="30"/>
              </w:rPr>
              <w:t>246,993</w:t>
            </w:r>
          </w:p>
        </w:tc>
        <w:tc>
          <w:tcPr>
            <w:tcW w:w="270" w:type="dxa"/>
          </w:tcPr>
          <w:p w14:paraId="0A297F1D" w14:textId="77777777" w:rsidR="00600905" w:rsidRPr="00042CA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FE233F" w14:textId="77777777" w:rsidR="00600905" w:rsidRPr="00042CAA" w:rsidRDefault="00600905" w:rsidP="005A00D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271,143</w:t>
            </w:r>
          </w:p>
        </w:tc>
      </w:tr>
    </w:tbl>
    <w:p w14:paraId="7A4E0ECE" w14:textId="77777777" w:rsidR="00CA4C7E" w:rsidRPr="00456351" w:rsidRDefault="00CA4C7E" w:rsidP="00B770E0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F9AEB60" w14:textId="77777777" w:rsidR="00A56F0D" w:rsidRPr="005A7FEB" w:rsidRDefault="00A56F0D" w:rsidP="001774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A7FEB">
        <w:rPr>
          <w:rFonts w:ascii="Angsana New" w:hAnsi="Angsana New"/>
          <w:sz w:val="30"/>
          <w:szCs w:val="30"/>
        </w:rPr>
        <w:t xml:space="preserve">31 </w:t>
      </w:r>
      <w:r w:rsidRPr="005A7FE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A7FEB">
        <w:rPr>
          <w:rFonts w:ascii="Angsana New" w:hAnsi="Angsana New"/>
          <w:sz w:val="30"/>
          <w:szCs w:val="30"/>
        </w:rPr>
        <w:t>25</w:t>
      </w:r>
      <w:r w:rsidR="007372D0" w:rsidRPr="005A7FEB">
        <w:rPr>
          <w:rFonts w:ascii="Angsana New" w:hAnsi="Angsana New"/>
          <w:sz w:val="30"/>
          <w:szCs w:val="30"/>
        </w:rPr>
        <w:t>6</w:t>
      </w:r>
      <w:r w:rsidR="00B53B45">
        <w:rPr>
          <w:rFonts w:ascii="Angsana New" w:hAnsi="Angsana New" w:hint="cs"/>
          <w:sz w:val="30"/>
          <w:szCs w:val="30"/>
          <w:cs/>
        </w:rPr>
        <w:t>2</w:t>
      </w:r>
      <w:r w:rsidR="006B75CA"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="00842202">
        <w:rPr>
          <w:rFonts w:ascii="Angsana New" w:hAnsi="Angsana New"/>
          <w:sz w:val="30"/>
          <w:szCs w:val="30"/>
        </w:rPr>
        <w:t>4,534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ล้านบาท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iCs/>
          <w:sz w:val="30"/>
          <w:szCs w:val="30"/>
        </w:rPr>
        <w:t>(</w:t>
      </w:r>
      <w:r w:rsidR="007372D0" w:rsidRPr="005A7FEB">
        <w:rPr>
          <w:rFonts w:ascii="Angsana New" w:hAnsi="Angsana New"/>
          <w:i/>
          <w:iCs/>
          <w:sz w:val="30"/>
          <w:szCs w:val="30"/>
        </w:rPr>
        <w:t>25</w:t>
      </w:r>
      <w:r w:rsidR="007372D0" w:rsidRPr="005A7FEB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B53B4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A7FEB">
        <w:rPr>
          <w:rFonts w:ascii="Angsana New" w:hAnsi="Angsana New"/>
          <w:i/>
          <w:iCs/>
          <w:sz w:val="30"/>
          <w:szCs w:val="30"/>
        </w:rPr>
        <w:t xml:space="preserve">: </w:t>
      </w:r>
      <w:r w:rsidR="007372D0" w:rsidRPr="005A7FEB">
        <w:rPr>
          <w:rFonts w:ascii="Angsana New" w:hAnsi="Angsana New"/>
          <w:i/>
          <w:iCs/>
          <w:sz w:val="30"/>
          <w:szCs w:val="30"/>
        </w:rPr>
        <w:t>4,</w:t>
      </w:r>
      <w:r w:rsidR="00B53B45">
        <w:rPr>
          <w:rFonts w:ascii="Angsana New" w:hAnsi="Angsana New" w:hint="cs"/>
          <w:i/>
          <w:iCs/>
          <w:sz w:val="30"/>
          <w:szCs w:val="30"/>
          <w:cs/>
        </w:rPr>
        <w:t xml:space="preserve">777 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A7FEB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456351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067B793" w14:textId="7718F71B" w:rsidR="00087D01" w:rsidRDefault="00250A2A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A7FEB">
        <w:rPr>
          <w:rFonts w:ascii="Angsana New" w:hAnsi="Angsana New"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</w:t>
      </w:r>
      <w:r w:rsidR="00C25D8F" w:rsidRPr="005A7FEB">
        <w:rPr>
          <w:rFonts w:ascii="Angsana New" w:hAnsi="Angsana New"/>
          <w:sz w:val="30"/>
          <w:szCs w:val="30"/>
          <w:cs/>
          <w:lang w:val="en-US" w:bidi="th-TH"/>
        </w:rPr>
        <w:t>ประกอบด้วยเจ้าหนี้ทรัสต์รีซ</w:t>
      </w:r>
      <w:r w:rsidR="00FE1E8C" w:rsidRPr="005A7FEB">
        <w:rPr>
          <w:rFonts w:ascii="Angsana New" w:hAnsi="Angsana New"/>
          <w:sz w:val="30"/>
          <w:szCs w:val="30"/>
          <w:cs/>
          <w:lang w:val="en-US" w:bidi="th-TH"/>
        </w:rPr>
        <w:t>ีท และตั๋วสัญญาใช้เงินที่มีอายุ</w:t>
      </w:r>
      <w:r w:rsidR="00253CC0" w:rsidRPr="005A7FE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5A7FEB">
        <w:rPr>
          <w:rFonts w:ascii="Angsana New" w:hAnsi="Angsana New"/>
          <w:sz w:val="30"/>
          <w:szCs w:val="30"/>
          <w:lang w:val="en-US" w:bidi="th-TH"/>
        </w:rPr>
        <w:t>1</w:t>
      </w:r>
      <w:r w:rsidR="00253CC0" w:rsidRPr="005A7FEB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="00842202">
        <w:rPr>
          <w:rFonts w:ascii="Angsana New" w:hAnsi="Angsana New"/>
          <w:sz w:val="30"/>
          <w:szCs w:val="30"/>
          <w:lang w:val="en-US" w:bidi="th-TH"/>
        </w:rPr>
        <w:t>6</w:t>
      </w:r>
      <w:r w:rsidR="00253CC0" w:rsidRPr="005A7FE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5A7FEB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="00253CC0" w:rsidRPr="005A7FEB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="002E399A" w:rsidRPr="005A7FEB">
        <w:rPr>
          <w:rFonts w:ascii="Angsana New" w:hAnsi="Angsana New"/>
          <w:sz w:val="30"/>
          <w:szCs w:val="30"/>
          <w:cs/>
          <w:lang w:val="en-US" w:bidi="th-TH"/>
        </w:rPr>
        <w:t>โดยมี</w:t>
      </w:r>
      <w:r w:rsidR="00C25D8F" w:rsidRPr="005A7FEB">
        <w:rPr>
          <w:rFonts w:ascii="Angsana New" w:hAnsi="Angsana New"/>
          <w:sz w:val="30"/>
          <w:szCs w:val="30"/>
          <w:cs/>
          <w:lang w:val="en-US" w:bidi="th-TH"/>
        </w:rPr>
        <w:t>ดอกเบี้ย</w:t>
      </w:r>
      <w:r w:rsidR="002E399A" w:rsidRPr="005A7FEB">
        <w:rPr>
          <w:rFonts w:ascii="Angsana New" w:hAnsi="Angsana New"/>
          <w:sz w:val="30"/>
          <w:szCs w:val="30"/>
          <w:cs/>
          <w:lang w:val="en-US" w:bidi="th-TH"/>
        </w:rPr>
        <w:t>ในอัตรา</w:t>
      </w:r>
      <w:r w:rsidR="00C25D8F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="00007D32">
        <w:rPr>
          <w:rFonts w:ascii="Angsana New" w:hAnsi="Angsana New"/>
          <w:sz w:val="30"/>
          <w:szCs w:val="30"/>
          <w:lang w:val="en-US" w:bidi="th-TH"/>
        </w:rPr>
        <w:t xml:space="preserve">1.4 - 1.72 </w:t>
      </w:r>
      <w:r w:rsidR="00C25D8F" w:rsidRPr="005A7FEB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7E10FE" w:rsidRPr="009B496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9B4964" w:rsidRPr="009B496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9B4964" w:rsidRPr="009B4964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B53B45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1</w:t>
      </w:r>
      <w:r w:rsidR="009B4964" w:rsidRPr="009B496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9B4964" w:rsidRPr="009B496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9B4964" w:rsidRPr="009B4964">
        <w:rPr>
          <w:rFonts w:ascii="Angsana New" w:hAnsi="Angsana New"/>
          <w:i/>
          <w:iCs/>
          <w:sz w:val="30"/>
          <w:szCs w:val="30"/>
          <w:cs/>
          <w:lang w:val="en-US" w:bidi="th-TH"/>
        </w:rPr>
        <w:t>1.5</w:t>
      </w:r>
      <w:r w:rsidR="009B4964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9B496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- 1.</w:t>
      </w:r>
      <w:r w:rsidR="00B53B45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97</w:t>
      </w:r>
      <w:r w:rsidR="009B4964" w:rsidRPr="009B496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="009B4964" w:rsidRPr="009B496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13CCCA03" w14:textId="77777777" w:rsidR="000A49E1" w:rsidRPr="005412FB" w:rsidRDefault="000A49E1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</w:p>
    <w:p w14:paraId="25FA3E6C" w14:textId="77777777" w:rsidR="00BE0973" w:rsidRPr="005A7FEB" w:rsidRDefault="00A56F0D" w:rsidP="00A56F0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5A7FEB">
        <w:rPr>
          <w:rFonts w:ascii="Angsana New" w:hAnsi="Angsana New"/>
          <w:sz w:val="30"/>
          <w:szCs w:val="30"/>
        </w:rPr>
        <w:t xml:space="preserve"> 2559</w:t>
      </w:r>
      <w:r w:rsidRPr="005A7FEB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5A7FEB">
        <w:rPr>
          <w:rFonts w:ascii="Angsana New" w:hAnsi="Angsana New"/>
          <w:sz w:val="30"/>
          <w:szCs w:val="30"/>
        </w:rPr>
        <w:t>500</w:t>
      </w:r>
      <w:r w:rsidRPr="005A7FEB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เงินกู้ยืมดังกล่าวมีอัตราดอกเบี้ยเงินกู้ยืมร้อยละ</w:t>
      </w:r>
      <w:r w:rsidRPr="005A7FEB">
        <w:rPr>
          <w:rFonts w:ascii="Angsana New" w:hAnsi="Angsana New"/>
          <w:sz w:val="30"/>
          <w:szCs w:val="30"/>
        </w:rPr>
        <w:t xml:space="preserve"> 2.65</w:t>
      </w:r>
      <w:r w:rsidRPr="005A7FEB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Pr="005A7FEB">
        <w:rPr>
          <w:rFonts w:ascii="Angsana New" w:hAnsi="Angsana New"/>
          <w:sz w:val="30"/>
          <w:szCs w:val="30"/>
        </w:rPr>
        <w:t>9.26</w:t>
      </w:r>
      <w:r w:rsidRPr="005A7FEB">
        <w:rPr>
          <w:rFonts w:ascii="Angsana New" w:hAnsi="Angsana New" w:hint="cs"/>
          <w:sz w:val="30"/>
          <w:szCs w:val="30"/>
          <w:cs/>
        </w:rPr>
        <w:t xml:space="preserve"> ล้านบาท โดยเริ่มชำระงวดแรกตั้งแต่เดือนกรกฎาคม </w:t>
      </w:r>
      <w:r w:rsidRPr="005A7FEB">
        <w:rPr>
          <w:rFonts w:ascii="Angsana New" w:hAnsi="Angsana New"/>
          <w:sz w:val="30"/>
          <w:szCs w:val="30"/>
        </w:rPr>
        <w:t>2559</w:t>
      </w:r>
      <w:r w:rsidRPr="005A7FEB">
        <w:rPr>
          <w:rFonts w:ascii="Angsana New" w:hAnsi="Angsana New" w:hint="cs"/>
          <w:sz w:val="30"/>
          <w:szCs w:val="30"/>
          <w:cs/>
        </w:rPr>
        <w:t xml:space="preserve"> และกำหนดชำระคืนเงินต้นให้เสร็จสิ้นภายในกำหนดเวลา</w:t>
      </w:r>
      <w:r w:rsidRPr="005A7FEB">
        <w:rPr>
          <w:rFonts w:ascii="Angsana New" w:hAnsi="Angsana New"/>
          <w:sz w:val="30"/>
          <w:szCs w:val="30"/>
        </w:rPr>
        <w:t xml:space="preserve"> 54</w:t>
      </w:r>
      <w:r w:rsidRPr="005A7FEB">
        <w:rPr>
          <w:rFonts w:ascii="Angsana New" w:hAnsi="Angsana New" w:hint="cs"/>
          <w:sz w:val="30"/>
          <w:szCs w:val="30"/>
          <w:cs/>
        </w:rPr>
        <w:t xml:space="preserve"> เดือน นับจากเดือนที่เบิกใช้เงินกู้งวดแรก</w:t>
      </w:r>
    </w:p>
    <w:p w14:paraId="0C397BAC" w14:textId="77777777" w:rsidR="00A56F0D" w:rsidRPr="005412FB" w:rsidRDefault="00A56F0D" w:rsidP="00A56F0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4A2D75" w14:textId="77777777" w:rsidR="00A56F0D" w:rsidRPr="005A7FEB" w:rsidRDefault="00BE0973" w:rsidP="007372D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ในเดือนพฤษภาคม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บริษัทได้ทำสัญญากู้ยืมเงินระยะยาวจากสถาบันการเงินในประเทศแห่งหนึ่งจำนวน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300 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ล้านบาท เงินกู้ยืมดังกล่าวมีอัตราดอกเบี้ยเงินกู้ยืมร้อยละ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2.86 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ต่อปี เงินกู้ยืมดังกล่าวมีกำหนดชำระคืนเป็นงวดรายเดือน เป็นจำนวนงวดละเท่าๆกัน โดยเริ่มชำระงวดแรกตั้งแต่เดือนมิถุนายน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และกำหนดชำระคืนเงินต้นให้เสร็จสิ้นภายใน 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3 </w:t>
      </w:r>
      <w:r w:rsidRPr="005A7FEB">
        <w:rPr>
          <w:rFonts w:ascii="Angsana New" w:hAnsi="Angsana New"/>
          <w:sz w:val="30"/>
          <w:szCs w:val="30"/>
          <w:cs/>
          <w:lang w:bidi="th-TH"/>
        </w:rPr>
        <w:t>ปี นับจากเดือนที่เบิกใช้เงินกู้งวดแรก ทั้งนี้ บริษัทได้นำที่ดินพร้อมสิ่งปลูกสร้างไปจดจำนองไว้กับสถาบันการเงินเพื่อใช้เป็นหลักประกันเงินกู้ยืมระยะยาวจากสถาบันการเงิน</w:t>
      </w:r>
    </w:p>
    <w:p w14:paraId="7CBEAF47" w14:textId="77777777" w:rsidR="00BE0973" w:rsidRPr="005412FB" w:rsidRDefault="00BE0973" w:rsidP="00EA4C3B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3A572576" w14:textId="77777777" w:rsidR="00042CAA" w:rsidRDefault="004E6230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A7FEB">
        <w:rPr>
          <w:rFonts w:ascii="Angsana New" w:hAnsi="Angsana New"/>
          <w:sz w:val="30"/>
          <w:szCs w:val="30"/>
          <w:cs/>
          <w:lang w:val="en-US" w:bidi="th-TH"/>
        </w:rPr>
        <w:t>เงินกู้ยืมจากสถาบันการเงินในรูปของเงินกู้ยืมระยะยาว</w:t>
      </w:r>
      <w:r w:rsidR="001E4E53"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กลุ่มบริษัทได้ค้ำประกันโดยที่ดินพร้อมสิ่งปลูกสร้างของบริษัท รวมทั้งโอนสิทธิประกันภัยของหลักทรัพย์ค้ำประกัน</w:t>
      </w:r>
      <w:r w:rsidR="00D95BCE" w:rsidRPr="005A7FEB">
        <w:rPr>
          <w:rFonts w:ascii="Angsana New" w:hAnsi="Angsana New"/>
          <w:sz w:val="30"/>
          <w:szCs w:val="30"/>
          <w:cs/>
          <w:lang w:val="en-US" w:bidi="th-TH"/>
        </w:rPr>
        <w:t>และสินค้าบางส่วนแก่ผู้ให้กู้ ใน</w:t>
      </w:r>
      <w:r w:rsidRPr="005A7FEB">
        <w:rPr>
          <w:rFonts w:ascii="Angsana New" w:hAnsi="Angsana New"/>
          <w:sz w:val="30"/>
          <w:szCs w:val="30"/>
          <w:cs/>
          <w:lang w:val="en-US" w:bidi="th-TH"/>
        </w:rPr>
        <w:t>วง</w:t>
      </w:r>
      <w:r w:rsidR="00631B4F" w:rsidRPr="005A7FEB">
        <w:rPr>
          <w:rFonts w:ascii="Angsana New" w:hAnsi="Angsana New"/>
          <w:sz w:val="30"/>
          <w:szCs w:val="30"/>
          <w:cs/>
          <w:lang w:val="en-US" w:bidi="th-TH"/>
        </w:rPr>
        <w:t>เงินประกัน</w:t>
      </w:r>
      <w:r w:rsidRPr="005A7FE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B079A" w:rsidRPr="005A7FEB">
        <w:rPr>
          <w:rFonts w:ascii="Angsana New" w:hAnsi="Angsana New"/>
          <w:sz w:val="30"/>
          <w:szCs w:val="30"/>
          <w:lang w:val="en-US" w:bidi="th-TH"/>
        </w:rPr>
        <w:br/>
      </w:r>
      <w:r w:rsidR="00FB02C8" w:rsidRPr="005A7FEB">
        <w:rPr>
          <w:rFonts w:ascii="Angsana New" w:hAnsi="Angsana New"/>
          <w:sz w:val="30"/>
          <w:szCs w:val="30"/>
          <w:lang w:val="en-US" w:bidi="th-TH"/>
        </w:rPr>
        <w:t>583</w:t>
      </w:r>
      <w:r w:rsidRPr="005A7FE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</w:p>
    <w:p w14:paraId="3C4504A5" w14:textId="77777777" w:rsidR="00042CAA" w:rsidRPr="005412FB" w:rsidRDefault="00042CAA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ED0138B" w14:textId="77777777" w:rsidR="00F97E6C" w:rsidRPr="005A7FEB" w:rsidRDefault="00280733" w:rsidP="00042CA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นอกจากนี้</w:t>
      </w:r>
      <w:r w:rsidR="006509C3" w:rsidRPr="005A7FEB">
        <w:rPr>
          <w:rFonts w:ascii="Angsana New" w:hAnsi="Angsana New"/>
          <w:sz w:val="30"/>
          <w:szCs w:val="30"/>
          <w:cs/>
          <w:lang w:val="en-US" w:bidi="th-TH"/>
        </w:rPr>
        <w:t>กลุ่มบริษัทต้อง</w:t>
      </w: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ปฏิบัติตามเงื่อนไขในสัญญาเงินกู้ยืม ซึ่งรวมถึง</w:t>
      </w:r>
    </w:p>
    <w:p w14:paraId="4F8AA106" w14:textId="77777777" w:rsidR="00280733" w:rsidRPr="005412FB" w:rsidRDefault="00280733" w:rsidP="0028073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5041BE" w14:textId="77777777" w:rsidR="006509C3" w:rsidRPr="005A7FEB" w:rsidRDefault="006509C3" w:rsidP="001E3A7E">
      <w:pPr>
        <w:pStyle w:val="block"/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5A7FEB">
        <w:rPr>
          <w:rFonts w:ascii="Angsana New" w:hAnsi="Angsana New"/>
          <w:spacing w:val="4"/>
          <w:sz w:val="30"/>
          <w:szCs w:val="30"/>
          <w:cs/>
          <w:lang w:val="en-US"/>
        </w:rPr>
        <w:t>รั</w:t>
      </w:r>
      <w:r w:rsidR="006E5063" w:rsidRPr="005A7FE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กษาสัดส่วนหนี้สินต่อทุนไม่เกิน </w:t>
      </w:r>
      <w:r w:rsidR="00E5174F" w:rsidRPr="005A7FEB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5A7FE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="00950BCF" w:rsidRPr="005A7FE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ต่อ </w:t>
      </w:r>
      <w:r w:rsidR="00950BCF" w:rsidRPr="005A7FEB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5A7FE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เท่า</w:t>
      </w:r>
      <w:r w:rsidR="00A56F0D" w:rsidRPr="005A7FE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="00A56F0D" w:rsidRPr="005A7FEB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และสัดส่วนความสามารถในการชำระหนี้ (</w:t>
      </w:r>
      <w:r w:rsidR="00A56F0D" w:rsidRPr="005A7FEB">
        <w:rPr>
          <w:rFonts w:ascii="Angsana New" w:hAnsi="Angsana New"/>
          <w:spacing w:val="4"/>
          <w:sz w:val="30"/>
          <w:szCs w:val="30"/>
          <w:lang w:val="en-US" w:bidi="th-TH"/>
        </w:rPr>
        <w:t>DSCR</w:t>
      </w:r>
      <w:r w:rsidR="00A56F0D" w:rsidRPr="005A7FEB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)</w:t>
      </w:r>
      <w:r w:rsidR="00A56F0D" w:rsidRPr="005A7FEB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A56F0D" w:rsidRPr="005A7FEB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ไม่ต่ำกว่า 1.20 เท่า</w:t>
      </w:r>
      <w:r w:rsidRPr="005A7FE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จนกว่าจะชำระหนี้เสร็จสิ้น</w:t>
      </w:r>
    </w:p>
    <w:p w14:paraId="65F6D257" w14:textId="77777777" w:rsidR="00F97E6C" w:rsidRPr="005412FB" w:rsidRDefault="00F97E6C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F035E9" w14:textId="5A6D4EBF" w:rsidR="006509C3" w:rsidRPr="000A49E1" w:rsidRDefault="006509C3" w:rsidP="001E3A7E">
      <w:pPr>
        <w:pStyle w:val="block"/>
        <w:numPr>
          <w:ilvl w:val="0"/>
          <w:numId w:val="10"/>
        </w:numPr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5A7FEB">
        <w:rPr>
          <w:rFonts w:ascii="Angsana New" w:hAnsi="Angsana New"/>
          <w:sz w:val="30"/>
          <w:szCs w:val="30"/>
          <w:lang w:val="en-US"/>
        </w:rPr>
        <w:t>Synnex Te</w:t>
      </w:r>
      <w:r w:rsidR="00A56F0D" w:rsidRPr="005A7FEB">
        <w:rPr>
          <w:rFonts w:ascii="Angsana New" w:hAnsi="Angsana New"/>
          <w:sz w:val="30"/>
          <w:szCs w:val="30"/>
          <w:lang w:val="en-US"/>
        </w:rPr>
        <w:t>chnology International Corporation</w:t>
      </w:r>
      <w:r w:rsidRPr="005A7FEB">
        <w:rPr>
          <w:rFonts w:ascii="Angsana New" w:hAnsi="Angsana New"/>
          <w:sz w:val="30"/>
          <w:szCs w:val="30"/>
          <w:lang w:val="en-US"/>
        </w:rPr>
        <w:t xml:space="preserve"> </w:t>
      </w:r>
      <w:r w:rsidRPr="005A7FEB">
        <w:rPr>
          <w:rFonts w:ascii="Angsana New" w:hAnsi="Angsana New"/>
          <w:sz w:val="30"/>
          <w:szCs w:val="30"/>
          <w:cs/>
          <w:lang w:val="en-US"/>
        </w:rPr>
        <w:t>หรือ</w:t>
      </w:r>
      <w:r w:rsidRPr="005A7FEB">
        <w:rPr>
          <w:rFonts w:ascii="Angsana New" w:hAnsi="Angsana New"/>
          <w:sz w:val="30"/>
          <w:szCs w:val="30"/>
          <w:lang w:val="en-US"/>
        </w:rPr>
        <w:t xml:space="preserve"> King’s Eye Investment</w:t>
      </w:r>
      <w:r w:rsidR="00A56F0D" w:rsidRPr="005A7FEB">
        <w:rPr>
          <w:rFonts w:ascii="Angsana New" w:hAnsi="Angsana New"/>
          <w:sz w:val="30"/>
          <w:szCs w:val="30"/>
          <w:lang w:val="en-US"/>
        </w:rPr>
        <w:t>s</w:t>
      </w:r>
      <w:r w:rsidRPr="005A7FEB">
        <w:rPr>
          <w:rFonts w:ascii="Angsana New" w:hAnsi="Angsana New"/>
          <w:sz w:val="30"/>
          <w:szCs w:val="30"/>
          <w:lang w:val="en-US"/>
        </w:rPr>
        <w:t xml:space="preserve"> Ltd. </w:t>
      </w:r>
      <w:r w:rsidRPr="005A7FEB">
        <w:rPr>
          <w:rFonts w:ascii="Angsana New" w:hAnsi="Angsana New"/>
          <w:sz w:val="30"/>
          <w:szCs w:val="30"/>
          <w:cs/>
          <w:lang w:val="en-US"/>
        </w:rPr>
        <w:t>และบริษัท ที.</w:t>
      </w:r>
      <w:proofErr w:type="gramStart"/>
      <w:r w:rsidRPr="005A7FEB">
        <w:rPr>
          <w:rFonts w:ascii="Angsana New" w:hAnsi="Angsana New"/>
          <w:sz w:val="30"/>
          <w:szCs w:val="30"/>
          <w:cs/>
          <w:lang w:val="en-US"/>
        </w:rPr>
        <w:t>เค.เอส</w:t>
      </w:r>
      <w:proofErr w:type="gramEnd"/>
      <w:r w:rsidRPr="005A7FEB">
        <w:rPr>
          <w:rFonts w:ascii="Angsana New" w:hAnsi="Angsana New"/>
          <w:sz w:val="30"/>
          <w:szCs w:val="30"/>
          <w:cs/>
          <w:lang w:val="en-US"/>
        </w:rPr>
        <w:t>.</w:t>
      </w:r>
      <w:r w:rsidRPr="005A7FEB">
        <w:rPr>
          <w:rFonts w:ascii="Angsana New" w:hAnsi="Angsana New"/>
          <w:spacing w:val="6"/>
          <w:sz w:val="30"/>
          <w:szCs w:val="30"/>
          <w:cs/>
          <w:lang w:val="en-US"/>
        </w:rPr>
        <w:t>เทคโนโลยี จำกัด (มหาชน) ต้องดำรงการเป็นผู้ถือหุ้นไม่ว่าทางตรงหรือทางอ้อมไว้ทุกขณะในอัตราไม่ต่ำกว่าบริษัทละร้อยละ 30 ของทุนจดทะเบียนที่ออกและเรียกเก็บชำระค่าหุ้นทั้งหมดแล้ว</w:t>
      </w:r>
    </w:p>
    <w:p w14:paraId="05BE3329" w14:textId="4A38342D" w:rsidR="000A49E1" w:rsidRDefault="000A49E1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693681E1" w14:textId="6B218547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0002EE42" w14:textId="0B7AF807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0789D1CE" w14:textId="4D42820E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0B843900" w14:textId="6A8B78F5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03AC458B" w14:textId="02F4A69D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7EA88297" w14:textId="21A6C57C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15F2DC5F" w14:textId="20FCF670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2386FCEF" w14:textId="0CA212ED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40BCC71E" w14:textId="252FAC82" w:rsidR="005412FB" w:rsidRDefault="005412FB" w:rsidP="000A49E1">
      <w:pPr>
        <w:pStyle w:val="ListParagraph"/>
        <w:rPr>
          <w:rFonts w:ascii="Angsana New" w:hAnsi="Angsana New"/>
          <w:sz w:val="20"/>
          <w:szCs w:val="20"/>
        </w:rPr>
      </w:pPr>
    </w:p>
    <w:p w14:paraId="3B182307" w14:textId="77777777" w:rsidR="003E6A5C" w:rsidRPr="005A7FEB" w:rsidRDefault="00242207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320152">
        <w:rPr>
          <w:rFonts w:ascii="Angsana New" w:hAnsi="Angsana New"/>
          <w:sz w:val="30"/>
          <w:szCs w:val="30"/>
          <w:u w:val="none"/>
        </w:rPr>
        <w:t>5</w:t>
      </w:r>
      <w:r w:rsidR="00E0351E" w:rsidRPr="005A7FEB">
        <w:rPr>
          <w:rFonts w:ascii="Angsana New" w:hAnsi="Angsana New"/>
          <w:sz w:val="30"/>
          <w:szCs w:val="30"/>
          <w:u w:val="none"/>
          <w:cs/>
        </w:rPr>
        <w:tab/>
      </w:r>
      <w:r w:rsidR="00152BD8" w:rsidRPr="005A7FEB">
        <w:rPr>
          <w:rFonts w:ascii="Angsana New" w:hAnsi="Angsana New"/>
          <w:sz w:val="30"/>
          <w:szCs w:val="30"/>
          <w:u w:val="none"/>
          <w:cs/>
        </w:rPr>
        <w:t>เจ้าหนี้การค้า</w:t>
      </w:r>
    </w:p>
    <w:p w14:paraId="280495BE" w14:textId="77777777" w:rsidR="003E6A5C" w:rsidRPr="000A49E1" w:rsidRDefault="003E6A5C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01"/>
        <w:gridCol w:w="1082"/>
        <w:gridCol w:w="272"/>
        <w:gridCol w:w="1081"/>
        <w:gridCol w:w="274"/>
        <w:gridCol w:w="1073"/>
        <w:gridCol w:w="265"/>
        <w:gridCol w:w="1084"/>
      </w:tblGrid>
      <w:tr w:rsidR="00E0351E" w:rsidRPr="005A7FEB" w14:paraId="25CB7710" w14:textId="77777777" w:rsidTr="0017740E">
        <w:tc>
          <w:tcPr>
            <w:tcW w:w="1745" w:type="pct"/>
          </w:tcPr>
          <w:p w14:paraId="52F15777" w14:textId="77777777" w:rsidR="00E0351E" w:rsidRPr="005A7FEB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FB547FA" w14:textId="77777777" w:rsidR="00E0351E" w:rsidRPr="005A7FEB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896E9D5" w14:textId="77777777" w:rsidR="00E0351E" w:rsidRPr="005A7FEB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0956A12" w14:textId="77777777" w:rsidR="00E0351E" w:rsidRPr="005A7FEB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F12F846" w14:textId="77777777" w:rsidR="00E0351E" w:rsidRPr="005A7FEB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372D0" w:rsidRPr="005A7FEB" w14:paraId="488695C7" w14:textId="77777777" w:rsidTr="0017740E">
        <w:tc>
          <w:tcPr>
            <w:tcW w:w="1745" w:type="pct"/>
          </w:tcPr>
          <w:p w14:paraId="09A36E4B" w14:textId="77777777" w:rsidR="007372D0" w:rsidRPr="005A7FEB" w:rsidRDefault="007372D0" w:rsidP="0073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DCADFAD" w14:textId="77777777" w:rsidR="007372D0" w:rsidRPr="005A7FEB" w:rsidRDefault="007372D0" w:rsidP="0073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  <w:vAlign w:val="center"/>
          </w:tcPr>
          <w:p w14:paraId="4AF3E509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vAlign w:val="center"/>
          </w:tcPr>
          <w:p w14:paraId="09A66769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4FD9D227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7260060B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68D4D911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vAlign w:val="center"/>
          </w:tcPr>
          <w:p w14:paraId="489851CB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1686B2D0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75CA" w:rsidRPr="005A7FEB" w14:paraId="745F1A75" w14:textId="77777777" w:rsidTr="0017740E">
        <w:tc>
          <w:tcPr>
            <w:tcW w:w="1745" w:type="pct"/>
          </w:tcPr>
          <w:p w14:paraId="6E2CC051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5DAD923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77C8FB56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501" w:rsidRPr="005A7FEB" w14:paraId="50833114" w14:textId="77777777" w:rsidTr="0017740E">
        <w:tc>
          <w:tcPr>
            <w:tcW w:w="1745" w:type="pct"/>
          </w:tcPr>
          <w:p w14:paraId="7F870365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799A347F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  <w:vAlign w:val="bottom"/>
          </w:tcPr>
          <w:p w14:paraId="2BDCE140" w14:textId="77777777" w:rsidR="00337501" w:rsidRPr="005A7FEB" w:rsidRDefault="00337501" w:rsidP="0033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2DB7">
              <w:rPr>
                <w:rFonts w:ascii="Angsana New" w:hAnsi="Angsana New"/>
                <w:sz w:val="30"/>
                <w:szCs w:val="30"/>
              </w:rPr>
              <w:t>28,06</w:t>
            </w:r>
            <w:r w:rsidR="008222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3BA2A7E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7FD003D" w14:textId="77777777" w:rsidR="00337501" w:rsidRPr="005A7FEB" w:rsidRDefault="00337501" w:rsidP="0033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29,185</w:t>
            </w:r>
          </w:p>
        </w:tc>
        <w:tc>
          <w:tcPr>
            <w:tcW w:w="148" w:type="pct"/>
          </w:tcPr>
          <w:p w14:paraId="2FFEDD2F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781051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82DB7">
              <w:rPr>
                <w:rFonts w:ascii="Angsana New" w:hAnsi="Angsana New"/>
                <w:sz w:val="30"/>
                <w:szCs w:val="30"/>
              </w:rPr>
              <w:t>28,06</w:t>
            </w:r>
            <w:r w:rsidR="008222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C16CEC4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06F8CA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29,185</w:t>
            </w:r>
          </w:p>
        </w:tc>
      </w:tr>
      <w:tr w:rsidR="00337501" w:rsidRPr="005A7FEB" w14:paraId="6A4589B6" w14:textId="77777777" w:rsidTr="0017740E">
        <w:tc>
          <w:tcPr>
            <w:tcW w:w="1745" w:type="pct"/>
          </w:tcPr>
          <w:p w14:paraId="53FEA1FC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6A991297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B2717" w14:textId="77777777" w:rsidR="00337501" w:rsidRPr="005A7FEB" w:rsidRDefault="00045164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2,130,977</w:t>
            </w:r>
          </w:p>
        </w:tc>
        <w:tc>
          <w:tcPr>
            <w:tcW w:w="147" w:type="pct"/>
          </w:tcPr>
          <w:p w14:paraId="62C756F9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608273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3,007,640</w:t>
            </w:r>
          </w:p>
        </w:tc>
        <w:tc>
          <w:tcPr>
            <w:tcW w:w="148" w:type="pct"/>
          </w:tcPr>
          <w:p w14:paraId="55793025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38E864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5BAF">
              <w:rPr>
                <w:rFonts w:ascii="Angsana New" w:hAnsi="Angsana New"/>
                <w:sz w:val="30"/>
                <w:szCs w:val="30"/>
              </w:rPr>
              <w:t>2,</w:t>
            </w:r>
            <w:r w:rsidR="00045164">
              <w:rPr>
                <w:rFonts w:ascii="Angsana New" w:hAnsi="Angsana New"/>
                <w:sz w:val="30"/>
                <w:szCs w:val="30"/>
              </w:rPr>
              <w:t>130</w:t>
            </w:r>
            <w:r w:rsidRPr="00A45BAF">
              <w:rPr>
                <w:rFonts w:ascii="Angsana New" w:hAnsi="Angsana New"/>
                <w:sz w:val="30"/>
                <w:szCs w:val="30"/>
              </w:rPr>
              <w:t>,</w:t>
            </w:r>
            <w:r w:rsidR="00045164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3" w:type="pct"/>
          </w:tcPr>
          <w:p w14:paraId="1337FBDA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C5A486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2,989,790</w:t>
            </w:r>
          </w:p>
        </w:tc>
      </w:tr>
      <w:tr w:rsidR="00337501" w:rsidRPr="005A7FEB" w14:paraId="24D62D13" w14:textId="77777777" w:rsidTr="0017740E">
        <w:tc>
          <w:tcPr>
            <w:tcW w:w="1745" w:type="pct"/>
          </w:tcPr>
          <w:p w14:paraId="08C0ED94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6C66EDCD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3BDC3AA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BAF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45164">
              <w:rPr>
                <w:rFonts w:ascii="Angsana New" w:hAnsi="Angsana New"/>
                <w:b/>
                <w:bCs/>
                <w:sz w:val="30"/>
                <w:szCs w:val="30"/>
              </w:rPr>
              <w:t>159,044</w:t>
            </w:r>
          </w:p>
        </w:tc>
        <w:tc>
          <w:tcPr>
            <w:tcW w:w="147" w:type="pct"/>
          </w:tcPr>
          <w:p w14:paraId="620823B4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4E8D26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3,036,825</w:t>
            </w:r>
          </w:p>
        </w:tc>
        <w:tc>
          <w:tcPr>
            <w:tcW w:w="148" w:type="pct"/>
          </w:tcPr>
          <w:p w14:paraId="7989E60F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4BC602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BAF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045164">
              <w:rPr>
                <w:rFonts w:ascii="Angsana New" w:hAnsi="Angsana New"/>
                <w:b/>
                <w:bCs/>
                <w:sz w:val="30"/>
                <w:szCs w:val="30"/>
              </w:rPr>
              <w:t>158,918</w:t>
            </w:r>
          </w:p>
        </w:tc>
        <w:tc>
          <w:tcPr>
            <w:tcW w:w="143" w:type="pct"/>
          </w:tcPr>
          <w:p w14:paraId="07F81E9C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4BAFF04" w14:textId="77777777" w:rsidR="00337501" w:rsidRPr="005A7FEB" w:rsidRDefault="00337501" w:rsidP="00337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3,018,975</w:t>
            </w:r>
          </w:p>
        </w:tc>
      </w:tr>
    </w:tbl>
    <w:p w14:paraId="3753367E" w14:textId="77777777" w:rsidR="005412FB" w:rsidRDefault="005412FB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CF42B85" w14:textId="7BF31400" w:rsidR="00B15BAA" w:rsidRPr="005A7FEB" w:rsidRDefault="00595D5F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1</w:t>
      </w:r>
      <w:r w:rsidR="00320152">
        <w:rPr>
          <w:rFonts w:ascii="Angsana New" w:hAnsi="Angsana New"/>
          <w:sz w:val="30"/>
          <w:szCs w:val="30"/>
          <w:u w:val="none"/>
        </w:rPr>
        <w:t>6</w:t>
      </w:r>
      <w:r w:rsidR="00B15BAA" w:rsidRPr="005A7FEB">
        <w:rPr>
          <w:rFonts w:ascii="Angsana New" w:hAnsi="Angsana New"/>
          <w:sz w:val="30"/>
          <w:szCs w:val="30"/>
          <w:u w:val="none"/>
          <w:cs/>
        </w:rPr>
        <w:tab/>
        <w:t>เจ้าหนี้อื่น</w:t>
      </w:r>
    </w:p>
    <w:p w14:paraId="1E3680B5" w14:textId="77777777" w:rsidR="00B15BAA" w:rsidRPr="00456351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3"/>
        <w:gridCol w:w="1081"/>
        <w:gridCol w:w="237"/>
        <w:gridCol w:w="1112"/>
        <w:gridCol w:w="265"/>
        <w:gridCol w:w="1085"/>
        <w:gridCol w:w="265"/>
        <w:gridCol w:w="1085"/>
      </w:tblGrid>
      <w:tr w:rsidR="00B15BAA" w:rsidRPr="005A7FEB" w14:paraId="3D5F8FD2" w14:textId="77777777" w:rsidTr="001454A3">
        <w:tc>
          <w:tcPr>
            <w:tcW w:w="1746" w:type="pct"/>
          </w:tcPr>
          <w:p w14:paraId="2BF46F1B" w14:textId="77777777" w:rsidR="00B15BAA" w:rsidRPr="005A7FEB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B571FFF" w14:textId="77777777" w:rsidR="00B15BAA" w:rsidRPr="005A7FEB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735487" w14:textId="77777777" w:rsidR="00B15BAA" w:rsidRPr="005A7FEB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B7E7F2F" w14:textId="77777777" w:rsidR="00B15BAA" w:rsidRPr="005A7FEB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EE1F421" w14:textId="77777777" w:rsidR="00B15BAA" w:rsidRPr="005A7FEB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53B45" w:rsidRPr="005A7FEB" w14:paraId="3A8C83B9" w14:textId="77777777" w:rsidTr="001454A3">
        <w:tc>
          <w:tcPr>
            <w:tcW w:w="1746" w:type="pct"/>
          </w:tcPr>
          <w:p w14:paraId="161D529E" w14:textId="77777777" w:rsidR="00B53B45" w:rsidRPr="005A7FEB" w:rsidRDefault="00B53B45" w:rsidP="00B53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DF73D61" w14:textId="77777777" w:rsidR="00B53B45" w:rsidRPr="005A7FEB" w:rsidRDefault="00B53B45" w:rsidP="00B53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  <w:vAlign w:val="center"/>
          </w:tcPr>
          <w:p w14:paraId="10FAA51B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  <w:vAlign w:val="center"/>
          </w:tcPr>
          <w:p w14:paraId="7A9CC1D0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6AC453ED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14:paraId="08D4A59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0E2048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vAlign w:val="center"/>
          </w:tcPr>
          <w:p w14:paraId="59D55583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83E5695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75CA" w:rsidRPr="005A7FEB" w14:paraId="5C93EC36" w14:textId="77777777" w:rsidTr="001454A3">
        <w:tc>
          <w:tcPr>
            <w:tcW w:w="1746" w:type="pct"/>
          </w:tcPr>
          <w:p w14:paraId="3BA611C5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0489EE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622C67B8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49A" w:rsidRPr="005A7FEB" w14:paraId="48DF224C" w14:textId="77777777" w:rsidTr="001454A3">
        <w:tc>
          <w:tcPr>
            <w:tcW w:w="1746" w:type="pct"/>
          </w:tcPr>
          <w:p w14:paraId="31D9C2D0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0A136E52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  <w:vAlign w:val="bottom"/>
          </w:tcPr>
          <w:p w14:paraId="267C0194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7673FE">
              <w:rPr>
                <w:rFonts w:ascii="Angsana New" w:hAnsi="Angsana New"/>
                <w:sz w:val="30"/>
                <w:szCs w:val="30"/>
              </w:rPr>
              <w:t>3,52</w:t>
            </w:r>
            <w:r w:rsidR="00137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E5550AC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04C262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  <w:tc>
          <w:tcPr>
            <w:tcW w:w="143" w:type="pct"/>
          </w:tcPr>
          <w:p w14:paraId="13A1F2A9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6F4B1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7673FE">
              <w:rPr>
                <w:rFonts w:ascii="Angsana New" w:hAnsi="Angsana New"/>
                <w:sz w:val="30"/>
                <w:szCs w:val="30"/>
              </w:rPr>
              <w:t>5,0</w:t>
            </w:r>
            <w:r w:rsidR="007F6CA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25460617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646764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5,495</w:t>
            </w:r>
          </w:p>
        </w:tc>
      </w:tr>
      <w:tr w:rsidR="0084349A" w:rsidRPr="005A7FEB" w14:paraId="0641E826" w14:textId="77777777" w:rsidTr="001454A3">
        <w:tc>
          <w:tcPr>
            <w:tcW w:w="1746" w:type="pct"/>
          </w:tcPr>
          <w:p w14:paraId="33339594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5CFE0BAE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1305E7" w14:textId="2664A27E" w:rsidR="0084349A" w:rsidRPr="005A7FEB" w:rsidRDefault="0045296D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50B59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0B59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9D633C8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8D305B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526,752</w:t>
            </w:r>
          </w:p>
        </w:tc>
        <w:tc>
          <w:tcPr>
            <w:tcW w:w="143" w:type="pct"/>
          </w:tcPr>
          <w:p w14:paraId="388515CF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A27EB0" w14:textId="1A551E8E" w:rsidR="0084349A" w:rsidRPr="005A7FEB" w:rsidRDefault="00624849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50B5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0B59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8E313A2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7504B1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525,634</w:t>
            </w:r>
          </w:p>
        </w:tc>
      </w:tr>
      <w:tr w:rsidR="00350B59" w:rsidRPr="005A7FEB" w14:paraId="7DEF4E50" w14:textId="77777777" w:rsidTr="001454A3">
        <w:tc>
          <w:tcPr>
            <w:tcW w:w="1746" w:type="pct"/>
          </w:tcPr>
          <w:p w14:paraId="2973B839" w14:textId="77777777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76F21F2" w14:textId="77777777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762671" w14:textId="67AD77FA" w:rsidR="00350B59" w:rsidRPr="005A7FEB" w:rsidRDefault="00350B59" w:rsidP="0035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365,314</w:t>
            </w:r>
          </w:p>
        </w:tc>
        <w:tc>
          <w:tcPr>
            <w:tcW w:w="128" w:type="pct"/>
          </w:tcPr>
          <w:p w14:paraId="18AD9B9D" w14:textId="77777777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737925A" w14:textId="36FB7151" w:rsidR="00350B59" w:rsidRPr="005A7FEB" w:rsidRDefault="00350B59" w:rsidP="0035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532,192</w:t>
            </w:r>
          </w:p>
        </w:tc>
        <w:tc>
          <w:tcPr>
            <w:tcW w:w="143" w:type="pct"/>
          </w:tcPr>
          <w:p w14:paraId="09F66901" w14:textId="77777777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D270AD4" w14:textId="42306B4D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365,854</w:t>
            </w:r>
          </w:p>
        </w:tc>
        <w:tc>
          <w:tcPr>
            <w:tcW w:w="143" w:type="pct"/>
          </w:tcPr>
          <w:p w14:paraId="6DD73B15" w14:textId="77777777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028D30" w14:textId="1F9741E6" w:rsidR="00350B59" w:rsidRPr="005A7FEB" w:rsidRDefault="00350B59" w:rsidP="0035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531,129</w:t>
            </w:r>
          </w:p>
        </w:tc>
      </w:tr>
      <w:tr w:rsidR="0084349A" w:rsidRPr="005A7FEB" w14:paraId="7CDE2B54" w14:textId="77777777" w:rsidTr="001454A3">
        <w:tc>
          <w:tcPr>
            <w:tcW w:w="1746" w:type="pct"/>
          </w:tcPr>
          <w:p w14:paraId="609C5835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8F0E0EA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F14DEA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471333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8B87BD9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73F219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1B80C1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270D28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309558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49A" w:rsidRPr="005A7FEB" w14:paraId="3E67C265" w14:textId="77777777" w:rsidTr="001454A3">
        <w:tc>
          <w:tcPr>
            <w:tcW w:w="1746" w:type="pct"/>
          </w:tcPr>
          <w:p w14:paraId="723137F7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653CE1B5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ABDB01" w14:textId="77777777" w:rsidR="0084349A" w:rsidRPr="005A7FEB" w:rsidRDefault="0045296D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333,662</w:t>
            </w:r>
          </w:p>
        </w:tc>
        <w:tc>
          <w:tcPr>
            <w:tcW w:w="128" w:type="pct"/>
          </w:tcPr>
          <w:p w14:paraId="3AFDB80A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28A2915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486,59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956CF1C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546620" w14:textId="77777777" w:rsidR="0084349A" w:rsidRPr="005A7FEB" w:rsidRDefault="0045296D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334,202</w:t>
            </w:r>
          </w:p>
        </w:tc>
        <w:tc>
          <w:tcPr>
            <w:tcW w:w="143" w:type="pct"/>
          </w:tcPr>
          <w:p w14:paraId="4ADEA454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30806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485,531</w:t>
            </w:r>
          </w:p>
        </w:tc>
      </w:tr>
      <w:tr w:rsidR="0084349A" w:rsidRPr="005A7FEB" w14:paraId="163935EC" w14:textId="77777777" w:rsidTr="001454A3">
        <w:tc>
          <w:tcPr>
            <w:tcW w:w="1746" w:type="pct"/>
          </w:tcPr>
          <w:p w14:paraId="2D996BF8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71CFC34F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84B312" w14:textId="42380DA1" w:rsidR="0084349A" w:rsidRPr="005A7FEB" w:rsidRDefault="00350B59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4349A" w:rsidRPr="008B2F5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28" w:type="pct"/>
          </w:tcPr>
          <w:p w14:paraId="5FD69FAA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7B82CB3" w14:textId="77777777" w:rsidR="0084349A" w:rsidRPr="005A7FEB" w:rsidRDefault="0084349A" w:rsidP="0084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45,59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F97B719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5845BF" w14:textId="2293B0AE" w:rsidR="0084349A" w:rsidRPr="005A7FEB" w:rsidRDefault="00350B59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4349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8434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778A068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AE7E89" w14:textId="77777777" w:rsidR="0084349A" w:rsidRPr="005A7FEB" w:rsidRDefault="0084349A" w:rsidP="0084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45,598</w:t>
            </w:r>
          </w:p>
        </w:tc>
      </w:tr>
      <w:tr w:rsidR="007B0028" w:rsidRPr="005A7FEB" w14:paraId="04C43538" w14:textId="77777777" w:rsidTr="001454A3">
        <w:tc>
          <w:tcPr>
            <w:tcW w:w="1746" w:type="pct"/>
          </w:tcPr>
          <w:p w14:paraId="2BD664A5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ADFD379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7C0B860" w14:textId="1E2791C1" w:rsidR="007B0028" w:rsidRPr="005A7FEB" w:rsidRDefault="0045296D" w:rsidP="007B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350B5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0B5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76E188A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5B01B8E" w14:textId="77777777" w:rsidR="007B0028" w:rsidRPr="005A7FEB" w:rsidRDefault="007B0028" w:rsidP="007B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532,192</w:t>
            </w:r>
          </w:p>
        </w:tc>
        <w:tc>
          <w:tcPr>
            <w:tcW w:w="143" w:type="pct"/>
          </w:tcPr>
          <w:p w14:paraId="001E03FC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8B9585" w14:textId="1E90600F" w:rsidR="007B0028" w:rsidRPr="005A7FEB" w:rsidRDefault="0045296D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350B5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0B59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43" w:type="pct"/>
          </w:tcPr>
          <w:p w14:paraId="77F3C0EB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3CE904" w14:textId="77777777" w:rsidR="007B0028" w:rsidRPr="005A7FEB" w:rsidRDefault="007B0028" w:rsidP="007B0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531,129</w:t>
            </w:r>
          </w:p>
        </w:tc>
      </w:tr>
    </w:tbl>
    <w:p w14:paraId="763A54FF" w14:textId="77777777" w:rsidR="00751FE7" w:rsidRPr="00456351" w:rsidRDefault="00751FE7" w:rsidP="003728E1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36DBA88F" w14:textId="77777777" w:rsidR="00B15BAA" w:rsidRPr="005A7FEB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1</w:t>
      </w:r>
      <w:r w:rsidR="00320152">
        <w:rPr>
          <w:rFonts w:ascii="Angsana New" w:hAnsi="Angsana New"/>
          <w:sz w:val="30"/>
          <w:szCs w:val="30"/>
          <w:u w:val="none"/>
        </w:rPr>
        <w:t>7</w:t>
      </w:r>
      <w:r w:rsidR="00B15BAA" w:rsidRPr="005A7FEB">
        <w:rPr>
          <w:rFonts w:ascii="Angsana New" w:hAnsi="Angsana New"/>
          <w:sz w:val="30"/>
          <w:szCs w:val="30"/>
          <w:u w:val="none"/>
          <w:cs/>
        </w:rPr>
        <w:tab/>
        <w:t>ค่าใช้จ่ายค้างจ่าย</w:t>
      </w:r>
      <w:r w:rsidR="00B15BAA" w:rsidRPr="005A7FEB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23DE3B69" w14:textId="77777777" w:rsidR="00B15BAA" w:rsidRPr="00456351" w:rsidRDefault="00B15BAA" w:rsidP="000267B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2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2"/>
        <w:gridCol w:w="268"/>
        <w:gridCol w:w="1085"/>
        <w:gridCol w:w="263"/>
        <w:gridCol w:w="1077"/>
        <w:gridCol w:w="275"/>
        <w:gridCol w:w="1077"/>
      </w:tblGrid>
      <w:tr w:rsidR="00F913CA" w:rsidRPr="005A7FEB" w14:paraId="6D691488" w14:textId="77777777" w:rsidTr="00267C2B">
        <w:tc>
          <w:tcPr>
            <w:tcW w:w="4140" w:type="dxa"/>
            <w:vMerge w:val="restart"/>
            <w:shd w:val="clear" w:color="auto" w:fill="auto"/>
          </w:tcPr>
          <w:p w14:paraId="1F99ED3C" w14:textId="77777777" w:rsidR="00F913CA" w:rsidRPr="005A7FEB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6F2ED236" w14:textId="77777777" w:rsidR="00F913CA" w:rsidRPr="005A7FEB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72436364" w14:textId="77777777" w:rsidR="00F913CA" w:rsidRPr="005A7FEB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1E48E43F" w14:textId="77777777" w:rsidR="00F913CA" w:rsidRPr="005A7FEB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53B45" w:rsidRPr="005A7FEB" w14:paraId="509E3ED7" w14:textId="77777777" w:rsidTr="00267C2B">
        <w:tc>
          <w:tcPr>
            <w:tcW w:w="4140" w:type="dxa"/>
            <w:vMerge/>
            <w:shd w:val="clear" w:color="auto" w:fill="auto"/>
          </w:tcPr>
          <w:p w14:paraId="7345A8D4" w14:textId="77777777" w:rsidR="00B53B45" w:rsidRPr="005A7FEB" w:rsidRDefault="00B53B45" w:rsidP="00B53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6ABDEF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vAlign w:val="center"/>
          </w:tcPr>
          <w:p w14:paraId="64054979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E08405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3" w:type="dxa"/>
          </w:tcPr>
          <w:p w14:paraId="75357E38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20381259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5" w:type="dxa"/>
            <w:vAlign w:val="center"/>
          </w:tcPr>
          <w:p w14:paraId="2224984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70F3B61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75CA" w:rsidRPr="005A7FEB" w14:paraId="41B4E7EB" w14:textId="77777777" w:rsidTr="00267C2B">
        <w:tc>
          <w:tcPr>
            <w:tcW w:w="4140" w:type="dxa"/>
          </w:tcPr>
          <w:p w14:paraId="61DDA2E2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0EBE9DB5" w14:textId="77777777" w:rsidR="006B75CA" w:rsidRPr="005A7FEB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B45" w:rsidRPr="005A7FEB" w14:paraId="45EA7FA6" w14:textId="77777777" w:rsidTr="00267C2B">
        <w:tc>
          <w:tcPr>
            <w:tcW w:w="4140" w:type="dxa"/>
          </w:tcPr>
          <w:p w14:paraId="543200E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082" w:type="dxa"/>
            <w:vAlign w:val="bottom"/>
          </w:tcPr>
          <w:p w14:paraId="1D5A8D25" w14:textId="77777777" w:rsidR="00B53B45" w:rsidRPr="005A7FEB" w:rsidRDefault="001C052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208,256</w:t>
            </w:r>
          </w:p>
        </w:tc>
        <w:tc>
          <w:tcPr>
            <w:tcW w:w="268" w:type="dxa"/>
          </w:tcPr>
          <w:p w14:paraId="35E58063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07B156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231,969</w:t>
            </w:r>
          </w:p>
        </w:tc>
        <w:tc>
          <w:tcPr>
            <w:tcW w:w="263" w:type="dxa"/>
          </w:tcPr>
          <w:p w14:paraId="4CF1F108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8B89219" w14:textId="77777777" w:rsidR="00B53B45" w:rsidRPr="005A7FEB" w:rsidRDefault="001C052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208,256</w:t>
            </w:r>
          </w:p>
        </w:tc>
        <w:tc>
          <w:tcPr>
            <w:tcW w:w="275" w:type="dxa"/>
          </w:tcPr>
          <w:p w14:paraId="5BC9D340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8BA15FD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231,969</w:t>
            </w:r>
          </w:p>
        </w:tc>
      </w:tr>
      <w:tr w:rsidR="00B53B45" w:rsidRPr="005A7FEB" w14:paraId="54ADC79E" w14:textId="77777777" w:rsidTr="00267C2B">
        <w:tc>
          <w:tcPr>
            <w:tcW w:w="4140" w:type="dxa"/>
          </w:tcPr>
          <w:p w14:paraId="502FDCF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2" w:type="dxa"/>
            <w:vAlign w:val="bottom"/>
          </w:tcPr>
          <w:p w14:paraId="573DE65F" w14:textId="77777777" w:rsidR="00B53B45" w:rsidRPr="005A7FEB" w:rsidRDefault="00636E84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78,392</w:t>
            </w:r>
          </w:p>
        </w:tc>
        <w:tc>
          <w:tcPr>
            <w:tcW w:w="268" w:type="dxa"/>
          </w:tcPr>
          <w:p w14:paraId="7CBBAC24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C7D4EB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93,252</w:t>
            </w:r>
          </w:p>
        </w:tc>
        <w:tc>
          <w:tcPr>
            <w:tcW w:w="263" w:type="dxa"/>
          </w:tcPr>
          <w:p w14:paraId="7B400E50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372162F" w14:textId="77777777" w:rsidR="00B53B45" w:rsidRPr="005A7FEB" w:rsidRDefault="001C052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74,740</w:t>
            </w:r>
          </w:p>
        </w:tc>
        <w:tc>
          <w:tcPr>
            <w:tcW w:w="275" w:type="dxa"/>
          </w:tcPr>
          <w:p w14:paraId="2ACA047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31AC2BE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90,378</w:t>
            </w:r>
          </w:p>
        </w:tc>
      </w:tr>
      <w:tr w:rsidR="00B53B45" w:rsidRPr="005A7FEB" w14:paraId="010A1534" w14:textId="77777777" w:rsidTr="00267C2B">
        <w:tc>
          <w:tcPr>
            <w:tcW w:w="4140" w:type="dxa"/>
          </w:tcPr>
          <w:p w14:paraId="29CFD503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2" w:type="dxa"/>
            <w:vAlign w:val="bottom"/>
          </w:tcPr>
          <w:p w14:paraId="252B9B0D" w14:textId="77777777" w:rsidR="00B53B45" w:rsidRPr="005A7FEB" w:rsidRDefault="001C052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D1B26">
              <w:rPr>
                <w:rFonts w:ascii="Angsana New" w:hAnsi="Angsana New"/>
                <w:sz w:val="30"/>
                <w:szCs w:val="30"/>
              </w:rPr>
              <w:t>0,089</w:t>
            </w:r>
          </w:p>
        </w:tc>
        <w:tc>
          <w:tcPr>
            <w:tcW w:w="268" w:type="dxa"/>
          </w:tcPr>
          <w:p w14:paraId="14E7F5BA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1CA964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13,784</w:t>
            </w:r>
          </w:p>
        </w:tc>
        <w:tc>
          <w:tcPr>
            <w:tcW w:w="263" w:type="dxa"/>
          </w:tcPr>
          <w:p w14:paraId="73F49E26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640F05" w14:textId="77777777" w:rsidR="00B53B45" w:rsidRPr="005A7FEB" w:rsidRDefault="001C052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</w:t>
            </w:r>
            <w:r w:rsidR="006D1B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3BA0E5F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6A41D70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13,728</w:t>
            </w:r>
          </w:p>
        </w:tc>
      </w:tr>
      <w:tr w:rsidR="00B53B45" w:rsidRPr="005A7FEB" w14:paraId="14B1EFBC" w14:textId="77777777" w:rsidTr="00267C2B">
        <w:tc>
          <w:tcPr>
            <w:tcW w:w="4140" w:type="dxa"/>
          </w:tcPr>
          <w:p w14:paraId="7ADC1240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7B52174" w14:textId="77777777" w:rsidR="00B53B45" w:rsidRPr="005A7FEB" w:rsidRDefault="001C052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3,00</w:t>
            </w:r>
            <w:r w:rsidR="006D1B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2AD13C6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80800E8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7,222</w:t>
            </w:r>
          </w:p>
        </w:tc>
        <w:tc>
          <w:tcPr>
            <w:tcW w:w="263" w:type="dxa"/>
          </w:tcPr>
          <w:p w14:paraId="26179FE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35ED9D4" w14:textId="77777777" w:rsidR="00B53B45" w:rsidRPr="005A7FEB" w:rsidRDefault="001C052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</w:t>
            </w:r>
            <w:r w:rsidR="006D1B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18D78398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E00F26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4,453</w:t>
            </w:r>
          </w:p>
        </w:tc>
      </w:tr>
      <w:tr w:rsidR="00B53B45" w:rsidRPr="005A7FEB" w14:paraId="78E15D6E" w14:textId="77777777" w:rsidTr="00267C2B">
        <w:tc>
          <w:tcPr>
            <w:tcW w:w="4140" w:type="dxa"/>
          </w:tcPr>
          <w:p w14:paraId="0946CB5A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3FD2E" w14:textId="77777777" w:rsidR="00B53B45" w:rsidRPr="005A7FEB" w:rsidRDefault="006D1B26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299,742</w:t>
            </w:r>
          </w:p>
        </w:tc>
        <w:tc>
          <w:tcPr>
            <w:tcW w:w="268" w:type="dxa"/>
          </w:tcPr>
          <w:p w14:paraId="5A44C479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2C0D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346,227</w:t>
            </w:r>
          </w:p>
        </w:tc>
        <w:tc>
          <w:tcPr>
            <w:tcW w:w="263" w:type="dxa"/>
          </w:tcPr>
          <w:p w14:paraId="6ED0BD3F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0183" w14:textId="77777777" w:rsidR="00B53B45" w:rsidRPr="005A7FEB" w:rsidRDefault="001C052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296,82</w:t>
            </w:r>
            <w:r w:rsidR="006D1B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5" w:type="dxa"/>
          </w:tcPr>
          <w:p w14:paraId="63BBE085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37AB" w14:textId="77777777" w:rsidR="00B53B45" w:rsidRPr="005A7FEB" w:rsidRDefault="00B53B45" w:rsidP="00B53B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340,528</w:t>
            </w:r>
          </w:p>
        </w:tc>
      </w:tr>
    </w:tbl>
    <w:p w14:paraId="78CA3BA5" w14:textId="6CB3D345" w:rsidR="00F1547B" w:rsidRPr="005A7FEB" w:rsidRDefault="00595D5F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320152">
        <w:rPr>
          <w:rFonts w:ascii="Angsana New" w:hAnsi="Angsana New"/>
          <w:sz w:val="30"/>
          <w:szCs w:val="30"/>
          <w:u w:val="none"/>
        </w:rPr>
        <w:t>8</w:t>
      </w:r>
      <w:r w:rsidR="00F1547B" w:rsidRPr="005A7FEB">
        <w:rPr>
          <w:rFonts w:ascii="Angsana New" w:hAnsi="Angsana New"/>
          <w:sz w:val="30"/>
          <w:szCs w:val="30"/>
          <w:u w:val="none"/>
          <w:cs/>
        </w:rPr>
        <w:tab/>
      </w:r>
      <w:r w:rsidR="00237643" w:rsidRPr="005A7FEB">
        <w:rPr>
          <w:rFonts w:ascii="Angsana New" w:hAnsi="Angsana New"/>
          <w:sz w:val="30"/>
          <w:szCs w:val="30"/>
          <w:u w:val="none"/>
          <w:cs/>
        </w:rPr>
        <w:t>ประมาณการหนี้สินไม่หมุนเวียนสำหรับ</w:t>
      </w:r>
      <w:r w:rsidR="00F1547B" w:rsidRPr="005A7FEB">
        <w:rPr>
          <w:rFonts w:ascii="Angsana New" w:hAnsi="Angsana New"/>
          <w:sz w:val="30"/>
          <w:szCs w:val="30"/>
          <w:u w:val="none"/>
          <w:cs/>
        </w:rPr>
        <w:t>ผลประโยชน์พนักงาน</w:t>
      </w:r>
      <w:r w:rsidR="00F1547B" w:rsidRPr="005A7FE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015F1E5C" w14:textId="77777777" w:rsidR="00253CC0" w:rsidRPr="005412FB" w:rsidRDefault="00253CC0" w:rsidP="00253CC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38"/>
        <w:gridCol w:w="1072"/>
        <w:gridCol w:w="281"/>
        <w:gridCol w:w="990"/>
        <w:gridCol w:w="268"/>
        <w:gridCol w:w="1080"/>
        <w:gridCol w:w="268"/>
        <w:gridCol w:w="1083"/>
      </w:tblGrid>
      <w:tr w:rsidR="00590E9F" w:rsidRPr="005A7FEB" w14:paraId="1602B673" w14:textId="77777777" w:rsidTr="005412FB">
        <w:tc>
          <w:tcPr>
            <w:tcW w:w="2254" w:type="pct"/>
            <w:noWrap/>
          </w:tcPr>
          <w:p w14:paraId="391C54D0" w14:textId="77777777" w:rsidR="00670F56" w:rsidRPr="005A7FEB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0EEE7B8B" w14:textId="77777777" w:rsidR="00670F56" w:rsidRPr="005A7FEB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6" w:type="pct"/>
          </w:tcPr>
          <w:p w14:paraId="6E06497A" w14:textId="77777777" w:rsidR="00670F56" w:rsidRPr="005A7FEB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23DC031" w14:textId="77777777" w:rsidR="00670F56" w:rsidRPr="005A7FEB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00905" w:rsidRPr="005A7FEB" w14:paraId="061A347B" w14:textId="77777777" w:rsidTr="005412FB">
        <w:tc>
          <w:tcPr>
            <w:tcW w:w="2254" w:type="pct"/>
            <w:noWrap/>
          </w:tcPr>
          <w:p w14:paraId="011E186D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7A9BAC04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3" w:type="pct"/>
            <w:vAlign w:val="center"/>
          </w:tcPr>
          <w:p w14:paraId="41230BEB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88CFC20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14:paraId="53B15BF3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6214AB9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  <w:vAlign w:val="center"/>
          </w:tcPr>
          <w:p w14:paraId="563C860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AEFA1A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75CA" w:rsidRPr="005A7FEB" w14:paraId="661E74E0" w14:textId="77777777" w:rsidTr="005412FB">
        <w:tc>
          <w:tcPr>
            <w:tcW w:w="2254" w:type="pct"/>
            <w:noWrap/>
          </w:tcPr>
          <w:p w14:paraId="365C02DD" w14:textId="77777777" w:rsidR="006B75CA" w:rsidRPr="005A7FEB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2E6AA43" w14:textId="77777777" w:rsidR="006B75CA" w:rsidRPr="005A7FEB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00905" w:rsidRPr="005A7FEB" w14:paraId="1B1397B6" w14:textId="77777777" w:rsidTr="005412FB">
        <w:tc>
          <w:tcPr>
            <w:tcW w:w="2254" w:type="pct"/>
            <w:noWrap/>
            <w:vAlign w:val="bottom"/>
          </w:tcPr>
          <w:p w14:paraId="3976997B" w14:textId="4037CC0B" w:rsidR="00676809" w:rsidRPr="005A7FEB" w:rsidRDefault="00600905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0905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5EAE7F1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39,362</w:t>
            </w:r>
          </w:p>
        </w:tc>
        <w:tc>
          <w:tcPr>
            <w:tcW w:w="153" w:type="pct"/>
            <w:vAlign w:val="bottom"/>
          </w:tcPr>
          <w:p w14:paraId="6FD0BD5F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35FDE7E3" w14:textId="77777777" w:rsidR="00676809" w:rsidRPr="005A7FEB" w:rsidRDefault="00676809" w:rsidP="005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28,726</w:t>
            </w:r>
          </w:p>
        </w:tc>
        <w:tc>
          <w:tcPr>
            <w:tcW w:w="146" w:type="pct"/>
            <w:vAlign w:val="bottom"/>
          </w:tcPr>
          <w:p w14:paraId="68B5CB66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1490364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38,158</w:t>
            </w:r>
          </w:p>
        </w:tc>
        <w:tc>
          <w:tcPr>
            <w:tcW w:w="146" w:type="pct"/>
            <w:vAlign w:val="bottom"/>
          </w:tcPr>
          <w:p w14:paraId="0913C60F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56A1DFCD" w14:textId="77777777" w:rsidR="00676809" w:rsidRPr="005A7FEB" w:rsidRDefault="00676809" w:rsidP="0067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28,582</w:t>
            </w:r>
          </w:p>
        </w:tc>
      </w:tr>
    </w:tbl>
    <w:p w14:paraId="59AFEB98" w14:textId="77777777" w:rsidR="00751FE7" w:rsidRPr="005412FB" w:rsidRDefault="00751FE7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CEE1530" w14:textId="7574054C" w:rsidR="00133F11" w:rsidRPr="005A7FEB" w:rsidRDefault="00133F11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5A7FE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600905" w:rsidRPr="006009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ผลประโยชน์ที่กำหนดไว้</w:t>
      </w:r>
    </w:p>
    <w:p w14:paraId="64AFACA6" w14:textId="77777777" w:rsidR="00133F11" w:rsidRPr="005412FB" w:rsidRDefault="00133F11" w:rsidP="00E4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94C4D13" w14:textId="1D8D950F" w:rsidR="003763E9" w:rsidRDefault="00694C23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sz w:val="30"/>
          <w:szCs w:val="30"/>
          <w:cs/>
        </w:rPr>
        <w:t>กลุ่มบริษัทจัดการโครงการ</w:t>
      </w:r>
      <w:r w:rsidR="00E44D9A" w:rsidRPr="005A7FEB">
        <w:rPr>
          <w:rFonts w:hint="cs"/>
          <w:sz w:val="30"/>
          <w:szCs w:val="30"/>
          <w:cs/>
        </w:rPr>
        <w:t>ผลประโยชน์</w:t>
      </w:r>
      <w:r w:rsidR="00600905" w:rsidRPr="00600905">
        <w:rPr>
          <w:sz w:val="30"/>
          <w:szCs w:val="30"/>
          <w:cs/>
        </w:rPr>
        <w:t>ที่กำหนดไว้</w:t>
      </w:r>
      <w:r w:rsidRPr="005A7FEB">
        <w:rPr>
          <w:sz w:val="30"/>
          <w:szCs w:val="30"/>
          <w:cs/>
        </w:rPr>
        <w:t>ตามข้อกำหน</w:t>
      </w:r>
      <w:r w:rsidR="00E44D9A" w:rsidRPr="005A7FEB">
        <w:rPr>
          <w:sz w:val="30"/>
          <w:szCs w:val="30"/>
          <w:cs/>
        </w:rPr>
        <w:t xml:space="preserve">ดของพระราชบัญญัติคุ้มครองแรงงาน </w:t>
      </w:r>
      <w:r w:rsidR="00E44D9A" w:rsidRPr="005A7FEB">
        <w:rPr>
          <w:sz w:val="30"/>
          <w:szCs w:val="30"/>
          <w:cs/>
        </w:rPr>
        <w:br/>
      </w:r>
      <w:r w:rsidRPr="005A7FEB">
        <w:rPr>
          <w:sz w:val="30"/>
          <w:szCs w:val="30"/>
          <w:cs/>
        </w:rPr>
        <w:t xml:space="preserve">พ.ศ. </w:t>
      </w:r>
      <w:r w:rsidRPr="005A7FEB">
        <w:rPr>
          <w:rFonts w:ascii="Angsana New" w:hAnsi="Angsana New"/>
          <w:sz w:val="30"/>
          <w:szCs w:val="30"/>
        </w:rPr>
        <w:t xml:space="preserve">2541 </w:t>
      </w:r>
      <w:r w:rsidRPr="005A7FEB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65248B">
        <w:rPr>
          <w:rFonts w:ascii="Angsana New" w:hAnsi="Angsana New" w:hint="cs"/>
          <w:sz w:val="30"/>
          <w:szCs w:val="30"/>
          <w:cs/>
        </w:rPr>
        <w:t>งาน</w:t>
      </w:r>
      <w:r w:rsidR="0065248B" w:rsidRPr="0065248B">
        <w:rPr>
          <w:rFonts w:ascii="Angsana New" w:hAnsi="Angsana New" w:hint="cs"/>
          <w:sz w:val="30"/>
          <w:szCs w:val="30"/>
        </w:rPr>
        <w:t xml:space="preserve"> </w:t>
      </w:r>
      <w:r w:rsidR="0065248B" w:rsidRPr="0065248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9C34BE" w14:textId="77777777" w:rsidR="005412FB" w:rsidRPr="005412FB" w:rsidRDefault="005412FB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45"/>
        <w:gridCol w:w="1092"/>
        <w:gridCol w:w="237"/>
        <w:gridCol w:w="1012"/>
        <w:gridCol w:w="281"/>
        <w:gridCol w:w="1048"/>
        <w:gridCol w:w="263"/>
        <w:gridCol w:w="1102"/>
      </w:tblGrid>
      <w:tr w:rsidR="005412FB" w:rsidRPr="005A7FEB" w14:paraId="4C5478B7" w14:textId="77777777" w:rsidTr="005412FB">
        <w:trPr>
          <w:trHeight w:val="420"/>
        </w:trPr>
        <w:tc>
          <w:tcPr>
            <w:tcW w:w="2258" w:type="pct"/>
            <w:noWrap/>
          </w:tcPr>
          <w:p w14:paraId="6F35A200" w14:textId="77777777" w:rsidR="00A74FBD" w:rsidRPr="006E2752" w:rsidRDefault="006E2752" w:rsidP="008E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27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275" w:type="pct"/>
            <w:gridSpan w:val="3"/>
          </w:tcPr>
          <w:p w14:paraId="7794BA81" w14:textId="77777777" w:rsidR="00A74FBD" w:rsidRPr="005A7FEB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5A7FEB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1FC3E545" w14:textId="77777777" w:rsidR="00A74FBD" w:rsidRPr="005A7FEB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393F4C07" w14:textId="77777777" w:rsidR="00A74FBD" w:rsidRPr="005A7FEB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5412FB" w:rsidRPr="005A7FEB" w14:paraId="44C02533" w14:textId="77777777" w:rsidTr="005412FB">
        <w:trPr>
          <w:trHeight w:val="420"/>
        </w:trPr>
        <w:tc>
          <w:tcPr>
            <w:tcW w:w="2258" w:type="pct"/>
            <w:noWrap/>
          </w:tcPr>
          <w:p w14:paraId="5FA7EBF4" w14:textId="77777777" w:rsidR="007372D0" w:rsidRPr="006E2752" w:rsidRDefault="006E2752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E27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95" w:type="pct"/>
            <w:vAlign w:val="center"/>
          </w:tcPr>
          <w:p w14:paraId="4813E9EC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  <w:vAlign w:val="center"/>
          </w:tcPr>
          <w:p w14:paraId="3F01ED5C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47FBA81B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" w:type="pct"/>
          </w:tcPr>
          <w:p w14:paraId="1C6CEACE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19788FE5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vAlign w:val="center"/>
          </w:tcPr>
          <w:p w14:paraId="4134FA5D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2875A824" w14:textId="77777777" w:rsidR="007372D0" w:rsidRPr="005A7FEB" w:rsidRDefault="007372D0" w:rsidP="0073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53B4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412FB" w:rsidRPr="005A7FEB" w14:paraId="10E23AF3" w14:textId="77777777" w:rsidTr="005412FB">
        <w:trPr>
          <w:trHeight w:val="420"/>
        </w:trPr>
        <w:tc>
          <w:tcPr>
            <w:tcW w:w="2258" w:type="pct"/>
          </w:tcPr>
          <w:p w14:paraId="1A5FF13E" w14:textId="77777777" w:rsidR="006B75CA" w:rsidRPr="005A7FEB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DB69796" w14:textId="77777777" w:rsidR="006B75CA" w:rsidRPr="005A7FEB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A7F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12FB" w:rsidRPr="005A7FEB" w14:paraId="7CF4E2BC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51FC2DA8" w14:textId="77777777" w:rsidR="00B53B45" w:rsidRPr="005A7FEB" w:rsidRDefault="00B53B45" w:rsidP="00B53B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5" w:type="pct"/>
          </w:tcPr>
          <w:p w14:paraId="52705468" w14:textId="77777777" w:rsidR="00B53B45" w:rsidRPr="00B53B45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53B45">
              <w:rPr>
                <w:rFonts w:ascii="Angsana New" w:hAnsi="Angsana New"/>
                <w:sz w:val="30"/>
                <w:szCs w:val="30"/>
              </w:rPr>
              <w:t>28,726</w:t>
            </w:r>
          </w:p>
        </w:tc>
        <w:tc>
          <w:tcPr>
            <w:tcW w:w="129" w:type="pct"/>
          </w:tcPr>
          <w:p w14:paraId="3A62F379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01232CB2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40,621</w:t>
            </w:r>
          </w:p>
        </w:tc>
        <w:tc>
          <w:tcPr>
            <w:tcW w:w="153" w:type="pct"/>
          </w:tcPr>
          <w:p w14:paraId="3D7663EF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E4954E" w14:textId="77777777" w:rsidR="00B53B45" w:rsidRPr="00B53B45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53B45">
              <w:rPr>
                <w:rFonts w:ascii="Angsana New" w:hAnsi="Angsana New"/>
                <w:sz w:val="30"/>
                <w:szCs w:val="30"/>
              </w:rPr>
              <w:t>28,582</w:t>
            </w:r>
          </w:p>
        </w:tc>
        <w:tc>
          <w:tcPr>
            <w:tcW w:w="143" w:type="pct"/>
          </w:tcPr>
          <w:p w14:paraId="3940893C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DD899A" w14:textId="77777777" w:rsidR="00B53B45" w:rsidRPr="005A7FEB" w:rsidRDefault="00B53B45" w:rsidP="003C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39,157</w:t>
            </w:r>
          </w:p>
        </w:tc>
      </w:tr>
      <w:tr w:rsidR="005412FB" w:rsidRPr="005A7FEB" w14:paraId="0B0FBBCF" w14:textId="77777777" w:rsidTr="005412FB">
        <w:tblPrEx>
          <w:tblBorders>
            <w:bottom w:val="double" w:sz="4" w:space="0" w:color="auto"/>
          </w:tblBorders>
        </w:tblPrEx>
        <w:trPr>
          <w:trHeight w:val="218"/>
        </w:trPr>
        <w:tc>
          <w:tcPr>
            <w:tcW w:w="2258" w:type="pct"/>
          </w:tcPr>
          <w:p w14:paraId="59AB47FF" w14:textId="77777777" w:rsidR="006E2752" w:rsidRPr="005412FB" w:rsidRDefault="006E2752" w:rsidP="00B53B45">
            <w:pPr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595" w:type="pct"/>
          </w:tcPr>
          <w:p w14:paraId="1AF5EBAA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29" w:type="pct"/>
          </w:tcPr>
          <w:p w14:paraId="675E8D0E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</w:tcPr>
          <w:p w14:paraId="31564A0C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3" w:type="pct"/>
          </w:tcPr>
          <w:p w14:paraId="566380C8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</w:tcPr>
          <w:p w14:paraId="42504B01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</w:rPr>
            </w:pPr>
          </w:p>
        </w:tc>
        <w:tc>
          <w:tcPr>
            <w:tcW w:w="143" w:type="pct"/>
          </w:tcPr>
          <w:p w14:paraId="1D5A30BE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01" w:type="pct"/>
          </w:tcPr>
          <w:p w14:paraId="280CB886" w14:textId="77777777" w:rsidR="006E2752" w:rsidRPr="005412FB" w:rsidRDefault="006E2752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</w:p>
        </w:tc>
      </w:tr>
      <w:tr w:rsidR="005412FB" w:rsidRPr="005A7FEB" w14:paraId="698D63D0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5A4A07B" w14:textId="77777777" w:rsidR="00B53B45" w:rsidRPr="005A7FEB" w:rsidRDefault="00B53B45" w:rsidP="00B53B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595" w:type="pct"/>
          </w:tcPr>
          <w:p w14:paraId="47AD75EF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2375A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625641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4F93DE4B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3C58D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E980D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69BFED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412FB" w:rsidRPr="005A7FEB" w14:paraId="7DC56C5F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03B023E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95" w:type="pct"/>
          </w:tcPr>
          <w:p w14:paraId="22D20301" w14:textId="77777777" w:rsidR="00B53B45" w:rsidRPr="005A7FEB" w:rsidRDefault="002B72A3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3,141</w:t>
            </w:r>
          </w:p>
        </w:tc>
        <w:tc>
          <w:tcPr>
            <w:tcW w:w="129" w:type="pct"/>
          </w:tcPr>
          <w:p w14:paraId="6DCA0837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AA116D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153" w:type="pct"/>
          </w:tcPr>
          <w:p w14:paraId="696B6EB8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8366E1" w14:textId="77777777" w:rsidR="00B53B45" w:rsidRPr="005A7FEB" w:rsidRDefault="004677B8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3,055</w:t>
            </w:r>
          </w:p>
        </w:tc>
        <w:tc>
          <w:tcPr>
            <w:tcW w:w="143" w:type="pct"/>
          </w:tcPr>
          <w:p w14:paraId="210E9E02" w14:textId="77777777" w:rsidR="00B53B45" w:rsidRPr="005A7FEB" w:rsidRDefault="00B53B45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D06527" w14:textId="77777777" w:rsidR="00B53B45" w:rsidRPr="005A7FEB" w:rsidRDefault="00B53B45" w:rsidP="003C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4,468</w:t>
            </w:r>
          </w:p>
        </w:tc>
      </w:tr>
      <w:tr w:rsidR="005412FB" w:rsidRPr="005A7FEB" w14:paraId="7A8AAAC3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19DB653C" w14:textId="77777777" w:rsidR="0014442A" w:rsidRPr="005A7FEB" w:rsidRDefault="0014442A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442A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95" w:type="pct"/>
          </w:tcPr>
          <w:p w14:paraId="10C777DB" w14:textId="77777777" w:rsidR="0014442A" w:rsidRDefault="00BB2378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6,826</w:t>
            </w:r>
          </w:p>
        </w:tc>
        <w:tc>
          <w:tcPr>
            <w:tcW w:w="129" w:type="pct"/>
            <w:tcBorders>
              <w:bottom w:val="nil"/>
            </w:tcBorders>
          </w:tcPr>
          <w:p w14:paraId="4F4DC3DB" w14:textId="77777777" w:rsidR="0014442A" w:rsidRPr="005A7FEB" w:rsidRDefault="0014442A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55F8458" w14:textId="77777777" w:rsidR="0014442A" w:rsidRPr="005A7FEB" w:rsidRDefault="003C2FBE" w:rsidP="003C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6C65115D" w14:textId="77777777" w:rsidR="0014442A" w:rsidRPr="005A7FEB" w:rsidRDefault="0014442A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C57FE1D" w14:textId="77777777" w:rsidR="0014442A" w:rsidRDefault="004677B8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6,5</w:t>
            </w:r>
            <w:r w:rsidR="00C92AD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57</w:t>
            </w:r>
          </w:p>
        </w:tc>
        <w:tc>
          <w:tcPr>
            <w:tcW w:w="143" w:type="pct"/>
            <w:tcBorders>
              <w:bottom w:val="nil"/>
            </w:tcBorders>
          </w:tcPr>
          <w:p w14:paraId="56BC9CF0" w14:textId="77777777" w:rsidR="0014442A" w:rsidRPr="005A7FEB" w:rsidRDefault="0014442A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DD8D83" w14:textId="77777777" w:rsidR="0014442A" w:rsidRPr="005A7FEB" w:rsidRDefault="003C2FBE" w:rsidP="003C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2FB" w:rsidRPr="005A7FEB" w14:paraId="2981620F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34C5E251" w14:textId="77777777" w:rsidR="00583686" w:rsidRPr="005A7FEB" w:rsidRDefault="00583686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88116C" w14:textId="77777777" w:rsidR="00583686" w:rsidRDefault="002B72A3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</w:t>
            </w:r>
            <w:r w:rsidR="00BB237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09</w:t>
            </w:r>
          </w:p>
        </w:tc>
        <w:tc>
          <w:tcPr>
            <w:tcW w:w="129" w:type="pct"/>
            <w:tcBorders>
              <w:bottom w:val="nil"/>
            </w:tcBorders>
          </w:tcPr>
          <w:p w14:paraId="4D112776" w14:textId="77777777" w:rsidR="00583686" w:rsidRPr="005A7FEB" w:rsidRDefault="00583686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623C1CB" w14:textId="77777777" w:rsidR="00583686" w:rsidRPr="005A7FEB" w:rsidRDefault="003C2FBE" w:rsidP="003C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44CE601D" w14:textId="77777777" w:rsidR="00583686" w:rsidRPr="005A7FEB" w:rsidRDefault="00583686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4A0A6F" w14:textId="77777777" w:rsidR="00583686" w:rsidRDefault="004677B8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1,173</w:t>
            </w:r>
          </w:p>
        </w:tc>
        <w:tc>
          <w:tcPr>
            <w:tcW w:w="143" w:type="pct"/>
            <w:tcBorders>
              <w:bottom w:val="nil"/>
            </w:tcBorders>
          </w:tcPr>
          <w:p w14:paraId="7F7F0C40" w14:textId="77777777" w:rsidR="00583686" w:rsidRPr="005A7FEB" w:rsidRDefault="00583686" w:rsidP="00B53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0601D7" w14:textId="77777777" w:rsidR="00583686" w:rsidRPr="005A7FEB" w:rsidRDefault="009608B7" w:rsidP="0096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2FB" w:rsidRPr="005A7FEB" w14:paraId="24B92A11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4967A71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BE423E1" w14:textId="532A1F41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11,176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A415EFA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8E5A0EB" w14:textId="146A1C70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5B3A33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2D4A6C5" w14:textId="60F46704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10,785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30EB127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05AEF9FE" w14:textId="1901AFDA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4,468</w:t>
            </w:r>
          </w:p>
        </w:tc>
      </w:tr>
      <w:tr w:rsidR="005412FB" w:rsidRPr="005A7FEB" w14:paraId="1069CF26" w14:textId="77777777" w:rsidTr="005412FB">
        <w:tblPrEx>
          <w:tblBorders>
            <w:bottom w:val="double" w:sz="4" w:space="0" w:color="auto"/>
          </w:tblBorders>
        </w:tblPrEx>
        <w:trPr>
          <w:trHeight w:val="146"/>
        </w:trPr>
        <w:tc>
          <w:tcPr>
            <w:tcW w:w="2258" w:type="pct"/>
          </w:tcPr>
          <w:p w14:paraId="639BA1D4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49C2DB0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6919373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29D28CCD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D706F24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D646350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F42C67B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FC55565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5412FB" w:rsidRPr="005A7FEB" w14:paraId="1B56E4CE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463C94E9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95" w:type="pct"/>
            <w:tcBorders>
              <w:bottom w:val="nil"/>
            </w:tcBorders>
          </w:tcPr>
          <w:p w14:paraId="1D2979A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B2CA853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nil"/>
            </w:tcBorders>
          </w:tcPr>
          <w:p w14:paraId="5B425BE1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BCBBDE0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nil"/>
            </w:tcBorders>
          </w:tcPr>
          <w:p w14:paraId="72400CDE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E3AA054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bottom w:val="nil"/>
            </w:tcBorders>
          </w:tcPr>
          <w:p w14:paraId="4A257DC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5412FB" w:rsidRPr="005A7FEB" w14:paraId="29D98D99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F947E70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EC37318" w14:textId="77777777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</w:p>
          <w:p w14:paraId="1B23227C" w14:textId="77777777" w:rsidR="00600905" w:rsidRPr="006111FA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</w:tcPr>
          <w:p w14:paraId="2DEE9C74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5F4EAD4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</w:p>
          <w:p w14:paraId="0FE194F2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(10,300)</w:t>
            </w:r>
          </w:p>
        </w:tc>
        <w:tc>
          <w:tcPr>
            <w:tcW w:w="153" w:type="pct"/>
            <w:tcBorders>
              <w:bottom w:val="nil"/>
            </w:tcBorders>
          </w:tcPr>
          <w:p w14:paraId="5C1BB7CB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E66C336" w14:textId="77777777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</w:p>
          <w:p w14:paraId="375BA7A3" w14:textId="77777777" w:rsidR="00600905" w:rsidRPr="006111FA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14:paraId="523AFAD2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BB525A1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</w:p>
          <w:p w14:paraId="2F715513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(8,693)</w:t>
            </w:r>
          </w:p>
        </w:tc>
      </w:tr>
      <w:tr w:rsidR="005412FB" w:rsidRPr="005A7FEB" w14:paraId="57234F47" w14:textId="77777777" w:rsidTr="005412FB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1A19FC4D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71F0E804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201DDAF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5CA262B5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B19551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3BA1CEB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5F42AB4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</w:tcPr>
          <w:p w14:paraId="7317123B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5412FB" w:rsidRPr="005A7FEB" w14:paraId="7D8E26DB" w14:textId="77777777" w:rsidTr="005412FB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00A53BBA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DF0F562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0028DE5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7D0A283C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67FC9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3950F858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25415E4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14:paraId="1ED8C870" w14:textId="77777777" w:rsidR="00600905" w:rsidRPr="003C2FBE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</w:tr>
      <w:tr w:rsidR="005412FB" w:rsidRPr="005A7FEB" w14:paraId="789B722F" w14:textId="77777777" w:rsidTr="005412FB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5175AC4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11CDC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เพิ่มขึ้นจากการรับโอนจากกิจการที่เกี่ยวข้องกัน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A5ED811" w14:textId="77777777" w:rsidR="00600905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784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393C777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757D80E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00850EC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0A1564A6" w14:textId="77777777" w:rsidR="00600905" w:rsidRPr="00C27D7D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C2F1F8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14:paraId="5EC9A3BD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5412FB" w:rsidRPr="005A7FEB" w14:paraId="410E915C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E785DD2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AB43F17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(1,324)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FE554A9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3BEDA22C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(6,350)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6735677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31C8DCF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(1,231)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D19905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nil"/>
              <w:bottom w:val="single" w:sz="4" w:space="0" w:color="auto"/>
            </w:tcBorders>
          </w:tcPr>
          <w:p w14:paraId="60E80B83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(6,350)</w:t>
            </w:r>
          </w:p>
        </w:tc>
      </w:tr>
      <w:tr w:rsidR="005412FB" w:rsidRPr="005A7FEB" w14:paraId="7AA96C71" w14:textId="77777777" w:rsidTr="005412FB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6EB4F0F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C44EE14" w14:textId="77E95F33" w:rsidR="00600905" w:rsidRDefault="007D3823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(540)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B6E6A3B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5EE21BD" w14:textId="0ADB08DD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B91345D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C92B26B" w14:textId="6B6D7454" w:rsidR="00600905" w:rsidRDefault="007D3823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</w:t>
            </w:r>
            <w:r w:rsidR="0060090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09)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2D39C85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B2878A7" w14:textId="1E8CFEBC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 w:rsidR="007D38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</w:p>
        </w:tc>
      </w:tr>
      <w:tr w:rsidR="005412FB" w:rsidRPr="005A7FEB" w14:paraId="77F647E6" w14:textId="77777777" w:rsidTr="005412FB">
        <w:tblPrEx>
          <w:tblBorders>
            <w:bottom w:val="double" w:sz="4" w:space="0" w:color="auto"/>
          </w:tblBorders>
        </w:tblPrEx>
        <w:trPr>
          <w:trHeight w:val="226"/>
        </w:trPr>
        <w:tc>
          <w:tcPr>
            <w:tcW w:w="2258" w:type="pct"/>
          </w:tcPr>
          <w:p w14:paraId="50B219B8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5B918C9F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9CC955C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88AF650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61839B2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A6A4B51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AD81A3F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</w:tcPr>
          <w:p w14:paraId="5F73C916" w14:textId="77777777" w:rsidR="00600905" w:rsidRPr="005412F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5412FB" w:rsidRPr="005A7FEB" w14:paraId="3DEDB8BA" w14:textId="77777777" w:rsidTr="005412FB">
        <w:trPr>
          <w:trHeight w:val="420"/>
        </w:trPr>
        <w:tc>
          <w:tcPr>
            <w:tcW w:w="2258" w:type="pct"/>
          </w:tcPr>
          <w:p w14:paraId="3E314CDF" w14:textId="77777777" w:rsidR="00600905" w:rsidRPr="005A7FEB" w:rsidRDefault="00600905" w:rsidP="0060090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5EECD8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39,362</w:t>
            </w:r>
          </w:p>
        </w:tc>
        <w:tc>
          <w:tcPr>
            <w:tcW w:w="129" w:type="pct"/>
          </w:tcPr>
          <w:p w14:paraId="48B0C82D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0FC388B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28,726</w:t>
            </w:r>
          </w:p>
        </w:tc>
        <w:tc>
          <w:tcPr>
            <w:tcW w:w="153" w:type="pct"/>
          </w:tcPr>
          <w:p w14:paraId="2712104D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0831B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38,158</w:t>
            </w:r>
          </w:p>
        </w:tc>
        <w:tc>
          <w:tcPr>
            <w:tcW w:w="143" w:type="pct"/>
          </w:tcPr>
          <w:p w14:paraId="046807DC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26023666" w14:textId="77777777" w:rsidR="00600905" w:rsidRPr="005A7FEB" w:rsidRDefault="00600905" w:rsidP="0060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28,582</w:t>
            </w:r>
          </w:p>
        </w:tc>
      </w:tr>
    </w:tbl>
    <w:p w14:paraId="63D490F5" w14:textId="0E5E483C" w:rsidR="003763E9" w:rsidRDefault="003763E9" w:rsidP="00376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63E9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3763E9">
        <w:rPr>
          <w:rFonts w:ascii="Angsana New" w:hAnsi="Angsana New" w:hint="cs"/>
          <w:sz w:val="30"/>
          <w:szCs w:val="30"/>
        </w:rPr>
        <w:t xml:space="preserve"> 5 </w:t>
      </w:r>
      <w:r w:rsidRPr="003763E9">
        <w:rPr>
          <w:rFonts w:ascii="Angsana New" w:hAnsi="Angsana New" w:hint="cs"/>
          <w:sz w:val="30"/>
          <w:szCs w:val="30"/>
          <w:cs/>
        </w:rPr>
        <w:t>เมษายน</w:t>
      </w:r>
      <w:r w:rsidRPr="003763E9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3763E9">
        <w:rPr>
          <w:rFonts w:ascii="Angsana New" w:hAnsi="Angsana New" w:hint="cs"/>
          <w:sz w:val="30"/>
          <w:szCs w:val="30"/>
        </w:rPr>
        <w:t xml:space="preserve">2562 </w:t>
      </w:r>
      <w:r w:rsidRPr="003763E9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763E9">
        <w:rPr>
          <w:rFonts w:ascii="Angsana New" w:hAnsi="Angsana New" w:hint="cs"/>
          <w:sz w:val="30"/>
          <w:szCs w:val="30"/>
        </w:rPr>
        <w:t>20</w:t>
      </w:r>
      <w:r w:rsidRPr="003763E9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763E9">
        <w:rPr>
          <w:rFonts w:ascii="Angsana New" w:hAnsi="Angsana New" w:hint="cs"/>
          <w:sz w:val="30"/>
          <w:szCs w:val="30"/>
        </w:rPr>
        <w:t>400</w:t>
      </w:r>
      <w:r w:rsidRPr="003763E9">
        <w:rPr>
          <w:rFonts w:ascii="Angsana New" w:hAnsi="Angsana New" w:hint="cs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3763E9">
        <w:rPr>
          <w:rFonts w:ascii="Angsana New" w:hAnsi="Angsana New" w:hint="cs"/>
          <w:sz w:val="30"/>
          <w:szCs w:val="30"/>
        </w:rPr>
        <w:t>2562</w:t>
      </w:r>
      <w:r w:rsidRPr="003763E9">
        <w:rPr>
          <w:rFonts w:ascii="Angsana New" w:hAnsi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205CBB6" w14:textId="77777777" w:rsidR="005412FB" w:rsidRPr="003763E9" w:rsidRDefault="005412FB" w:rsidP="00376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91"/>
      </w:tblGrid>
      <w:tr w:rsidR="00694C23" w:rsidRPr="005A7FEB" w14:paraId="7A175AC6" w14:textId="77777777" w:rsidTr="005E342A">
        <w:tc>
          <w:tcPr>
            <w:tcW w:w="4320" w:type="dxa"/>
          </w:tcPr>
          <w:p w14:paraId="1BC5C1F9" w14:textId="77777777" w:rsidR="00694C23" w:rsidRPr="003763E9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3763E9">
              <w:rPr>
                <w:rFonts w:ascii="Angsana New" w:hAnsi="Angsana New"/>
                <w:b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250" w:type="dxa"/>
            <w:gridSpan w:val="3"/>
          </w:tcPr>
          <w:p w14:paraId="0CAF3983" w14:textId="77777777" w:rsidR="00694C23" w:rsidRPr="005A7FEB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3E1814" w14:textId="77777777" w:rsidR="00694C23" w:rsidRPr="005A7FEB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1E2E87AB" w14:textId="77777777" w:rsidR="00694C23" w:rsidRPr="005A7FEB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7A772B" w:rsidRPr="005A7FEB" w14:paraId="6EA1BCF3" w14:textId="77777777" w:rsidTr="005E342A">
        <w:trPr>
          <w:trHeight w:val="326"/>
        </w:trPr>
        <w:tc>
          <w:tcPr>
            <w:tcW w:w="4320" w:type="dxa"/>
          </w:tcPr>
          <w:p w14:paraId="6D024BD9" w14:textId="77777777" w:rsidR="007A772B" w:rsidRPr="003763E9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3763E9">
              <w:rPr>
                <w:rFonts w:ascii="Angsana New" w:hAnsi="Angsana New"/>
                <w:bCs/>
                <w:sz w:val="30"/>
                <w:szCs w:val="30"/>
              </w:rPr>
              <w:t xml:space="preserve">    </w:t>
            </w:r>
            <w:r w:rsidRPr="003763E9">
              <w:rPr>
                <w:rFonts w:ascii="Angsana New" w:hAnsi="Angsana New"/>
                <w:b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  <w:vAlign w:val="center"/>
          </w:tcPr>
          <w:p w14:paraId="0C24AFA8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center"/>
          </w:tcPr>
          <w:p w14:paraId="76738231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8567A8D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8A84AAA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B4534A0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14:paraId="1900A1F0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851366D" w14:textId="77777777" w:rsidR="007A772B" w:rsidRPr="005A7FEB" w:rsidRDefault="007A772B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75CA" w:rsidRPr="005A7FEB" w14:paraId="259691EC" w14:textId="77777777" w:rsidTr="005E342A">
        <w:trPr>
          <w:trHeight w:val="344"/>
        </w:trPr>
        <w:tc>
          <w:tcPr>
            <w:tcW w:w="4320" w:type="dxa"/>
          </w:tcPr>
          <w:p w14:paraId="4DDAAFCF" w14:textId="77777777" w:rsidR="006B75CA" w:rsidRPr="005A7FEB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1" w:type="dxa"/>
            <w:gridSpan w:val="7"/>
          </w:tcPr>
          <w:p w14:paraId="59978A04" w14:textId="77777777" w:rsidR="006B75CA" w:rsidRPr="005A7FEB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6E15" w:rsidRPr="005A7FEB" w14:paraId="018613D0" w14:textId="77777777" w:rsidTr="005E342A">
        <w:tc>
          <w:tcPr>
            <w:tcW w:w="4320" w:type="dxa"/>
          </w:tcPr>
          <w:p w14:paraId="1C68D5BD" w14:textId="77777777" w:rsidR="00D26E15" w:rsidRPr="005A7FEB" w:rsidRDefault="00D26E15" w:rsidP="00D26E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7CDC86AD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3.17</w:t>
            </w:r>
          </w:p>
        </w:tc>
        <w:tc>
          <w:tcPr>
            <w:tcW w:w="236" w:type="dxa"/>
          </w:tcPr>
          <w:p w14:paraId="3327A4F1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EF8267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3.13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3.17</w:t>
            </w:r>
          </w:p>
        </w:tc>
        <w:tc>
          <w:tcPr>
            <w:tcW w:w="270" w:type="dxa"/>
          </w:tcPr>
          <w:p w14:paraId="096A5C86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C2F82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3.13</w:t>
            </w:r>
          </w:p>
        </w:tc>
        <w:tc>
          <w:tcPr>
            <w:tcW w:w="270" w:type="dxa"/>
          </w:tcPr>
          <w:p w14:paraId="61677C38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A15630F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3.13</w:t>
            </w:r>
          </w:p>
        </w:tc>
      </w:tr>
      <w:tr w:rsidR="00D26E15" w:rsidRPr="005A7FEB" w14:paraId="7324E887" w14:textId="77777777" w:rsidTr="005E342A">
        <w:tc>
          <w:tcPr>
            <w:tcW w:w="4320" w:type="dxa"/>
          </w:tcPr>
          <w:p w14:paraId="0FB2D27B" w14:textId="77777777" w:rsidR="00D26E15" w:rsidRPr="005A7FEB" w:rsidRDefault="00D26E15" w:rsidP="00D26E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14:paraId="5A4169D6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6.08 - 6.46</w:t>
            </w:r>
          </w:p>
        </w:tc>
        <w:tc>
          <w:tcPr>
            <w:tcW w:w="236" w:type="dxa"/>
          </w:tcPr>
          <w:p w14:paraId="1A862214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627A4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6.08 - 6.46</w:t>
            </w:r>
          </w:p>
        </w:tc>
        <w:tc>
          <w:tcPr>
            <w:tcW w:w="270" w:type="dxa"/>
          </w:tcPr>
          <w:p w14:paraId="00BB9845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D52CD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6.46</w:t>
            </w:r>
          </w:p>
        </w:tc>
        <w:tc>
          <w:tcPr>
            <w:tcW w:w="270" w:type="dxa"/>
          </w:tcPr>
          <w:p w14:paraId="5AEE641B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8338C1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6.46</w:t>
            </w:r>
          </w:p>
        </w:tc>
      </w:tr>
      <w:tr w:rsidR="00D26E15" w:rsidRPr="005A7FEB" w14:paraId="716602C5" w14:textId="77777777" w:rsidTr="005E342A">
        <w:tc>
          <w:tcPr>
            <w:tcW w:w="4320" w:type="dxa"/>
          </w:tcPr>
          <w:p w14:paraId="69F96785" w14:textId="77777777" w:rsidR="00D26E15" w:rsidRPr="005A7FEB" w:rsidRDefault="00D26E15" w:rsidP="00D26E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2005497D" w14:textId="77777777" w:rsidR="00D26E15" w:rsidRPr="005A7FEB" w:rsidRDefault="00D26E15" w:rsidP="005E342A">
            <w:pPr>
              <w:pStyle w:val="acctfourfigures"/>
              <w:tabs>
                <w:tab w:val="clear" w:pos="765"/>
                <w:tab w:val="decimal" w:pos="228"/>
              </w:tabs>
              <w:spacing w:line="380" w:lineRule="exact"/>
              <w:ind w:left="-198" w:right="-21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0 - 65%</w:t>
            </w:r>
          </w:p>
        </w:tc>
        <w:tc>
          <w:tcPr>
            <w:tcW w:w="236" w:type="dxa"/>
          </w:tcPr>
          <w:p w14:paraId="05E0F0AB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7D82B3" w14:textId="77777777" w:rsidR="00D26E15" w:rsidRPr="005A7FEB" w:rsidRDefault="00D26E15" w:rsidP="00AF77C8">
            <w:pPr>
              <w:pStyle w:val="acctfourfigures"/>
              <w:tabs>
                <w:tab w:val="clear" w:pos="765"/>
                <w:tab w:val="decimal" w:pos="264"/>
              </w:tabs>
              <w:spacing w:line="380" w:lineRule="exact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0 - 65%</w:t>
            </w:r>
          </w:p>
        </w:tc>
        <w:tc>
          <w:tcPr>
            <w:tcW w:w="270" w:type="dxa"/>
          </w:tcPr>
          <w:p w14:paraId="670BD7CE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2DE50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0 - 65%</w:t>
            </w:r>
          </w:p>
        </w:tc>
        <w:tc>
          <w:tcPr>
            <w:tcW w:w="270" w:type="dxa"/>
          </w:tcPr>
          <w:p w14:paraId="07F79329" w14:textId="77777777" w:rsidR="00D26E15" w:rsidRPr="005A7FEB" w:rsidRDefault="00D26E15" w:rsidP="00D2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D5352E" w14:textId="77777777" w:rsidR="00D26E15" w:rsidRPr="005A7FEB" w:rsidRDefault="00D26E15" w:rsidP="00D26E15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0 - 65%</w:t>
            </w:r>
          </w:p>
        </w:tc>
      </w:tr>
    </w:tbl>
    <w:p w14:paraId="71853055" w14:textId="77777777" w:rsidR="001121C7" w:rsidRPr="007D3823" w:rsidRDefault="001121C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D9C14F5" w14:textId="77777777" w:rsidR="00D02D87" w:rsidRPr="005A7FEB" w:rsidRDefault="00D02D87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7DCBA06" w14:textId="77777777" w:rsidR="00D02D87" w:rsidRPr="007D3823" w:rsidRDefault="00D02D87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7"/>
          <w:sz w:val="28"/>
          <w:szCs w:val="28"/>
        </w:rPr>
      </w:pPr>
    </w:p>
    <w:p w14:paraId="39D92271" w14:textId="77777777" w:rsidR="00694C23" w:rsidRPr="005A7FEB" w:rsidRDefault="00694C23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7"/>
          <w:sz w:val="30"/>
          <w:szCs w:val="30"/>
        </w:rPr>
      </w:pPr>
      <w:r w:rsidRPr="005A7FEB">
        <w:rPr>
          <w:rFonts w:ascii="Angsana New" w:hAnsi="Angsana New"/>
          <w:spacing w:val="-7"/>
          <w:sz w:val="30"/>
          <w:szCs w:val="30"/>
          <w:cs/>
        </w:rPr>
        <w:t xml:space="preserve">ณ วันที่ </w:t>
      </w:r>
      <w:r w:rsidRPr="005A7FEB">
        <w:rPr>
          <w:rFonts w:ascii="Angsana New" w:hAnsi="Angsana New"/>
          <w:spacing w:val="-7"/>
          <w:sz w:val="30"/>
          <w:szCs w:val="30"/>
        </w:rPr>
        <w:t xml:space="preserve">31 </w:t>
      </w:r>
      <w:r w:rsidRPr="005A7FEB">
        <w:rPr>
          <w:rFonts w:ascii="Angsana New" w:hAnsi="Angsana New"/>
          <w:spacing w:val="-7"/>
          <w:sz w:val="30"/>
          <w:szCs w:val="30"/>
          <w:cs/>
        </w:rPr>
        <w:t xml:space="preserve">ธันวาคม </w:t>
      </w:r>
      <w:r w:rsidRPr="005A7FEB">
        <w:rPr>
          <w:rFonts w:ascii="Angsana New" w:hAnsi="Angsana New"/>
          <w:spacing w:val="-7"/>
          <w:sz w:val="30"/>
          <w:szCs w:val="30"/>
        </w:rPr>
        <w:t>25</w:t>
      </w:r>
      <w:r w:rsidR="00DE3CD5" w:rsidRPr="005A7FEB">
        <w:rPr>
          <w:rFonts w:ascii="Angsana New" w:hAnsi="Angsana New"/>
          <w:spacing w:val="-7"/>
          <w:sz w:val="30"/>
          <w:szCs w:val="30"/>
        </w:rPr>
        <w:t>6</w:t>
      </w:r>
      <w:r w:rsidR="007A772B">
        <w:rPr>
          <w:rFonts w:ascii="Angsana New" w:hAnsi="Angsana New" w:hint="cs"/>
          <w:spacing w:val="-7"/>
          <w:sz w:val="30"/>
          <w:szCs w:val="30"/>
          <w:cs/>
        </w:rPr>
        <w:t>2</w:t>
      </w:r>
      <w:r w:rsidR="006B75CA" w:rsidRPr="005A7FEB">
        <w:rPr>
          <w:rFonts w:ascii="Angsana New" w:hAnsi="Angsana New"/>
          <w:spacing w:val="-7"/>
          <w:sz w:val="30"/>
          <w:szCs w:val="30"/>
        </w:rPr>
        <w:t xml:space="preserve"> </w:t>
      </w:r>
      <w:r w:rsidRPr="005A7FEB">
        <w:rPr>
          <w:rFonts w:ascii="Angsana New" w:hAnsi="Angsana New"/>
          <w:spacing w:val="-7"/>
          <w:sz w:val="30"/>
          <w:szCs w:val="30"/>
          <w:cs/>
        </w:rPr>
        <w:t>ระยะเวลาถัวเฉลี่ยถ่วงน้ำหนักของภาระ</w:t>
      </w:r>
      <w:r w:rsidR="00E94663" w:rsidRPr="005A7FEB">
        <w:rPr>
          <w:rFonts w:ascii="Angsana New" w:hAnsi="Angsana New"/>
          <w:spacing w:val="-7"/>
          <w:sz w:val="30"/>
          <w:szCs w:val="30"/>
          <w:cs/>
        </w:rPr>
        <w:t>ผูกพันผลประโยชน์ที่กำหนดไว้เป็น</w:t>
      </w:r>
      <w:r w:rsidR="00533D34" w:rsidRPr="005A7FEB">
        <w:rPr>
          <w:rFonts w:ascii="Angsana New" w:hAnsi="Angsana New"/>
          <w:spacing w:val="-7"/>
          <w:sz w:val="30"/>
          <w:szCs w:val="30"/>
        </w:rPr>
        <w:t xml:space="preserve"> </w:t>
      </w:r>
      <w:r w:rsidR="00271F39">
        <w:rPr>
          <w:rFonts w:ascii="Angsana New" w:hAnsi="Angsana New"/>
          <w:spacing w:val="-7"/>
          <w:sz w:val="30"/>
          <w:szCs w:val="30"/>
        </w:rPr>
        <w:t>15</w:t>
      </w:r>
      <w:r w:rsidR="005E342A">
        <w:rPr>
          <w:rFonts w:ascii="Angsana New" w:hAnsi="Angsana New"/>
          <w:spacing w:val="-7"/>
          <w:sz w:val="30"/>
          <w:szCs w:val="30"/>
        </w:rPr>
        <w:t xml:space="preserve"> </w:t>
      </w:r>
      <w:r w:rsidR="00D26E15" w:rsidRPr="005E342A">
        <w:rPr>
          <w:rFonts w:ascii="Angsana New" w:hAnsi="Angsana New"/>
          <w:spacing w:val="-7"/>
          <w:sz w:val="30"/>
          <w:szCs w:val="30"/>
          <w:cs/>
        </w:rPr>
        <w:t>ปี</w:t>
      </w:r>
      <w:r w:rsidRPr="005A7FEB">
        <w:rPr>
          <w:rFonts w:ascii="Angsana New" w:hAnsi="Angsana New"/>
          <w:spacing w:val="-7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i/>
          <w:iCs/>
          <w:spacing w:val="-7"/>
          <w:sz w:val="30"/>
          <w:szCs w:val="30"/>
          <w:cs/>
        </w:rPr>
        <w:t>(</w:t>
      </w:r>
      <w:r w:rsidR="003D51A2" w:rsidRPr="005A7FEB">
        <w:rPr>
          <w:rFonts w:ascii="Angsana New" w:hAnsi="Angsana New"/>
          <w:i/>
          <w:iCs/>
          <w:spacing w:val="-7"/>
          <w:sz w:val="30"/>
          <w:szCs w:val="30"/>
        </w:rPr>
        <w:t>2</w:t>
      </w:r>
      <w:r w:rsidR="0035533A" w:rsidRPr="005A7FEB">
        <w:rPr>
          <w:rFonts w:ascii="Angsana New" w:hAnsi="Angsana New"/>
          <w:i/>
          <w:iCs/>
          <w:spacing w:val="-7"/>
          <w:sz w:val="30"/>
          <w:szCs w:val="30"/>
        </w:rPr>
        <w:t>5</w:t>
      </w:r>
      <w:r w:rsidR="0035533A" w:rsidRPr="005A7FEB">
        <w:rPr>
          <w:rFonts w:ascii="Angsana New" w:hAnsi="Angsana New" w:hint="cs"/>
          <w:i/>
          <w:iCs/>
          <w:spacing w:val="-7"/>
          <w:sz w:val="30"/>
          <w:szCs w:val="30"/>
          <w:cs/>
        </w:rPr>
        <w:t>6</w:t>
      </w:r>
      <w:r w:rsidR="007A772B">
        <w:rPr>
          <w:rFonts w:ascii="Angsana New" w:hAnsi="Angsana New" w:hint="cs"/>
          <w:i/>
          <w:iCs/>
          <w:spacing w:val="-7"/>
          <w:sz w:val="30"/>
          <w:szCs w:val="30"/>
          <w:cs/>
        </w:rPr>
        <w:t>1</w:t>
      </w:r>
      <w:r w:rsidR="003D51A2" w:rsidRPr="005A7FEB">
        <w:rPr>
          <w:rFonts w:ascii="Angsana New" w:hAnsi="Angsana New"/>
          <w:i/>
          <w:iCs/>
          <w:spacing w:val="-7"/>
          <w:sz w:val="30"/>
          <w:szCs w:val="30"/>
        </w:rPr>
        <w:t xml:space="preserve">: </w:t>
      </w:r>
      <w:r w:rsidR="007A772B">
        <w:rPr>
          <w:rFonts w:ascii="Angsana New" w:hAnsi="Angsana New" w:hint="cs"/>
          <w:i/>
          <w:iCs/>
          <w:spacing w:val="-7"/>
          <w:sz w:val="30"/>
          <w:szCs w:val="30"/>
          <w:cs/>
        </w:rPr>
        <w:t>16</w:t>
      </w:r>
      <w:r w:rsidRPr="005A7FEB">
        <w:rPr>
          <w:rFonts w:ascii="Angsana New" w:hAnsi="Angsana New"/>
          <w:i/>
          <w:iCs/>
          <w:spacing w:val="-7"/>
          <w:sz w:val="30"/>
          <w:szCs w:val="30"/>
        </w:rPr>
        <w:t xml:space="preserve"> </w:t>
      </w:r>
      <w:r w:rsidRPr="005A7FEB">
        <w:rPr>
          <w:rFonts w:ascii="Angsana New" w:hAnsi="Angsana New"/>
          <w:i/>
          <w:iCs/>
          <w:spacing w:val="-7"/>
          <w:sz w:val="30"/>
          <w:szCs w:val="30"/>
          <w:cs/>
        </w:rPr>
        <w:t>ปี)</w:t>
      </w:r>
    </w:p>
    <w:p w14:paraId="5A0B0D9C" w14:textId="77777777" w:rsidR="00D02D87" w:rsidRPr="007D3823" w:rsidRDefault="00D02D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515FB3A" w14:textId="77777777" w:rsidR="00694C23" w:rsidRPr="005A7FEB" w:rsidRDefault="00694C23" w:rsidP="00A1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753CCF0" w14:textId="77777777" w:rsidR="00A15387" w:rsidRPr="007D3823" w:rsidRDefault="00A153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4EA108C" w14:textId="77777777" w:rsidR="00373514" w:rsidRDefault="00842648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694C23" w:rsidRPr="005A7FEB">
        <w:rPr>
          <w:rFonts w:ascii="Angsana New" w:hAnsi="Angsana New"/>
          <w:sz w:val="30"/>
          <w:szCs w:val="30"/>
          <w:cs/>
        </w:rPr>
        <w:t>ที่เกี่ยวข้อง</w:t>
      </w:r>
      <w:r w:rsidR="00694C23" w:rsidRPr="005A7FEB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A7FEB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694C23" w:rsidRPr="005A7FEB">
        <w:rPr>
          <w:rFonts w:ascii="Angsana New" w:hAnsi="Angsana New"/>
          <w:sz w:val="30"/>
          <w:szCs w:val="30"/>
          <w:cs/>
        </w:rPr>
        <w:t xml:space="preserve">อื่นๆ คงที่ </w:t>
      </w:r>
    </w:p>
    <w:p w14:paraId="728979E9" w14:textId="77777777" w:rsidR="003763E9" w:rsidRPr="007D3823" w:rsidRDefault="003763E9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5A7FEB" w14:paraId="63DE472F" w14:textId="77777777" w:rsidTr="005E342A">
        <w:trPr>
          <w:trHeight w:val="389"/>
        </w:trPr>
        <w:tc>
          <w:tcPr>
            <w:tcW w:w="4392" w:type="dxa"/>
          </w:tcPr>
          <w:p w14:paraId="1F16E28C" w14:textId="77777777" w:rsidR="00716398" w:rsidRPr="005A7FEB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FDD4EC" w14:textId="77777777" w:rsidR="00716398" w:rsidRPr="005A7FEB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B87" w:rsidRPr="005A7FEB" w14:paraId="2CAD9298" w14:textId="77777777" w:rsidTr="005E342A">
        <w:trPr>
          <w:trHeight w:val="389"/>
        </w:trPr>
        <w:tc>
          <w:tcPr>
            <w:tcW w:w="4392" w:type="dxa"/>
          </w:tcPr>
          <w:p w14:paraId="615DD407" w14:textId="77777777" w:rsidR="00DA5B87" w:rsidRPr="00436F9B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79BF758" w14:textId="77777777" w:rsidR="00DA5B87" w:rsidRPr="00716398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716398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  <w:tc>
          <w:tcPr>
            <w:tcW w:w="268" w:type="dxa"/>
          </w:tcPr>
          <w:p w14:paraId="656CCCE6" w14:textId="77777777" w:rsidR="00DA5B87" w:rsidRPr="005A7FEB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9FD7CE8" w14:textId="77777777" w:rsidR="00DA5B87" w:rsidRPr="005A7FEB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Pr="00716398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</w:tr>
      <w:tr w:rsidR="00716398" w:rsidRPr="005A7FEB" w14:paraId="3EFA0291" w14:textId="77777777" w:rsidTr="005E342A">
        <w:tc>
          <w:tcPr>
            <w:tcW w:w="4392" w:type="dxa"/>
          </w:tcPr>
          <w:p w14:paraId="19DDA18B" w14:textId="77777777" w:rsidR="00716398" w:rsidRPr="00436F9B" w:rsidRDefault="00716398" w:rsidP="00716398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6F9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8B208B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26C668B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68125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</w:tcPr>
          <w:p w14:paraId="75B52715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41A93BC7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14:paraId="1467118B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18C994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677AF1" w:rsidRPr="005A7FEB" w14:paraId="58B79775" w14:textId="77777777" w:rsidTr="005E342A">
        <w:trPr>
          <w:trHeight w:val="236"/>
        </w:trPr>
        <w:tc>
          <w:tcPr>
            <w:tcW w:w="4392" w:type="dxa"/>
          </w:tcPr>
          <w:p w14:paraId="18413950" w14:textId="77777777" w:rsidR="00677AF1" w:rsidRPr="005A7FEB" w:rsidRDefault="00677AF1" w:rsidP="000F4D5A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1940743A" w14:textId="77777777" w:rsidR="00677AF1" w:rsidRPr="005A7FEB" w:rsidRDefault="00677AF1" w:rsidP="000F4D5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A7FE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3C54" w:rsidRPr="005A7FEB" w14:paraId="4BAF13A4" w14:textId="77777777" w:rsidTr="005E342A">
        <w:tc>
          <w:tcPr>
            <w:tcW w:w="4392" w:type="dxa"/>
          </w:tcPr>
          <w:p w14:paraId="163A3ACC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2EE6F09" w14:textId="77777777" w:rsidR="00E03C54" w:rsidRPr="005A7FEB" w:rsidRDefault="00E03C54" w:rsidP="008C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(2,410)</w:t>
            </w:r>
          </w:p>
        </w:tc>
        <w:tc>
          <w:tcPr>
            <w:tcW w:w="270" w:type="dxa"/>
            <w:shd w:val="clear" w:color="auto" w:fill="auto"/>
          </w:tcPr>
          <w:p w14:paraId="20269EB0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A2876E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(1,135)</w:t>
            </w:r>
          </w:p>
        </w:tc>
        <w:tc>
          <w:tcPr>
            <w:tcW w:w="268" w:type="dxa"/>
          </w:tcPr>
          <w:p w14:paraId="6A3230FE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228E7CA8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2,624</w:t>
            </w:r>
          </w:p>
        </w:tc>
        <w:tc>
          <w:tcPr>
            <w:tcW w:w="268" w:type="dxa"/>
          </w:tcPr>
          <w:p w14:paraId="4F510096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190663D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1,234</w:t>
            </w:r>
          </w:p>
        </w:tc>
      </w:tr>
      <w:tr w:rsidR="00E03C54" w:rsidRPr="005A7FEB" w14:paraId="7E66579D" w14:textId="77777777" w:rsidTr="005E342A">
        <w:tc>
          <w:tcPr>
            <w:tcW w:w="4392" w:type="dxa"/>
          </w:tcPr>
          <w:p w14:paraId="1691608F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2320997" w14:textId="77777777" w:rsidR="00E03C54" w:rsidRPr="005A7FEB" w:rsidRDefault="00E03C54" w:rsidP="008C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2,518</w:t>
            </w:r>
          </w:p>
        </w:tc>
        <w:tc>
          <w:tcPr>
            <w:tcW w:w="270" w:type="dxa"/>
            <w:shd w:val="clear" w:color="auto" w:fill="auto"/>
          </w:tcPr>
          <w:p w14:paraId="34A6D62D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33A89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1,098</w:t>
            </w:r>
          </w:p>
        </w:tc>
        <w:tc>
          <w:tcPr>
            <w:tcW w:w="268" w:type="dxa"/>
          </w:tcPr>
          <w:p w14:paraId="029990D6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85606FB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(2,224)</w:t>
            </w:r>
          </w:p>
        </w:tc>
        <w:tc>
          <w:tcPr>
            <w:tcW w:w="268" w:type="dxa"/>
          </w:tcPr>
          <w:p w14:paraId="7756AF96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9B0D9E" w14:textId="77777777" w:rsidR="00E03C54" w:rsidRPr="005A7FEB" w:rsidRDefault="00E03C54" w:rsidP="008C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Pr="008C19F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023</w:t>
            </w: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03C54" w:rsidRPr="005A7FEB" w14:paraId="6B8F78A2" w14:textId="77777777" w:rsidTr="005E342A">
        <w:tc>
          <w:tcPr>
            <w:tcW w:w="4392" w:type="dxa"/>
          </w:tcPr>
          <w:p w14:paraId="373C0D7C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15DE13CF" w14:textId="77777777" w:rsidR="00E03C54" w:rsidRPr="005A7FEB" w:rsidRDefault="00E03C54" w:rsidP="008C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(2,928)</w:t>
            </w:r>
          </w:p>
        </w:tc>
        <w:tc>
          <w:tcPr>
            <w:tcW w:w="270" w:type="dxa"/>
            <w:shd w:val="clear" w:color="auto" w:fill="auto"/>
          </w:tcPr>
          <w:p w14:paraId="03AAA3CD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A9A68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(1,241)</w:t>
            </w:r>
          </w:p>
        </w:tc>
        <w:tc>
          <w:tcPr>
            <w:tcW w:w="268" w:type="dxa"/>
          </w:tcPr>
          <w:p w14:paraId="62E264B1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23DBD22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3,206</w:t>
            </w:r>
          </w:p>
        </w:tc>
        <w:tc>
          <w:tcPr>
            <w:tcW w:w="268" w:type="dxa"/>
          </w:tcPr>
          <w:p w14:paraId="358D8B3B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2233406" w14:textId="77777777" w:rsidR="00E03C54" w:rsidRPr="005A7FEB" w:rsidRDefault="00E03C54" w:rsidP="008C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8C19F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361</w:t>
            </w:r>
          </w:p>
        </w:tc>
      </w:tr>
    </w:tbl>
    <w:p w14:paraId="7A13D05D" w14:textId="226D0D76" w:rsidR="00436F9B" w:rsidRDefault="00436F9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CAA2E86" w14:textId="37C7AF89" w:rsidR="005412FB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2A5E0FB" w14:textId="30B4B83A" w:rsidR="005412FB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00C6802" w14:textId="16FEE487" w:rsidR="005412FB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B91D3AD" w14:textId="77777777" w:rsidR="005412FB" w:rsidRPr="007D3823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5A7FEB" w14:paraId="0380940E" w14:textId="77777777" w:rsidTr="00436F9B">
        <w:trPr>
          <w:trHeight w:val="389"/>
        </w:trPr>
        <w:tc>
          <w:tcPr>
            <w:tcW w:w="4392" w:type="dxa"/>
          </w:tcPr>
          <w:p w14:paraId="0FE169B1" w14:textId="77777777" w:rsidR="00716398" w:rsidRPr="005A7FEB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55A058EE" w14:textId="77777777" w:rsidR="00716398" w:rsidRPr="005A7FEB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398" w:rsidRPr="005A7FEB" w14:paraId="031B4191" w14:textId="77777777" w:rsidTr="00436F9B">
        <w:trPr>
          <w:trHeight w:val="389"/>
        </w:trPr>
        <w:tc>
          <w:tcPr>
            <w:tcW w:w="4392" w:type="dxa"/>
          </w:tcPr>
          <w:p w14:paraId="76BC9EA5" w14:textId="77777777" w:rsidR="00716398" w:rsidRPr="00436F9B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3D1F1DAC" w14:textId="77777777" w:rsidR="00716398" w:rsidRPr="00716398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716398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  <w:tc>
          <w:tcPr>
            <w:tcW w:w="268" w:type="dxa"/>
          </w:tcPr>
          <w:p w14:paraId="6DC22187" w14:textId="77777777" w:rsidR="00716398" w:rsidRPr="005A7FEB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4B8D3446" w14:textId="77777777" w:rsidR="00716398" w:rsidRPr="005A7FEB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71639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Pr="00716398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</w:tr>
      <w:tr w:rsidR="00716398" w:rsidRPr="005A7FEB" w14:paraId="1853C4B9" w14:textId="77777777" w:rsidTr="00436F9B">
        <w:tc>
          <w:tcPr>
            <w:tcW w:w="4392" w:type="dxa"/>
          </w:tcPr>
          <w:p w14:paraId="47AF0CE0" w14:textId="77777777" w:rsidR="00716398" w:rsidRPr="00436F9B" w:rsidRDefault="00716398" w:rsidP="00716398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6F9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36F9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18DC5DF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6ECB3FB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9852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</w:tcPr>
          <w:p w14:paraId="0AFD7076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37D01D35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8" w:type="dxa"/>
          </w:tcPr>
          <w:p w14:paraId="45FD58E3" w14:textId="77777777" w:rsidR="00716398" w:rsidRPr="005A7FEB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347E61E" w14:textId="77777777" w:rsidR="00716398" w:rsidRPr="005A7FEB" w:rsidRDefault="00716398" w:rsidP="00716398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716398" w:rsidRPr="005A7FEB" w14:paraId="0C85293D" w14:textId="77777777" w:rsidTr="00436F9B">
        <w:trPr>
          <w:trHeight w:val="236"/>
        </w:trPr>
        <w:tc>
          <w:tcPr>
            <w:tcW w:w="4392" w:type="dxa"/>
          </w:tcPr>
          <w:p w14:paraId="60AEAD0B" w14:textId="77777777" w:rsidR="00716398" w:rsidRPr="005A7FEB" w:rsidRDefault="00716398" w:rsidP="005A00D0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83175E9" w14:textId="77777777" w:rsidR="00716398" w:rsidRPr="005A7FEB" w:rsidRDefault="00716398" w:rsidP="005A00D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A7FE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3C54" w:rsidRPr="005A7FEB" w14:paraId="7EAAB10C" w14:textId="77777777" w:rsidTr="00436F9B">
        <w:tc>
          <w:tcPr>
            <w:tcW w:w="4392" w:type="dxa"/>
          </w:tcPr>
          <w:p w14:paraId="6B8BC879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96B673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(2,332)</w:t>
            </w:r>
          </w:p>
        </w:tc>
        <w:tc>
          <w:tcPr>
            <w:tcW w:w="270" w:type="dxa"/>
            <w:shd w:val="clear" w:color="auto" w:fill="auto"/>
          </w:tcPr>
          <w:p w14:paraId="6CE25A94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B9C2E5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(1,125)</w:t>
            </w:r>
          </w:p>
        </w:tc>
        <w:tc>
          <w:tcPr>
            <w:tcW w:w="268" w:type="dxa"/>
          </w:tcPr>
          <w:p w14:paraId="6B76B104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4371E0E3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2,539</w:t>
            </w:r>
          </w:p>
        </w:tc>
        <w:tc>
          <w:tcPr>
            <w:tcW w:w="268" w:type="dxa"/>
          </w:tcPr>
          <w:p w14:paraId="02CD36D1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5BC94F1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1,223</w:t>
            </w:r>
          </w:p>
        </w:tc>
      </w:tr>
      <w:tr w:rsidR="00E03C54" w:rsidRPr="005A7FEB" w14:paraId="6C1AFBE8" w14:textId="77777777" w:rsidTr="00436F9B">
        <w:tc>
          <w:tcPr>
            <w:tcW w:w="4392" w:type="dxa"/>
          </w:tcPr>
          <w:p w14:paraId="755725D9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B53E5DA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2,432</w:t>
            </w:r>
          </w:p>
        </w:tc>
        <w:tc>
          <w:tcPr>
            <w:tcW w:w="270" w:type="dxa"/>
            <w:shd w:val="clear" w:color="auto" w:fill="auto"/>
          </w:tcPr>
          <w:p w14:paraId="4CA5A4F3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5E66E" w14:textId="77777777" w:rsidR="00E03C54" w:rsidRPr="00716398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1639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1,088</w:t>
            </w:r>
          </w:p>
        </w:tc>
        <w:tc>
          <w:tcPr>
            <w:tcW w:w="268" w:type="dxa"/>
          </w:tcPr>
          <w:p w14:paraId="2255CFDF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114638B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(2,143)</w:t>
            </w:r>
          </w:p>
        </w:tc>
        <w:tc>
          <w:tcPr>
            <w:tcW w:w="268" w:type="dxa"/>
          </w:tcPr>
          <w:p w14:paraId="163BBAEB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7E80AC" w14:textId="77777777" w:rsidR="00E03C54" w:rsidRPr="008A0F10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A0F1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(1,013)</w:t>
            </w:r>
          </w:p>
        </w:tc>
      </w:tr>
      <w:tr w:rsidR="00E03C54" w:rsidRPr="005A7FEB" w14:paraId="0A5FA00C" w14:textId="77777777" w:rsidTr="00436F9B">
        <w:tc>
          <w:tcPr>
            <w:tcW w:w="4392" w:type="dxa"/>
          </w:tcPr>
          <w:p w14:paraId="623EE0AD" w14:textId="77777777" w:rsidR="00E03C54" w:rsidRPr="005A7FEB" w:rsidRDefault="00E03C54" w:rsidP="00E03C54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213E2E2F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(2,886)</w:t>
            </w:r>
          </w:p>
        </w:tc>
        <w:tc>
          <w:tcPr>
            <w:tcW w:w="270" w:type="dxa"/>
            <w:shd w:val="clear" w:color="auto" w:fill="auto"/>
          </w:tcPr>
          <w:p w14:paraId="697E72AD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23A21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(1,241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777CD150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0A76D54A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3,163</w:t>
            </w:r>
          </w:p>
        </w:tc>
        <w:tc>
          <w:tcPr>
            <w:tcW w:w="268" w:type="dxa"/>
          </w:tcPr>
          <w:p w14:paraId="0BE128AA" w14:textId="77777777" w:rsidR="00E03C54" w:rsidRPr="005A7FEB" w:rsidRDefault="00E03C54" w:rsidP="00E03C54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7E1BEC0" w14:textId="77777777" w:rsidR="00E03C54" w:rsidRPr="005A7FEB" w:rsidRDefault="00E03C54" w:rsidP="00E0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A7FE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1,356</w:t>
            </w:r>
          </w:p>
        </w:tc>
      </w:tr>
    </w:tbl>
    <w:p w14:paraId="118BAD1A" w14:textId="6114BADE" w:rsidR="00716398" w:rsidRPr="005412FB" w:rsidRDefault="00716398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7C6F86" w14:textId="77777777" w:rsidR="00A512D9" w:rsidRDefault="00320152" w:rsidP="0032015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19</w:t>
      </w:r>
      <w:r w:rsidR="00BF3B7A" w:rsidRPr="005A7FEB">
        <w:rPr>
          <w:rFonts w:ascii="Angsana New" w:hAnsi="Angsana New"/>
          <w:sz w:val="30"/>
          <w:szCs w:val="30"/>
          <w:u w:val="none"/>
        </w:rPr>
        <w:tab/>
      </w:r>
      <w:r w:rsidR="00A512D9" w:rsidRPr="005A7FEB">
        <w:rPr>
          <w:rFonts w:ascii="Angsana New" w:hAnsi="Angsana New"/>
          <w:sz w:val="30"/>
          <w:szCs w:val="30"/>
          <w:u w:val="none"/>
          <w:cs/>
        </w:rPr>
        <w:t>ทุนเรือนหุ้น</w:t>
      </w:r>
    </w:p>
    <w:p w14:paraId="5ECF408B" w14:textId="77777777" w:rsidR="00CA4C7E" w:rsidRPr="007D3823" w:rsidRDefault="00CA4C7E" w:rsidP="00CA4C7E">
      <w:pPr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CA4C7E" w:rsidRPr="00251BEC" w14:paraId="55DFB043" w14:textId="77777777" w:rsidTr="00191AC4">
        <w:trPr>
          <w:tblHeader/>
        </w:trPr>
        <w:tc>
          <w:tcPr>
            <w:tcW w:w="3258" w:type="dxa"/>
          </w:tcPr>
          <w:p w14:paraId="4FEBFEAB" w14:textId="77777777" w:rsidR="00CA4C7E" w:rsidRPr="00FD037E" w:rsidRDefault="008A0F10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FD037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2B95CEB9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D285890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14:paraId="7FDA5F7B" w14:textId="77777777" w:rsidR="00CA4C7E" w:rsidRPr="00AB0B04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778DE359" w14:textId="77777777" w:rsidR="00CA4C7E" w:rsidRPr="00C7320A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1957BC4E" w14:textId="77777777" w:rsidR="00CA4C7E" w:rsidRPr="00C7320A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A4C7E" w:rsidRPr="00251BEC" w14:paraId="753229FA" w14:textId="77777777" w:rsidTr="00191AC4">
        <w:trPr>
          <w:tblHeader/>
        </w:trPr>
        <w:tc>
          <w:tcPr>
            <w:tcW w:w="3258" w:type="dxa"/>
          </w:tcPr>
          <w:p w14:paraId="0179CF76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8A288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1200BE2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5749F30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260BD639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2F260939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613C923E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6BC339C0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8B63CD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D807C6C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A4C7E" w:rsidRPr="00251BEC" w14:paraId="421E5582" w14:textId="77777777" w:rsidTr="00191AC4">
        <w:trPr>
          <w:tblHeader/>
        </w:trPr>
        <w:tc>
          <w:tcPr>
            <w:tcW w:w="3258" w:type="dxa"/>
          </w:tcPr>
          <w:p w14:paraId="208147A5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6471B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78029931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16BBEA75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A4C7E" w:rsidRPr="00251BEC" w14:paraId="71ED7ABD" w14:textId="77777777" w:rsidTr="00191AC4">
        <w:tc>
          <w:tcPr>
            <w:tcW w:w="3258" w:type="dxa"/>
          </w:tcPr>
          <w:p w14:paraId="20C32F40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7AF8679D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ABE92C" w14:textId="77777777" w:rsidR="00CA4C7E" w:rsidRPr="00251BEC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C1D0FA2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A4C7E" w:rsidRPr="00251BEC" w14:paraId="65B441CF" w14:textId="77777777" w:rsidTr="00191AC4">
        <w:tc>
          <w:tcPr>
            <w:tcW w:w="3258" w:type="dxa"/>
          </w:tcPr>
          <w:p w14:paraId="3E8A8A0A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3DE7254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7D4F268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F645D37" w14:textId="77777777" w:rsidR="00CA4C7E" w:rsidRPr="00AD5034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  <w:tc>
          <w:tcPr>
            <w:tcW w:w="269" w:type="dxa"/>
          </w:tcPr>
          <w:p w14:paraId="7858F439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79E289E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034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AD5034">
              <w:rPr>
                <w:rFonts w:ascii="Angsana New" w:hAnsi="Angsana New"/>
                <w:sz w:val="28"/>
                <w:szCs w:val="28"/>
              </w:rPr>
              <w:t>,</w:t>
            </w:r>
            <w:r w:rsidRPr="00AD503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69" w:type="dxa"/>
          </w:tcPr>
          <w:p w14:paraId="5988FD41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76887DE" w14:textId="77777777" w:rsidR="00CA4C7E" w:rsidRPr="00AD5034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  <w:tc>
          <w:tcPr>
            <w:tcW w:w="269" w:type="dxa"/>
          </w:tcPr>
          <w:p w14:paraId="00314703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7D7DFF3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034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AD5034">
              <w:rPr>
                <w:rFonts w:ascii="Angsana New" w:hAnsi="Angsana New"/>
                <w:sz w:val="28"/>
                <w:szCs w:val="28"/>
              </w:rPr>
              <w:t>,</w:t>
            </w:r>
            <w:r w:rsidRPr="00AD503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CA4C7E" w:rsidRPr="00251BEC" w14:paraId="3A98F86B" w14:textId="77777777" w:rsidTr="00191AC4">
        <w:tc>
          <w:tcPr>
            <w:tcW w:w="3258" w:type="dxa"/>
          </w:tcPr>
          <w:p w14:paraId="4F4D9B35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 w:rsidR="00191AC4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900" w:type="dxa"/>
          </w:tcPr>
          <w:p w14:paraId="6F482781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E20653E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D8CC38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14:paraId="471F723C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1C6E453C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14:paraId="4D62D5AE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AC479B" w14:textId="77777777" w:rsidR="00CA4C7E" w:rsidRPr="007E7C01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E7C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343E584" w14:textId="77777777" w:rsidR="00CA4C7E" w:rsidRPr="007E7C01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3EC8DB7C" w14:textId="77777777" w:rsidR="00CA4C7E" w:rsidRPr="007E7C01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E7C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C7E" w:rsidRPr="00251BEC" w14:paraId="37623E4F" w14:textId="77777777" w:rsidTr="00191AC4">
        <w:tc>
          <w:tcPr>
            <w:tcW w:w="3258" w:type="dxa"/>
          </w:tcPr>
          <w:p w14:paraId="197EE895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4AD4916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6D9AA3B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7648017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109,671</w:t>
            </w:r>
          </w:p>
        </w:tc>
        <w:tc>
          <w:tcPr>
            <w:tcW w:w="269" w:type="dxa"/>
          </w:tcPr>
          <w:p w14:paraId="0592A024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51637E1" w14:textId="77777777" w:rsidR="00CA4C7E" w:rsidRPr="00C30411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14:paraId="206A926D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380115A" w14:textId="77777777" w:rsidR="00CA4C7E" w:rsidRPr="00372BC7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26748C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05520A4F" w14:textId="77777777" w:rsidR="00CA4C7E" w:rsidRPr="00372BC7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C7E" w:rsidRPr="00251BEC" w14:paraId="5A9218A1" w14:textId="77777777" w:rsidTr="00191AC4">
        <w:tc>
          <w:tcPr>
            <w:tcW w:w="3258" w:type="dxa"/>
          </w:tcPr>
          <w:p w14:paraId="4EFD2CB9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1A98EBF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D6118C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F6C11BB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FF12607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14C8E06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0F1277C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E84BFCC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5BEF54F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39D5CFCF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4C7E" w:rsidRPr="00251BEC" w14:paraId="3FF14088" w14:textId="77777777" w:rsidTr="00191AC4">
        <w:tc>
          <w:tcPr>
            <w:tcW w:w="3258" w:type="dxa"/>
          </w:tcPr>
          <w:p w14:paraId="31C7CFED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9807F1A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98F7A4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54611755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2BC90008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12F8D0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47E02F76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E898AEB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  <w:vMerge w:val="restart"/>
          </w:tcPr>
          <w:p w14:paraId="7DA35D64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F42C7A0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</w:tr>
      <w:tr w:rsidR="00CA4C7E" w:rsidRPr="00DA15EA" w14:paraId="7870861D" w14:textId="77777777" w:rsidTr="00191AC4">
        <w:tc>
          <w:tcPr>
            <w:tcW w:w="3258" w:type="dxa"/>
          </w:tcPr>
          <w:p w14:paraId="2545818B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766B1" w14:textId="77777777" w:rsidR="00CA4C7E" w:rsidRPr="007D3823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B9328" w14:textId="77777777" w:rsidR="00CA4C7E" w:rsidRPr="007D3823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76C92CEF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1ECDD100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8D7B05C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5959E93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7F14F7C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vMerge/>
          </w:tcPr>
          <w:p w14:paraId="3F8318F8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361C287" w14:textId="77777777" w:rsidR="00CA4C7E" w:rsidRPr="007D3823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A4C7E" w:rsidRPr="00251BEC" w14:paraId="603D5DC0" w14:textId="77777777" w:rsidTr="00191AC4">
        <w:tc>
          <w:tcPr>
            <w:tcW w:w="3258" w:type="dxa"/>
          </w:tcPr>
          <w:p w14:paraId="0FD5F4E8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E213130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8CE28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21B9DEED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A9F074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7C7A817B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2C648E5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BE71A6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BEC0D5A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9C907CE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A4C7E" w:rsidRPr="00251BEC" w14:paraId="54B0ECEB" w14:textId="77777777" w:rsidTr="00191AC4">
        <w:tc>
          <w:tcPr>
            <w:tcW w:w="3258" w:type="dxa"/>
          </w:tcPr>
          <w:p w14:paraId="2D426884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67B05AA8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2BC8A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F57EE58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B5F9BAE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2DE449C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EE98BB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165FE1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0D0E4F7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8EC84D6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A4C7E" w:rsidRPr="00251BEC" w14:paraId="23032ACC" w14:textId="77777777" w:rsidTr="00191AC4">
        <w:tc>
          <w:tcPr>
            <w:tcW w:w="3258" w:type="dxa"/>
          </w:tcPr>
          <w:p w14:paraId="227DDD3F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19D869D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420EE0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841790C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14:paraId="42CD9AC0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14:paraId="64B685F9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14:paraId="493E939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0B03A62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14:paraId="03BC7C20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70F285C8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</w:tr>
      <w:tr w:rsidR="00CA4C7E" w:rsidRPr="00251BEC" w14:paraId="7D1618C8" w14:textId="77777777" w:rsidTr="00191AC4">
        <w:tc>
          <w:tcPr>
            <w:tcW w:w="3258" w:type="dxa"/>
          </w:tcPr>
          <w:p w14:paraId="4B8DA64E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431E225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8BD56D1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B884A9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14:paraId="2BC64773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0AFCA96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162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14:paraId="22FBC518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FC4F313" w14:textId="77777777" w:rsidR="00CA4C7E" w:rsidRPr="00372BC7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1ADF31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952EB34" w14:textId="77777777" w:rsidR="00CA4C7E" w:rsidRPr="00372BC7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C7E" w:rsidRPr="00251BEC" w14:paraId="7DDF9D28" w14:textId="77777777" w:rsidTr="00191AC4">
        <w:tc>
          <w:tcPr>
            <w:tcW w:w="3258" w:type="dxa"/>
          </w:tcPr>
          <w:p w14:paraId="53C1AA44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7ADC50D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D4F19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C8067F2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5207E1D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A92F826" w14:textId="77777777" w:rsidR="00CA4C7E" w:rsidRPr="00372BC7" w:rsidRDefault="00CA4C7E" w:rsidP="002132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346ACEF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9653293" w14:textId="77777777" w:rsidR="00CA4C7E" w:rsidRPr="00AD5034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5224DF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5C5D2EF7" w14:textId="77777777" w:rsidR="00CA4C7E" w:rsidRPr="00AD5034" w:rsidRDefault="00CA4C7E" w:rsidP="002132D6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C7E" w:rsidRPr="00251BEC" w14:paraId="3BD088E8" w14:textId="77777777" w:rsidTr="00191AC4">
        <w:tc>
          <w:tcPr>
            <w:tcW w:w="3258" w:type="dxa"/>
          </w:tcPr>
          <w:p w14:paraId="069D0929" w14:textId="77777777" w:rsidR="00CA4C7E" w:rsidRPr="00251BEC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17526A9" w14:textId="77777777" w:rsidR="00CA4C7E" w:rsidRPr="00372BC7" w:rsidRDefault="00CA4C7E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6590726" w14:textId="77777777" w:rsidR="00CA4C7E" w:rsidRPr="00372BC7" w:rsidRDefault="00CA4C7E" w:rsidP="00213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707409E7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EACDF9A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390AD403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71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6F74525A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C8829AD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14:paraId="6EB3A9BC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D8393F8" w14:textId="77777777" w:rsidR="00CA4C7E" w:rsidRPr="00372BC7" w:rsidRDefault="00CA4C7E" w:rsidP="002132D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</w:tr>
    </w:tbl>
    <w:p w14:paraId="4A20F0D7" w14:textId="77777777" w:rsidR="00A95785" w:rsidRPr="007D3823" w:rsidRDefault="00A95785" w:rsidP="00CA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textAlignment w:val="top"/>
        <w:rPr>
          <w:rFonts w:ascii="Angsana New" w:hAnsi="Angsana New"/>
          <w:sz w:val="30"/>
          <w:szCs w:val="30"/>
        </w:rPr>
      </w:pPr>
    </w:p>
    <w:p w14:paraId="6CC449A9" w14:textId="77777777" w:rsidR="00A512D9" w:rsidRDefault="00A512D9" w:rsidP="002F38AF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5A7FEB">
        <w:rPr>
          <w:rFonts w:ascii="Angsana New" w:hAnsi="Angsana New"/>
          <w:sz w:val="30"/>
          <w:szCs w:val="30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สำหรับหุ้นของบริษัทซึ่งถือโดยกลุ่มบริษ</w:t>
      </w:r>
      <w:r w:rsidR="004366B7" w:rsidRPr="005A7FEB">
        <w:rPr>
          <w:rFonts w:ascii="Angsana New" w:hAnsi="Angsana New"/>
          <w:sz w:val="30"/>
          <w:szCs w:val="30"/>
          <w:cs/>
          <w:lang w:val="en-US"/>
        </w:rPr>
        <w:t>ัท</w:t>
      </w:r>
      <w:r w:rsidR="004366B7" w:rsidRPr="005A7FE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A7FEB">
        <w:rPr>
          <w:rFonts w:ascii="Angsana New" w:hAnsi="Angsana New"/>
          <w:sz w:val="30"/>
          <w:szCs w:val="30"/>
          <w:cs/>
          <w:lang w:val="en-US"/>
        </w:rPr>
        <w:t>สิทธิทั้งหมดจะถูกระงับไว้จนกว่าหุ้นเหล่านี้จะออกใหม่</w:t>
      </w:r>
    </w:p>
    <w:p w14:paraId="414AC544" w14:textId="77777777" w:rsidR="002132D6" w:rsidRPr="007D3823" w:rsidRDefault="002132D6" w:rsidP="00E100A9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B766081" w14:textId="77777777" w:rsidR="007D3823" w:rsidRDefault="007D3823" w:rsidP="002F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173F45" w14:textId="77777777" w:rsidR="007D3823" w:rsidRDefault="007D3823" w:rsidP="002F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67F59D" w14:textId="34507E93" w:rsidR="002132D6" w:rsidRPr="008325F2" w:rsidRDefault="002132D6" w:rsidP="002F3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5F2">
        <w:rPr>
          <w:rFonts w:ascii="Angsana New" w:hAnsi="Angsana New"/>
          <w:i/>
          <w:iCs/>
          <w:sz w:val="30"/>
          <w:szCs w:val="30"/>
          <w:cs/>
        </w:rPr>
        <w:lastRenderedPageBreak/>
        <w:t>การออกหุ้นสามัญ</w:t>
      </w:r>
    </w:p>
    <w:p w14:paraId="67464028" w14:textId="77777777" w:rsidR="002132D6" w:rsidRPr="00E42EC7" w:rsidRDefault="002132D6" w:rsidP="002132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="Angsana New" w:hAnsi="Angsana New"/>
          <w:sz w:val="24"/>
          <w:szCs w:val="24"/>
        </w:rPr>
      </w:pPr>
    </w:p>
    <w:p w14:paraId="0D181A3F" w14:textId="77777777" w:rsidR="002132D6" w:rsidRPr="00AF36B2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ผู้ถือหุ้นของบริษัทเมื่อวันที่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70B3A2F3" w14:textId="77777777" w:rsidR="002132D6" w:rsidRPr="00E42EC7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67F29BB" w14:textId="77777777" w:rsidR="002132D6" w:rsidRPr="0056768E" w:rsidRDefault="002132D6" w:rsidP="002132D6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686A25">
        <w:rPr>
          <w:rFonts w:ascii="Angsana New" w:hAnsi="Angsana New"/>
          <w:sz w:val="30"/>
          <w:szCs w:val="30"/>
          <w:cs/>
        </w:rPr>
        <w:t>ลดทุนจดทะเบียน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Pr="00686A25">
        <w:rPr>
          <w:rFonts w:ascii="Angsana New" w:hAnsi="Angsana New"/>
          <w:sz w:val="30"/>
          <w:szCs w:val="30"/>
        </w:rPr>
        <w:t xml:space="preserve">800 </w:t>
      </w:r>
      <w:r w:rsidRPr="00686A25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686A25">
        <w:rPr>
          <w:rFonts w:ascii="Angsana New" w:hAnsi="Angsana New"/>
          <w:sz w:val="30"/>
          <w:szCs w:val="30"/>
        </w:rPr>
        <w:t xml:space="preserve">770.33 </w:t>
      </w:r>
      <w:r w:rsidRPr="00686A25">
        <w:rPr>
          <w:rFonts w:ascii="Angsana New" w:hAnsi="Angsana New" w:hint="cs"/>
          <w:sz w:val="30"/>
          <w:szCs w:val="30"/>
          <w:cs/>
        </w:rPr>
        <w:t>ล้านบาท</w:t>
      </w:r>
      <w:r w:rsidRPr="00686A25">
        <w:rPr>
          <w:rFonts w:ascii="Angsana New" w:hAnsi="Angsana New"/>
          <w:sz w:val="30"/>
          <w:szCs w:val="30"/>
          <w:cs/>
        </w:rPr>
        <w:t xml:space="preserve"> </w:t>
      </w:r>
      <w:r w:rsidRPr="0056768E">
        <w:rPr>
          <w:rFonts w:ascii="Angsana New" w:hAnsi="Angsana New"/>
          <w:spacing w:val="8"/>
          <w:sz w:val="30"/>
          <w:szCs w:val="30"/>
          <w:cs/>
        </w:rPr>
        <w:t>โดยวิธีตัดหุ้นจดทะเบียนที่ยังมิได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้</w:t>
      </w:r>
      <w:r w:rsidRPr="0056768E">
        <w:rPr>
          <w:rFonts w:ascii="Angsana New" w:hAnsi="Angsana New"/>
          <w:spacing w:val="8"/>
          <w:sz w:val="30"/>
          <w:szCs w:val="30"/>
          <w:cs/>
        </w:rPr>
        <w:t>น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ออกจ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หน่าย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จำนวน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3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พฤษภาคม </w:t>
      </w:r>
      <w:r w:rsidRPr="0056768E">
        <w:rPr>
          <w:rFonts w:ascii="Angsana New" w:hAnsi="Angsana New"/>
          <w:spacing w:val="8"/>
          <w:sz w:val="30"/>
          <w:szCs w:val="30"/>
        </w:rPr>
        <w:t>2562</w:t>
      </w:r>
    </w:p>
    <w:p w14:paraId="4770C2AD" w14:textId="77777777" w:rsidR="002132D6" w:rsidRPr="00E42EC7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BE93539" w14:textId="77777777" w:rsidR="002132D6" w:rsidRPr="00B44BE9" w:rsidRDefault="002132D6" w:rsidP="002132D6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เพิ่มทุนจดทะเบียนจาก </w:t>
      </w:r>
      <w:r>
        <w:rPr>
          <w:rFonts w:ascii="Angsana New" w:hAnsi="Angsana New"/>
          <w:spacing w:val="-4"/>
          <w:sz w:val="30"/>
          <w:szCs w:val="30"/>
        </w:rPr>
        <w:t>770.33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เป็น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880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 โดย</w:t>
      </w:r>
      <w:r>
        <w:rPr>
          <w:rFonts w:ascii="Angsana New" w:hAnsi="Angsana New" w:hint="cs"/>
          <w:spacing w:val="-4"/>
          <w:sz w:val="30"/>
          <w:szCs w:val="30"/>
          <w:cs/>
        </w:rPr>
        <w:t>ออก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หุ้นสามัญ</w:t>
      </w:r>
      <w:r>
        <w:rPr>
          <w:rFonts w:ascii="Angsana New" w:hAnsi="Angsana New" w:hint="cs"/>
          <w:spacing w:val="-4"/>
          <w:sz w:val="30"/>
          <w:szCs w:val="30"/>
          <w:cs/>
        </w:rPr>
        <w:t>ใหม่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6A25">
        <w:rPr>
          <w:rFonts w:ascii="Angsana New" w:hAnsi="Angsana New"/>
          <w:sz w:val="30"/>
          <w:szCs w:val="30"/>
        </w:rPr>
        <w:t xml:space="preserve">109.67 </w:t>
      </w:r>
      <w:r w:rsidRPr="00686A25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109.67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 w:rsidRPr="00686A25">
        <w:rPr>
          <w:rFonts w:ascii="Angsana New" w:hAnsi="Angsana New" w:hint="cs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14:paraId="4CABA565" w14:textId="77777777" w:rsidR="002132D6" w:rsidRPr="00E42EC7" w:rsidRDefault="002132D6" w:rsidP="002132D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FF4FDCA" w14:textId="77777777" w:rsidR="002132D6" w:rsidRPr="00AF36B2" w:rsidRDefault="002132D6" w:rsidP="002132D6">
      <w:pPr>
        <w:widowControl w:val="0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จัดสรรกำไรสำหรับปี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เป็นเงินปันผล ดังนี้</w:t>
      </w:r>
    </w:p>
    <w:p w14:paraId="24B91004" w14:textId="77777777" w:rsidR="002132D6" w:rsidRPr="00AF36B2" w:rsidRDefault="002132D6" w:rsidP="002132D6">
      <w:pPr>
        <w:widowControl w:val="0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เงินสดในอัตราหุ้นละ </w:t>
      </w:r>
      <w:r w:rsidRPr="00AF36B2">
        <w:rPr>
          <w:rFonts w:ascii="Angsana New" w:hAnsi="Angsana New"/>
          <w:spacing w:val="-4"/>
          <w:sz w:val="30"/>
          <w:szCs w:val="30"/>
        </w:rPr>
        <w:t>0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AF36B2">
        <w:rPr>
          <w:rFonts w:ascii="Angsana New" w:hAnsi="Angsana New"/>
          <w:spacing w:val="-4"/>
          <w:sz w:val="30"/>
          <w:szCs w:val="30"/>
        </w:rPr>
        <w:t>34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261.91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6AA83700" w14:textId="77777777" w:rsidR="002132D6" w:rsidRDefault="002132D6" w:rsidP="002132D6">
      <w:pPr>
        <w:widowControl w:val="0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z w:val="30"/>
          <w:szCs w:val="30"/>
        </w:rPr>
      </w:pPr>
      <w:r w:rsidRPr="00686A25">
        <w:rPr>
          <w:rFonts w:ascii="Angsana New" w:hAnsi="Angsana New" w:hint="cs"/>
          <w:sz w:val="30"/>
          <w:szCs w:val="30"/>
          <w:cs/>
        </w:rPr>
        <w:t xml:space="preserve">จ่ายเป็นหุ้นสามัญในอัตรา </w:t>
      </w:r>
      <w:r w:rsidRPr="00686A25">
        <w:rPr>
          <w:rFonts w:ascii="Angsana New" w:hAnsi="Angsana New"/>
          <w:sz w:val="30"/>
          <w:szCs w:val="30"/>
        </w:rPr>
        <w:t>10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หุ้นเดิมต่อ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หุ้นปันผล มูลค่าที่ตราไว้หุ้นละ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686A25">
        <w:rPr>
          <w:rFonts w:ascii="Angsana New" w:hAnsi="Angsana New"/>
          <w:sz w:val="30"/>
          <w:szCs w:val="30"/>
        </w:rPr>
        <w:t xml:space="preserve">0.10 </w:t>
      </w:r>
      <w:r w:rsidRPr="00686A25">
        <w:rPr>
          <w:rFonts w:ascii="Angsana New" w:hAnsi="Angsana New" w:hint="cs"/>
          <w:sz w:val="30"/>
          <w:szCs w:val="30"/>
          <w:cs/>
        </w:rPr>
        <w:t>บาท</w:t>
      </w:r>
    </w:p>
    <w:p w14:paraId="5252FB20" w14:textId="77777777" w:rsidR="004366B7" w:rsidRPr="00E42EC7" w:rsidRDefault="004366B7" w:rsidP="00CB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textAlignment w:val="top"/>
        <w:rPr>
          <w:rFonts w:ascii="Angsana New" w:hAnsi="Angsana New"/>
          <w:sz w:val="24"/>
          <w:szCs w:val="24"/>
        </w:rPr>
      </w:pPr>
    </w:p>
    <w:p w14:paraId="5478EBB1" w14:textId="77777777" w:rsidR="00A512D9" w:rsidRPr="008325F2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5F2">
        <w:rPr>
          <w:rFonts w:ascii="Angsana New" w:hAnsi="Angsana New"/>
          <w:i/>
          <w:iCs/>
          <w:sz w:val="30"/>
          <w:szCs w:val="30"/>
          <w:cs/>
        </w:rPr>
        <w:t xml:space="preserve">ส่วนเกินมูลค่าหุ้น </w:t>
      </w:r>
    </w:p>
    <w:p w14:paraId="3DF6C2D0" w14:textId="77777777" w:rsidR="00C56C7F" w:rsidRPr="00E42EC7" w:rsidRDefault="00C56C7F" w:rsidP="0050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textAlignment w:val="top"/>
        <w:rPr>
          <w:rFonts w:ascii="Angsana New" w:hAnsi="Angsana New"/>
          <w:sz w:val="24"/>
          <w:szCs w:val="24"/>
        </w:rPr>
      </w:pPr>
    </w:p>
    <w:p w14:paraId="3E9C736A" w14:textId="77777777" w:rsidR="00514E5C" w:rsidRPr="005A7FEB" w:rsidRDefault="00514E5C" w:rsidP="00CB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A7FEB">
        <w:rPr>
          <w:rFonts w:ascii="Angsana New" w:hAnsi="Angsana New"/>
          <w:sz w:val="30"/>
          <w:szCs w:val="30"/>
        </w:rPr>
        <w:t>2535</w:t>
      </w:r>
      <w:r w:rsidRPr="005A7FEB">
        <w:rPr>
          <w:rFonts w:ascii="Angsana New" w:hAnsi="Angsana New"/>
          <w:sz w:val="30"/>
          <w:szCs w:val="30"/>
          <w:cs/>
        </w:rPr>
        <w:t xml:space="preserve"> มาตรา </w:t>
      </w:r>
      <w:r w:rsidRPr="005A7FEB">
        <w:rPr>
          <w:rFonts w:ascii="Angsana New" w:hAnsi="Angsana New"/>
          <w:sz w:val="30"/>
          <w:szCs w:val="30"/>
        </w:rPr>
        <w:t>51</w:t>
      </w:r>
      <w:r w:rsidRPr="005A7FE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A7FEB">
        <w:rPr>
          <w:rFonts w:ascii="Angsana New" w:hAnsi="Angsana New"/>
          <w:sz w:val="30"/>
          <w:szCs w:val="30"/>
        </w:rPr>
        <w:t>“</w:t>
      </w:r>
      <w:r w:rsidRPr="005A7FEB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5A7FEB">
        <w:rPr>
          <w:rFonts w:ascii="Angsana New" w:hAnsi="Angsana New"/>
          <w:sz w:val="30"/>
          <w:szCs w:val="30"/>
        </w:rPr>
        <w:t>”</w:t>
      </w:r>
      <w:r w:rsidRPr="005A7FEB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130478C9" w14:textId="77777777" w:rsidR="00C56C7F" w:rsidRPr="00E42EC7" w:rsidRDefault="00C56C7F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24"/>
          <w:szCs w:val="24"/>
        </w:rPr>
      </w:pPr>
    </w:p>
    <w:p w14:paraId="2D9A713E" w14:textId="77777777" w:rsidR="00567FF6" w:rsidRPr="008325F2" w:rsidRDefault="00567FF6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5F2">
        <w:rPr>
          <w:rFonts w:ascii="Angsana New" w:hAnsi="Angsana New"/>
          <w:i/>
          <w:iCs/>
          <w:sz w:val="30"/>
          <w:szCs w:val="30"/>
          <w:cs/>
        </w:rPr>
        <w:t>ส่วนเกินทุนหุ้นทุนซื้อคืน</w:t>
      </w:r>
    </w:p>
    <w:p w14:paraId="18F7102C" w14:textId="77777777" w:rsidR="00C56C7F" w:rsidRPr="00E42EC7" w:rsidRDefault="00C56C7F" w:rsidP="00C56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24"/>
          <w:szCs w:val="24"/>
        </w:rPr>
      </w:pPr>
    </w:p>
    <w:p w14:paraId="593427BF" w14:textId="77777777" w:rsidR="00567FF6" w:rsidRDefault="00567FF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ส่วนเกินทุนหุ้นทุนซื้อคืนคือ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ส่วนเกินทุนหุ้นทุนซื้อคืนนี้จะนำไปจ่ายเป็นเงินปันผลไม่ได้</w:t>
      </w:r>
    </w:p>
    <w:p w14:paraId="40E5BA54" w14:textId="77777777" w:rsidR="002132D6" w:rsidRDefault="002132D6" w:rsidP="00C56C7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14:paraId="482A1097" w14:textId="77777777" w:rsidR="00CB0719" w:rsidRDefault="00CB0719" w:rsidP="00CB0719"/>
    <w:p w14:paraId="10CB5629" w14:textId="77777777" w:rsidR="00CB0719" w:rsidRDefault="00CB0719" w:rsidP="00CB0719"/>
    <w:p w14:paraId="63B52C8C" w14:textId="77777777" w:rsidR="00CB0719" w:rsidRDefault="00CB0719" w:rsidP="00CB0719"/>
    <w:p w14:paraId="387AE5E7" w14:textId="77777777" w:rsidR="00CB0719" w:rsidRDefault="00CB0719" w:rsidP="00CB0719"/>
    <w:p w14:paraId="5DD2B019" w14:textId="77777777" w:rsidR="00E42EC7" w:rsidRDefault="00E42EC7" w:rsidP="00CB0719"/>
    <w:p w14:paraId="76BA9F79" w14:textId="77777777" w:rsidR="00E42EC7" w:rsidRDefault="00E42EC7" w:rsidP="00CB0719"/>
    <w:p w14:paraId="7084D07A" w14:textId="77777777" w:rsidR="00E42EC7" w:rsidRPr="00CB0719" w:rsidRDefault="00E42EC7" w:rsidP="00CB0719"/>
    <w:p w14:paraId="323ECB56" w14:textId="77777777" w:rsidR="00A512D9" w:rsidRPr="005A7FEB" w:rsidRDefault="00D268D0" w:rsidP="00C56C7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20152">
        <w:rPr>
          <w:rFonts w:ascii="Angsana New" w:hAnsi="Angsana New"/>
          <w:sz w:val="30"/>
          <w:szCs w:val="30"/>
          <w:u w:val="none"/>
        </w:rPr>
        <w:t>0</w:t>
      </w:r>
      <w:r w:rsidR="0080175F" w:rsidRPr="005A7FEB">
        <w:rPr>
          <w:rFonts w:ascii="Angsana New" w:hAnsi="Angsana New"/>
          <w:sz w:val="30"/>
          <w:szCs w:val="30"/>
          <w:u w:val="none"/>
        </w:rPr>
        <w:tab/>
      </w:r>
      <w:r w:rsidR="00A512D9" w:rsidRPr="005A7FEB">
        <w:rPr>
          <w:rFonts w:ascii="Angsana New" w:hAnsi="Angsana New"/>
          <w:sz w:val="30"/>
          <w:szCs w:val="30"/>
          <w:u w:val="none"/>
          <w:cs/>
        </w:rPr>
        <w:t>สำรอง</w:t>
      </w:r>
    </w:p>
    <w:p w14:paraId="2E0B7530" w14:textId="77777777" w:rsidR="004428D3" w:rsidRPr="00651030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9B8F34" w14:textId="77777777" w:rsidR="00A512D9" w:rsidRPr="005A7FEB" w:rsidRDefault="00A512D9" w:rsidP="00B770E0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52D16C6C" w14:textId="77777777" w:rsidR="004428D3" w:rsidRPr="00651030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47393D5B" w14:textId="77777777" w:rsidR="00A512D9" w:rsidRPr="005A7FEB" w:rsidRDefault="00A512D9" w:rsidP="00B770E0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79F3A8E4" w14:textId="77777777" w:rsidR="004428D3" w:rsidRPr="00651030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13A3350E" w14:textId="77777777" w:rsidR="00A512D9" w:rsidRPr="005A7FEB" w:rsidRDefault="00A512D9" w:rsidP="00563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A7FE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737283C" w14:textId="77777777" w:rsidR="00A512D9" w:rsidRPr="005A7FEB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A7FEB">
        <w:rPr>
          <w:rFonts w:ascii="Angsana New" w:hAnsi="Angsana New"/>
          <w:sz w:val="30"/>
          <w:szCs w:val="30"/>
        </w:rPr>
        <w:t>2535</w:t>
      </w:r>
      <w:r w:rsidRPr="005A7FEB">
        <w:rPr>
          <w:rFonts w:ascii="Angsana New" w:hAnsi="Angsana New"/>
          <w:sz w:val="30"/>
          <w:szCs w:val="30"/>
          <w:cs/>
        </w:rPr>
        <w:t xml:space="preserve"> มาตรา </w:t>
      </w:r>
      <w:r w:rsidRPr="005A7FEB">
        <w:rPr>
          <w:rFonts w:ascii="Angsana New" w:hAnsi="Angsana New"/>
          <w:sz w:val="30"/>
          <w:szCs w:val="30"/>
        </w:rPr>
        <w:t>116</w:t>
      </w:r>
      <w:r w:rsidRPr="005A7FE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A7FEB">
        <w:rPr>
          <w:rFonts w:ascii="Angsana New" w:hAnsi="Angsana New"/>
          <w:sz w:val="30"/>
          <w:szCs w:val="30"/>
        </w:rPr>
        <w:t>“</w:t>
      </w:r>
      <w:r w:rsidRPr="005A7FE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A7FEB">
        <w:rPr>
          <w:rFonts w:ascii="Angsana New" w:hAnsi="Angsana New"/>
          <w:sz w:val="30"/>
          <w:szCs w:val="30"/>
        </w:rPr>
        <w:t>”</w:t>
      </w:r>
      <w:r w:rsidRPr="005A7FE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5A7FEB">
        <w:rPr>
          <w:rFonts w:ascii="Angsana New" w:hAnsi="Angsana New"/>
          <w:sz w:val="30"/>
          <w:szCs w:val="30"/>
        </w:rPr>
        <w:t xml:space="preserve">5 </w:t>
      </w:r>
      <w:r w:rsidRPr="005A7FE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A7FEB">
        <w:rPr>
          <w:rFonts w:ascii="Angsana New" w:hAnsi="Angsana New"/>
          <w:sz w:val="30"/>
          <w:szCs w:val="30"/>
        </w:rPr>
        <w:t xml:space="preserve">10 </w:t>
      </w:r>
      <w:r w:rsidRPr="005A7FE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A0F70F2" w14:textId="77777777" w:rsidR="00262BB2" w:rsidRPr="00651030" w:rsidRDefault="00262BB2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5D6CC429" w14:textId="77777777" w:rsidR="00A512D9" w:rsidRPr="005A7FEB" w:rsidRDefault="00A512D9" w:rsidP="0050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0AE4757" w14:textId="77777777" w:rsidR="00A50724" w:rsidRPr="00651030" w:rsidRDefault="00A50724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28F3A468" w14:textId="77777777" w:rsidR="00A512D9" w:rsidRPr="005A7FEB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A7FE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A131F2" w:rsidRPr="005A7FEB">
        <w:rPr>
          <w:rFonts w:ascii="Angsana New" w:hAnsi="Angsana New" w:hint="cs"/>
          <w:b/>
          <w:bCs/>
          <w:sz w:val="30"/>
          <w:szCs w:val="30"/>
          <w:cs/>
        </w:rPr>
        <w:t>ของเงินลงทุนเผื่อขาย</w:t>
      </w:r>
    </w:p>
    <w:p w14:paraId="25F6EE6B" w14:textId="77777777" w:rsidR="0088453E" w:rsidRPr="005A7FEB" w:rsidRDefault="00A512D9" w:rsidP="00E10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ผลต่างจากการเปลี่ยนแปลงใน</w:t>
      </w:r>
      <w:r w:rsidR="00A131F2" w:rsidRPr="005A7FEB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A15387" w:rsidRPr="005A7FEB">
        <w:rPr>
          <w:rFonts w:ascii="Angsana New" w:hAnsi="Angsana New" w:hint="cs"/>
          <w:sz w:val="30"/>
          <w:szCs w:val="30"/>
          <w:cs/>
        </w:rPr>
        <w:t>เงินลงทุนเผื่อขาย</w:t>
      </w:r>
      <w:r w:rsidRPr="005A7FEB">
        <w:rPr>
          <w:rFonts w:ascii="Angsana New" w:hAnsi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A131F2" w:rsidRPr="005A7FEB">
        <w:rPr>
          <w:rFonts w:ascii="Angsana New" w:hAnsi="Angsana New" w:hint="cs"/>
          <w:sz w:val="30"/>
          <w:szCs w:val="30"/>
          <w:cs/>
        </w:rPr>
        <w:t>เงินลงทุนเผื่อ</w:t>
      </w:r>
      <w:r w:rsidRPr="005A7FEB">
        <w:rPr>
          <w:rFonts w:ascii="Angsana New" w:hAnsi="Angsana New"/>
          <w:sz w:val="30"/>
          <w:szCs w:val="30"/>
          <w:cs/>
        </w:rPr>
        <w:t>ขายจนกระทั่งมีการตัดรายการหรือเกิดการด้อยค่า</w:t>
      </w:r>
    </w:p>
    <w:p w14:paraId="0D254109" w14:textId="77777777" w:rsidR="006D4DA4" w:rsidRPr="00651030" w:rsidRDefault="006D4DA4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693CB8A7" w14:textId="77777777" w:rsidR="00A512D9" w:rsidRPr="005A7FEB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5A7FEB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5984DC52" w14:textId="77777777" w:rsidR="00A512D9" w:rsidRPr="005A7FEB" w:rsidRDefault="00A512D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59052714" w14:textId="77777777" w:rsidR="00C32640" w:rsidRPr="00651030" w:rsidRDefault="00C32640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5B91CAF" w14:textId="77777777" w:rsidR="00B96FE1" w:rsidRPr="005A7FEB" w:rsidRDefault="00D268D0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8A0F10">
        <w:rPr>
          <w:rFonts w:ascii="Angsana New" w:hAnsi="Angsana New"/>
          <w:sz w:val="30"/>
          <w:szCs w:val="30"/>
          <w:u w:val="none"/>
        </w:rPr>
        <w:t>2</w:t>
      </w:r>
      <w:r w:rsidR="00320152" w:rsidRPr="008A0F10">
        <w:rPr>
          <w:rFonts w:ascii="Angsana New" w:hAnsi="Angsana New"/>
          <w:sz w:val="30"/>
          <w:szCs w:val="30"/>
          <w:u w:val="none"/>
        </w:rPr>
        <w:t>1</w:t>
      </w:r>
      <w:r w:rsidR="00B2497E" w:rsidRPr="008A0F10">
        <w:rPr>
          <w:rFonts w:ascii="Angsana New" w:hAnsi="Angsana New"/>
          <w:sz w:val="30"/>
          <w:szCs w:val="30"/>
          <w:u w:val="none"/>
        </w:rPr>
        <w:tab/>
      </w:r>
      <w:r w:rsidR="00420897" w:rsidRPr="008A0F1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8A0F10"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198E2710" w14:textId="77777777" w:rsidR="00420897" w:rsidRPr="00651030" w:rsidRDefault="0042089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7D7D6135" w14:textId="77777777" w:rsidR="00B96FE1" w:rsidRPr="005A7FEB" w:rsidRDefault="00651030" w:rsidP="00E10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B96FE1" w:rsidRPr="005A7FEB">
        <w:rPr>
          <w:rFonts w:ascii="Angsana New" w:hAnsi="Angsana New"/>
          <w:sz w:val="30"/>
          <w:szCs w:val="30"/>
          <w:cs/>
        </w:rPr>
        <w:t>กลุ่มบริษัทมี</w:t>
      </w:r>
      <w:r w:rsidR="00934A67">
        <w:rPr>
          <w:rFonts w:ascii="Angsana New" w:hAnsi="Angsana New"/>
          <w:sz w:val="30"/>
          <w:szCs w:val="30"/>
        </w:rPr>
        <w:t xml:space="preserve"> 2 </w:t>
      </w:r>
      <w:r w:rsidR="00B96FE1" w:rsidRPr="005A7FEB">
        <w:rPr>
          <w:rFonts w:ascii="Angsana New" w:hAnsi="Angsana New"/>
          <w:sz w:val="30"/>
          <w:szCs w:val="30"/>
          <w:cs/>
        </w:rPr>
        <w:t>ส่วนงานที่รายงาน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5A7FEB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</w:t>
      </w:r>
      <w:r w:rsidR="002517B5" w:rsidRPr="005A7FEB">
        <w:rPr>
          <w:rFonts w:ascii="Angsana New" w:hAnsi="Angsana New"/>
          <w:sz w:val="30"/>
          <w:szCs w:val="30"/>
          <w:cs/>
        </w:rPr>
        <w:t>ัท ที่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B96FE1" w:rsidRPr="005A7FEB">
        <w:rPr>
          <w:rFonts w:ascii="Angsana New" w:hAnsi="Angsana New"/>
          <w:sz w:val="30"/>
          <w:szCs w:val="30"/>
          <w:cs/>
        </w:rPr>
        <w:t>สินค้าและ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B96FE1" w:rsidRPr="005A7FEB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5A7FEB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4E072AA2" w14:textId="77777777" w:rsidR="003E3582" w:rsidRPr="00651030" w:rsidRDefault="003E3582" w:rsidP="003E3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3FB76C6" w14:textId="77777777" w:rsidR="00B96FE1" w:rsidRPr="005A7FEB" w:rsidRDefault="00B96FE1" w:rsidP="001E3A7E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5A7FEB">
        <w:rPr>
          <w:rFonts w:ascii="Angsana New" w:hAnsi="Angsana New"/>
          <w:sz w:val="30"/>
          <w:szCs w:val="30"/>
        </w:rPr>
        <w:t>1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="00420897" w:rsidRPr="005A7FEB">
        <w:rPr>
          <w:rFonts w:ascii="Angsana New" w:hAnsi="Angsana New"/>
          <w:sz w:val="30"/>
          <w:szCs w:val="30"/>
          <w:cs/>
        </w:rPr>
        <w:t>ขายอุปกรณ์คอมพิวเตอร์</w:t>
      </w:r>
      <w:r w:rsidR="00A80181"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A131F2" w:rsidRPr="005A7FEB">
        <w:rPr>
          <w:rFonts w:ascii="Angsana New" w:hAnsi="Angsana New" w:hint="cs"/>
          <w:sz w:val="30"/>
          <w:szCs w:val="30"/>
          <w:cs/>
        </w:rPr>
        <w:t>อุปกรณ์สื่อสาร</w:t>
      </w:r>
      <w:r w:rsidR="00A80181" w:rsidRPr="005A7FEB">
        <w:rPr>
          <w:rFonts w:ascii="Angsana New" w:hAnsi="Angsana New" w:hint="cs"/>
          <w:sz w:val="30"/>
          <w:szCs w:val="30"/>
          <w:cs/>
        </w:rPr>
        <w:t xml:space="preserve"> และให้บริการ</w:t>
      </w:r>
    </w:p>
    <w:p w14:paraId="61084F50" w14:textId="77777777" w:rsidR="00420897" w:rsidRPr="005A7FEB" w:rsidRDefault="00B96FE1" w:rsidP="001E3A7E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5A7FEB">
        <w:rPr>
          <w:rFonts w:ascii="Angsana New" w:hAnsi="Angsana New"/>
          <w:sz w:val="30"/>
          <w:szCs w:val="30"/>
        </w:rPr>
        <w:t>2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="00420897" w:rsidRPr="005A7FEB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16D7918C" w14:textId="77777777" w:rsidR="000267B0" w:rsidRPr="00651030" w:rsidRDefault="000267B0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66F76766" w14:textId="77777777" w:rsidR="00B96FE1" w:rsidRPr="005A7FEB" w:rsidRDefault="00B96FE1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B96FE1" w:rsidRPr="005A7FEB" w:rsidSect="009418B1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5A7FEB">
        <w:rPr>
          <w:rFonts w:ascii="Angsana New" w:hAnsi="Angsana New"/>
          <w:sz w:val="30"/>
          <w:szCs w:val="30"/>
          <w:cs/>
        </w:rPr>
        <w:t>ผลการดำเนินงาน</w:t>
      </w:r>
      <w:r w:rsidR="00651030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5A7FEB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651030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="00630330" w:rsidRPr="00651030">
        <w:rPr>
          <w:rFonts w:ascii="Angsana New" w:hAnsi="Angsana New" w:hint="cs"/>
          <w:sz w:val="30"/>
          <w:szCs w:val="30"/>
        </w:rPr>
        <w:t xml:space="preserve"> </w:t>
      </w:r>
      <w:r w:rsidRPr="00651030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51030">
        <w:rPr>
          <w:rFonts w:ascii="Angsana New" w:hAnsi="Angsana New" w:hint="cs"/>
          <w:sz w:val="30"/>
          <w:szCs w:val="30"/>
        </w:rPr>
        <w:t xml:space="preserve"> </w:t>
      </w:r>
      <w:r w:rsidR="00651030" w:rsidRPr="00651030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2132D6" w:rsidRPr="00625DE9" w14:paraId="7B3DA4EC" w14:textId="77777777" w:rsidTr="00B02F5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468F18" w14:textId="77777777" w:rsidR="002132D6" w:rsidRPr="00B02F54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79EC59C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132D6" w:rsidRPr="00625DE9" w14:paraId="3A98B9CF" w14:textId="77777777" w:rsidTr="00B02F5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ECEC65" w14:textId="77777777" w:rsidR="002132D6" w:rsidRPr="00B02F54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A359F8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0634F64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38D8B02D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EB728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295B07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03A0603D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132D6" w:rsidRPr="00625DE9" w14:paraId="14319459" w14:textId="77777777" w:rsidTr="00B02F54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101D162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AC66C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AC66C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AC66C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</w:tcBorders>
          </w:tcPr>
          <w:p w14:paraId="46E711A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99E3FA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6FD3579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2AF93F3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6FA2BA5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669218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A38D21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70DFF10D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2F6AF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68269D0E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C64057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2132D6" w:rsidRPr="00625DE9" w14:paraId="0E3C2E0D" w14:textId="77777777" w:rsidTr="00B02F54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4D14DB1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342518FB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32D6" w:rsidRPr="00625DE9" w14:paraId="0128C416" w14:textId="77777777" w:rsidTr="00B02F54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5BF6C89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14:paraId="0BB38602" w14:textId="77777777" w:rsidR="002132D6" w:rsidRPr="00625DE9" w:rsidRDefault="002132D6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2439F" w:rsidRPr="00625DE9" w14:paraId="63004C5F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13F72CCD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0C7E7FC8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BF8C95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250570C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283A2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54BDF5B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C4833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FE9E689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3DF9A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39F3403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9B47B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1AC4E5" w14:textId="77777777" w:rsidR="0092439F" w:rsidRPr="00625DE9" w:rsidRDefault="0092439F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38,196,004</w:t>
            </w:r>
          </w:p>
        </w:tc>
      </w:tr>
      <w:tr w:rsidR="0092439F" w:rsidRPr="00625DE9" w14:paraId="19A4D90C" w14:textId="77777777" w:rsidTr="00B02F54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7EC7C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3136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136,082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CB544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CA159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120,215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76BBB4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BE99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0C3F3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1C4CC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47993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D4A9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B34F8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E0F7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120,215</w:t>
            </w:r>
          </w:p>
        </w:tc>
      </w:tr>
      <w:tr w:rsidR="0092439F" w:rsidRPr="00625DE9" w14:paraId="29A7D15C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27626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6B001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34,933,439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051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FC87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38,283,365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F14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6D50F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76FD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9C03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FFF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765F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34,954,670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9A8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B0E14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38,316,219</w:t>
            </w:r>
          </w:p>
        </w:tc>
      </w:tr>
      <w:tr w:rsidR="0092439F" w:rsidRPr="00625DE9" w14:paraId="59CFD11D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1783D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9017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(136,082)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9EA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4635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(120,215)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430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EBE7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(14,280)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55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A660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470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6B6C7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(150,362)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C4F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6F4F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(120,215)</w:t>
            </w:r>
          </w:p>
        </w:tc>
      </w:tr>
      <w:tr w:rsidR="0092439F" w:rsidRPr="00625DE9" w14:paraId="0AF40923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2047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0F5F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CA05F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29AE9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0DA48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CA3C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1A7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AB7B5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A8456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A3C5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</w:t>
            </w:r>
            <w:r w:rsidR="000B4EE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,308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695527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4B5ED" w14:textId="136AEF65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38,19</w:t>
            </w:r>
            <w:r w:rsidR="007D38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,004</w:t>
            </w:r>
          </w:p>
        </w:tc>
      </w:tr>
      <w:tr w:rsidR="0092439F" w:rsidRPr="00625DE9" w14:paraId="7E83EF16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0F347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5DA92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2E2B4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3F504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6CB6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E6A0B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1369F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941EF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60C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957B2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A2697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B52CC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439F" w:rsidRPr="00625DE9" w14:paraId="61172447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178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2C601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6FA429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F95CCA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69651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57BD3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02675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43E46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9D1A4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06FD9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3BB98F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4AA13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439F" w:rsidRPr="00625DE9" w14:paraId="31BD039B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D79036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BC43EFC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11B71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76AC5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BE943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480F1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78BA4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8F217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03ACB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06DF0C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A7AA19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83559A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439F" w:rsidRPr="00625DE9" w14:paraId="1FE668DB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40241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5EEA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9099FD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0504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C4BE09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B3DF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459071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2F2C1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E79653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EE18B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9F60D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2605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38,196,004</w:t>
            </w:r>
          </w:p>
        </w:tc>
      </w:tr>
      <w:tr w:rsidR="0092439F" w:rsidRPr="00625DE9" w14:paraId="0AC3264C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67A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19607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E5851F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FCC2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5D7A1D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289F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14BED8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A620C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DC050AE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419C0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</w:t>
            </w:r>
            <w:r w:rsidR="0075322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,308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BC9C04" w14:textId="77777777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A00F2" w14:textId="19793B7E" w:rsidR="0092439F" w:rsidRPr="00625DE9" w:rsidRDefault="0092439F" w:rsidP="0092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38,19</w:t>
            </w:r>
            <w:r w:rsidR="007D38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,004</w:t>
            </w:r>
          </w:p>
        </w:tc>
      </w:tr>
      <w:tr w:rsidR="002132D6" w:rsidRPr="00625DE9" w14:paraId="5ED0B268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A0F80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88DF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A4F9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B083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671E9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DCA1E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C05D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8EAA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F424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6E019E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40FF36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B9B4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132D6" w:rsidRPr="00625DE9" w14:paraId="40F7CF43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5921CB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1720C5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5023CD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7A19D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CF13B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FF2A2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0107DD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97802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B397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78955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07433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A974E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132D6" w:rsidRPr="00625DE9" w14:paraId="0B96BAD4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D7206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02A17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9969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E14085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FA18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34A84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28D61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AA9EA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451A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0CE18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35204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23559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132D6" w:rsidRPr="00625DE9" w14:paraId="56289931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8A030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A1E26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7672BE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1C8BC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2B70AB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8E1103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2F5F1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605F6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39E9E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CE64A9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F86DE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9D0DD5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81E" w:rsidRPr="00625DE9" w14:paraId="5E792DAD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89CD7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9BE77B" w14:textId="77777777" w:rsidR="0077381E" w:rsidRPr="00625DE9" w:rsidRDefault="0077381E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34,692,156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0C3BC3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5D9F20" w14:textId="77777777" w:rsidR="0077381E" w:rsidRPr="00625DE9" w:rsidRDefault="0077381E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38,099,603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AE6F0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E76385" w14:textId="77777777" w:rsidR="0077381E" w:rsidRPr="00625DE9" w:rsidRDefault="0077381E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E1D3B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82CFC4" w14:textId="77777777" w:rsidR="0077381E" w:rsidRPr="00625DE9" w:rsidRDefault="0077381E" w:rsidP="0085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698152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930F05" w14:textId="77777777" w:rsidR="0077381E" w:rsidRPr="00625DE9" w:rsidRDefault="0077381E" w:rsidP="0085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34,695,166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B3D95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A5534B" w14:textId="77777777" w:rsidR="0077381E" w:rsidRPr="00625DE9" w:rsidRDefault="0077381E" w:rsidP="0085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38,099,603</w:t>
            </w:r>
          </w:p>
        </w:tc>
      </w:tr>
      <w:tr w:rsidR="0077381E" w:rsidRPr="00625DE9" w14:paraId="50DB8193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DA1FF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9F41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605A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29AED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63,547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AE3AB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0007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EE714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A1E8" w14:textId="77777777" w:rsidR="0077381E" w:rsidRPr="00625DE9" w:rsidRDefault="0077381E" w:rsidP="0085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FF0C3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43FA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109,142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8B6AF8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3A2D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96,401</w:t>
            </w:r>
          </w:p>
        </w:tc>
      </w:tr>
      <w:tr w:rsidR="0077381E" w:rsidRPr="00625DE9" w14:paraId="20DA2EB4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D253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F7F8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8C8C3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D593B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84E828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AF11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8FDFCA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89198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8A54562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3854F" w14:textId="77777777" w:rsidR="0077381E" w:rsidRPr="00625DE9" w:rsidRDefault="00B3691D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FE173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C976F" w14:textId="16B189BE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38,19</w:t>
            </w:r>
            <w:r w:rsidR="007D38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,004</w:t>
            </w:r>
          </w:p>
        </w:tc>
      </w:tr>
      <w:tr w:rsidR="0077381E" w:rsidRPr="00625DE9" w14:paraId="745EB9F7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3E7DC4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6BB8E6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A10A3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120F2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C8BC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EC5E0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E0774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4DC4B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0E1C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631AD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A5C44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82576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81E" w:rsidRPr="00625DE9" w14:paraId="3FBC473B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137FD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9DDE38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62E72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4BAB92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01F46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09F0A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6128D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682CC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8A8704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6A6B2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ED5E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809AB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81E" w:rsidRPr="00625DE9" w14:paraId="727BBA78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0579E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E215F3E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F915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87527A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4020B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7F0CE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1DE602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0DC58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5E932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EDB04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34,804,308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64D843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C93178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38,196,004</w:t>
            </w:r>
          </w:p>
        </w:tc>
      </w:tr>
      <w:tr w:rsidR="0077381E" w:rsidRPr="00625DE9" w14:paraId="4EEFC058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AD7A8B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2DE2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34,797,357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51EFE3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CB04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38,163,150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B290D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A8EA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EF3F48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BAA36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9DB99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61692" w14:textId="77777777" w:rsidR="0077381E" w:rsidRPr="00625DE9" w:rsidRDefault="00B3691D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34,804,308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FCBFC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5D596" w14:textId="2F09F9FA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38,19</w:t>
            </w:r>
            <w:r w:rsidR="007D382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,004</w:t>
            </w:r>
          </w:p>
        </w:tc>
      </w:tr>
      <w:tr w:rsidR="0077381E" w:rsidRPr="00625DE9" w14:paraId="195CA1FB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B2DC8A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37B8B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673C10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783756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EFAC1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9E3FE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9C67DC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491B92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B36FCD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4FB6A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BDF995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CAE6E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81E" w:rsidRPr="00625DE9" w14:paraId="62E68130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EE2DE" w14:textId="36B80CBD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3121977" w14:textId="493C4A33" w:rsidR="0077381E" w:rsidRPr="00625DE9" w:rsidRDefault="00A47F52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4F1EA7"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F1EA7">
              <w:rPr>
                <w:rFonts w:ascii="Angsana New" w:hAnsi="Angsana New"/>
                <w:color w:val="000000"/>
                <w:sz w:val="30"/>
                <w:szCs w:val="30"/>
              </w:rPr>
              <w:t>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DA9F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33AF148" w14:textId="77777777" w:rsidR="0077381E" w:rsidRPr="00625DE9" w:rsidRDefault="0077381E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4A19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4F26CFD" w14:textId="2274B09E" w:rsidR="0077381E" w:rsidRPr="00625DE9" w:rsidRDefault="00430749" w:rsidP="00B0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D977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FE25C83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BC7E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C6339BC" w14:textId="77777777" w:rsidR="0077381E" w:rsidRPr="00625DE9" w:rsidRDefault="00A47F52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644,050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ED31" w14:textId="77777777" w:rsidR="0077381E" w:rsidRPr="00625DE9" w:rsidRDefault="0077381E" w:rsidP="007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95A2913" w14:textId="77777777" w:rsidR="0077381E" w:rsidRPr="00625DE9" w:rsidRDefault="0077381E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893,770</w:t>
            </w:r>
          </w:p>
        </w:tc>
      </w:tr>
      <w:tr w:rsidR="002132D6" w:rsidRPr="00625DE9" w14:paraId="24EBF17D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F6EC9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75F6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554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68D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2CF0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B53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4BD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3748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A1E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194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22F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697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132D6" w:rsidRPr="00625DE9" w14:paraId="53F9A373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A9C0F4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83A5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0AC9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A38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F2C97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8B13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393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8AC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3E1E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F8AA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5D95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167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132D6" w:rsidRPr="00625DE9" w14:paraId="6CF51A92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0047A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639B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0E26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7D4E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E756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AB73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597C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A384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E502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4056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F71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209F" w14:textId="77777777" w:rsidR="002132D6" w:rsidRPr="00625DE9" w:rsidRDefault="002132D6" w:rsidP="0021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201A" w:rsidRPr="00625DE9" w14:paraId="7AC87996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20956B1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4F7D53" w14:textId="77777777" w:rsidR="004F201A" w:rsidRPr="000A798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8,938,471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9566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B1F08" w14:textId="77777777" w:rsidR="004F201A" w:rsidRPr="000A798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9,932,404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397E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446A78" w14:textId="77777777" w:rsidR="004F201A" w:rsidRPr="000A798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5351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49F61C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660A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6D9D" w14:textId="77777777" w:rsidR="004F201A" w:rsidRPr="000A798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8,940,152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1407" w14:textId="77777777" w:rsidR="004F201A" w:rsidRPr="000A798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0AEA" w14:textId="77777777" w:rsidR="004F201A" w:rsidRPr="000A798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9,934,149</w:t>
            </w:r>
          </w:p>
        </w:tc>
      </w:tr>
      <w:tr w:rsidR="004F201A" w:rsidRPr="00625DE9" w14:paraId="275D84FD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7ED73B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7E0A6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DFAC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BAED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24E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F4C335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8372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4C994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5C8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6E315" w14:textId="697F8249" w:rsidR="004F201A" w:rsidRPr="00625DE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  <w:r w:rsidR="009524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8022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A7A96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1,766,556</w:t>
            </w:r>
          </w:p>
        </w:tc>
      </w:tr>
      <w:tr w:rsidR="004F201A" w:rsidRPr="00625DE9" w14:paraId="204E59D6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9C3B61A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D544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790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EDF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F03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BBB4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C6C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7B3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D78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3A3B45" w14:textId="300CA78D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</w:t>
            </w:r>
            <w:r w:rsidR="009524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5B34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</w:t>
            </w:r>
            <w:r w:rsidR="009524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</w:t>
            </w:r>
            <w:r w:rsidR="005B34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9524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AF1E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ADEB3" w14:textId="77777777" w:rsidR="004F201A" w:rsidRPr="00CA3BB8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3B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11,700,705</w:t>
            </w:r>
          </w:p>
        </w:tc>
      </w:tr>
      <w:tr w:rsidR="004F201A" w:rsidRPr="00625DE9" w14:paraId="38667F3E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8D9344A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FB0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6CF2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450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D69C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EEB2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FC3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30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63C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08712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B13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E2731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201A" w:rsidRPr="00625DE9" w14:paraId="7E14426A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4F2C3C59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13FF77" w14:textId="0F4B1EC3" w:rsidR="004F201A" w:rsidRPr="00625DE9" w:rsidRDefault="0095248F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</w:t>
            </w:r>
            <w:r w:rsidR="007D270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,6</w:t>
            </w:r>
            <w:r w:rsidR="007D270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6FF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A03AC3" w14:textId="77777777" w:rsidR="004F201A" w:rsidRPr="00625DE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113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CF9A83" w14:textId="77777777" w:rsidR="004F201A" w:rsidRPr="00625DE9" w:rsidRDefault="004F201A" w:rsidP="00C3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43E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A56E48" w14:textId="77777777" w:rsidR="004F201A" w:rsidRPr="00625DE9" w:rsidRDefault="004F201A" w:rsidP="00C3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86D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BE6B" w14:textId="06D165C5" w:rsidR="004F201A" w:rsidRPr="00625DE9" w:rsidRDefault="0095248F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248F">
              <w:rPr>
                <w:rFonts w:ascii="Angsana New" w:hAnsi="Angsana New"/>
                <w:color w:val="000000"/>
                <w:sz w:val="30"/>
                <w:szCs w:val="30"/>
              </w:rPr>
              <w:t>7,87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95248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95248F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D514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41AC" w14:textId="77777777" w:rsidR="004F201A" w:rsidRPr="00625DE9" w:rsidRDefault="004F201A" w:rsidP="0025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</w:tr>
      <w:tr w:rsidR="004F201A" w:rsidRPr="00625DE9" w14:paraId="28A0C32C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6A44E20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A01AC1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53C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ACCD7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D4B4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13E253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310A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C30E4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4FA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95AD" w14:textId="0D191F8C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0760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B346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95248F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1025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F56C5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258,021</w:t>
            </w:r>
          </w:p>
        </w:tc>
      </w:tr>
      <w:tr w:rsidR="004F201A" w:rsidRPr="00625DE9" w14:paraId="2DE69078" w14:textId="77777777" w:rsidTr="00B02F54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3A6C2F59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444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DEB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FAC8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E80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7827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056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99D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65DD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09A11" w14:textId="78E24BFF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 w:rsidR="009524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="00164B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5B34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="0095248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C4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CD2FB" w14:textId="77777777" w:rsidR="004F201A" w:rsidRPr="00625DE9" w:rsidRDefault="004F201A" w:rsidP="004F2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8,615,793</w:t>
            </w:r>
          </w:p>
        </w:tc>
      </w:tr>
    </w:tbl>
    <w:p w14:paraId="014128A9" w14:textId="77777777" w:rsidR="002132D6" w:rsidRDefault="002132D6" w:rsidP="005C5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rPr>
          <w:rFonts w:ascii="Angsana New" w:hAnsi="Angsana New"/>
          <w:sz w:val="24"/>
          <w:szCs w:val="24"/>
        </w:rPr>
      </w:pPr>
    </w:p>
    <w:p w14:paraId="3BC17F70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942AD54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5E0032F3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48AF8066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FDDA705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455D15C0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1F1843AA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00E88D3B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747EB3F2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tbl>
      <w:tblPr>
        <w:tblW w:w="142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458"/>
        <w:gridCol w:w="270"/>
        <w:gridCol w:w="1530"/>
        <w:gridCol w:w="270"/>
        <w:gridCol w:w="1530"/>
        <w:gridCol w:w="270"/>
        <w:gridCol w:w="1440"/>
        <w:gridCol w:w="270"/>
        <w:gridCol w:w="1530"/>
      </w:tblGrid>
      <w:tr w:rsidR="00722B8B" w:rsidRPr="00625DE9" w14:paraId="4DFEE7EA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CA4EDD" w14:textId="77777777" w:rsidR="00722B8B" w:rsidRPr="00FF5571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88" w:type="dxa"/>
            <w:gridSpan w:val="11"/>
            <w:tcBorders>
              <w:top w:val="nil"/>
              <w:left w:val="nil"/>
              <w:right w:val="nil"/>
            </w:tcBorders>
          </w:tcPr>
          <w:p w14:paraId="5B4054B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B8B" w:rsidRPr="00625DE9" w14:paraId="10D24EA8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13EA61" w14:textId="77777777" w:rsidR="00722B8B" w:rsidRPr="00FF5571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213541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right w:val="nil"/>
            </w:tcBorders>
          </w:tcPr>
          <w:p w14:paraId="1A8CFF4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2E2AC86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3A56B6F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B5E74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14:paraId="7C75E4C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51D5C42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22B8B" w:rsidRPr="00625DE9" w14:paraId="28C242F0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6F2031A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</w:tcBorders>
          </w:tcPr>
          <w:p w14:paraId="411D134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137A702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5B2C5ED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503ED7B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5E736A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6228084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4D21EF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14:paraId="7BFB237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C8CE42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741A58B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1C9E0C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722B8B" w:rsidRPr="00625DE9" w14:paraId="7BF69156" w14:textId="77777777" w:rsidTr="00FF5571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3F8EAD9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88" w:type="dxa"/>
            <w:gridSpan w:val="11"/>
            <w:shd w:val="clear" w:color="auto" w:fill="auto"/>
          </w:tcPr>
          <w:p w14:paraId="5FA5F00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2B8B" w:rsidRPr="00625DE9" w14:paraId="071DF206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8B0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0D407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6F382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C8F91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09D76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996CA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9FB2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55529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4E975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10C3B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30240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E332B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B8B" w:rsidRPr="00625DE9" w14:paraId="04054771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DA8B9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2A47F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18CC3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C5E435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4B8FF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DEEBB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04D3E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41D5E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FB8C7D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D7DF7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A4E06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409E4B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B8B" w:rsidRPr="00625DE9" w14:paraId="5E1D8FA1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92634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F6EE6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25A82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B006B5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38,139,149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FE05E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43E1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ECF6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83EC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7CF1E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9A30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CF470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E41C47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38,139,149</w:t>
            </w:r>
          </w:p>
        </w:tc>
      </w:tr>
      <w:tr w:rsidR="00722B8B" w:rsidRPr="00625DE9" w14:paraId="16BAB049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0A6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7CF0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5D656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80CEB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E4477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95C37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78B16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9A77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DA2FD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8FF2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1144A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45B9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</w:tr>
      <w:tr w:rsidR="00722B8B" w:rsidRPr="00625DE9" w14:paraId="1089606F" w14:textId="77777777" w:rsidTr="00FF5571">
        <w:trPr>
          <w:trHeight w:val="3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09A0B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368195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A0548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50D69A2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39F8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5E6CF3E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D7008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73AFED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EB3B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F50CC1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B1938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6C7646D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2B8B" w:rsidRPr="00625DE9" w14:paraId="5A5CB34C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145353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16CC2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A3D4B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823FA7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4BC75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2A81D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C2C70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5B2A4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7260BB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F5A57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D9EDF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08C1DB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B8B" w:rsidRPr="00625DE9" w14:paraId="611DAA3D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573ED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B122B2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34,672,696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0E2C5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1C8EACA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38,075,602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E41CA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12C184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ABF49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D349C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C2457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F023F2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34,672,696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9FF7D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F3054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38,075,602</w:t>
            </w:r>
          </w:p>
        </w:tc>
      </w:tr>
      <w:tr w:rsidR="00722B8B" w:rsidRPr="00625DE9" w14:paraId="2CF886E2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18CA4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45FF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B1F7E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FE762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63,547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DC504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FF832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589D6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B77D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527EB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481CE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84ACA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157F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63,547</w:t>
            </w:r>
          </w:p>
        </w:tc>
      </w:tr>
      <w:tr w:rsidR="00722B8B" w:rsidRPr="00625DE9" w14:paraId="338E1575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B520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602A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7F7D2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22B5F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76B74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2CC0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3923B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B471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833EF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4062A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3D511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C1B3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</w:tr>
      <w:tr w:rsidR="00722B8B" w:rsidRPr="00625DE9" w14:paraId="4A2151DF" w14:textId="77777777" w:rsidTr="00FF5571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D9ED9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F7D7E2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5D30A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6E21319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8586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45E44CA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D3EFD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2E46631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53B0B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EAF03A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C90E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7BF1F5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2B8B" w:rsidRPr="00625DE9" w14:paraId="0C0357F9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4EC3FB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7C16A9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223C9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67AD5E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6DCF1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AFB2E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6FFFB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B1222A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785849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DFB6B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72892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03F60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22B8B" w:rsidRPr="00625DE9" w14:paraId="58B238F6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52999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DBF1A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D36B5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FCAAFBD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38,139,149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C4E783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F25E3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1429DB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96AF45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CEB572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3A5EA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D0D12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F3D7FF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38,139,149</w:t>
            </w:r>
          </w:p>
        </w:tc>
      </w:tr>
      <w:tr w:rsidR="00722B8B" w:rsidRPr="00625DE9" w14:paraId="6CC9F9CA" w14:textId="77777777" w:rsidTr="00FF5571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4021B7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A35FB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D5C97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9F51B7" w14:textId="77777777" w:rsidR="00722B8B" w:rsidRPr="00625DE9" w:rsidRDefault="00722B8B" w:rsidP="00FF5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0ED81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85831C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03BA51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F73B0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D624F8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5505A6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34,780,907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C69D0E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83DD34" w14:textId="77777777" w:rsidR="00722B8B" w:rsidRPr="00625DE9" w:rsidRDefault="00722B8B" w:rsidP="0030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139</w:t>
            </w:r>
            <w:r w:rsidRPr="00BA1F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</w:t>
            </w:r>
          </w:p>
        </w:tc>
      </w:tr>
    </w:tbl>
    <w:p w14:paraId="1B80BBC9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6"/>
        </w:tabs>
        <w:rPr>
          <w:rFonts w:ascii="Angsana New" w:hAnsi="Angsana New"/>
          <w:sz w:val="24"/>
          <w:szCs w:val="24"/>
        </w:rPr>
      </w:pPr>
    </w:p>
    <w:p w14:paraId="34B0DC2C" w14:textId="77777777" w:rsidR="00722B8B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  <w:sectPr w:rsidR="00722B8B" w:rsidSect="009418B1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B48C4" w14:textId="77777777" w:rsidR="00B14978" w:rsidRPr="005A7FEB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66237DAA" w14:textId="77777777" w:rsidR="00B14978" w:rsidRPr="00E42EC7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A98C356" w14:textId="77777777" w:rsidR="00B14978" w:rsidRPr="005A7FEB" w:rsidRDefault="00B1497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18ABF9D" w14:textId="77777777" w:rsidR="00670C83" w:rsidRPr="00E42EC7" w:rsidRDefault="00670C8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2E5D029" w14:textId="77777777" w:rsidR="00CA6EE6" w:rsidRPr="005A7FEB" w:rsidRDefault="0056366A" w:rsidP="00563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56FA4D6" w14:textId="77777777" w:rsidR="00CA6EE6" w:rsidRPr="00E42EC7" w:rsidRDefault="00CA6EE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138DD2" w14:textId="77777777" w:rsidR="007A1718" w:rsidRPr="005A7FEB" w:rsidRDefault="00954C7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 w:hint="cs"/>
          <w:sz w:val="30"/>
          <w:szCs w:val="30"/>
          <w:cs/>
        </w:rPr>
        <w:t>กลุ่ม</w:t>
      </w:r>
      <w:r w:rsidR="000545F8" w:rsidRPr="005A7FEB">
        <w:rPr>
          <w:rFonts w:ascii="Angsana New" w:hAnsi="Angsana New" w:hint="cs"/>
          <w:sz w:val="30"/>
          <w:szCs w:val="30"/>
          <w:cs/>
        </w:rPr>
        <w:t>บริษัทมีฐานลูกค้าจำนวนมาก ดังนั้น</w:t>
      </w:r>
      <w:r w:rsidRPr="005A7FE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0545F8" w:rsidRPr="005A7FEB">
        <w:rPr>
          <w:rFonts w:ascii="Angsana New" w:hAnsi="Angsana New" w:hint="cs"/>
          <w:sz w:val="30"/>
          <w:szCs w:val="30"/>
          <w:cs/>
        </w:rPr>
        <w:t>บริษัทจึงไม่มีรายได้</w:t>
      </w:r>
      <w:r w:rsidR="00E419DA" w:rsidRPr="005A7FEB">
        <w:rPr>
          <w:rFonts w:ascii="Angsana New" w:hAnsi="Angsana New"/>
          <w:color w:val="000000"/>
          <w:sz w:val="30"/>
          <w:szCs w:val="30"/>
          <w:cs/>
          <w:lang w:val="en-GB"/>
        </w:rPr>
        <w:t>จากลูกค้าภายนอก</w:t>
      </w:r>
      <w:r w:rsidR="000545F8" w:rsidRPr="005A7FEB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รายใหญ่จากรายได้รวมของกลุ่มบริษัท</w:t>
      </w:r>
      <w:r w:rsidR="007A1718" w:rsidRPr="005A7FE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0434703C" w14:textId="77777777" w:rsidR="005070D0" w:rsidRPr="00E42EC7" w:rsidRDefault="005070D0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AC25116" w14:textId="77777777" w:rsidR="00430BAE" w:rsidRPr="005A7FEB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2</w:t>
      </w:r>
      <w:r w:rsidR="00320152">
        <w:rPr>
          <w:rFonts w:ascii="Angsana New" w:hAnsi="Angsana New"/>
          <w:sz w:val="30"/>
          <w:szCs w:val="30"/>
          <w:u w:val="none"/>
        </w:rPr>
        <w:t>2</w:t>
      </w:r>
      <w:r w:rsidR="00430BAE" w:rsidRPr="005A7FEB">
        <w:rPr>
          <w:rFonts w:ascii="Angsana New" w:hAnsi="Angsana New"/>
          <w:sz w:val="30"/>
          <w:szCs w:val="30"/>
          <w:u w:val="none"/>
        </w:rPr>
        <w:tab/>
      </w:r>
      <w:r w:rsidR="00430BAE" w:rsidRPr="005A7FEB">
        <w:rPr>
          <w:rFonts w:ascii="Angsana New" w:hAnsi="Angsana New"/>
          <w:sz w:val="30"/>
          <w:szCs w:val="30"/>
          <w:u w:val="none"/>
          <w:cs/>
        </w:rPr>
        <w:t>ค่าใช้จ่ายผลประโยชน์</w:t>
      </w:r>
      <w:r w:rsidR="007C44A8" w:rsidRPr="005A7FEB">
        <w:rPr>
          <w:rFonts w:ascii="Angsana New" w:hAnsi="Angsana New" w:hint="cs"/>
          <w:sz w:val="30"/>
          <w:szCs w:val="30"/>
          <w:u w:val="none"/>
          <w:cs/>
        </w:rPr>
        <w:t>ของ</w:t>
      </w:r>
      <w:r w:rsidR="00430BAE" w:rsidRPr="005A7FEB">
        <w:rPr>
          <w:rFonts w:ascii="Angsana New" w:hAnsi="Angsana New"/>
          <w:sz w:val="30"/>
          <w:szCs w:val="30"/>
          <w:u w:val="none"/>
          <w:cs/>
        </w:rPr>
        <w:t>พนักงาน</w:t>
      </w:r>
      <w:r w:rsidR="00430BAE" w:rsidRPr="005A7FEB">
        <w:rPr>
          <w:rFonts w:ascii="Angsana New" w:hAnsi="Angsana New"/>
          <w:sz w:val="30"/>
          <w:szCs w:val="30"/>
          <w:u w:val="none"/>
        </w:rPr>
        <w:t xml:space="preserve"> </w:t>
      </w:r>
    </w:p>
    <w:p w14:paraId="3BADA809" w14:textId="77777777" w:rsidR="00430BAE" w:rsidRPr="00E42EC7" w:rsidRDefault="00430BAE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08" w:type="dxa"/>
        <w:tblInd w:w="450" w:type="dxa"/>
        <w:tblLook w:val="01E0" w:firstRow="1" w:lastRow="1" w:firstColumn="1" w:lastColumn="1" w:noHBand="0" w:noVBand="0"/>
      </w:tblPr>
      <w:tblGrid>
        <w:gridCol w:w="2976"/>
        <w:gridCol w:w="990"/>
        <w:gridCol w:w="1164"/>
        <w:gridCol w:w="270"/>
        <w:gridCol w:w="1170"/>
        <w:gridCol w:w="247"/>
        <w:gridCol w:w="1191"/>
        <w:gridCol w:w="247"/>
        <w:gridCol w:w="1153"/>
      </w:tblGrid>
      <w:tr w:rsidR="008821B3" w:rsidRPr="005A7FEB" w14:paraId="7FB62696" w14:textId="77777777" w:rsidTr="008821B3">
        <w:tc>
          <w:tcPr>
            <w:tcW w:w="2976" w:type="dxa"/>
            <w:shd w:val="clear" w:color="auto" w:fill="auto"/>
          </w:tcPr>
          <w:p w14:paraId="10144274" w14:textId="77777777" w:rsidR="008821B3" w:rsidRPr="005A7FEB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3D2D0" w14:textId="77777777" w:rsidR="008821B3" w:rsidRPr="005A7FEB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7446262B" w14:textId="02B0CFE2" w:rsidR="008821B3" w:rsidRPr="005A7FEB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</w:tcPr>
          <w:p w14:paraId="42332B25" w14:textId="77777777" w:rsidR="008821B3" w:rsidRPr="005A7FEB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1" w:type="dxa"/>
            <w:gridSpan w:val="3"/>
          </w:tcPr>
          <w:p w14:paraId="400AF718" w14:textId="77777777" w:rsidR="008821B3" w:rsidRPr="005A7FEB" w:rsidRDefault="008821B3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821B3" w:rsidRPr="005A7FEB" w14:paraId="70BAE035" w14:textId="77777777" w:rsidTr="008821B3">
        <w:tc>
          <w:tcPr>
            <w:tcW w:w="2976" w:type="dxa"/>
          </w:tcPr>
          <w:p w14:paraId="09F344A7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9D74F" w14:textId="6316EFAF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C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4" w:type="dxa"/>
            <w:shd w:val="clear" w:color="auto" w:fill="auto"/>
          </w:tcPr>
          <w:p w14:paraId="549D6D65" w14:textId="7D5B5ADD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7A9468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C3605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5ED1284B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903B438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3E257C32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3F1A5851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821B3" w:rsidRPr="005A7FEB" w14:paraId="51BBFCD2" w14:textId="77777777" w:rsidTr="008821B3">
        <w:tc>
          <w:tcPr>
            <w:tcW w:w="2976" w:type="dxa"/>
          </w:tcPr>
          <w:p w14:paraId="4C3847B7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5EBD0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2" w:type="dxa"/>
            <w:gridSpan w:val="7"/>
          </w:tcPr>
          <w:p w14:paraId="26241811" w14:textId="5885B176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21B3" w:rsidRPr="005A7FEB" w14:paraId="6C9C8605" w14:textId="77777777" w:rsidTr="008821B3">
        <w:tc>
          <w:tcPr>
            <w:tcW w:w="2976" w:type="dxa"/>
          </w:tcPr>
          <w:p w14:paraId="33DEEA6B" w14:textId="77777777" w:rsidR="008821B3" w:rsidRPr="005A7FEB" w:rsidRDefault="008821B3" w:rsidP="008821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6CEFEBB" w14:textId="77777777" w:rsidR="008821B3" w:rsidRDefault="008821B3" w:rsidP="008821B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  <w:shd w:val="clear" w:color="auto" w:fill="auto"/>
          </w:tcPr>
          <w:p w14:paraId="09D3D474" w14:textId="44644C46" w:rsidR="008821B3" w:rsidRPr="005A7FEB" w:rsidRDefault="008821B3" w:rsidP="008821B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332,665</w:t>
            </w:r>
          </w:p>
        </w:tc>
        <w:tc>
          <w:tcPr>
            <w:tcW w:w="270" w:type="dxa"/>
            <w:shd w:val="clear" w:color="auto" w:fill="auto"/>
          </w:tcPr>
          <w:p w14:paraId="1E8A27DB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27BB80" w14:textId="77777777" w:rsidR="008821B3" w:rsidRPr="005A7FEB" w:rsidRDefault="008821B3" w:rsidP="008821B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316,429</w:t>
            </w:r>
          </w:p>
        </w:tc>
        <w:tc>
          <w:tcPr>
            <w:tcW w:w="247" w:type="dxa"/>
            <w:shd w:val="clear" w:color="auto" w:fill="auto"/>
          </w:tcPr>
          <w:p w14:paraId="5050E727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AC0B236" w14:textId="77777777" w:rsidR="008821B3" w:rsidRPr="005A7FEB" w:rsidRDefault="008821B3" w:rsidP="008821B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322,780</w:t>
            </w:r>
          </w:p>
        </w:tc>
        <w:tc>
          <w:tcPr>
            <w:tcW w:w="247" w:type="dxa"/>
          </w:tcPr>
          <w:p w14:paraId="5D81A2CC" w14:textId="77777777" w:rsidR="008821B3" w:rsidRPr="005A7FEB" w:rsidRDefault="008821B3" w:rsidP="00882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</w:tcPr>
          <w:p w14:paraId="514F5C80" w14:textId="77777777" w:rsidR="008821B3" w:rsidRPr="005A7FEB" w:rsidRDefault="008821B3" w:rsidP="008821B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299,144</w:t>
            </w:r>
          </w:p>
        </w:tc>
      </w:tr>
      <w:tr w:rsidR="008821B3" w:rsidRPr="005A7FEB" w14:paraId="6053A533" w14:textId="77777777" w:rsidTr="008821B3">
        <w:tc>
          <w:tcPr>
            <w:tcW w:w="2976" w:type="dxa"/>
          </w:tcPr>
          <w:p w14:paraId="4BCE60C2" w14:textId="77777777" w:rsidR="008821B3" w:rsidRPr="005A7FEB" w:rsidRDefault="008821B3" w:rsidP="008821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90" w:type="dxa"/>
          </w:tcPr>
          <w:p w14:paraId="097BC853" w14:textId="77777777" w:rsidR="008821B3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762BE87" w14:textId="5E0F3BF3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44,987</w:t>
            </w:r>
          </w:p>
        </w:tc>
        <w:tc>
          <w:tcPr>
            <w:tcW w:w="270" w:type="dxa"/>
            <w:shd w:val="clear" w:color="auto" w:fill="auto"/>
          </w:tcPr>
          <w:p w14:paraId="323428E5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1A998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108,032</w:t>
            </w:r>
          </w:p>
        </w:tc>
        <w:tc>
          <w:tcPr>
            <w:tcW w:w="247" w:type="dxa"/>
            <w:shd w:val="clear" w:color="auto" w:fill="auto"/>
          </w:tcPr>
          <w:p w14:paraId="3EA3DBE0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F36E7EF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43,599</w:t>
            </w:r>
          </w:p>
        </w:tc>
        <w:tc>
          <w:tcPr>
            <w:tcW w:w="247" w:type="dxa"/>
          </w:tcPr>
          <w:p w14:paraId="686C8135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25A5AFBD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106,771</w:t>
            </w:r>
          </w:p>
        </w:tc>
      </w:tr>
      <w:tr w:rsidR="008821B3" w:rsidRPr="005A7FEB" w14:paraId="6FE09594" w14:textId="77777777" w:rsidTr="008821B3">
        <w:tc>
          <w:tcPr>
            <w:tcW w:w="2976" w:type="dxa"/>
          </w:tcPr>
          <w:p w14:paraId="03F57092" w14:textId="77777777" w:rsidR="008821B3" w:rsidRPr="005A7FEB" w:rsidRDefault="008821B3" w:rsidP="008821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ทบกองทุนสำรองเลี้ยงชีพ</w:t>
            </w:r>
          </w:p>
        </w:tc>
        <w:tc>
          <w:tcPr>
            <w:tcW w:w="990" w:type="dxa"/>
          </w:tcPr>
          <w:p w14:paraId="3C6A647D" w14:textId="77777777" w:rsidR="008821B3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9EC38BF" w14:textId="6CC0D2F8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10,465</w:t>
            </w:r>
          </w:p>
        </w:tc>
        <w:tc>
          <w:tcPr>
            <w:tcW w:w="270" w:type="dxa"/>
            <w:shd w:val="clear" w:color="auto" w:fill="auto"/>
          </w:tcPr>
          <w:p w14:paraId="764A01ED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38DBC2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10,284</w:t>
            </w:r>
          </w:p>
        </w:tc>
        <w:tc>
          <w:tcPr>
            <w:tcW w:w="247" w:type="dxa"/>
            <w:shd w:val="clear" w:color="auto" w:fill="auto"/>
          </w:tcPr>
          <w:p w14:paraId="70536249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9EE8F4B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9,891</w:t>
            </w:r>
          </w:p>
        </w:tc>
        <w:tc>
          <w:tcPr>
            <w:tcW w:w="247" w:type="dxa"/>
          </w:tcPr>
          <w:p w14:paraId="5FFC04FD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62584875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9,694</w:t>
            </w:r>
          </w:p>
        </w:tc>
      </w:tr>
      <w:tr w:rsidR="008821B3" w:rsidRPr="005A7FEB" w14:paraId="1608BECF" w14:textId="77777777" w:rsidTr="008821B3">
        <w:tc>
          <w:tcPr>
            <w:tcW w:w="2976" w:type="dxa"/>
          </w:tcPr>
          <w:p w14:paraId="15D7503F" w14:textId="4517BA8B" w:rsidR="008821B3" w:rsidRPr="005A7FEB" w:rsidRDefault="008821B3" w:rsidP="008821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21B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39F0B19E" w14:textId="6E00DE0C" w:rsidR="008821B3" w:rsidRPr="008821B3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21B3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164" w:type="dxa"/>
            <w:shd w:val="clear" w:color="auto" w:fill="auto"/>
          </w:tcPr>
          <w:p w14:paraId="002E2F92" w14:textId="589DD491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  <w:tc>
          <w:tcPr>
            <w:tcW w:w="270" w:type="dxa"/>
            <w:shd w:val="clear" w:color="auto" w:fill="auto"/>
          </w:tcPr>
          <w:p w14:paraId="06E3ADBD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8CD9E4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247" w:type="dxa"/>
            <w:shd w:val="clear" w:color="auto" w:fill="auto"/>
          </w:tcPr>
          <w:p w14:paraId="218FEAD2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9302D2B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10,785</w:t>
            </w:r>
          </w:p>
        </w:tc>
        <w:tc>
          <w:tcPr>
            <w:tcW w:w="247" w:type="dxa"/>
          </w:tcPr>
          <w:p w14:paraId="38418AE9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7AE0A4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4,468</w:t>
            </w:r>
          </w:p>
        </w:tc>
      </w:tr>
      <w:tr w:rsidR="008821B3" w:rsidRPr="005A7FEB" w14:paraId="5FD583A4" w14:textId="77777777" w:rsidTr="008821B3">
        <w:tc>
          <w:tcPr>
            <w:tcW w:w="2976" w:type="dxa"/>
          </w:tcPr>
          <w:p w14:paraId="688CCCC2" w14:textId="77777777" w:rsidR="008821B3" w:rsidRPr="005A7FEB" w:rsidRDefault="008821B3" w:rsidP="008821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0F651E4" w14:textId="7AE567B2" w:rsidR="008821B3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C982C34" w14:textId="61DAC64D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59,378</w:t>
            </w:r>
          </w:p>
        </w:tc>
        <w:tc>
          <w:tcPr>
            <w:tcW w:w="270" w:type="dxa"/>
            <w:shd w:val="clear" w:color="auto" w:fill="auto"/>
          </w:tcPr>
          <w:p w14:paraId="74E4BF26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6032E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61,507</w:t>
            </w:r>
          </w:p>
        </w:tc>
        <w:tc>
          <w:tcPr>
            <w:tcW w:w="247" w:type="dxa"/>
            <w:shd w:val="clear" w:color="auto" w:fill="auto"/>
          </w:tcPr>
          <w:p w14:paraId="5E349E40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3A7F357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57,997</w:t>
            </w:r>
          </w:p>
        </w:tc>
        <w:tc>
          <w:tcPr>
            <w:tcW w:w="247" w:type="dxa"/>
          </w:tcPr>
          <w:p w14:paraId="7D2F0E45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</w:tcPr>
          <w:p w14:paraId="114359B7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60,363</w:t>
            </w:r>
          </w:p>
        </w:tc>
      </w:tr>
      <w:tr w:rsidR="008821B3" w:rsidRPr="005A7FEB" w14:paraId="649FDF60" w14:textId="77777777" w:rsidTr="008821B3">
        <w:trPr>
          <w:trHeight w:val="64"/>
        </w:trPr>
        <w:tc>
          <w:tcPr>
            <w:tcW w:w="2976" w:type="dxa"/>
          </w:tcPr>
          <w:p w14:paraId="1D281355" w14:textId="77777777" w:rsidR="008821B3" w:rsidRPr="005A7FEB" w:rsidRDefault="008821B3" w:rsidP="008821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A17C314" w14:textId="77777777" w:rsidR="008821B3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54CF" w14:textId="24B04A1B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458,671</w:t>
            </w:r>
          </w:p>
        </w:tc>
        <w:tc>
          <w:tcPr>
            <w:tcW w:w="270" w:type="dxa"/>
            <w:shd w:val="clear" w:color="auto" w:fill="auto"/>
          </w:tcPr>
          <w:p w14:paraId="61145420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420A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501,007</w:t>
            </w:r>
          </w:p>
        </w:tc>
        <w:tc>
          <w:tcPr>
            <w:tcW w:w="247" w:type="dxa"/>
            <w:shd w:val="clear" w:color="auto" w:fill="auto"/>
          </w:tcPr>
          <w:p w14:paraId="79AE617B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EA272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445,052</w:t>
            </w:r>
          </w:p>
        </w:tc>
        <w:tc>
          <w:tcPr>
            <w:tcW w:w="247" w:type="dxa"/>
          </w:tcPr>
          <w:p w14:paraId="450AC582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4947DAC0" w14:textId="77777777" w:rsidR="008821B3" w:rsidRPr="005A7FEB" w:rsidRDefault="008821B3" w:rsidP="00882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480,440</w:t>
            </w:r>
          </w:p>
        </w:tc>
      </w:tr>
    </w:tbl>
    <w:p w14:paraId="644947BB" w14:textId="77777777" w:rsidR="00BA01CE" w:rsidRPr="00E42EC7" w:rsidRDefault="00BA01C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A51B350" w14:textId="77777777" w:rsidR="00430BAE" w:rsidRPr="005A7FEB" w:rsidRDefault="00430BA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B58F0DB" w14:textId="77777777" w:rsidR="004A1F32" w:rsidRPr="00E42EC7" w:rsidRDefault="004A1F32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E1CF7DE" w14:textId="77777777" w:rsidR="00430BAE" w:rsidRPr="005A7FEB" w:rsidRDefault="00430BAE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B4E38" w:rsidRPr="005A7FEB">
        <w:rPr>
          <w:rFonts w:ascii="Angsana New" w:hAnsi="Angsana New"/>
          <w:sz w:val="30"/>
          <w:szCs w:val="30"/>
        </w:rPr>
        <w:t>2.0</w:t>
      </w:r>
      <w:r w:rsidRPr="005A7FEB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8273CC" w:rsidRPr="005A7FEB">
        <w:rPr>
          <w:rFonts w:ascii="Angsana New" w:hAnsi="Angsana New"/>
          <w:sz w:val="30"/>
          <w:szCs w:val="30"/>
        </w:rPr>
        <w:t>5.0</w:t>
      </w:r>
      <w:r w:rsidRPr="005A7FEB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6514B1"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616409" w:rsidRPr="005A7FEB">
        <w:rPr>
          <w:rFonts w:ascii="Angsana New" w:hAnsi="Angsana New"/>
          <w:sz w:val="30"/>
          <w:szCs w:val="30"/>
        </w:rPr>
        <w:t>2.0</w:t>
      </w:r>
      <w:r w:rsidRPr="005A7FEB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8273CC" w:rsidRPr="005A7FEB">
        <w:rPr>
          <w:rFonts w:ascii="Angsana New" w:hAnsi="Angsana New"/>
          <w:sz w:val="30"/>
          <w:szCs w:val="30"/>
        </w:rPr>
        <w:t>5.0</w:t>
      </w:r>
      <w:r w:rsidRPr="005A7FEB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85DF895" w14:textId="77777777" w:rsidR="00897B31" w:rsidRDefault="00897B31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164C91" w14:textId="77777777" w:rsidR="00E42EC7" w:rsidRPr="005A7FEB" w:rsidRDefault="00E42EC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840162" w14:textId="77777777" w:rsidR="00BE5EBF" w:rsidRPr="005A7FEB" w:rsidRDefault="00BE5EB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535FAF9" w14:textId="77777777" w:rsidR="00BE5EBF" w:rsidRPr="005A7FEB" w:rsidRDefault="00BE5EBF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2E9EB49" w14:textId="77777777" w:rsidR="009E6040" w:rsidRPr="005A7FEB" w:rsidRDefault="009E6040" w:rsidP="009D0EA5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A7FE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โครงการสะสมหุ้นสำหรับพนักงาน</w:t>
      </w:r>
    </w:p>
    <w:p w14:paraId="72F43EA3" w14:textId="77777777" w:rsidR="009E6040" w:rsidRPr="00E42EC7" w:rsidRDefault="009E6040" w:rsidP="009D0EA5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F13DB5E" w14:textId="77777777" w:rsidR="009D0EA5" w:rsidRPr="005A7FEB" w:rsidRDefault="00CB4B20" w:rsidP="00CB4B20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A7FE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5A7FEB">
        <w:rPr>
          <w:rFonts w:ascii="Angsana New" w:hAnsi="Angsana New" w:cs="Angsana New"/>
          <w:sz w:val="30"/>
          <w:szCs w:val="30"/>
        </w:rPr>
        <w:t>26</w:t>
      </w:r>
      <w:r w:rsidRPr="005A7FE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A7FEB">
        <w:rPr>
          <w:rFonts w:ascii="Angsana New" w:hAnsi="Angsana New" w:cs="Angsana New"/>
          <w:sz w:val="30"/>
          <w:szCs w:val="30"/>
        </w:rPr>
        <w:t xml:space="preserve">2556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D0EA5" w:rsidRPr="005A7FEB">
        <w:rPr>
          <w:rFonts w:ascii="Angsana New" w:hAnsi="Angsana New" w:cs="Angsana New"/>
          <w:sz w:val="30"/>
          <w:szCs w:val="30"/>
        </w:rPr>
        <w:t>27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0EA5" w:rsidRPr="005A7FEB">
        <w:rPr>
          <w:rFonts w:ascii="Angsana New" w:hAnsi="Angsana New" w:cs="Angsana New"/>
          <w:sz w:val="30"/>
          <w:szCs w:val="30"/>
        </w:rPr>
        <w:t xml:space="preserve">2560 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>บริษัทได้รับการพิจารณาเห็นชอบจากสำนักงาน</w:t>
      </w:r>
      <w:r w:rsidR="009D0EA5" w:rsidRPr="005A7FEB">
        <w:rPr>
          <w:rFonts w:ascii="Angsana New" w:hAnsi="Angsana New" w:cs="Angsana New"/>
          <w:sz w:val="30"/>
          <w:szCs w:val="30"/>
        </w:rPr>
        <w:t xml:space="preserve"> 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>คณะกรรมการกำกับหลักทรัพย์และตลาดหลักทรัพย์เรื่องโครงการ</w:t>
      </w:r>
      <w:r w:rsidR="009D0EA5" w:rsidRPr="005A7FEB">
        <w:rPr>
          <w:rFonts w:ascii="Angsana New" w:hAnsi="Angsana New" w:cs="Angsana New" w:hint="cs"/>
          <w:sz w:val="30"/>
          <w:szCs w:val="30"/>
          <w:cs/>
        </w:rPr>
        <w:t>สะสมหุ้นสำหรับพนักงาน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 w:cs="Angsana New"/>
          <w:sz w:val="30"/>
          <w:szCs w:val="30"/>
        </w:rPr>
        <w:t>1</w:t>
      </w:r>
      <w:r w:rsidRPr="005A7FEB">
        <w:rPr>
          <w:rFonts w:ascii="Angsana New" w:hAnsi="Angsana New" w:cs="Angsana New"/>
          <w:sz w:val="30"/>
          <w:szCs w:val="30"/>
        </w:rPr>
        <w:t xml:space="preserve"> </w:t>
      </w:r>
      <w:r w:rsidRPr="005A7FEB">
        <w:rPr>
          <w:rFonts w:ascii="Angsana New" w:hAnsi="Angsana New" w:cs="Angsana New"/>
          <w:sz w:val="30"/>
          <w:szCs w:val="30"/>
          <w:cs/>
        </w:rPr>
        <w:t>(</w:t>
      </w:r>
      <w:r w:rsidRPr="005A7FEB">
        <w:rPr>
          <w:rFonts w:ascii="Angsana New" w:hAnsi="Angsana New" w:cs="Angsana New"/>
          <w:sz w:val="30"/>
          <w:szCs w:val="30"/>
        </w:rPr>
        <w:t>EJIP no</w:t>
      </w:r>
      <w:r>
        <w:rPr>
          <w:rFonts w:ascii="Angsana New" w:hAnsi="Angsana New" w:cs="Angsana New"/>
          <w:sz w:val="30"/>
          <w:szCs w:val="30"/>
        </w:rPr>
        <w:t>.1</w:t>
      </w:r>
      <w:r w:rsidRPr="005A7FEB">
        <w:rPr>
          <w:rFonts w:ascii="Angsana New" w:hAnsi="Angsana New" w:cs="Angsana New"/>
          <w:sz w:val="30"/>
          <w:szCs w:val="30"/>
        </w:rPr>
        <w:t>)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9D0EA5" w:rsidRPr="005A7FEB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9D0EA5" w:rsidRPr="005A7FEB">
        <w:rPr>
          <w:rFonts w:ascii="Angsana New" w:hAnsi="Angsana New" w:cs="Angsana New"/>
          <w:sz w:val="30"/>
          <w:szCs w:val="30"/>
        </w:rPr>
        <w:t xml:space="preserve">2 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>(</w:t>
      </w:r>
      <w:r w:rsidR="009D0EA5" w:rsidRPr="005A7FEB">
        <w:rPr>
          <w:rFonts w:ascii="Angsana New" w:hAnsi="Angsana New" w:cs="Angsana New"/>
          <w:sz w:val="30"/>
          <w:szCs w:val="30"/>
        </w:rPr>
        <w:t>EJIP no.2)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>ซึ่งเป็นไปตามประกาศสำนักงานคณะกรรมการกำกับหลักทรัพย์และตลาดหลักทรัพย์ที่ สจ</w:t>
      </w:r>
      <w:r w:rsidR="009D0EA5" w:rsidRPr="005A7FEB">
        <w:rPr>
          <w:rFonts w:ascii="Angsana New" w:hAnsi="Angsana New" w:cs="Angsana New"/>
          <w:sz w:val="30"/>
          <w:szCs w:val="30"/>
        </w:rPr>
        <w:t>.12/2552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D0EA5" w:rsidRPr="005A7FEB">
        <w:rPr>
          <w:rFonts w:ascii="Angsana New" w:hAnsi="Angsana New" w:cs="Angsana New"/>
          <w:sz w:val="30"/>
          <w:szCs w:val="30"/>
        </w:rPr>
        <w:t>10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9D0EA5" w:rsidRPr="005A7FEB">
        <w:rPr>
          <w:rFonts w:ascii="Angsana New" w:hAnsi="Angsana New" w:cs="Angsana New"/>
          <w:sz w:val="30"/>
          <w:szCs w:val="30"/>
        </w:rPr>
        <w:t>2552</w:t>
      </w:r>
      <w:r>
        <w:rPr>
          <w:rFonts w:ascii="Angsana New" w:hAnsi="Angsana New" w:cs="Angsana New"/>
          <w:sz w:val="30"/>
          <w:szCs w:val="30"/>
          <w:cs/>
        </w:rPr>
        <w:t xml:space="preserve"> โดยโครงการ</w:t>
      </w:r>
      <w:r w:rsidR="009D0EA5" w:rsidRPr="005A7FEB">
        <w:rPr>
          <w:rFonts w:ascii="Angsana New" w:hAnsi="Angsana New" w:cs="Angsana New"/>
          <w:sz w:val="30"/>
          <w:szCs w:val="30"/>
          <w:cs/>
        </w:rPr>
        <w:t>ดังกล่าวเป็นโครงการลงทุนซื้อหุ้นสามัญของบริษัทเป็นรายงวดเพื่อเป็นรูปแบบหนึ่งของการให้ผลตอบแทนกับพนักงานและผู้บริหารของบริษัท</w:t>
      </w:r>
    </w:p>
    <w:p w14:paraId="57D36B35" w14:textId="7262A19E" w:rsidR="00151AC7" w:rsidRDefault="00151AC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CB277E1" w14:textId="09278B8B" w:rsidR="00CE4F64" w:rsidRPr="005A7FEB" w:rsidRDefault="00CE4F64" w:rsidP="00CE4F64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A7FEB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การมีส่วนร่วมในการเป็นเจ้าของบริษัท</w:t>
      </w:r>
    </w:p>
    <w:p w14:paraId="75ADE2FA" w14:textId="77777777" w:rsidR="00CE4F64" w:rsidRPr="00E42EC7" w:rsidRDefault="00CE4F64" w:rsidP="00CE4F64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C90DE72" w14:textId="7B2C70AE" w:rsidR="0070610F" w:rsidRDefault="00D50AEB" w:rsidP="00D5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  <w:r w:rsidRPr="00D50AEB">
        <w:rPr>
          <w:rFonts w:ascii="Angsana New" w:hAnsi="Angsana New"/>
          <w:sz w:val="30"/>
          <w:szCs w:val="30"/>
          <w:cs/>
        </w:rPr>
        <w:t xml:space="preserve">ในเดือนธันวาคม 2562 บริษัทได้อนุมัติโครงการการมีส่วนร่วมในการเป็นเจ้าของบริษัท โครงการดังกล่าวเป็นโครงการให้พนักงานและผู้บริหารของบริษัทลงทุนซื้อหุ้นสามัญของบริษัท เพื่อเป็นรูปแบบหนึ่งของการให้ผลตอบแทนแก่พนักงานและผู้บริหารของบริษัท โดยพนักงานและผู้บริหารของบริษัทต้องนําใบหุ้นทุนของบริษัทมาแจ้งความจำนงเข้าร่วมโครงการภายในเดือนกุมภาพันธ์ 2563 ทั้งนี้บริษัทได้ให้เงินกู้ยืมแก่พนักงานหรือผู้บริหารที่มีความประสงค์จะขอกู้ยืมเงินเพื่อเข้าร่วมโครงการดังกล่าว โดยนําใบหุ้นนั้นมาค้ำประกันเงินกู้ยืมตามที่กล่าวในหมายเหตุ 8 โครงการดังกล่าวมีเงื่อนไขการถือครองเป็นระยะเวลา 3 ปี เมื่อครบกําหนดพนักงานและผู้บริหารของบริษัทจะได้รับสิทธิ์ส่วนที่บริษัทจ่ายผลตอบแทน ในอัตราร้อยละ 30 </w:t>
      </w:r>
      <w:r>
        <w:rPr>
          <w:rFonts w:ascii="Angsana New" w:hAnsi="Angsana New"/>
          <w:sz w:val="30"/>
          <w:szCs w:val="30"/>
        </w:rPr>
        <w:t>-</w:t>
      </w:r>
      <w:r w:rsidRPr="00D50AEB">
        <w:rPr>
          <w:rFonts w:ascii="Angsana New" w:hAnsi="Angsana New"/>
          <w:sz w:val="30"/>
          <w:szCs w:val="30"/>
          <w:cs/>
        </w:rPr>
        <w:t xml:space="preserve"> 50 ของมูลค่าหุ้นที่ซื้อจริงตามเงื่อนไขของโครงการ</w:t>
      </w:r>
      <w:r w:rsidR="0070610F">
        <w:rPr>
          <w:rFonts w:ascii="Angsana New" w:hAnsi="Angsana New"/>
          <w:sz w:val="24"/>
          <w:szCs w:val="24"/>
          <w:cs/>
        </w:rPr>
        <w:br w:type="page"/>
      </w:r>
    </w:p>
    <w:p w14:paraId="64C4A3B9" w14:textId="77777777" w:rsidR="007D4077" w:rsidRPr="005A7FEB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20152">
        <w:rPr>
          <w:rFonts w:ascii="Angsana New" w:hAnsi="Angsana New"/>
          <w:sz w:val="30"/>
          <w:szCs w:val="30"/>
          <w:u w:val="none"/>
        </w:rPr>
        <w:t>3</w:t>
      </w:r>
      <w:r w:rsidR="007D4077" w:rsidRPr="005A7FEB">
        <w:rPr>
          <w:rFonts w:ascii="Angsana New" w:hAnsi="Angsana New"/>
          <w:sz w:val="30"/>
          <w:szCs w:val="30"/>
          <w:u w:val="none"/>
          <w:cs/>
        </w:rPr>
        <w:tab/>
        <w:t>ค่าใช้จ่ายตามลักษณะ</w:t>
      </w:r>
      <w:r w:rsidR="007D4077" w:rsidRPr="005A7FEB">
        <w:rPr>
          <w:rFonts w:ascii="Angsana New" w:hAnsi="Angsana New"/>
          <w:sz w:val="30"/>
          <w:szCs w:val="30"/>
          <w:u w:val="none"/>
        </w:rPr>
        <w:t xml:space="preserve"> </w:t>
      </w:r>
    </w:p>
    <w:p w14:paraId="66C9D762" w14:textId="77777777" w:rsidR="00430BAE" w:rsidRPr="00E42EC7" w:rsidRDefault="00430BAE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858A902" w14:textId="77777777" w:rsidR="00B42EA5" w:rsidRPr="005A7FEB" w:rsidRDefault="00B42EA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2C58ACD6" w14:textId="77777777" w:rsidR="00B42EA5" w:rsidRPr="00E42EC7" w:rsidRDefault="00B42EA5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242"/>
        <w:gridCol w:w="242"/>
        <w:gridCol w:w="1242"/>
        <w:gridCol w:w="242"/>
        <w:gridCol w:w="1242"/>
        <w:gridCol w:w="242"/>
        <w:gridCol w:w="1242"/>
      </w:tblGrid>
      <w:tr w:rsidR="006B1CEE" w:rsidRPr="005A7FEB" w14:paraId="78339DDA" w14:textId="77777777" w:rsidTr="00F331B4">
        <w:trPr>
          <w:tblHeader/>
        </w:trPr>
        <w:tc>
          <w:tcPr>
            <w:tcW w:w="3060" w:type="dxa"/>
            <w:shd w:val="clear" w:color="auto" w:fill="auto"/>
          </w:tcPr>
          <w:p w14:paraId="60EB51ED" w14:textId="77777777" w:rsidR="006B1CEE" w:rsidRPr="005A7FEB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2D62D" w14:textId="77777777" w:rsidR="006B1CEE" w:rsidRPr="005A7FEB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6DCF5775" w14:textId="77777777" w:rsidR="006B1CEE" w:rsidRPr="005A7FEB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2" w:type="dxa"/>
          </w:tcPr>
          <w:p w14:paraId="465B1EE9" w14:textId="77777777" w:rsidR="006B1CEE" w:rsidRPr="005A7FEB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30BDB0C7" w14:textId="77777777" w:rsidR="006B1CEE" w:rsidRPr="005A7FEB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B1CEE" w:rsidRPr="005A7FEB" w14:paraId="123C2CB9" w14:textId="77777777" w:rsidTr="00F331B4">
        <w:trPr>
          <w:tblHeader/>
        </w:trPr>
        <w:tc>
          <w:tcPr>
            <w:tcW w:w="3060" w:type="dxa"/>
          </w:tcPr>
          <w:p w14:paraId="6F3BB30C" w14:textId="77777777" w:rsidR="006B1CEE" w:rsidRPr="005A7FEB" w:rsidRDefault="006B1CEE" w:rsidP="001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0C121" w14:textId="77777777" w:rsidR="006B1CEE" w:rsidRPr="006B1CEE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1C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</w:tcPr>
          <w:p w14:paraId="150DECE0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524517B4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AB356C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262D52B1" w14:textId="77777777" w:rsidR="006B1CEE" w:rsidRPr="005A7FEB" w:rsidRDefault="006B1CEE" w:rsidP="001C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3CA1DB4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6BE24E37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3DF8D4A" w14:textId="77777777" w:rsidR="006B1CEE" w:rsidRPr="005A7FEB" w:rsidRDefault="006B1CEE" w:rsidP="001C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B1CEE" w:rsidRPr="005A7FEB" w14:paraId="2CFD747F" w14:textId="77777777" w:rsidTr="00F331B4">
        <w:trPr>
          <w:tblHeader/>
        </w:trPr>
        <w:tc>
          <w:tcPr>
            <w:tcW w:w="3060" w:type="dxa"/>
          </w:tcPr>
          <w:p w14:paraId="298C6AB5" w14:textId="77777777" w:rsidR="006B1CEE" w:rsidRPr="005A7FEB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66FC2" w14:textId="77777777" w:rsidR="006B1CEE" w:rsidRPr="005A7FEB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4" w:type="dxa"/>
            <w:gridSpan w:val="7"/>
          </w:tcPr>
          <w:p w14:paraId="455A1C53" w14:textId="77777777" w:rsidR="006B1CEE" w:rsidRPr="005A7FEB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CEE" w:rsidRPr="005A7FEB" w14:paraId="7865D60A" w14:textId="77777777" w:rsidTr="00F331B4">
        <w:trPr>
          <w:trHeight w:val="227"/>
        </w:trPr>
        <w:tc>
          <w:tcPr>
            <w:tcW w:w="3060" w:type="dxa"/>
          </w:tcPr>
          <w:p w14:paraId="126AE589" w14:textId="77777777" w:rsidR="006B1CEE" w:rsidRPr="005A7FEB" w:rsidRDefault="006B1CEE" w:rsidP="007F2F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9F4717E" w14:textId="77777777" w:rsidR="006B1CEE" w:rsidRDefault="006B1CEE" w:rsidP="006B1C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B2B582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33,567,33</w:t>
            </w:r>
            <w:r w:rsidR="007935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5FEA01AF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4F7F07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37,410,429</w:t>
            </w:r>
          </w:p>
        </w:tc>
        <w:tc>
          <w:tcPr>
            <w:tcW w:w="242" w:type="dxa"/>
            <w:shd w:val="clear" w:color="auto" w:fill="auto"/>
          </w:tcPr>
          <w:p w14:paraId="17C8EAF7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ABAC8" w14:textId="77777777" w:rsidR="006B1CEE" w:rsidRPr="00510385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33,573,93</w:t>
            </w:r>
            <w:r w:rsidR="0051038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2" w:type="dxa"/>
          </w:tcPr>
          <w:p w14:paraId="750C5535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2DC830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37,390,655</w:t>
            </w:r>
          </w:p>
        </w:tc>
      </w:tr>
      <w:tr w:rsidR="006B1CEE" w:rsidRPr="005A7FEB" w14:paraId="176138D8" w14:textId="77777777" w:rsidTr="00F331B4">
        <w:trPr>
          <w:trHeight w:val="182"/>
        </w:trPr>
        <w:tc>
          <w:tcPr>
            <w:tcW w:w="3060" w:type="dxa"/>
          </w:tcPr>
          <w:p w14:paraId="75D14088" w14:textId="77777777" w:rsidR="006B1CEE" w:rsidRPr="005A7FEB" w:rsidRDefault="006B1CEE" w:rsidP="007F2F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7A587D5" w14:textId="77777777" w:rsidR="006B1CEE" w:rsidRDefault="006B1CEE" w:rsidP="006B1C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458DBE9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(175,52</w:t>
            </w:r>
            <w:r w:rsidR="0051038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FF931E9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5FCC7A9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(890,188)</w:t>
            </w:r>
          </w:p>
        </w:tc>
        <w:tc>
          <w:tcPr>
            <w:tcW w:w="242" w:type="dxa"/>
            <w:shd w:val="clear" w:color="auto" w:fill="auto"/>
          </w:tcPr>
          <w:p w14:paraId="1D84565E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F221EC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(178,05</w:t>
            </w:r>
            <w:r w:rsidR="0079356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C0C4966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68D931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(888,023)</w:t>
            </w:r>
          </w:p>
        </w:tc>
      </w:tr>
      <w:tr w:rsidR="006B1CEE" w:rsidRPr="005A7FEB" w14:paraId="765B6EB1" w14:textId="77777777" w:rsidTr="00F331B4">
        <w:trPr>
          <w:trHeight w:val="299"/>
        </w:trPr>
        <w:tc>
          <w:tcPr>
            <w:tcW w:w="3060" w:type="dxa"/>
          </w:tcPr>
          <w:p w14:paraId="07CE7CAE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ขาดทุนจากค่าเผื่อมูลค่าสินค้าลดลง</w:t>
            </w:r>
          </w:p>
        </w:tc>
        <w:tc>
          <w:tcPr>
            <w:tcW w:w="900" w:type="dxa"/>
          </w:tcPr>
          <w:p w14:paraId="1791DA42" w14:textId="77777777" w:rsidR="006B1CEE" w:rsidRPr="006B1CEE" w:rsidRDefault="006B1CEE" w:rsidP="006B1C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6ECE8C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</w:t>
            </w:r>
            <w:r w:rsidR="0051038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2F6B005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CB7D84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20,558</w:t>
            </w:r>
          </w:p>
        </w:tc>
        <w:tc>
          <w:tcPr>
            <w:tcW w:w="242" w:type="dxa"/>
            <w:shd w:val="clear" w:color="auto" w:fill="auto"/>
          </w:tcPr>
          <w:p w14:paraId="559B18A7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0DA77E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</w:t>
            </w:r>
            <w:r w:rsidR="0051038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8DF6B09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19FF13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20,644</w:t>
            </w:r>
          </w:p>
        </w:tc>
      </w:tr>
      <w:tr w:rsidR="006B1CEE" w:rsidRPr="005A7FEB" w14:paraId="6B775C8D" w14:textId="77777777" w:rsidTr="00F331B4">
        <w:tc>
          <w:tcPr>
            <w:tcW w:w="3060" w:type="dxa"/>
          </w:tcPr>
          <w:p w14:paraId="2CB260A2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5231E2B8" w14:textId="77777777" w:rsidR="006B1CEE" w:rsidRDefault="006B1CEE" w:rsidP="006B1CE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D38BB4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60,294</w:t>
            </w:r>
          </w:p>
        </w:tc>
        <w:tc>
          <w:tcPr>
            <w:tcW w:w="242" w:type="dxa"/>
          </w:tcPr>
          <w:p w14:paraId="74A35094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5735F4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36,756</w:t>
            </w:r>
          </w:p>
        </w:tc>
        <w:tc>
          <w:tcPr>
            <w:tcW w:w="242" w:type="dxa"/>
          </w:tcPr>
          <w:p w14:paraId="04BD929B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A4A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50,159</w:t>
            </w:r>
          </w:p>
        </w:tc>
        <w:tc>
          <w:tcPr>
            <w:tcW w:w="242" w:type="dxa"/>
          </w:tcPr>
          <w:p w14:paraId="6ACDABBF" w14:textId="77777777" w:rsidR="006B1CEE" w:rsidRPr="005A7FEB" w:rsidRDefault="006B1CEE" w:rsidP="007F2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42A9C2" w14:textId="77777777" w:rsidR="006B1CEE" w:rsidRPr="005A7FEB" w:rsidRDefault="006B1CEE" w:rsidP="007F2F7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27,281</w:t>
            </w:r>
          </w:p>
        </w:tc>
      </w:tr>
      <w:tr w:rsidR="006B1CEE" w:rsidRPr="005A7FEB" w14:paraId="162A6142" w14:textId="77777777" w:rsidTr="00F331B4">
        <w:trPr>
          <w:trHeight w:val="281"/>
        </w:trPr>
        <w:tc>
          <w:tcPr>
            <w:tcW w:w="3060" w:type="dxa"/>
          </w:tcPr>
          <w:p w14:paraId="5D268EC6" w14:textId="77777777" w:rsidR="006B1CEE" w:rsidRPr="005A7FEB" w:rsidRDefault="006B1CEE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B401E05" w14:textId="77777777" w:rsidR="006B1CEE" w:rsidRPr="00BA0A99" w:rsidRDefault="00BA0A99" w:rsidP="00F331B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A0A9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242" w:type="dxa"/>
            <w:shd w:val="clear" w:color="auto" w:fill="auto"/>
          </w:tcPr>
          <w:p w14:paraId="55CC625C" w14:textId="77777777" w:rsidR="006B1CEE" w:rsidRPr="005A7FEB" w:rsidRDefault="006B1CEE" w:rsidP="004576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8A0F0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A0F05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42" w:type="dxa"/>
            <w:shd w:val="clear" w:color="auto" w:fill="auto"/>
          </w:tcPr>
          <w:p w14:paraId="1CE63446" w14:textId="77777777" w:rsidR="006B1CEE" w:rsidRPr="005A7FEB" w:rsidRDefault="006B1CEE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701488" w14:textId="77777777" w:rsidR="006B1CEE" w:rsidRPr="005A7FEB" w:rsidRDefault="006B1CEE" w:rsidP="004576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501,007</w:t>
            </w:r>
          </w:p>
        </w:tc>
        <w:tc>
          <w:tcPr>
            <w:tcW w:w="242" w:type="dxa"/>
            <w:shd w:val="clear" w:color="auto" w:fill="auto"/>
          </w:tcPr>
          <w:p w14:paraId="54D07A99" w14:textId="77777777" w:rsidR="006B1CEE" w:rsidRPr="005A7FEB" w:rsidRDefault="006B1CEE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FC2D93" w14:textId="77777777" w:rsidR="006B1CEE" w:rsidRPr="005A7FEB" w:rsidRDefault="006B1CEE" w:rsidP="004576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445,052</w:t>
            </w:r>
          </w:p>
        </w:tc>
        <w:tc>
          <w:tcPr>
            <w:tcW w:w="242" w:type="dxa"/>
          </w:tcPr>
          <w:p w14:paraId="516D531E" w14:textId="77777777" w:rsidR="006B1CEE" w:rsidRPr="005A7FEB" w:rsidRDefault="006B1CEE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1A8342" w14:textId="77777777" w:rsidR="006B1CEE" w:rsidRPr="005A7FEB" w:rsidRDefault="006B1CEE" w:rsidP="004576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480,440</w:t>
            </w:r>
          </w:p>
        </w:tc>
      </w:tr>
      <w:tr w:rsidR="00746706" w:rsidRPr="005A7FEB" w14:paraId="1BF5DB94" w14:textId="77777777" w:rsidTr="00F331B4">
        <w:trPr>
          <w:trHeight w:val="227"/>
        </w:trPr>
        <w:tc>
          <w:tcPr>
            <w:tcW w:w="3060" w:type="dxa"/>
          </w:tcPr>
          <w:p w14:paraId="72E1D220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5C471BD2" w14:textId="77777777" w:rsidR="00746706" w:rsidRPr="006B1CEE" w:rsidRDefault="00746706" w:rsidP="007467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032D6B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86,078</w:t>
            </w:r>
          </w:p>
        </w:tc>
        <w:tc>
          <w:tcPr>
            <w:tcW w:w="242" w:type="dxa"/>
            <w:shd w:val="clear" w:color="auto" w:fill="auto"/>
          </w:tcPr>
          <w:p w14:paraId="27F22B74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79C2DB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84,809</w:t>
            </w:r>
          </w:p>
        </w:tc>
        <w:tc>
          <w:tcPr>
            <w:tcW w:w="242" w:type="dxa"/>
            <w:shd w:val="clear" w:color="auto" w:fill="auto"/>
          </w:tcPr>
          <w:p w14:paraId="2A350A80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09A27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86,449</w:t>
            </w:r>
          </w:p>
        </w:tc>
        <w:tc>
          <w:tcPr>
            <w:tcW w:w="242" w:type="dxa"/>
          </w:tcPr>
          <w:p w14:paraId="7686B935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7C2DCD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84,830</w:t>
            </w:r>
          </w:p>
        </w:tc>
      </w:tr>
      <w:tr w:rsidR="00746706" w:rsidRPr="005A7FEB" w14:paraId="2198E642" w14:textId="77777777" w:rsidTr="00F331B4">
        <w:tc>
          <w:tcPr>
            <w:tcW w:w="3060" w:type="dxa"/>
          </w:tcPr>
          <w:p w14:paraId="41F588E5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39181A7" w14:textId="77777777" w:rsidR="00746706" w:rsidRDefault="00746706" w:rsidP="007467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0278996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81,034</w:t>
            </w:r>
          </w:p>
        </w:tc>
        <w:tc>
          <w:tcPr>
            <w:tcW w:w="242" w:type="dxa"/>
            <w:shd w:val="clear" w:color="auto" w:fill="auto"/>
          </w:tcPr>
          <w:p w14:paraId="07D5EF86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86,561</w:t>
            </w:r>
          </w:p>
        </w:tc>
        <w:tc>
          <w:tcPr>
            <w:tcW w:w="242" w:type="dxa"/>
            <w:shd w:val="clear" w:color="auto" w:fill="auto"/>
          </w:tcPr>
          <w:p w14:paraId="3F927100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05DC4F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80,95</w:t>
            </w:r>
            <w:r w:rsidR="005A17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2BE1B9FD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A8D8FC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86,539</w:t>
            </w:r>
          </w:p>
        </w:tc>
      </w:tr>
      <w:tr w:rsidR="00746706" w:rsidRPr="005A7FEB" w14:paraId="28BEF640" w14:textId="77777777" w:rsidTr="00F331B4">
        <w:tc>
          <w:tcPr>
            <w:tcW w:w="3060" w:type="dxa"/>
          </w:tcPr>
          <w:p w14:paraId="01C639FD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2CAB4161" w14:textId="77777777" w:rsidR="00746706" w:rsidRDefault="00746706" w:rsidP="007467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F7EEFF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45,688</w:t>
            </w:r>
          </w:p>
        </w:tc>
        <w:tc>
          <w:tcPr>
            <w:tcW w:w="242" w:type="dxa"/>
            <w:shd w:val="clear" w:color="auto" w:fill="auto"/>
          </w:tcPr>
          <w:p w14:paraId="0298856E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43,108</w:t>
            </w:r>
          </w:p>
        </w:tc>
        <w:tc>
          <w:tcPr>
            <w:tcW w:w="242" w:type="dxa"/>
            <w:shd w:val="clear" w:color="auto" w:fill="auto"/>
          </w:tcPr>
          <w:p w14:paraId="2A0A6A33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98E025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44,033</w:t>
            </w:r>
          </w:p>
        </w:tc>
        <w:tc>
          <w:tcPr>
            <w:tcW w:w="242" w:type="dxa"/>
          </w:tcPr>
          <w:p w14:paraId="3FDBDF6E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175FB1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41,116</w:t>
            </w:r>
          </w:p>
        </w:tc>
      </w:tr>
      <w:tr w:rsidR="00746706" w:rsidRPr="005A7FEB" w14:paraId="385F8287" w14:textId="77777777" w:rsidTr="00F331B4">
        <w:trPr>
          <w:trHeight w:val="101"/>
        </w:trPr>
        <w:tc>
          <w:tcPr>
            <w:tcW w:w="3060" w:type="dxa"/>
          </w:tcPr>
          <w:p w14:paraId="40F9ACEC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900" w:type="dxa"/>
          </w:tcPr>
          <w:p w14:paraId="456BB200" w14:textId="77777777" w:rsidR="00746706" w:rsidRPr="006B1CEE" w:rsidRDefault="00746706" w:rsidP="0074670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9882CA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13,950</w:t>
            </w:r>
          </w:p>
        </w:tc>
        <w:tc>
          <w:tcPr>
            <w:tcW w:w="242" w:type="dxa"/>
            <w:shd w:val="clear" w:color="auto" w:fill="auto"/>
          </w:tcPr>
          <w:p w14:paraId="28DE6297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4,547</w:t>
            </w:r>
          </w:p>
        </w:tc>
        <w:tc>
          <w:tcPr>
            <w:tcW w:w="242" w:type="dxa"/>
            <w:shd w:val="clear" w:color="auto" w:fill="auto"/>
          </w:tcPr>
          <w:p w14:paraId="1B3063F7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77AB36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13,950</w:t>
            </w:r>
          </w:p>
        </w:tc>
        <w:tc>
          <w:tcPr>
            <w:tcW w:w="242" w:type="dxa"/>
          </w:tcPr>
          <w:p w14:paraId="4BEFFE19" w14:textId="77777777" w:rsidR="00746706" w:rsidRPr="005A7FEB" w:rsidRDefault="00746706" w:rsidP="00746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3E9DC" w14:textId="77777777" w:rsidR="00746706" w:rsidRPr="005A7FEB" w:rsidRDefault="00746706" w:rsidP="00746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4,547</w:t>
            </w:r>
          </w:p>
        </w:tc>
      </w:tr>
      <w:tr w:rsidR="00F331B4" w:rsidRPr="005A7FEB" w14:paraId="0CCBAFC9" w14:textId="77777777" w:rsidTr="00F331B4">
        <w:trPr>
          <w:trHeight w:val="101"/>
        </w:trPr>
        <w:tc>
          <w:tcPr>
            <w:tcW w:w="3060" w:type="dxa"/>
          </w:tcPr>
          <w:p w14:paraId="431F3435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900" w:type="dxa"/>
          </w:tcPr>
          <w:p w14:paraId="1F22B3D1" w14:textId="77777777" w:rsidR="00F331B4" w:rsidRDefault="00F331B4" w:rsidP="00F331B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59153F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42" w:type="dxa"/>
            <w:shd w:val="clear" w:color="auto" w:fill="auto"/>
          </w:tcPr>
          <w:p w14:paraId="2190CDD5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B3523D8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20,204</w:t>
            </w:r>
          </w:p>
        </w:tc>
        <w:tc>
          <w:tcPr>
            <w:tcW w:w="242" w:type="dxa"/>
            <w:shd w:val="clear" w:color="auto" w:fill="auto"/>
          </w:tcPr>
          <w:p w14:paraId="50ACE98A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4882555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10,605</w:t>
            </w:r>
          </w:p>
        </w:tc>
        <w:tc>
          <w:tcPr>
            <w:tcW w:w="242" w:type="dxa"/>
          </w:tcPr>
          <w:p w14:paraId="460CEB52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8AC8087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12,828</w:t>
            </w:r>
          </w:p>
        </w:tc>
      </w:tr>
      <w:tr w:rsidR="00F331B4" w:rsidRPr="005A7FEB" w14:paraId="2494751C" w14:textId="77777777" w:rsidTr="00F331B4">
        <w:trPr>
          <w:trHeight w:val="128"/>
        </w:trPr>
        <w:tc>
          <w:tcPr>
            <w:tcW w:w="3060" w:type="dxa"/>
          </w:tcPr>
          <w:p w14:paraId="7D23657E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51F98ACF" w14:textId="77777777" w:rsidR="00F331B4" w:rsidRDefault="00F331B4" w:rsidP="00F331B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4F00BC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137,022</w:t>
            </w:r>
          </w:p>
        </w:tc>
        <w:tc>
          <w:tcPr>
            <w:tcW w:w="242" w:type="dxa"/>
            <w:shd w:val="clear" w:color="auto" w:fill="auto"/>
          </w:tcPr>
          <w:p w14:paraId="0ADC2ED3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FD1850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130,465</w:t>
            </w:r>
          </w:p>
        </w:tc>
        <w:tc>
          <w:tcPr>
            <w:tcW w:w="242" w:type="dxa"/>
            <w:shd w:val="clear" w:color="auto" w:fill="auto"/>
          </w:tcPr>
          <w:p w14:paraId="779A8FB9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88A42A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134,888</w:t>
            </w:r>
          </w:p>
        </w:tc>
        <w:tc>
          <w:tcPr>
            <w:tcW w:w="242" w:type="dxa"/>
          </w:tcPr>
          <w:p w14:paraId="380ED81E" w14:textId="77777777" w:rsidR="00F331B4" w:rsidRPr="005A7FEB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85D04A" w14:textId="77777777" w:rsidR="00F331B4" w:rsidRPr="005A7FEB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128,522</w:t>
            </w:r>
          </w:p>
        </w:tc>
      </w:tr>
      <w:tr w:rsidR="00F331B4" w:rsidRPr="005A7FEB" w14:paraId="161D0A8D" w14:textId="77777777" w:rsidTr="00F331B4">
        <w:tc>
          <w:tcPr>
            <w:tcW w:w="3060" w:type="dxa"/>
          </w:tcPr>
          <w:p w14:paraId="6E5D7EEC" w14:textId="77777777" w:rsidR="00F331B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</w:t>
            </w: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  <w:p w14:paraId="13DB1614" w14:textId="77777777" w:rsidR="00F331B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6EAB7EF" w14:textId="77777777" w:rsidR="00F331B4" w:rsidRPr="007F29F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059F2E49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F4D8F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0F32C7" w14:textId="77777777" w:rsidR="00F331B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1BCF3D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</w:rPr>
              <w:t>34,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308,760</w:t>
            </w:r>
          </w:p>
        </w:tc>
        <w:tc>
          <w:tcPr>
            <w:tcW w:w="242" w:type="dxa"/>
            <w:shd w:val="clear" w:color="auto" w:fill="auto"/>
          </w:tcPr>
          <w:p w14:paraId="33EA33EC" w14:textId="77777777" w:rsidR="00F331B4" w:rsidRPr="007F29F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B9A1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9C279C" w14:textId="77777777" w:rsidR="00F331B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86882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</w:rPr>
              <w:t>37,448,256</w:t>
            </w:r>
          </w:p>
        </w:tc>
        <w:tc>
          <w:tcPr>
            <w:tcW w:w="242" w:type="dxa"/>
            <w:shd w:val="clear" w:color="auto" w:fill="auto"/>
          </w:tcPr>
          <w:p w14:paraId="5EBE1F16" w14:textId="77777777" w:rsidR="00F331B4" w:rsidRPr="007F29F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B835B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AAB1745" w14:textId="77777777" w:rsidR="00F331B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0A88A68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34,285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42" w:type="dxa"/>
          </w:tcPr>
          <w:p w14:paraId="6CD2978A" w14:textId="77777777" w:rsidR="00F331B4" w:rsidRPr="007F29F4" w:rsidRDefault="00F331B4" w:rsidP="00F33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60C6837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506F328" w14:textId="77777777" w:rsidR="00F331B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6AAEB98" w14:textId="77777777" w:rsidR="00F331B4" w:rsidRPr="007F29F4" w:rsidRDefault="00F331B4" w:rsidP="00F331B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29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37,389,379</w:t>
            </w:r>
          </w:p>
        </w:tc>
      </w:tr>
    </w:tbl>
    <w:p w14:paraId="732A7F16" w14:textId="77777777" w:rsidR="00D268D0" w:rsidRDefault="00D268D0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768C48F1" w14:textId="77777777" w:rsidR="007D4077" w:rsidRPr="005A7FEB" w:rsidRDefault="00595D5F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t>2</w:t>
      </w:r>
      <w:r w:rsidR="00320152">
        <w:rPr>
          <w:rFonts w:ascii="Angsana New" w:hAnsi="Angsana New"/>
          <w:sz w:val="30"/>
          <w:szCs w:val="30"/>
          <w:u w:val="none"/>
        </w:rPr>
        <w:t>4</w:t>
      </w:r>
      <w:r w:rsidR="007D4077" w:rsidRPr="005A7FEB">
        <w:rPr>
          <w:rFonts w:ascii="Angsana New" w:hAnsi="Angsana New"/>
          <w:sz w:val="30"/>
          <w:szCs w:val="30"/>
          <w:u w:val="none"/>
          <w:cs/>
        </w:rPr>
        <w:tab/>
        <w:t>ต้นทุนทางการเงิน</w:t>
      </w:r>
      <w:r w:rsidR="007D4077" w:rsidRPr="005A7FEB">
        <w:rPr>
          <w:rFonts w:ascii="Angsana New" w:hAnsi="Angsana New"/>
          <w:sz w:val="30"/>
          <w:szCs w:val="30"/>
          <w:u w:val="none"/>
        </w:rPr>
        <w:t xml:space="preserve"> </w:t>
      </w:r>
    </w:p>
    <w:p w14:paraId="7ED732B8" w14:textId="77777777" w:rsidR="006E4837" w:rsidRPr="00E42EC7" w:rsidRDefault="006E483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6"/>
        <w:gridCol w:w="895"/>
        <w:gridCol w:w="1017"/>
        <w:gridCol w:w="237"/>
        <w:gridCol w:w="1054"/>
        <w:gridCol w:w="267"/>
        <w:gridCol w:w="1118"/>
        <w:gridCol w:w="267"/>
        <w:gridCol w:w="1042"/>
      </w:tblGrid>
      <w:tr w:rsidR="009C240D" w:rsidRPr="005A7FEB" w14:paraId="313B1B23" w14:textId="77777777" w:rsidTr="00CF7640">
        <w:tc>
          <w:tcPr>
            <w:tcW w:w="1793" w:type="pct"/>
          </w:tcPr>
          <w:p w14:paraId="20C1AFB6" w14:textId="77777777" w:rsidR="009C240D" w:rsidRPr="00D07D83" w:rsidRDefault="009C240D" w:rsidP="00CF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17E9E20" w14:textId="77777777" w:rsidR="009C240D" w:rsidRPr="00D07D83" w:rsidRDefault="009C240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318516A1" w14:textId="77777777" w:rsidR="009C240D" w:rsidRPr="00D07D83" w:rsidRDefault="009C240D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9C1F2A2" w14:textId="77777777" w:rsidR="009C240D" w:rsidRPr="00D07D83" w:rsidRDefault="009C240D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00860A05" w14:textId="77777777" w:rsidR="009C240D" w:rsidRPr="00D07D83" w:rsidRDefault="009C240D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07D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7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576F1" w:rsidRPr="005A7FEB" w14:paraId="577DF681" w14:textId="77777777" w:rsidTr="00CF7640">
        <w:tc>
          <w:tcPr>
            <w:tcW w:w="1793" w:type="pct"/>
          </w:tcPr>
          <w:p w14:paraId="438CE5D5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0F59F2BD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8C1EA12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sz w:val="30"/>
                <w:szCs w:val="30"/>
              </w:rPr>
              <w:t>256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123D6ADD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9396E36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sz w:val="30"/>
                <w:szCs w:val="30"/>
              </w:rPr>
              <w:t>25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14:paraId="0B45E3DD" w14:textId="77777777" w:rsidR="004576F1" w:rsidRPr="00D07D83" w:rsidRDefault="004576F1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3434B63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sz w:val="30"/>
                <w:szCs w:val="30"/>
              </w:rPr>
              <w:t>256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17AFCDFD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E7E1F27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sz w:val="30"/>
                <w:szCs w:val="30"/>
              </w:rPr>
              <w:t>25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6B75CA" w:rsidRPr="005A7FEB" w14:paraId="118DF6B7" w14:textId="77777777" w:rsidTr="00CF7640">
        <w:tc>
          <w:tcPr>
            <w:tcW w:w="1793" w:type="pct"/>
          </w:tcPr>
          <w:p w14:paraId="16669CD1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99AAB41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3DA8D8B2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5CA" w:rsidRPr="005A7FEB" w14:paraId="3F30F842" w14:textId="77777777" w:rsidTr="00CF7640">
        <w:tc>
          <w:tcPr>
            <w:tcW w:w="1793" w:type="pct"/>
          </w:tcPr>
          <w:p w14:paraId="0E3E79FD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D07D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" w:type="pct"/>
          </w:tcPr>
          <w:p w14:paraId="0DDA9889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161A6709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EF7EA4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7DA2029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10A2C8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419CFD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305093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790203A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76D" w:rsidRPr="005A7FEB" w14:paraId="794A0766" w14:textId="77777777" w:rsidTr="00CF7640">
        <w:tc>
          <w:tcPr>
            <w:tcW w:w="1793" w:type="pct"/>
          </w:tcPr>
          <w:p w14:paraId="54B0D5BD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7D1331" w:rsidRPr="00D07D83">
              <w:rPr>
                <w:rFonts w:ascii="Angsana New" w:hAnsi="Angsana New" w:hint="cs"/>
                <w:sz w:val="30"/>
                <w:szCs w:val="30"/>
                <w:cs/>
              </w:rPr>
              <w:t>และเงินเบิกเกินบัญชีธนาคาร</w:t>
            </w:r>
          </w:p>
        </w:tc>
        <w:tc>
          <w:tcPr>
            <w:tcW w:w="487" w:type="pct"/>
          </w:tcPr>
          <w:p w14:paraId="1F04A4BB" w14:textId="77777777" w:rsidR="006B376D" w:rsidRPr="00D07D83" w:rsidRDefault="006B376D" w:rsidP="006B3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10305116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75,006</w:t>
            </w:r>
          </w:p>
        </w:tc>
        <w:tc>
          <w:tcPr>
            <w:tcW w:w="129" w:type="pct"/>
          </w:tcPr>
          <w:p w14:paraId="28A3607B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1EB91DF6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55,948</w:t>
            </w:r>
          </w:p>
        </w:tc>
        <w:tc>
          <w:tcPr>
            <w:tcW w:w="145" w:type="pct"/>
          </w:tcPr>
          <w:p w14:paraId="3EBF2096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551F980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75,006</w:t>
            </w:r>
          </w:p>
        </w:tc>
        <w:tc>
          <w:tcPr>
            <w:tcW w:w="145" w:type="pct"/>
          </w:tcPr>
          <w:p w14:paraId="74DD89A0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1F5AF11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55,948</w:t>
            </w:r>
          </w:p>
        </w:tc>
      </w:tr>
      <w:tr w:rsidR="006B376D" w:rsidRPr="005A7FEB" w14:paraId="2C74ACEE" w14:textId="77777777" w:rsidTr="00CF7640">
        <w:tc>
          <w:tcPr>
            <w:tcW w:w="1793" w:type="pct"/>
          </w:tcPr>
          <w:p w14:paraId="280AC75F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408F4FF8" w14:textId="77777777" w:rsidR="006B376D" w:rsidRPr="00D07D83" w:rsidRDefault="006B376D" w:rsidP="006B3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A95F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75,006</w:t>
            </w:r>
          </w:p>
        </w:tc>
        <w:tc>
          <w:tcPr>
            <w:tcW w:w="129" w:type="pct"/>
          </w:tcPr>
          <w:p w14:paraId="559D77E7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DC352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55,948</w:t>
            </w:r>
          </w:p>
        </w:tc>
        <w:tc>
          <w:tcPr>
            <w:tcW w:w="145" w:type="pct"/>
          </w:tcPr>
          <w:p w14:paraId="4C0AD191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68B08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75,006</w:t>
            </w:r>
          </w:p>
        </w:tc>
        <w:tc>
          <w:tcPr>
            <w:tcW w:w="145" w:type="pct"/>
          </w:tcPr>
          <w:p w14:paraId="39E08634" w14:textId="77777777" w:rsidR="006B376D" w:rsidRPr="00D07D83" w:rsidRDefault="006B376D" w:rsidP="006B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939A0" w14:textId="77777777" w:rsidR="006B376D" w:rsidRPr="00D07D83" w:rsidRDefault="006B376D" w:rsidP="006B3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55,948</w:t>
            </w:r>
          </w:p>
        </w:tc>
      </w:tr>
    </w:tbl>
    <w:p w14:paraId="0DC4DD33" w14:textId="77777777" w:rsidR="007D4077" w:rsidRPr="005A7FEB" w:rsidRDefault="00176D96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20152">
        <w:rPr>
          <w:rFonts w:ascii="Angsana New" w:hAnsi="Angsana New"/>
          <w:sz w:val="30"/>
          <w:szCs w:val="30"/>
          <w:u w:val="none"/>
        </w:rPr>
        <w:t>5</w:t>
      </w:r>
      <w:r w:rsidR="007D4077" w:rsidRPr="005A7FEB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14:paraId="5466ABA4" w14:textId="77777777" w:rsidR="00FC6567" w:rsidRPr="00647726" w:rsidRDefault="00FC6567" w:rsidP="00894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5A7FEB" w14:paraId="422223B6" w14:textId="77777777" w:rsidTr="00385576">
        <w:tc>
          <w:tcPr>
            <w:tcW w:w="1812" w:type="pct"/>
          </w:tcPr>
          <w:p w14:paraId="01D3A2AD" w14:textId="77777777" w:rsidR="00634C76" w:rsidRPr="00D07D83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D07D83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D07D8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D07D83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D07D8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13" w:rsidRPr="005A7FEB" w14:paraId="452B4CFE" w14:textId="77777777" w:rsidTr="00631813">
        <w:tc>
          <w:tcPr>
            <w:tcW w:w="1812" w:type="pct"/>
          </w:tcPr>
          <w:p w14:paraId="32C0CAD2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6F2C31F2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0D85158A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981617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2" w:type="pct"/>
            <w:shd w:val="clear" w:color="auto" w:fill="auto"/>
          </w:tcPr>
          <w:p w14:paraId="76944AB7" w14:textId="77777777" w:rsidR="004576F1" w:rsidRPr="00D07D83" w:rsidRDefault="004576F1" w:rsidP="0045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0350EF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4449D71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58CFDF" w14:textId="77777777" w:rsidR="004576F1" w:rsidRPr="00D07D83" w:rsidRDefault="004576F1" w:rsidP="00457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6B75CA" w:rsidRPr="005A7FEB" w14:paraId="1EE8A69C" w14:textId="77777777" w:rsidTr="00385576">
        <w:tc>
          <w:tcPr>
            <w:tcW w:w="1812" w:type="pct"/>
          </w:tcPr>
          <w:p w14:paraId="293581D8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6B75CA" w:rsidRPr="00D07D8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3" w:rsidRPr="005A7FEB" w14:paraId="6B2DA7D6" w14:textId="77777777" w:rsidTr="00631813">
        <w:tc>
          <w:tcPr>
            <w:tcW w:w="1812" w:type="pct"/>
          </w:tcPr>
          <w:p w14:paraId="5E4C8357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6B75CA" w:rsidRPr="00D07D8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6B75CA" w:rsidRPr="00D07D8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6B75CA" w:rsidRPr="00D07D8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6B75CA" w:rsidRPr="00D07D8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1813" w:rsidRPr="005A7FEB" w14:paraId="4547B943" w14:textId="77777777" w:rsidTr="00631813">
        <w:tc>
          <w:tcPr>
            <w:tcW w:w="1812" w:type="pct"/>
          </w:tcPr>
          <w:p w14:paraId="518CA424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D07D8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07D8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77777777" w:rsidR="004042CB" w:rsidRPr="00D07D83" w:rsidRDefault="004042CB" w:rsidP="003855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11</w:t>
            </w:r>
            <w:r w:rsidR="00385576">
              <w:rPr>
                <w:rFonts w:ascii="Angsana New" w:hAnsi="Angsana New"/>
                <w:sz w:val="30"/>
                <w:szCs w:val="30"/>
              </w:rPr>
              <w:t>1,42</w:t>
            </w:r>
            <w:r w:rsidR="00D463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1544936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149,242</w:t>
            </w:r>
          </w:p>
        </w:tc>
        <w:tc>
          <w:tcPr>
            <w:tcW w:w="132" w:type="pct"/>
          </w:tcPr>
          <w:p w14:paraId="79AC1702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77777777" w:rsidR="004042CB" w:rsidRPr="00D07D83" w:rsidRDefault="00385576" w:rsidP="004042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111,42</w:t>
            </w:r>
            <w:r w:rsidR="00D463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685C5DD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149,242</w:t>
            </w:r>
          </w:p>
        </w:tc>
      </w:tr>
      <w:tr w:rsidR="00385576" w:rsidRPr="005A7FEB" w14:paraId="0709515B" w14:textId="77777777" w:rsidTr="00631813">
        <w:tc>
          <w:tcPr>
            <w:tcW w:w="1812" w:type="pct"/>
          </w:tcPr>
          <w:p w14:paraId="6B9B0B8A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616A2EC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FFE5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111,42</w:t>
            </w:r>
            <w:r w:rsidR="00D463A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C89A499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4219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149,242</w:t>
            </w:r>
          </w:p>
        </w:tc>
        <w:tc>
          <w:tcPr>
            <w:tcW w:w="132" w:type="pct"/>
          </w:tcPr>
          <w:p w14:paraId="35007B9F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41A0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111,42</w:t>
            </w:r>
            <w:r w:rsidR="00D463A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249802D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0B4C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149,242</w:t>
            </w:r>
          </w:p>
        </w:tc>
      </w:tr>
      <w:tr w:rsidR="00385576" w:rsidRPr="005A7FEB" w14:paraId="1DC3D8AC" w14:textId="77777777" w:rsidTr="00631813">
        <w:tc>
          <w:tcPr>
            <w:tcW w:w="1812" w:type="pct"/>
          </w:tcPr>
          <w:p w14:paraId="0B82D585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5C167E33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72BF91A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01895B2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8FBC510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576" w:rsidRPr="005A7FEB" w14:paraId="17A097FE" w14:textId="77777777" w:rsidTr="00631813">
        <w:tc>
          <w:tcPr>
            <w:tcW w:w="1812" w:type="pct"/>
          </w:tcPr>
          <w:p w14:paraId="7D5BFA80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8,6</w:t>
            </w:r>
            <w:r w:rsidR="00D23D1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9" w:type="pct"/>
          </w:tcPr>
          <w:p w14:paraId="0BBEDC86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23,036</w:t>
            </w:r>
          </w:p>
        </w:tc>
        <w:tc>
          <w:tcPr>
            <w:tcW w:w="132" w:type="pct"/>
          </w:tcPr>
          <w:p w14:paraId="19E96915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8,86</w:t>
            </w: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5020F1D2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24,539</w:t>
            </w:r>
          </w:p>
        </w:tc>
      </w:tr>
      <w:tr w:rsidR="00385576" w:rsidRPr="005A7FEB" w14:paraId="4FDD73FE" w14:textId="77777777" w:rsidTr="00631813">
        <w:tc>
          <w:tcPr>
            <w:tcW w:w="1812" w:type="pct"/>
          </w:tcPr>
          <w:p w14:paraId="06F3AD70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D516413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432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8,6</w:t>
            </w:r>
            <w:r w:rsidR="00D23D15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29" w:type="pct"/>
          </w:tcPr>
          <w:p w14:paraId="2BA2BD18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0DC6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23,036</w:t>
            </w:r>
          </w:p>
        </w:tc>
        <w:tc>
          <w:tcPr>
            <w:tcW w:w="132" w:type="pct"/>
          </w:tcPr>
          <w:p w14:paraId="4A46266B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CA746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8,86</w:t>
            </w: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31E9D816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8B8C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24,539</w:t>
            </w:r>
          </w:p>
        </w:tc>
      </w:tr>
      <w:tr w:rsidR="00385576" w:rsidRPr="005A7FEB" w14:paraId="396F54B3" w14:textId="77777777" w:rsidTr="00631813">
        <w:tc>
          <w:tcPr>
            <w:tcW w:w="1812" w:type="pct"/>
          </w:tcPr>
          <w:p w14:paraId="7DB7B41B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0,11</w:t>
            </w:r>
            <w:r w:rsidR="00D463A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7FBA105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172,278</w:t>
            </w:r>
          </w:p>
        </w:tc>
        <w:tc>
          <w:tcPr>
            <w:tcW w:w="132" w:type="pct"/>
          </w:tcPr>
          <w:p w14:paraId="3BC54D84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120,289</w:t>
            </w:r>
          </w:p>
        </w:tc>
        <w:tc>
          <w:tcPr>
            <w:tcW w:w="147" w:type="pct"/>
          </w:tcPr>
          <w:p w14:paraId="58693285" w14:textId="77777777" w:rsidR="00385576" w:rsidRPr="00D07D83" w:rsidRDefault="00385576" w:rsidP="0038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77777777" w:rsidR="00385576" w:rsidRPr="00D07D83" w:rsidRDefault="00385576" w:rsidP="0038557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</w:rPr>
              <w:t>173,781</w:t>
            </w:r>
          </w:p>
        </w:tc>
      </w:tr>
    </w:tbl>
    <w:p w14:paraId="7F112A92" w14:textId="1719EBE6" w:rsidR="00345FD9" w:rsidRPr="008821B3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CD79B8" w14:paraId="59A60EA5" w14:textId="77777777" w:rsidTr="00A05B7C">
        <w:trPr>
          <w:trHeight w:val="20"/>
        </w:trPr>
        <w:tc>
          <w:tcPr>
            <w:tcW w:w="2860" w:type="dxa"/>
          </w:tcPr>
          <w:p w14:paraId="509B112F" w14:textId="77777777" w:rsidR="00D60464" w:rsidRPr="00D07D83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67EF1283" w14:textId="77777777" w:rsidR="00D60464" w:rsidRPr="00D07D83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0464" w:rsidRPr="00CD79B8" w14:paraId="2FF4C935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528CAEBA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A17E6CA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1FDCFB1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011579F8" w14:textId="77777777" w:rsidR="00D60464" w:rsidRPr="00D07D83" w:rsidRDefault="00D60464" w:rsidP="00647726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60464" w:rsidRPr="00CD79B8" w14:paraId="69CDA37E" w14:textId="77777777" w:rsidTr="00A05B7C">
        <w:trPr>
          <w:trHeight w:val="20"/>
        </w:trPr>
        <w:tc>
          <w:tcPr>
            <w:tcW w:w="2860" w:type="dxa"/>
            <w:vMerge/>
          </w:tcPr>
          <w:p w14:paraId="5CD7C3DF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C8235F6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0C1400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681093" w14:textId="77777777" w:rsidR="002E3BCD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C50C9AC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FA34C9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379E46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440DB6F" w14:textId="77777777" w:rsidR="00345FD9" w:rsidRPr="00D07D83" w:rsidRDefault="00D07D83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72F0FBD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7B740B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1F8E2F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CD79B8" w14:paraId="26FA422A" w14:textId="77777777" w:rsidTr="00A05B7C">
        <w:trPr>
          <w:trHeight w:val="20"/>
        </w:trPr>
        <w:tc>
          <w:tcPr>
            <w:tcW w:w="2860" w:type="dxa"/>
          </w:tcPr>
          <w:p w14:paraId="1106142F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14108C5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0464" w:rsidRPr="00CD79B8" w14:paraId="1CC6F6A8" w14:textId="77777777" w:rsidTr="00A05B7C">
        <w:trPr>
          <w:trHeight w:val="20"/>
        </w:trPr>
        <w:tc>
          <w:tcPr>
            <w:tcW w:w="2860" w:type="dxa"/>
          </w:tcPr>
          <w:p w14:paraId="69C8FB81" w14:textId="77777777" w:rsidR="00D60464" w:rsidRPr="00D07D83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E65712F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B3F26F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688EC6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A6D676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BEE72F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E38F8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C6154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63EA82F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42CB" w:rsidRPr="00CD79B8" w14:paraId="510A7F39" w14:textId="77777777" w:rsidTr="00A05B7C">
        <w:trPr>
          <w:trHeight w:val="20"/>
        </w:trPr>
        <w:tc>
          <w:tcPr>
            <w:tcW w:w="2860" w:type="dxa"/>
          </w:tcPr>
          <w:p w14:paraId="17F14DDF" w14:textId="77777777" w:rsidR="004042CB" w:rsidRPr="00D07D83" w:rsidRDefault="00647726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="004042CB" w:rsidRPr="00D07D83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871" w:type="dxa"/>
            <w:vAlign w:val="bottom"/>
          </w:tcPr>
          <w:p w14:paraId="1F451864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(8,936)</w:t>
            </w:r>
          </w:p>
        </w:tc>
        <w:tc>
          <w:tcPr>
            <w:tcW w:w="180" w:type="dxa"/>
            <w:vAlign w:val="bottom"/>
          </w:tcPr>
          <w:p w14:paraId="38C56688" w14:textId="77777777" w:rsidR="004042CB" w:rsidRPr="00D07D83" w:rsidRDefault="004042CB" w:rsidP="004042C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FB3DB6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4C7B1B79" w14:textId="77777777" w:rsidR="004042CB" w:rsidRPr="00D07D83" w:rsidRDefault="004042CB" w:rsidP="004042C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9D9DF2E" w14:textId="77777777" w:rsidR="004042CB" w:rsidRPr="00D07D83" w:rsidRDefault="004042CB" w:rsidP="00345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(7,149)</w:t>
            </w:r>
          </w:p>
        </w:tc>
        <w:tc>
          <w:tcPr>
            <w:tcW w:w="180" w:type="dxa"/>
            <w:vAlign w:val="bottom"/>
          </w:tcPr>
          <w:p w14:paraId="2653A29B" w14:textId="77777777" w:rsidR="004042CB" w:rsidRPr="00D07D83" w:rsidRDefault="004042CB" w:rsidP="004042C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191E54E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180" w:type="dxa"/>
            <w:vAlign w:val="bottom"/>
          </w:tcPr>
          <w:p w14:paraId="0516C8BE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FC79C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(1,390)</w:t>
            </w:r>
          </w:p>
        </w:tc>
        <w:tc>
          <w:tcPr>
            <w:tcW w:w="180" w:type="dxa"/>
            <w:vAlign w:val="bottom"/>
          </w:tcPr>
          <w:p w14:paraId="1C399A6B" w14:textId="77777777" w:rsidR="004042CB" w:rsidRPr="00D07D83" w:rsidRDefault="004042CB" w:rsidP="004042C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68E5C02D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5,560</w:t>
            </w:r>
          </w:p>
        </w:tc>
      </w:tr>
      <w:tr w:rsidR="004042CB" w:rsidRPr="00CD79B8" w14:paraId="707CE2C4" w14:textId="77777777" w:rsidTr="00A05B7C">
        <w:trPr>
          <w:trHeight w:val="20"/>
        </w:trPr>
        <w:tc>
          <w:tcPr>
            <w:tcW w:w="2860" w:type="dxa"/>
          </w:tcPr>
          <w:p w14:paraId="1ABF97BC" w14:textId="77777777" w:rsidR="004042CB" w:rsidRPr="00D07D83" w:rsidRDefault="004042CB" w:rsidP="00C0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432CBB99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25AE2E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E97ED23" w14:textId="77777777" w:rsidR="004042CB" w:rsidRPr="00D07D83" w:rsidRDefault="004042CB" w:rsidP="00345FD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103B2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BA7B569" w14:textId="77777777" w:rsidR="004042CB" w:rsidRPr="00D07D83" w:rsidRDefault="004042CB" w:rsidP="00345FD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E7266E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DBA2706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10,300</w:t>
            </w:r>
          </w:p>
        </w:tc>
        <w:tc>
          <w:tcPr>
            <w:tcW w:w="180" w:type="dxa"/>
            <w:vAlign w:val="bottom"/>
          </w:tcPr>
          <w:p w14:paraId="5977DB95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62FCB21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(2,060)</w:t>
            </w:r>
          </w:p>
        </w:tc>
        <w:tc>
          <w:tcPr>
            <w:tcW w:w="180" w:type="dxa"/>
          </w:tcPr>
          <w:p w14:paraId="52908F52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ED730EE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8,240</w:t>
            </w:r>
          </w:p>
        </w:tc>
      </w:tr>
      <w:tr w:rsidR="004042CB" w:rsidRPr="00CD79B8" w14:paraId="279981F6" w14:textId="77777777" w:rsidTr="00A05B7C">
        <w:trPr>
          <w:trHeight w:val="20"/>
        </w:trPr>
        <w:tc>
          <w:tcPr>
            <w:tcW w:w="2860" w:type="dxa"/>
          </w:tcPr>
          <w:p w14:paraId="02145DE9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(8,936)</w:t>
            </w:r>
          </w:p>
        </w:tc>
        <w:tc>
          <w:tcPr>
            <w:tcW w:w="180" w:type="dxa"/>
            <w:vAlign w:val="bottom"/>
          </w:tcPr>
          <w:p w14:paraId="1B2FD9A9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33C1FC7B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77777777" w:rsidR="004042CB" w:rsidRPr="00D07D83" w:rsidRDefault="004042CB" w:rsidP="00345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(7,149)</w:t>
            </w:r>
          </w:p>
        </w:tc>
        <w:tc>
          <w:tcPr>
            <w:tcW w:w="180" w:type="dxa"/>
            <w:vAlign w:val="bottom"/>
          </w:tcPr>
          <w:p w14:paraId="774418F6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17,250</w:t>
            </w:r>
          </w:p>
        </w:tc>
        <w:tc>
          <w:tcPr>
            <w:tcW w:w="180" w:type="dxa"/>
            <w:vAlign w:val="bottom"/>
          </w:tcPr>
          <w:p w14:paraId="35F7AB4E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(3,450)</w:t>
            </w:r>
          </w:p>
        </w:tc>
        <w:tc>
          <w:tcPr>
            <w:tcW w:w="180" w:type="dxa"/>
            <w:vAlign w:val="bottom"/>
          </w:tcPr>
          <w:p w14:paraId="653694A1" w14:textId="77777777" w:rsidR="004042CB" w:rsidRPr="00D07D83" w:rsidRDefault="004042CB" w:rsidP="0040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77777777" w:rsidR="004042CB" w:rsidRPr="00D07D83" w:rsidRDefault="004042CB" w:rsidP="004042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13,800</w:t>
            </w:r>
          </w:p>
        </w:tc>
      </w:tr>
    </w:tbl>
    <w:p w14:paraId="2FE10801" w14:textId="66FCE1FB" w:rsidR="0070610F" w:rsidRDefault="0070610F"/>
    <w:p w14:paraId="0E764F4D" w14:textId="6BCCECC6" w:rsidR="0070610F" w:rsidRDefault="0070610F"/>
    <w:p w14:paraId="2FA463CA" w14:textId="5094F999" w:rsidR="0070610F" w:rsidRDefault="0070610F"/>
    <w:p w14:paraId="7E384BC7" w14:textId="50C01265" w:rsidR="0070610F" w:rsidRDefault="0070610F"/>
    <w:p w14:paraId="738E8554" w14:textId="3D9DE326" w:rsidR="0070610F" w:rsidRDefault="0070610F"/>
    <w:p w14:paraId="6D1FF78D" w14:textId="7E68D8C0" w:rsidR="0070610F" w:rsidRDefault="0070610F"/>
    <w:p w14:paraId="175039C2" w14:textId="7BC492A0" w:rsidR="0070610F" w:rsidRDefault="0070610F"/>
    <w:p w14:paraId="3F3A0B72" w14:textId="30D5F00D" w:rsidR="0070610F" w:rsidRDefault="0070610F"/>
    <w:p w14:paraId="1A67022F" w14:textId="7CCB8848" w:rsidR="0070610F" w:rsidRDefault="0070610F"/>
    <w:p w14:paraId="27382FBD" w14:textId="318C299F" w:rsidR="0070610F" w:rsidRDefault="0070610F"/>
    <w:p w14:paraId="692588EF" w14:textId="6003204C" w:rsidR="0070610F" w:rsidRDefault="0070610F"/>
    <w:p w14:paraId="72FAFDE4" w14:textId="21EAFE74" w:rsidR="0070610F" w:rsidRDefault="0070610F"/>
    <w:p w14:paraId="4F306DE6" w14:textId="0FF4EE85" w:rsidR="0070610F" w:rsidRDefault="0070610F"/>
    <w:p w14:paraId="426F0F40" w14:textId="39A8E729" w:rsidR="0070610F" w:rsidRDefault="0070610F"/>
    <w:p w14:paraId="1FB8F2BA" w14:textId="77777777" w:rsidR="0070610F" w:rsidRDefault="0070610F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CD79B8" w14:paraId="76B73AC5" w14:textId="77777777" w:rsidTr="00A05B7C">
        <w:trPr>
          <w:trHeight w:val="20"/>
        </w:trPr>
        <w:tc>
          <w:tcPr>
            <w:tcW w:w="2860" w:type="dxa"/>
          </w:tcPr>
          <w:p w14:paraId="03C1B897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9D33579" w14:textId="77777777" w:rsidR="00D60464" w:rsidRPr="00D07D83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0464" w:rsidRPr="00CD79B8" w14:paraId="4316B97C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6E569345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0A5CBA14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25B360F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2035980C" w14:textId="77777777" w:rsidR="00D60464" w:rsidRPr="00D07D83" w:rsidRDefault="00D60464" w:rsidP="008D767C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60464" w:rsidRPr="00CD79B8" w14:paraId="2FF85243" w14:textId="77777777" w:rsidTr="00A05B7C">
        <w:trPr>
          <w:trHeight w:val="20"/>
        </w:trPr>
        <w:tc>
          <w:tcPr>
            <w:tcW w:w="2860" w:type="dxa"/>
            <w:vMerge/>
          </w:tcPr>
          <w:p w14:paraId="59D69B91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91AFB7F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B2EE73E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6A0088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AA30E11" w14:textId="77777777" w:rsidR="00E51D8B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C5F5F8B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1E12846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D2B190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EF2BAA0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EE90BF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33DCB6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FA6E631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D9C8DC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DFB5857" w14:textId="77777777" w:rsidR="00E51D8B" w:rsidRPr="00412E38" w:rsidRDefault="00D47B6D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E78F932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FCA2BE" w14:textId="77777777" w:rsidR="00D60464" w:rsidRPr="00D07D8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3FC39F9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48F553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CD79B8" w14:paraId="37E1863B" w14:textId="77777777" w:rsidTr="00A05B7C">
        <w:trPr>
          <w:trHeight w:val="20"/>
        </w:trPr>
        <w:tc>
          <w:tcPr>
            <w:tcW w:w="2860" w:type="dxa"/>
          </w:tcPr>
          <w:p w14:paraId="64789766" w14:textId="77777777" w:rsidR="00D60464" w:rsidRPr="00D07D8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015513B4" w14:textId="77777777" w:rsidR="00D60464" w:rsidRPr="00D07D8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7D8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0464" w:rsidRPr="00CD79B8" w14:paraId="5FFAF835" w14:textId="77777777" w:rsidTr="00A05B7C">
        <w:trPr>
          <w:trHeight w:val="20"/>
        </w:trPr>
        <w:tc>
          <w:tcPr>
            <w:tcW w:w="2860" w:type="dxa"/>
          </w:tcPr>
          <w:p w14:paraId="61E754DB" w14:textId="77777777" w:rsidR="00D60464" w:rsidRPr="00D07D83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2AF4F8C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8B5640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E78850E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955696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C276C92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7CD9BB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3B9B9B7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169910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8FAF71E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E720D9" w14:textId="77777777" w:rsidR="00D60464" w:rsidRPr="00D07D8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03E414B4" w14:textId="77777777" w:rsidR="00D60464" w:rsidRPr="00D07D8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70E5" w:rsidRPr="00CD79B8" w14:paraId="76AF9D21" w14:textId="77777777" w:rsidTr="00A05B7C">
        <w:trPr>
          <w:trHeight w:val="20"/>
        </w:trPr>
        <w:tc>
          <w:tcPr>
            <w:tcW w:w="2860" w:type="dxa"/>
          </w:tcPr>
          <w:p w14:paraId="3A10F9A6" w14:textId="77777777" w:rsidR="00C770E5" w:rsidRPr="00D07D83" w:rsidRDefault="008D767C" w:rsidP="008D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871" w:type="dxa"/>
            <w:vAlign w:val="bottom"/>
          </w:tcPr>
          <w:p w14:paraId="38461A77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(8,936)</w:t>
            </w:r>
          </w:p>
        </w:tc>
        <w:tc>
          <w:tcPr>
            <w:tcW w:w="180" w:type="dxa"/>
            <w:vAlign w:val="bottom"/>
          </w:tcPr>
          <w:p w14:paraId="747213CE" w14:textId="77777777" w:rsidR="00C770E5" w:rsidRPr="00D07D83" w:rsidRDefault="00C770E5" w:rsidP="00C77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76EB81A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4D99976F" w14:textId="77777777" w:rsidR="00C770E5" w:rsidRPr="00D07D83" w:rsidRDefault="00C770E5" w:rsidP="00C77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8535CEF" w14:textId="77777777" w:rsidR="00C770E5" w:rsidRPr="00D07D83" w:rsidRDefault="00C770E5" w:rsidP="00345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(7,149)</w:t>
            </w:r>
          </w:p>
        </w:tc>
        <w:tc>
          <w:tcPr>
            <w:tcW w:w="180" w:type="dxa"/>
            <w:vAlign w:val="bottom"/>
          </w:tcPr>
          <w:p w14:paraId="51210DF9" w14:textId="77777777" w:rsidR="00C770E5" w:rsidRPr="00D07D83" w:rsidRDefault="00C770E5" w:rsidP="00C77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C21D86E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180" w:type="dxa"/>
            <w:vAlign w:val="bottom"/>
          </w:tcPr>
          <w:p w14:paraId="3978DF09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D112579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(1,390)</w:t>
            </w:r>
          </w:p>
        </w:tc>
        <w:tc>
          <w:tcPr>
            <w:tcW w:w="180" w:type="dxa"/>
            <w:vAlign w:val="bottom"/>
          </w:tcPr>
          <w:p w14:paraId="45D77E8E" w14:textId="77777777" w:rsidR="00C770E5" w:rsidRPr="00D07D83" w:rsidRDefault="00C770E5" w:rsidP="00C770E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771EE121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5,560</w:t>
            </w:r>
          </w:p>
        </w:tc>
      </w:tr>
      <w:tr w:rsidR="00C770E5" w:rsidRPr="00CD79B8" w14:paraId="572A9F59" w14:textId="77777777" w:rsidTr="00A05B7C">
        <w:trPr>
          <w:trHeight w:val="20"/>
        </w:trPr>
        <w:tc>
          <w:tcPr>
            <w:tcW w:w="2860" w:type="dxa"/>
          </w:tcPr>
          <w:p w14:paraId="4A2BFBCA" w14:textId="77777777" w:rsidR="00C770E5" w:rsidRPr="00D07D83" w:rsidRDefault="00C770E5" w:rsidP="008D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07D83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14675784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952257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3535713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023DC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AAC6BFE" w14:textId="77777777" w:rsidR="00C770E5" w:rsidRPr="00D07D83" w:rsidRDefault="00C770E5" w:rsidP="00345FD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7BB2D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A948743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8,693</w:t>
            </w:r>
          </w:p>
        </w:tc>
        <w:tc>
          <w:tcPr>
            <w:tcW w:w="180" w:type="dxa"/>
            <w:vAlign w:val="bottom"/>
          </w:tcPr>
          <w:p w14:paraId="3F15EDFB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7578B74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(1,739)</w:t>
            </w:r>
          </w:p>
        </w:tc>
        <w:tc>
          <w:tcPr>
            <w:tcW w:w="180" w:type="dxa"/>
          </w:tcPr>
          <w:p w14:paraId="048DAFBF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A9BD441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sz w:val="30"/>
                <w:szCs w:val="30"/>
                <w:lang w:val="en-US" w:bidi="th-TH"/>
              </w:rPr>
              <w:t>6,954</w:t>
            </w:r>
          </w:p>
        </w:tc>
      </w:tr>
      <w:tr w:rsidR="00C770E5" w:rsidRPr="00CD79B8" w14:paraId="2B17F089" w14:textId="77777777" w:rsidTr="00A05B7C">
        <w:trPr>
          <w:trHeight w:val="20"/>
        </w:trPr>
        <w:tc>
          <w:tcPr>
            <w:tcW w:w="2860" w:type="dxa"/>
          </w:tcPr>
          <w:p w14:paraId="192FFC17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6C144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(8,936)</w:t>
            </w:r>
          </w:p>
        </w:tc>
        <w:tc>
          <w:tcPr>
            <w:tcW w:w="180" w:type="dxa"/>
            <w:vAlign w:val="bottom"/>
          </w:tcPr>
          <w:p w14:paraId="0F912F6A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4A397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180" w:type="dxa"/>
            <w:vAlign w:val="bottom"/>
          </w:tcPr>
          <w:p w14:paraId="2B94A688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57E9C" w14:textId="77777777" w:rsidR="00C770E5" w:rsidRPr="00D07D83" w:rsidRDefault="00C770E5" w:rsidP="00345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(7,149)</w:t>
            </w:r>
          </w:p>
        </w:tc>
        <w:tc>
          <w:tcPr>
            <w:tcW w:w="180" w:type="dxa"/>
            <w:vAlign w:val="bottom"/>
          </w:tcPr>
          <w:p w14:paraId="3396D9ED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315DE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15,643</w:t>
            </w:r>
          </w:p>
        </w:tc>
        <w:tc>
          <w:tcPr>
            <w:tcW w:w="180" w:type="dxa"/>
            <w:vAlign w:val="bottom"/>
          </w:tcPr>
          <w:p w14:paraId="6BDAB089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379D8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(3,129)</w:t>
            </w:r>
          </w:p>
        </w:tc>
        <w:tc>
          <w:tcPr>
            <w:tcW w:w="180" w:type="dxa"/>
            <w:vAlign w:val="bottom"/>
          </w:tcPr>
          <w:p w14:paraId="635639E5" w14:textId="77777777" w:rsidR="00C770E5" w:rsidRPr="00D07D83" w:rsidRDefault="00C770E5" w:rsidP="00C7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7EBA4" w14:textId="77777777" w:rsidR="00C770E5" w:rsidRPr="00D07D83" w:rsidRDefault="00C770E5" w:rsidP="00C770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7D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12,514</w:t>
            </w:r>
          </w:p>
        </w:tc>
      </w:tr>
    </w:tbl>
    <w:p w14:paraId="2C6EF81B" w14:textId="77777777" w:rsidR="008821B3" w:rsidRDefault="008821B3" w:rsidP="0088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A4B0D" w14:textId="60F4DA7E" w:rsidR="00C56FBD" w:rsidRPr="00C56FBD" w:rsidRDefault="00C56FBD" w:rsidP="0088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C56FB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C56FB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97E3D50" w14:textId="77777777" w:rsidR="00C56FBD" w:rsidRPr="00C56FBD" w:rsidRDefault="00C56FBD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3"/>
        <w:gridCol w:w="1017"/>
        <w:gridCol w:w="237"/>
        <w:gridCol w:w="1053"/>
        <w:gridCol w:w="266"/>
        <w:gridCol w:w="1026"/>
        <w:gridCol w:w="266"/>
        <w:gridCol w:w="1028"/>
      </w:tblGrid>
      <w:tr w:rsidR="00C56FBD" w:rsidRPr="00C56FBD" w14:paraId="229265F1" w14:textId="77777777" w:rsidTr="00B57128">
        <w:tc>
          <w:tcPr>
            <w:tcW w:w="2319" w:type="pct"/>
          </w:tcPr>
          <w:p w14:paraId="2B030F30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1" w:type="pct"/>
            <w:gridSpan w:val="7"/>
          </w:tcPr>
          <w:p w14:paraId="2F6A7835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6FBD" w:rsidRPr="00C56FBD" w14:paraId="112540AC" w14:textId="77777777" w:rsidTr="00B57128">
        <w:tc>
          <w:tcPr>
            <w:tcW w:w="2319" w:type="pct"/>
          </w:tcPr>
          <w:p w14:paraId="655D9C79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5348CA90" w14:textId="77777777" w:rsidR="00C56FBD" w:rsidRPr="00C56FBD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FB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A8FD2C7" w14:textId="77777777" w:rsidR="00C56FBD" w:rsidRPr="00C56FBD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6A95D550" w14:textId="77777777" w:rsidR="00C56FBD" w:rsidRPr="00C56FBD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6FB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6FBD" w:rsidRPr="00C56FBD" w14:paraId="0E48C290" w14:textId="77777777" w:rsidTr="00B57128">
        <w:tc>
          <w:tcPr>
            <w:tcW w:w="2319" w:type="pct"/>
          </w:tcPr>
          <w:p w14:paraId="5D2EBB75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64DA6173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0" w:type="pct"/>
          </w:tcPr>
          <w:p w14:paraId="39175176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4E9CEDEA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6" w:type="pct"/>
          </w:tcPr>
          <w:p w14:paraId="7EE8145B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2861DB20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6F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6" w:type="pct"/>
          </w:tcPr>
          <w:p w14:paraId="63E07510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</w:tcPr>
          <w:p w14:paraId="34F7C0F4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56FB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C3D" w:rsidRPr="00C56FBD" w14:paraId="001FE5C3" w14:textId="77777777" w:rsidTr="00B57128">
        <w:tc>
          <w:tcPr>
            <w:tcW w:w="2319" w:type="pct"/>
          </w:tcPr>
          <w:p w14:paraId="185CB7AD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7" w:type="pct"/>
            <w:vAlign w:val="bottom"/>
          </w:tcPr>
          <w:p w14:paraId="37FF2584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24EFF3C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A2892C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644,050</w:t>
            </w:r>
          </w:p>
        </w:tc>
        <w:tc>
          <w:tcPr>
            <w:tcW w:w="146" w:type="pct"/>
          </w:tcPr>
          <w:p w14:paraId="657537CC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CEA6CA4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56C01F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2315385C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893,770</w:t>
            </w:r>
          </w:p>
        </w:tc>
      </w:tr>
      <w:tr w:rsidR="00833C3D" w:rsidRPr="00C56FBD" w14:paraId="037EFDCF" w14:textId="77777777" w:rsidTr="00B57128">
        <w:tc>
          <w:tcPr>
            <w:tcW w:w="2319" w:type="pct"/>
          </w:tcPr>
          <w:p w14:paraId="62BE1020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7" w:type="pct"/>
            <w:vAlign w:val="bottom"/>
          </w:tcPr>
          <w:p w14:paraId="307D94DD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5CC4A019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E3ED9A9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128,810</w:t>
            </w:r>
          </w:p>
        </w:tc>
        <w:tc>
          <w:tcPr>
            <w:tcW w:w="146" w:type="pct"/>
          </w:tcPr>
          <w:p w14:paraId="4C312EE4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5E0BC78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69AB00B0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60464983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178,754</w:t>
            </w:r>
          </w:p>
        </w:tc>
      </w:tr>
      <w:tr w:rsidR="00833C3D" w:rsidRPr="00C56FBD" w14:paraId="398FE5C0" w14:textId="77777777" w:rsidTr="00B57128">
        <w:tc>
          <w:tcPr>
            <w:tcW w:w="2319" w:type="pct"/>
          </w:tcPr>
          <w:p w14:paraId="39DBB229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33C3D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7" w:type="pct"/>
            <w:vAlign w:val="bottom"/>
          </w:tcPr>
          <w:p w14:paraId="3C4E9F11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3936A7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0F27897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(437)</w:t>
            </w:r>
          </w:p>
        </w:tc>
        <w:tc>
          <w:tcPr>
            <w:tcW w:w="146" w:type="pct"/>
          </w:tcPr>
          <w:p w14:paraId="3108FD1E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0E32D95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58841E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CD16EAD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(357)</w:t>
            </w:r>
          </w:p>
        </w:tc>
      </w:tr>
      <w:tr w:rsidR="00833C3D" w:rsidRPr="00C56FBD" w14:paraId="142AD3D8" w14:textId="77777777" w:rsidTr="00B57128">
        <w:tc>
          <w:tcPr>
            <w:tcW w:w="2319" w:type="pct"/>
          </w:tcPr>
          <w:p w14:paraId="606DB6D0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7" w:type="pct"/>
            <w:vAlign w:val="bottom"/>
          </w:tcPr>
          <w:p w14:paraId="6C0B2F03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17840C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3180E0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6" w:type="pct"/>
          </w:tcPr>
          <w:p w14:paraId="2729D3EA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AB376E0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E43210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A615C9D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3C3D"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</w:tr>
      <w:tr w:rsidR="00833C3D" w:rsidRPr="00C56FBD" w14:paraId="4D22A643" w14:textId="77777777" w:rsidTr="00B57128">
        <w:tc>
          <w:tcPr>
            <w:tcW w:w="2319" w:type="pct"/>
          </w:tcPr>
          <w:p w14:paraId="4A0DD305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7" w:type="pct"/>
            <w:vAlign w:val="bottom"/>
          </w:tcPr>
          <w:p w14:paraId="0F654095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6B5ED5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421EEE4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(3,161)</w:t>
            </w:r>
          </w:p>
        </w:tc>
        <w:tc>
          <w:tcPr>
            <w:tcW w:w="146" w:type="pct"/>
          </w:tcPr>
          <w:p w14:paraId="64D66EAD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160D87D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5DEDA1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D72187F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(2,969)</w:t>
            </w:r>
          </w:p>
        </w:tc>
      </w:tr>
      <w:tr w:rsidR="00833C3D" w:rsidRPr="00C56FBD" w14:paraId="3B2627CA" w14:textId="77777777" w:rsidTr="00B57128">
        <w:tc>
          <w:tcPr>
            <w:tcW w:w="2319" w:type="pct"/>
          </w:tcPr>
          <w:p w14:paraId="4551485C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3C3D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833C3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33C3D">
              <w:rPr>
                <w:rFonts w:ascii="Angsana New" w:hAnsi="Angsana New" w:hint="cs"/>
                <w:sz w:val="30"/>
                <w:szCs w:val="30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557" w:type="pct"/>
            <w:vAlign w:val="bottom"/>
          </w:tcPr>
          <w:p w14:paraId="5A51BA1A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5D58A1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41DE284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6" w:type="pct"/>
          </w:tcPr>
          <w:p w14:paraId="3987CD7A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9E28DF9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6D5C53" w14:textId="77777777" w:rsidR="00833C3D" w:rsidRPr="00833C3D" w:rsidRDefault="00833C3D" w:rsidP="00833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57BD84F" w14:textId="77777777" w:rsidR="00833C3D" w:rsidRPr="00833C3D" w:rsidRDefault="00833C3D" w:rsidP="00833C3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3C3D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BD1400" w:rsidRPr="00C56FBD" w14:paraId="14EDB05F" w14:textId="77777777" w:rsidTr="00B57128">
        <w:tc>
          <w:tcPr>
            <w:tcW w:w="2319" w:type="pct"/>
          </w:tcPr>
          <w:p w14:paraId="03D3AB19" w14:textId="590FD10C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140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557" w:type="pct"/>
            <w:vAlign w:val="bottom"/>
          </w:tcPr>
          <w:p w14:paraId="6A579826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D74E13E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F1CF88" w14:textId="4ED39153" w:rsidR="00BD1400" w:rsidRPr="00833C3D" w:rsidRDefault="00BD1400" w:rsidP="00BD140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2,312</w:t>
            </w:r>
          </w:p>
        </w:tc>
        <w:tc>
          <w:tcPr>
            <w:tcW w:w="146" w:type="pct"/>
          </w:tcPr>
          <w:p w14:paraId="22B35D3D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60CB5EA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ABBA29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7117CCE" w14:textId="10C93678" w:rsidR="00BD1400" w:rsidRPr="00833C3D" w:rsidRDefault="00BD1400" w:rsidP="00BD140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1400" w:rsidRPr="00C56FBD" w14:paraId="30AA1361" w14:textId="77777777" w:rsidTr="00B57128">
        <w:tc>
          <w:tcPr>
            <w:tcW w:w="2319" w:type="pct"/>
          </w:tcPr>
          <w:p w14:paraId="41D14919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3C3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57" w:type="pct"/>
            <w:vAlign w:val="bottom"/>
          </w:tcPr>
          <w:p w14:paraId="14EE2052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5AB445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8C283AC" w14:textId="0496C5ED" w:rsidR="00BD1400" w:rsidRPr="00833C3D" w:rsidRDefault="00BD1400" w:rsidP="00BD140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833C3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833C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299</w:t>
            </w:r>
            <w:r w:rsidRPr="00833C3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94237B2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5F9C2E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F7557E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D97B93D" w14:textId="77777777" w:rsidR="00BD1400" w:rsidRPr="00833C3D" w:rsidRDefault="00BD1400" w:rsidP="00BD140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3C3D">
              <w:rPr>
                <w:rFonts w:ascii="Angsana New" w:hAnsi="Angsana New"/>
                <w:sz w:val="30"/>
                <w:szCs w:val="30"/>
                <w:lang w:val="en-US" w:bidi="th-TH"/>
              </w:rPr>
              <w:t>(4,396)</w:t>
            </w:r>
          </w:p>
        </w:tc>
      </w:tr>
      <w:tr w:rsidR="00BD1400" w:rsidRPr="00C56FBD" w14:paraId="64FAB0DD" w14:textId="77777777" w:rsidTr="00B57128">
        <w:tc>
          <w:tcPr>
            <w:tcW w:w="2319" w:type="pct"/>
          </w:tcPr>
          <w:p w14:paraId="07B64F40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3C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b/>
                <w:bCs/>
                <w:sz w:val="30"/>
                <w:szCs w:val="30"/>
              </w:rPr>
              <w:t>18.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A8C0508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77777777" w:rsidR="00BD1400" w:rsidRPr="00833C3D" w:rsidRDefault="00BD1400" w:rsidP="00BD140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b/>
                <w:bCs/>
                <w:sz w:val="30"/>
                <w:szCs w:val="30"/>
              </w:rPr>
              <w:t>120,117</w:t>
            </w:r>
          </w:p>
        </w:tc>
        <w:tc>
          <w:tcPr>
            <w:tcW w:w="146" w:type="pct"/>
          </w:tcPr>
          <w:p w14:paraId="39D4A13B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b/>
                <w:bCs/>
                <w:sz w:val="30"/>
                <w:szCs w:val="30"/>
              </w:rPr>
              <w:t>19.3</w:t>
            </w:r>
          </w:p>
        </w:tc>
        <w:tc>
          <w:tcPr>
            <w:tcW w:w="146" w:type="pct"/>
          </w:tcPr>
          <w:p w14:paraId="2864EF43" w14:textId="77777777" w:rsidR="00BD1400" w:rsidRPr="00833C3D" w:rsidRDefault="00BD1400" w:rsidP="00B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BB77B" w14:textId="77777777" w:rsidR="00BD1400" w:rsidRPr="00833C3D" w:rsidRDefault="00BD1400" w:rsidP="00BD140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C3D">
              <w:rPr>
                <w:rFonts w:ascii="Angsana New" w:hAnsi="Angsana New"/>
                <w:b/>
                <w:bCs/>
                <w:sz w:val="30"/>
                <w:szCs w:val="30"/>
              </w:rPr>
              <w:t>172,278</w:t>
            </w:r>
          </w:p>
        </w:tc>
      </w:tr>
    </w:tbl>
    <w:p w14:paraId="7D8F004E" w14:textId="77777777" w:rsidR="00C56FBD" w:rsidRPr="00C56FBD" w:rsidRDefault="00C56FBD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"/>
          <w:szCs w:val="2"/>
          <w:highlight w:val="yellow"/>
        </w:rPr>
      </w:pPr>
    </w:p>
    <w:p w14:paraId="6EEB64E0" w14:textId="5789D3E5" w:rsidR="00A05B7C" w:rsidRDefault="00A05B7C"/>
    <w:p w14:paraId="5D92CF08" w14:textId="641D53C0" w:rsidR="00A05B7C" w:rsidRDefault="00A05B7C"/>
    <w:p w14:paraId="5422D187" w14:textId="56CD0DA5" w:rsidR="00A05B7C" w:rsidRDefault="00A05B7C"/>
    <w:p w14:paraId="13915879" w14:textId="49FBD227" w:rsidR="00A05B7C" w:rsidRDefault="00A05B7C"/>
    <w:p w14:paraId="5CBA04D9" w14:textId="6758DB23" w:rsidR="00A05B7C" w:rsidRDefault="00A05B7C"/>
    <w:p w14:paraId="56DBB38B" w14:textId="4583AF91" w:rsidR="00A05B7C" w:rsidRDefault="00A05B7C"/>
    <w:p w14:paraId="67F31FDF" w14:textId="751A91D0" w:rsidR="00A05B7C" w:rsidRDefault="00A05B7C"/>
    <w:p w14:paraId="1758D6AB" w14:textId="77777777" w:rsidR="00A05B7C" w:rsidRDefault="00A05B7C"/>
    <w:tbl>
      <w:tblPr>
        <w:tblW w:w="92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16"/>
        <w:gridCol w:w="238"/>
        <w:gridCol w:w="1053"/>
        <w:gridCol w:w="267"/>
        <w:gridCol w:w="1117"/>
        <w:gridCol w:w="267"/>
        <w:gridCol w:w="1029"/>
      </w:tblGrid>
      <w:tr w:rsidR="00C56FBD" w:rsidRPr="00C56FBD" w14:paraId="02E1137A" w14:textId="77777777" w:rsidTr="00B57128">
        <w:tc>
          <w:tcPr>
            <w:tcW w:w="2295" w:type="pct"/>
          </w:tcPr>
          <w:p w14:paraId="720BBABA" w14:textId="77777777" w:rsidR="00C56FBD" w:rsidRPr="00C56FBD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5" w:type="pct"/>
            <w:gridSpan w:val="7"/>
          </w:tcPr>
          <w:p w14:paraId="47076CAD" w14:textId="77777777" w:rsidR="00C56FBD" w:rsidRPr="00C56FBD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6FBD" w:rsidRPr="00C56FBD" w14:paraId="6130396B" w14:textId="77777777" w:rsidTr="00B57128">
        <w:tc>
          <w:tcPr>
            <w:tcW w:w="2295" w:type="pct"/>
          </w:tcPr>
          <w:p w14:paraId="0FB4CEA5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6684093" w14:textId="77777777" w:rsidR="00C56FBD" w:rsidRPr="004C0BC1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8820D77" w14:textId="77777777" w:rsidR="00C56FBD" w:rsidRPr="004C0BC1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04B3B57" w14:textId="77777777" w:rsidR="00C56FBD" w:rsidRPr="004C0BC1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6FBD" w:rsidRPr="00C56FBD" w14:paraId="5358EC40" w14:textId="77777777" w:rsidTr="00B57128">
        <w:tc>
          <w:tcPr>
            <w:tcW w:w="2295" w:type="pct"/>
          </w:tcPr>
          <w:p w14:paraId="12179C49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ED3594A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C0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52F0DCCC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C0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14:paraId="03DD1A5F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54496B94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0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" w:type="pct"/>
          </w:tcPr>
          <w:p w14:paraId="15D8E780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4C0BC1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C0BC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BC1" w:rsidRPr="00C56FBD" w14:paraId="0C1311EB" w14:textId="77777777" w:rsidTr="00B57128">
        <w:tc>
          <w:tcPr>
            <w:tcW w:w="2295" w:type="pct"/>
          </w:tcPr>
          <w:p w14:paraId="156C3DBA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1" w:type="pct"/>
            <w:vAlign w:val="bottom"/>
          </w:tcPr>
          <w:p w14:paraId="7488C050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EA6A223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605,570</w:t>
            </w:r>
          </w:p>
        </w:tc>
        <w:tc>
          <w:tcPr>
            <w:tcW w:w="145" w:type="pct"/>
          </w:tcPr>
          <w:p w14:paraId="39A70343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735066B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vAlign w:val="bottom"/>
          </w:tcPr>
          <w:p w14:paraId="5672C597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884,350</w:t>
            </w:r>
          </w:p>
        </w:tc>
      </w:tr>
      <w:tr w:rsidR="004C0BC1" w:rsidRPr="00C56FBD" w14:paraId="6361F525" w14:textId="77777777" w:rsidTr="00B57128">
        <w:tc>
          <w:tcPr>
            <w:tcW w:w="2295" w:type="pct"/>
          </w:tcPr>
          <w:p w14:paraId="52A3129A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1" w:type="pct"/>
            <w:vAlign w:val="bottom"/>
          </w:tcPr>
          <w:p w14:paraId="550D7A8E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FB4CA5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121,114</w:t>
            </w:r>
          </w:p>
        </w:tc>
        <w:tc>
          <w:tcPr>
            <w:tcW w:w="145" w:type="pct"/>
          </w:tcPr>
          <w:p w14:paraId="25B83208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66424EA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vAlign w:val="bottom"/>
          </w:tcPr>
          <w:p w14:paraId="04F919DD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176,870</w:t>
            </w:r>
          </w:p>
        </w:tc>
      </w:tr>
      <w:tr w:rsidR="004C0BC1" w:rsidRPr="00C56FBD" w14:paraId="10B0A611" w14:textId="77777777" w:rsidTr="00B57128">
        <w:tc>
          <w:tcPr>
            <w:tcW w:w="2295" w:type="pct"/>
          </w:tcPr>
          <w:p w14:paraId="40067FAE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1" w:type="pct"/>
            <w:vAlign w:val="bottom"/>
          </w:tcPr>
          <w:p w14:paraId="545D1DFC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19BAFBF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(437)</w:t>
            </w:r>
          </w:p>
        </w:tc>
        <w:tc>
          <w:tcPr>
            <w:tcW w:w="145" w:type="pct"/>
          </w:tcPr>
          <w:p w14:paraId="6CB1F991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C01EF3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25CBA61E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(357)</w:t>
            </w:r>
          </w:p>
        </w:tc>
      </w:tr>
      <w:tr w:rsidR="004C0BC1" w:rsidRPr="00C56FBD" w14:paraId="4184C6AF" w14:textId="77777777" w:rsidTr="00B57128">
        <w:tc>
          <w:tcPr>
            <w:tcW w:w="2295" w:type="pct"/>
          </w:tcPr>
          <w:p w14:paraId="63DF937E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1" w:type="pct"/>
            <w:vAlign w:val="bottom"/>
          </w:tcPr>
          <w:p w14:paraId="132A4741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61AE7AE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145" w:type="pct"/>
          </w:tcPr>
          <w:p w14:paraId="5136C3D2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D031F50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944051B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4C0BC1" w:rsidRPr="00C56FBD" w14:paraId="1E802A2D" w14:textId="77777777" w:rsidTr="00B57128">
        <w:tc>
          <w:tcPr>
            <w:tcW w:w="2295" w:type="pct"/>
          </w:tcPr>
          <w:p w14:paraId="1DC6F461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1" w:type="pct"/>
            <w:vAlign w:val="bottom"/>
          </w:tcPr>
          <w:p w14:paraId="7499E7AE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8AA8F77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0BC1">
              <w:rPr>
                <w:rFonts w:ascii="Angsana New" w:hAnsi="Angsana New"/>
                <w:sz w:val="30"/>
                <w:szCs w:val="30"/>
                <w:lang w:val="en-US" w:bidi="th-TH"/>
              </w:rPr>
              <w:t>(3,161)</w:t>
            </w:r>
          </w:p>
        </w:tc>
        <w:tc>
          <w:tcPr>
            <w:tcW w:w="145" w:type="pct"/>
          </w:tcPr>
          <w:p w14:paraId="524E99E7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C730C4F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4C0BC1" w:rsidRPr="004C0BC1" w:rsidRDefault="004C0BC1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65AC4FD9" w14:textId="77777777" w:rsidR="004C0BC1" w:rsidRPr="004C0BC1" w:rsidRDefault="004C0BC1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4C0BC1">
              <w:rPr>
                <w:rFonts w:ascii="Angsana New" w:hAnsi="Angsana New"/>
                <w:sz w:val="30"/>
                <w:szCs w:val="30"/>
              </w:rPr>
              <w:t>(2,999)</w:t>
            </w:r>
          </w:p>
        </w:tc>
      </w:tr>
      <w:tr w:rsidR="00CC7ECB" w:rsidRPr="00C56FBD" w14:paraId="3A4B451F" w14:textId="77777777" w:rsidTr="00B57128">
        <w:tc>
          <w:tcPr>
            <w:tcW w:w="2295" w:type="pct"/>
          </w:tcPr>
          <w:p w14:paraId="35DEBADE" w14:textId="7EF3EFFE" w:rsidR="00CC7ECB" w:rsidRPr="004C0BC1" w:rsidRDefault="00BD1400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140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551" w:type="pct"/>
            <w:vAlign w:val="bottom"/>
          </w:tcPr>
          <w:p w14:paraId="3CB3AB2B" w14:textId="77777777" w:rsidR="00CC7ECB" w:rsidRPr="004C0BC1" w:rsidRDefault="00CC7ECB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CC7ECB" w:rsidRPr="004C0BC1" w:rsidRDefault="00CC7ECB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F209C8" w14:textId="77777777" w:rsidR="00CC7ECB" w:rsidRPr="004C0BC1" w:rsidRDefault="00CC7ECB" w:rsidP="004C0BC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33C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5" w:type="pct"/>
          </w:tcPr>
          <w:p w14:paraId="506E17A5" w14:textId="77777777" w:rsidR="00CC7ECB" w:rsidRPr="004C0BC1" w:rsidRDefault="00CC7ECB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8DF48D" w14:textId="77777777" w:rsidR="00CC7ECB" w:rsidRPr="004C0BC1" w:rsidRDefault="00CC7ECB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CC7ECB" w:rsidRPr="004C0BC1" w:rsidRDefault="00CC7ECB" w:rsidP="004C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42F4897C" w14:textId="77777777" w:rsidR="00CC7ECB" w:rsidRPr="004C0BC1" w:rsidRDefault="00CC7ECB" w:rsidP="00CC7EC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6FBD" w:rsidRPr="00B770E0" w14:paraId="2E34E804" w14:textId="77777777" w:rsidTr="004C0BC1">
        <w:tc>
          <w:tcPr>
            <w:tcW w:w="2295" w:type="pct"/>
          </w:tcPr>
          <w:p w14:paraId="74A77F64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77777777" w:rsidR="00C56FBD" w:rsidRPr="004C0BC1" w:rsidRDefault="004C0BC1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</w:rPr>
              <w:t>19.</w:t>
            </w:r>
            <w:r w:rsidR="00E354B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18D7A5BF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77777777" w:rsidR="00C56FBD" w:rsidRPr="004C0BC1" w:rsidRDefault="004C0BC1" w:rsidP="00B571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</w:rPr>
              <w:t>120,289</w:t>
            </w:r>
          </w:p>
        </w:tc>
        <w:tc>
          <w:tcPr>
            <w:tcW w:w="145" w:type="pct"/>
          </w:tcPr>
          <w:p w14:paraId="70863887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77777777" w:rsidR="00C56FBD" w:rsidRPr="004C0BC1" w:rsidRDefault="004C0BC1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</w:rPr>
              <w:t>19.7</w:t>
            </w:r>
          </w:p>
        </w:tc>
        <w:tc>
          <w:tcPr>
            <w:tcW w:w="145" w:type="pct"/>
          </w:tcPr>
          <w:p w14:paraId="1A54AFB6" w14:textId="77777777" w:rsidR="00C56FBD" w:rsidRPr="004C0BC1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77777777" w:rsidR="00C56FBD" w:rsidRPr="004C0BC1" w:rsidRDefault="004C0BC1" w:rsidP="00B5712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BC1">
              <w:rPr>
                <w:rFonts w:ascii="Angsana New" w:hAnsi="Angsana New"/>
                <w:b/>
                <w:bCs/>
                <w:sz w:val="30"/>
                <w:szCs w:val="30"/>
              </w:rPr>
              <w:t>173,781</w:t>
            </w:r>
          </w:p>
        </w:tc>
      </w:tr>
    </w:tbl>
    <w:p w14:paraId="3EB5B047" w14:textId="77777777" w:rsidR="00C56FBD" w:rsidRPr="00A15387" w:rsidRDefault="00C56FBD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91B8B0" w14:textId="77777777" w:rsidR="00990E5C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770E0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B770E0">
        <w:rPr>
          <w:rFonts w:ascii="Angsana New" w:hAnsi="Angsana New"/>
          <w:sz w:val="30"/>
          <w:szCs w:val="30"/>
        </w:rPr>
        <w:t xml:space="preserve">31 </w:t>
      </w:r>
      <w:r w:rsidRPr="00B770E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770E0">
        <w:rPr>
          <w:rFonts w:ascii="Angsana New" w:hAnsi="Angsana New"/>
          <w:sz w:val="30"/>
          <w:szCs w:val="30"/>
        </w:rPr>
        <w:t xml:space="preserve"> </w:t>
      </w:r>
      <w:r w:rsidRPr="00B770E0">
        <w:rPr>
          <w:rFonts w:ascii="Angsana New" w:hAnsi="Angsana New"/>
          <w:sz w:val="30"/>
          <w:szCs w:val="30"/>
          <w:cs/>
        </w:rPr>
        <w:t>มีดังนี้</w:t>
      </w:r>
    </w:p>
    <w:p w14:paraId="26670231" w14:textId="77777777" w:rsidR="00990E5C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C91511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C9151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90E5C" w:rsidRPr="00C91511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0131B2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90E5C" w:rsidRPr="00C91511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6839292E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3EDA81E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B234AFC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4E12B15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2561</w:t>
            </w:r>
          </w:p>
        </w:tc>
      </w:tr>
      <w:tr w:rsidR="00990E5C" w:rsidRPr="00C91511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C9151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90E5C" w:rsidRPr="00C91511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91511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60,721</w:t>
            </w:r>
          </w:p>
        </w:tc>
        <w:tc>
          <w:tcPr>
            <w:tcW w:w="270" w:type="dxa"/>
            <w:vAlign w:val="bottom"/>
          </w:tcPr>
          <w:p w14:paraId="701E8DDC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77777777" w:rsidR="00990E5C" w:rsidRPr="00C91511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69,410</w:t>
            </w:r>
          </w:p>
        </w:tc>
        <w:tc>
          <w:tcPr>
            <w:tcW w:w="270" w:type="dxa"/>
          </w:tcPr>
          <w:p w14:paraId="14C7801A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(3,786)</w:t>
            </w:r>
          </w:p>
        </w:tc>
        <w:tc>
          <w:tcPr>
            <w:tcW w:w="270" w:type="dxa"/>
          </w:tcPr>
          <w:p w14:paraId="0229F90E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(5,573)</w:t>
            </w:r>
          </w:p>
        </w:tc>
      </w:tr>
      <w:tr w:rsidR="00990E5C" w:rsidRPr="00C91511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(3,786)</w:t>
            </w:r>
          </w:p>
        </w:tc>
        <w:tc>
          <w:tcPr>
            <w:tcW w:w="270" w:type="dxa"/>
            <w:vAlign w:val="bottom"/>
          </w:tcPr>
          <w:p w14:paraId="309B84DF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77777777" w:rsidR="00990E5C" w:rsidRPr="00C91511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4F245A8F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2B81DEF0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5,573</w:t>
            </w:r>
          </w:p>
        </w:tc>
      </w:tr>
      <w:tr w:rsidR="00990E5C" w:rsidRPr="00990E5C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B2CC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รอ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77777777" w:rsidR="00990E5C" w:rsidRPr="00990E5C" w:rsidRDefault="00E62810" w:rsidP="0010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62810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56,935</w:t>
            </w:r>
          </w:p>
        </w:tc>
        <w:tc>
          <w:tcPr>
            <w:tcW w:w="270" w:type="dxa"/>
          </w:tcPr>
          <w:p w14:paraId="745DF66B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63,837</w:t>
            </w:r>
          </w:p>
        </w:tc>
        <w:tc>
          <w:tcPr>
            <w:tcW w:w="270" w:type="dxa"/>
          </w:tcPr>
          <w:p w14:paraId="099E1DEE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77777777" w:rsidR="00990E5C" w:rsidRPr="00C91511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073E3" w14:textId="77777777" w:rsidR="00990E5C" w:rsidRPr="00C91511" w:rsidRDefault="00990E5C" w:rsidP="0099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77777777" w:rsidR="00990E5C" w:rsidRPr="00990E5C" w:rsidRDefault="00990E5C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14:paraId="51BCC21F" w14:textId="77777777" w:rsidR="00990E5C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C91511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C9151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90E5C" w:rsidRPr="00C91511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F2F6CD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1667F" w:rsidRPr="00C91511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32B0C386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49BB2E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DD9BE63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572FA5C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2561</w:t>
            </w:r>
          </w:p>
        </w:tc>
      </w:tr>
      <w:tr w:rsidR="00990E5C" w:rsidRPr="00C91511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990E5C" w:rsidRPr="00C91511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C9151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F617B" w:rsidRPr="00C91511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91511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77777777" w:rsidR="007F617B" w:rsidRPr="00990E5C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1667F">
              <w:rPr>
                <w:rFonts w:ascii="Angsana New" w:eastAsia="Cordia New" w:hAnsi="Angsana New"/>
                <w:sz w:val="30"/>
                <w:szCs w:val="30"/>
              </w:rPr>
              <w:t>58,928</w:t>
            </w:r>
          </w:p>
        </w:tc>
        <w:tc>
          <w:tcPr>
            <w:tcW w:w="270" w:type="dxa"/>
            <w:vAlign w:val="bottom"/>
          </w:tcPr>
          <w:p w14:paraId="33702F93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67,789</w:t>
            </w:r>
          </w:p>
        </w:tc>
        <w:tc>
          <w:tcPr>
            <w:tcW w:w="270" w:type="dxa"/>
          </w:tcPr>
          <w:p w14:paraId="69A80EF0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(3,786)</w:t>
            </w:r>
          </w:p>
        </w:tc>
        <w:tc>
          <w:tcPr>
            <w:tcW w:w="270" w:type="dxa"/>
          </w:tcPr>
          <w:p w14:paraId="3571B9B2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(5,573)</w:t>
            </w:r>
          </w:p>
        </w:tc>
      </w:tr>
      <w:tr w:rsidR="007F617B" w:rsidRPr="00C91511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77777777" w:rsidR="007F617B" w:rsidRPr="00990E5C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1667F">
              <w:rPr>
                <w:rFonts w:ascii="Angsana New" w:eastAsia="Cordia New" w:hAnsi="Angsana New"/>
                <w:sz w:val="30"/>
                <w:szCs w:val="30"/>
              </w:rPr>
              <w:t>(3,786)</w:t>
            </w:r>
          </w:p>
        </w:tc>
        <w:tc>
          <w:tcPr>
            <w:tcW w:w="270" w:type="dxa"/>
            <w:vAlign w:val="bottom"/>
          </w:tcPr>
          <w:p w14:paraId="70270933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179F3007" w14:textId="77777777" w:rsidR="007F617B" w:rsidRPr="00C91511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5E0709D2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77777777" w:rsidR="007F617B" w:rsidRPr="007F617B" w:rsidRDefault="007F617B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sz w:val="30"/>
                <w:szCs w:val="30"/>
              </w:rPr>
              <w:t>5,573</w:t>
            </w:r>
          </w:p>
        </w:tc>
      </w:tr>
      <w:tr w:rsidR="0041667F" w:rsidRPr="00C91511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B2CC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รอ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C91511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77777777" w:rsidR="0041667F" w:rsidRPr="00990E5C" w:rsidRDefault="0041667F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41667F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55,142</w:t>
            </w:r>
          </w:p>
        </w:tc>
        <w:tc>
          <w:tcPr>
            <w:tcW w:w="270" w:type="dxa"/>
          </w:tcPr>
          <w:p w14:paraId="467C2500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77777777" w:rsidR="0041667F" w:rsidRPr="00990E5C" w:rsidRDefault="007F617B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7F617B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62,216</w:t>
            </w:r>
          </w:p>
        </w:tc>
        <w:tc>
          <w:tcPr>
            <w:tcW w:w="270" w:type="dxa"/>
          </w:tcPr>
          <w:p w14:paraId="70147492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77777777" w:rsidR="0041667F" w:rsidRPr="00C91511" w:rsidRDefault="0041667F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A5C16" w14:textId="77777777" w:rsidR="0041667F" w:rsidRPr="00C91511" w:rsidRDefault="0041667F" w:rsidP="004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77777777" w:rsidR="0041667F" w:rsidRPr="00990E5C" w:rsidRDefault="0041667F" w:rsidP="007F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90E5C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14:paraId="2B294D05" w14:textId="77777777" w:rsidR="00990E5C" w:rsidRPr="00C94F5C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6B4F8E7" w14:textId="77777777" w:rsidR="003F0519" w:rsidRDefault="003F0519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7BD92FA" w14:textId="77777777" w:rsidR="003F0519" w:rsidRDefault="003F0519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3F0519" w:rsidSect="000279A1">
          <w:pgSz w:w="11909" w:h="16834" w:code="9"/>
          <w:pgMar w:top="691" w:right="864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080"/>
        <w:gridCol w:w="270"/>
        <w:gridCol w:w="1170"/>
        <w:gridCol w:w="270"/>
        <w:gridCol w:w="1260"/>
      </w:tblGrid>
      <w:tr w:rsidR="00320152" w:rsidRPr="005A7FEB" w14:paraId="67EAF2FA" w14:textId="77777777" w:rsidTr="00170801">
        <w:trPr>
          <w:tblHeader/>
        </w:trPr>
        <w:tc>
          <w:tcPr>
            <w:tcW w:w="3870" w:type="dxa"/>
          </w:tcPr>
          <w:p w14:paraId="3EBC7196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lastRenderedPageBreak/>
              <w:br w:type="page"/>
            </w:r>
          </w:p>
        </w:tc>
        <w:tc>
          <w:tcPr>
            <w:tcW w:w="5580" w:type="dxa"/>
            <w:gridSpan w:val="7"/>
          </w:tcPr>
          <w:p w14:paraId="5E5E6F9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0152" w:rsidRPr="005A7FEB" w14:paraId="20055779" w14:textId="77777777" w:rsidTr="00170801">
        <w:trPr>
          <w:tblHeader/>
        </w:trPr>
        <w:tc>
          <w:tcPr>
            <w:tcW w:w="3870" w:type="dxa"/>
          </w:tcPr>
          <w:p w14:paraId="3B7850D7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1C210C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AD033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2E224E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A7FEB">
              <w:rPr>
                <w:rFonts w:ascii="Angsana New" w:hAnsi="Angsana New"/>
                <w:sz w:val="30"/>
                <w:szCs w:val="30"/>
              </w:rPr>
              <w:t>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38AF36E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D9BBC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152" w:rsidRPr="005A7FEB" w14:paraId="3E9F02FB" w14:textId="77777777" w:rsidTr="00170801">
        <w:trPr>
          <w:tblHeader/>
        </w:trPr>
        <w:tc>
          <w:tcPr>
            <w:tcW w:w="3870" w:type="dxa"/>
          </w:tcPr>
          <w:p w14:paraId="07F98DCF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BC1F14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2A52EC2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AF54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DF8AF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E3031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3FA6FA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9715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320152" w:rsidRPr="005A7FEB" w14:paraId="495C9A45" w14:textId="77777777" w:rsidTr="00170801">
        <w:trPr>
          <w:tblHeader/>
        </w:trPr>
        <w:tc>
          <w:tcPr>
            <w:tcW w:w="3870" w:type="dxa"/>
          </w:tcPr>
          <w:p w14:paraId="75423D3C" w14:textId="77777777" w:rsidR="00320152" w:rsidRPr="0009693D" w:rsidRDefault="00BD35F8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9693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9340FC6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D4DE4D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D1A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78749A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0A98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13E26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E06A58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20152" w:rsidRPr="005A7FEB" w14:paraId="7E5B25C6" w14:textId="77777777" w:rsidTr="00170801">
        <w:trPr>
          <w:tblHeader/>
        </w:trPr>
        <w:tc>
          <w:tcPr>
            <w:tcW w:w="3870" w:type="dxa"/>
          </w:tcPr>
          <w:p w14:paraId="00971CEA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403CFA4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0076E" w:rsidRPr="005A7FEB" w14:paraId="50BCE669" w14:textId="77777777" w:rsidTr="00170801">
        <w:trPr>
          <w:tblHeader/>
        </w:trPr>
        <w:tc>
          <w:tcPr>
            <w:tcW w:w="3870" w:type="dxa"/>
          </w:tcPr>
          <w:p w14:paraId="09C52561" w14:textId="77777777" w:rsidR="0010076E" w:rsidRPr="00F761C8" w:rsidRDefault="0010076E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761C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5580" w:type="dxa"/>
            <w:gridSpan w:val="7"/>
          </w:tcPr>
          <w:p w14:paraId="6B37A4DF" w14:textId="77777777" w:rsidR="0010076E" w:rsidRPr="005A7FEB" w:rsidRDefault="0010076E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320152" w:rsidRPr="005A7FEB" w14:paraId="200C14D3" w14:textId="77777777" w:rsidTr="00170801">
        <w:tc>
          <w:tcPr>
            <w:tcW w:w="5130" w:type="dxa"/>
            <w:gridSpan w:val="2"/>
          </w:tcPr>
          <w:p w14:paraId="79E03D75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  <w:r w:rsidRPr="005A7FE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</w:p>
        </w:tc>
        <w:tc>
          <w:tcPr>
            <w:tcW w:w="270" w:type="dxa"/>
          </w:tcPr>
          <w:p w14:paraId="2AA2A04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A7CB6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F143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76F0A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BD1E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02F1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E99" w:rsidRPr="005A7FEB" w14:paraId="3C0FA07C" w14:textId="77777777" w:rsidTr="00170801">
        <w:tc>
          <w:tcPr>
            <w:tcW w:w="3870" w:type="dxa"/>
          </w:tcPr>
          <w:p w14:paraId="0A87995B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หนี้สงสัยจะสูญ)</w:t>
            </w:r>
          </w:p>
        </w:tc>
        <w:tc>
          <w:tcPr>
            <w:tcW w:w="1260" w:type="dxa"/>
          </w:tcPr>
          <w:p w14:paraId="0F12DC1A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48,217</w:t>
            </w:r>
          </w:p>
        </w:tc>
        <w:tc>
          <w:tcPr>
            <w:tcW w:w="270" w:type="dxa"/>
          </w:tcPr>
          <w:p w14:paraId="61929315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16AF7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50115381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D6A88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CC81C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5B8CF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32,649</w:t>
            </w:r>
          </w:p>
        </w:tc>
      </w:tr>
      <w:tr w:rsidR="00066E99" w:rsidRPr="005A7FEB" w14:paraId="0BF7399D" w14:textId="77777777" w:rsidTr="00170801">
        <w:tc>
          <w:tcPr>
            <w:tcW w:w="3870" w:type="dxa"/>
          </w:tcPr>
          <w:p w14:paraId="3E8C933B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ค่าเผื่อการลดมูลค่าของสินค้า)</w:t>
            </w:r>
          </w:p>
        </w:tc>
        <w:tc>
          <w:tcPr>
            <w:tcW w:w="1260" w:type="dxa"/>
          </w:tcPr>
          <w:p w14:paraId="31F924A3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15,448</w:t>
            </w:r>
          </w:p>
        </w:tc>
        <w:tc>
          <w:tcPr>
            <w:tcW w:w="270" w:type="dxa"/>
          </w:tcPr>
          <w:p w14:paraId="3DFF51C3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089CC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4,751</w:t>
            </w:r>
          </w:p>
        </w:tc>
        <w:tc>
          <w:tcPr>
            <w:tcW w:w="270" w:type="dxa"/>
          </w:tcPr>
          <w:p w14:paraId="54E3166C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019BB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7F55E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D2092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20,199</w:t>
            </w:r>
          </w:p>
        </w:tc>
      </w:tr>
      <w:tr w:rsidR="00066E99" w:rsidRPr="005A7FEB" w14:paraId="6C0942DE" w14:textId="77777777" w:rsidTr="00170801">
        <w:tc>
          <w:tcPr>
            <w:tcW w:w="3870" w:type="dxa"/>
          </w:tcPr>
          <w:p w14:paraId="2669F4D5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49E25D14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C19AFF8" w14:textId="77777777" w:rsidR="0009693D" w:rsidRDefault="0009693D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807F8E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5,745</w:t>
            </w:r>
          </w:p>
        </w:tc>
        <w:tc>
          <w:tcPr>
            <w:tcW w:w="270" w:type="dxa"/>
          </w:tcPr>
          <w:p w14:paraId="6CAA48D8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973A3" w14:textId="77777777" w:rsidR="0009693D" w:rsidRDefault="0009693D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4962714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</w:t>
            </w:r>
            <w:r w:rsidR="00F563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661590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61359" w14:textId="77777777" w:rsidR="00066E99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3311599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6675F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888AB8" w14:textId="77777777" w:rsidR="00066E99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43E7B35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7,87</w:t>
            </w:r>
            <w:r w:rsidR="00F5638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66E99" w:rsidRPr="005A7FEB" w14:paraId="49467120" w14:textId="77777777" w:rsidTr="00170801">
        <w:tc>
          <w:tcPr>
            <w:tcW w:w="3870" w:type="dxa"/>
          </w:tcPr>
          <w:p w14:paraId="3A573BB4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9A4860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69,410</w:t>
            </w:r>
          </w:p>
        </w:tc>
        <w:tc>
          <w:tcPr>
            <w:tcW w:w="270" w:type="dxa"/>
          </w:tcPr>
          <w:p w14:paraId="1CD75881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6B073C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(8,6</w:t>
            </w:r>
            <w:r w:rsidR="00F5638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014F62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4F1A20" w14:textId="77777777" w:rsidR="00066E99" w:rsidRPr="000509F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A07F5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00082D" w14:textId="77777777" w:rsidR="00066E99" w:rsidRPr="005A7FEB" w:rsidRDefault="00066E99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60,72</w:t>
            </w:r>
            <w:r w:rsidR="00F5638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66E99" w:rsidRPr="005A7FEB" w14:paraId="0023E0B6" w14:textId="77777777" w:rsidTr="00170801">
        <w:tc>
          <w:tcPr>
            <w:tcW w:w="3870" w:type="dxa"/>
          </w:tcPr>
          <w:p w14:paraId="2E6EBD1B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597E89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843C9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2D2CB8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9593F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81ADE3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8BBCC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497540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6E99" w:rsidRPr="005A7FEB" w14:paraId="4CD09CCF" w14:textId="77777777" w:rsidTr="00170801">
        <w:tc>
          <w:tcPr>
            <w:tcW w:w="5130" w:type="dxa"/>
            <w:gridSpan w:val="2"/>
          </w:tcPr>
          <w:p w14:paraId="7B704C07" w14:textId="77777777" w:rsidR="00066E99" w:rsidRPr="005A7FEB" w:rsidRDefault="00066E99" w:rsidP="00066E9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  <w:r w:rsidRPr="005A7FE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</w:p>
        </w:tc>
        <w:tc>
          <w:tcPr>
            <w:tcW w:w="270" w:type="dxa"/>
          </w:tcPr>
          <w:p w14:paraId="1E21A54D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F4D79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BCDE9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72AE7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5AFCA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5CA5A" w14:textId="77777777" w:rsidR="00066E99" w:rsidRPr="005A7FEB" w:rsidRDefault="00066E99" w:rsidP="0006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5D87" w:rsidRPr="005A7FEB" w14:paraId="4B99569F" w14:textId="77777777" w:rsidTr="00170801">
        <w:trPr>
          <w:trHeight w:val="452"/>
        </w:trPr>
        <w:tc>
          <w:tcPr>
            <w:tcW w:w="3870" w:type="dxa"/>
          </w:tcPr>
          <w:p w14:paraId="7A1CA14A" w14:textId="77777777" w:rsidR="009E5D87" w:rsidRPr="005A7FEB" w:rsidRDefault="009E5D87" w:rsidP="009E5D8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หลักทรัพย์เผื่อขาย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376489E5" w14:textId="77777777" w:rsidR="009E5D87" w:rsidRPr="005A7FEB" w:rsidRDefault="009E5D87" w:rsidP="009E5D8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 xml:space="preserve">   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การเพิ่มขึ้นของมูลค่ายุติธรรม)</w:t>
            </w:r>
          </w:p>
        </w:tc>
        <w:tc>
          <w:tcPr>
            <w:tcW w:w="1260" w:type="dxa"/>
          </w:tcPr>
          <w:p w14:paraId="270AF354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25AEE3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42B31E58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FF4AD" w14:textId="77777777" w:rsidR="009E5D87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7A8177" w14:textId="77777777" w:rsidR="009E5D87" w:rsidRPr="005A7FEB" w:rsidRDefault="009E5D87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58C5F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6DFB2" w14:textId="77777777" w:rsidR="009E5D87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EE07893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547E48C3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BA44DF" w14:textId="77777777" w:rsidR="009E5D87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F0E54C" w14:textId="77777777" w:rsidR="009E5D87" w:rsidRPr="005A7FEB" w:rsidRDefault="009E5D87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(3,78</w:t>
            </w:r>
            <w:r w:rsidR="00F5638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5D87" w:rsidRPr="005A7FEB" w14:paraId="4B4AB9E6" w14:textId="77777777" w:rsidTr="00170801">
        <w:tc>
          <w:tcPr>
            <w:tcW w:w="3870" w:type="dxa"/>
          </w:tcPr>
          <w:p w14:paraId="549CEC93" w14:textId="77777777" w:rsidR="009E5D87" w:rsidRPr="005A7FEB" w:rsidRDefault="009E5D87" w:rsidP="009E5D8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2CA2F0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02739B5F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C383F" w14:textId="77777777" w:rsidR="009E5D87" w:rsidRPr="000509F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A68D39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84A75C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51156497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C0CB79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(3,78</w:t>
            </w:r>
            <w:r w:rsidR="00F5638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E5D87" w:rsidRPr="005A7FEB" w14:paraId="2DFB1495" w14:textId="77777777" w:rsidTr="00170801">
        <w:tc>
          <w:tcPr>
            <w:tcW w:w="3870" w:type="dxa"/>
          </w:tcPr>
          <w:p w14:paraId="0CCA7756" w14:textId="77777777" w:rsidR="009E5D87" w:rsidRPr="005A7FEB" w:rsidRDefault="009E5D87" w:rsidP="009E5D8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50DC5B" w14:textId="77777777" w:rsidR="009E5D87" w:rsidRPr="005A7FEB" w:rsidRDefault="009E5D87" w:rsidP="009E5D8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27F28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74CAD1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590FC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E80451" w14:textId="77777777" w:rsidR="009E5D87" w:rsidRPr="005A7FEB" w:rsidRDefault="009E5D87" w:rsidP="009E5D87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A5911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379925" w14:textId="77777777" w:rsidR="009E5D87" w:rsidRPr="005A7FEB" w:rsidRDefault="009E5D87" w:rsidP="009E5D8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5D87" w:rsidRPr="005A7FEB" w14:paraId="5CFC5370" w14:textId="77777777" w:rsidTr="00170801">
        <w:tc>
          <w:tcPr>
            <w:tcW w:w="3870" w:type="dxa"/>
          </w:tcPr>
          <w:p w14:paraId="14516070" w14:textId="77777777" w:rsidR="009E5D87" w:rsidRPr="005A7FEB" w:rsidRDefault="009E5D87" w:rsidP="009E5D8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ED6708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63,837</w:t>
            </w:r>
          </w:p>
        </w:tc>
        <w:tc>
          <w:tcPr>
            <w:tcW w:w="270" w:type="dxa"/>
          </w:tcPr>
          <w:p w14:paraId="7E96562D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74E5FF" w14:textId="77777777" w:rsidR="009E5D87" w:rsidRPr="005A7FEB" w:rsidRDefault="009E5D87" w:rsidP="0009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(8,6</w:t>
            </w:r>
            <w:r w:rsidR="00F5638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A845F8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912F3C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1,787</w:t>
            </w:r>
          </w:p>
        </w:tc>
        <w:tc>
          <w:tcPr>
            <w:tcW w:w="270" w:type="dxa"/>
          </w:tcPr>
          <w:p w14:paraId="05CDD91B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50E9F26" w14:textId="77777777" w:rsidR="009E5D87" w:rsidRPr="005A7FEB" w:rsidRDefault="009E5D87" w:rsidP="009E5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56,935</w:t>
            </w:r>
          </w:p>
        </w:tc>
      </w:tr>
    </w:tbl>
    <w:p w14:paraId="5719D956" w14:textId="77777777" w:rsidR="00D60C2B" w:rsidRDefault="00D60C2B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080"/>
        <w:gridCol w:w="270"/>
        <w:gridCol w:w="1170"/>
        <w:gridCol w:w="270"/>
        <w:gridCol w:w="1260"/>
      </w:tblGrid>
      <w:tr w:rsidR="00320152" w:rsidRPr="005A7FEB" w14:paraId="554ABE05" w14:textId="77777777" w:rsidTr="00170801">
        <w:trPr>
          <w:tblHeader/>
        </w:trPr>
        <w:tc>
          <w:tcPr>
            <w:tcW w:w="3870" w:type="dxa"/>
          </w:tcPr>
          <w:p w14:paraId="15B3966E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lastRenderedPageBreak/>
              <w:br w:type="page"/>
            </w:r>
          </w:p>
        </w:tc>
        <w:tc>
          <w:tcPr>
            <w:tcW w:w="5580" w:type="dxa"/>
            <w:gridSpan w:val="7"/>
          </w:tcPr>
          <w:p w14:paraId="259EB9C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0152" w:rsidRPr="005A7FEB" w14:paraId="08FC7495" w14:textId="77777777" w:rsidTr="00170801">
        <w:trPr>
          <w:tblHeader/>
        </w:trPr>
        <w:tc>
          <w:tcPr>
            <w:tcW w:w="3870" w:type="dxa"/>
          </w:tcPr>
          <w:p w14:paraId="2F68A9C6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D45D03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2C70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4A9E54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A7FEB">
              <w:rPr>
                <w:rFonts w:ascii="Angsana New" w:hAnsi="Angsana New"/>
                <w:sz w:val="30"/>
                <w:szCs w:val="30"/>
              </w:rPr>
              <w:t>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74CCD1A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946BE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152" w:rsidRPr="005A7FEB" w14:paraId="3AC2AC6A" w14:textId="77777777" w:rsidTr="00170801">
        <w:trPr>
          <w:tblHeader/>
        </w:trPr>
        <w:tc>
          <w:tcPr>
            <w:tcW w:w="3870" w:type="dxa"/>
          </w:tcPr>
          <w:p w14:paraId="58112EC0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63B658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4FB397F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DA562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279AB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68219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5DCC0DF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FF4E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320152" w:rsidRPr="005A7FEB" w14:paraId="46D73372" w14:textId="77777777" w:rsidTr="00170801">
        <w:trPr>
          <w:tblHeader/>
        </w:trPr>
        <w:tc>
          <w:tcPr>
            <w:tcW w:w="3870" w:type="dxa"/>
          </w:tcPr>
          <w:p w14:paraId="595D3353" w14:textId="77777777" w:rsidR="00320152" w:rsidRPr="0009693D" w:rsidRDefault="00BD35F8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9693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786E8A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D98C91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6DFC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AA2C0A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4F8A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F848E9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5F01D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20152" w:rsidRPr="005A7FEB" w14:paraId="5AA0DD23" w14:textId="77777777" w:rsidTr="00170801">
        <w:trPr>
          <w:tblHeader/>
        </w:trPr>
        <w:tc>
          <w:tcPr>
            <w:tcW w:w="3870" w:type="dxa"/>
          </w:tcPr>
          <w:p w14:paraId="48DD6864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0FAA53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761C8" w:rsidRPr="005A7FEB" w14:paraId="0481D17E" w14:textId="77777777" w:rsidTr="00170801">
        <w:tc>
          <w:tcPr>
            <w:tcW w:w="3870" w:type="dxa"/>
          </w:tcPr>
          <w:p w14:paraId="68505D5B" w14:textId="77777777" w:rsidR="00F761C8" w:rsidRPr="00F761C8" w:rsidRDefault="00F761C8" w:rsidP="00F26E85">
            <w:pPr>
              <w:pStyle w:val="a"/>
              <w:tabs>
                <w:tab w:val="clear" w:pos="1080"/>
              </w:tabs>
              <w:ind w:right="-11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761C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5580" w:type="dxa"/>
            <w:gridSpan w:val="7"/>
          </w:tcPr>
          <w:p w14:paraId="6E1A5D7F" w14:textId="77777777" w:rsidR="00F761C8" w:rsidRPr="005A7FEB" w:rsidRDefault="00F761C8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C6493F" w:rsidRPr="005A7FEB" w14:paraId="0E21C68E" w14:textId="77777777" w:rsidTr="00170801">
        <w:tc>
          <w:tcPr>
            <w:tcW w:w="3870" w:type="dxa"/>
          </w:tcPr>
          <w:p w14:paraId="034E8819" w14:textId="77777777" w:rsidR="00C6493F" w:rsidRPr="005A7FEB" w:rsidRDefault="00C6493F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  <w:r w:rsidRPr="005A7FE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</w:p>
        </w:tc>
        <w:tc>
          <w:tcPr>
            <w:tcW w:w="1260" w:type="dxa"/>
          </w:tcPr>
          <w:p w14:paraId="76C7D8D5" w14:textId="77777777" w:rsidR="00C6493F" w:rsidRPr="00C6493F" w:rsidRDefault="00C6493F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6BD65498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84DAC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87C1A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DC943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EE4AF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7E325" w14:textId="77777777" w:rsidR="00C6493F" w:rsidRPr="005A7FEB" w:rsidRDefault="00C6493F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152" w:rsidRPr="005A7FEB" w14:paraId="4591C1B4" w14:textId="77777777" w:rsidTr="00170801">
        <w:tc>
          <w:tcPr>
            <w:tcW w:w="3870" w:type="dxa"/>
          </w:tcPr>
          <w:p w14:paraId="40CAED55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หนี้สงสัยจะสูญ)</w:t>
            </w:r>
          </w:p>
        </w:tc>
        <w:tc>
          <w:tcPr>
            <w:tcW w:w="1260" w:type="dxa"/>
          </w:tcPr>
          <w:p w14:paraId="43FFB51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75,045</w:t>
            </w:r>
          </w:p>
        </w:tc>
        <w:tc>
          <w:tcPr>
            <w:tcW w:w="270" w:type="dxa"/>
          </w:tcPr>
          <w:p w14:paraId="43D3EE3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247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(26,828)</w:t>
            </w:r>
          </w:p>
        </w:tc>
        <w:tc>
          <w:tcPr>
            <w:tcW w:w="270" w:type="dxa"/>
          </w:tcPr>
          <w:p w14:paraId="4D91F8C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25E7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EF939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EBC7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48,217</w:t>
            </w:r>
          </w:p>
        </w:tc>
      </w:tr>
      <w:tr w:rsidR="00320152" w:rsidRPr="005A7FEB" w14:paraId="2CAC5CFC" w14:textId="77777777" w:rsidTr="00170801">
        <w:tc>
          <w:tcPr>
            <w:tcW w:w="3870" w:type="dxa"/>
          </w:tcPr>
          <w:p w14:paraId="03C0FC5F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ค่าเผื่อการลดมูลค่าของสินค้า)</w:t>
            </w:r>
          </w:p>
        </w:tc>
        <w:tc>
          <w:tcPr>
            <w:tcW w:w="1260" w:type="dxa"/>
          </w:tcPr>
          <w:p w14:paraId="1D9E8428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11,337</w:t>
            </w:r>
          </w:p>
        </w:tc>
        <w:tc>
          <w:tcPr>
            <w:tcW w:w="270" w:type="dxa"/>
          </w:tcPr>
          <w:p w14:paraId="6540BC7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8BC59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4,111</w:t>
            </w:r>
          </w:p>
        </w:tc>
        <w:tc>
          <w:tcPr>
            <w:tcW w:w="270" w:type="dxa"/>
          </w:tcPr>
          <w:p w14:paraId="302875A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6068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5E6E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EEA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15,448</w:t>
            </w:r>
          </w:p>
        </w:tc>
      </w:tr>
      <w:tr w:rsidR="00320152" w:rsidRPr="005A7FEB" w14:paraId="7C64AE4A" w14:textId="77777777" w:rsidTr="00170801">
        <w:tc>
          <w:tcPr>
            <w:tcW w:w="3870" w:type="dxa"/>
          </w:tcPr>
          <w:p w14:paraId="6B77FCDF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752CE23B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55EFEEF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0AE509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8,124</w:t>
            </w:r>
          </w:p>
        </w:tc>
        <w:tc>
          <w:tcPr>
            <w:tcW w:w="270" w:type="dxa"/>
          </w:tcPr>
          <w:p w14:paraId="6A5798A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86E86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604F06F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(319)</w:t>
            </w:r>
          </w:p>
        </w:tc>
        <w:tc>
          <w:tcPr>
            <w:tcW w:w="270" w:type="dxa"/>
          </w:tcPr>
          <w:p w14:paraId="76889F6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8EEE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D26A7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(2,060)</w:t>
            </w:r>
          </w:p>
        </w:tc>
        <w:tc>
          <w:tcPr>
            <w:tcW w:w="270" w:type="dxa"/>
          </w:tcPr>
          <w:p w14:paraId="1B4A260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A19E2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3C2BB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5,745</w:t>
            </w:r>
          </w:p>
        </w:tc>
      </w:tr>
      <w:tr w:rsidR="00320152" w:rsidRPr="005A7FEB" w14:paraId="0E23C7C7" w14:textId="77777777" w:rsidTr="00170801">
        <w:tc>
          <w:tcPr>
            <w:tcW w:w="3870" w:type="dxa"/>
          </w:tcPr>
          <w:p w14:paraId="3D7F454B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922FB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94,506</w:t>
            </w:r>
          </w:p>
        </w:tc>
        <w:tc>
          <w:tcPr>
            <w:tcW w:w="270" w:type="dxa"/>
          </w:tcPr>
          <w:p w14:paraId="413DD87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A674F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(23,036)</w:t>
            </w:r>
          </w:p>
        </w:tc>
        <w:tc>
          <w:tcPr>
            <w:tcW w:w="270" w:type="dxa"/>
          </w:tcPr>
          <w:p w14:paraId="18E328B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9DB27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(2,060)</w:t>
            </w:r>
          </w:p>
        </w:tc>
        <w:tc>
          <w:tcPr>
            <w:tcW w:w="270" w:type="dxa"/>
          </w:tcPr>
          <w:p w14:paraId="05D3A193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EA35EF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69,410</w:t>
            </w:r>
          </w:p>
        </w:tc>
      </w:tr>
      <w:tr w:rsidR="008608C5" w:rsidRPr="005A7FEB" w14:paraId="0E6C0F2B" w14:textId="77777777" w:rsidTr="00170801">
        <w:tc>
          <w:tcPr>
            <w:tcW w:w="3870" w:type="dxa"/>
          </w:tcPr>
          <w:p w14:paraId="0DB3C861" w14:textId="77777777" w:rsidR="008608C5" w:rsidRPr="005A7FEB" w:rsidRDefault="008608C5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  <w:r w:rsidRPr="005A7FE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</w:p>
        </w:tc>
        <w:tc>
          <w:tcPr>
            <w:tcW w:w="1260" w:type="dxa"/>
          </w:tcPr>
          <w:p w14:paraId="451AF5B9" w14:textId="77777777" w:rsidR="008608C5" w:rsidRPr="008608C5" w:rsidRDefault="008608C5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365194CC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620BC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2C934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DA1F0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A4A0E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07DB11" w14:textId="77777777" w:rsidR="008608C5" w:rsidRPr="005A7FEB" w:rsidRDefault="008608C5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152" w:rsidRPr="005A7FEB" w14:paraId="3688C598" w14:textId="77777777" w:rsidTr="00170801">
        <w:trPr>
          <w:trHeight w:val="452"/>
        </w:trPr>
        <w:tc>
          <w:tcPr>
            <w:tcW w:w="3870" w:type="dxa"/>
          </w:tcPr>
          <w:p w14:paraId="628E9EFD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หลักทรัพย์เผื่อขาย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14763CDC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 xml:space="preserve">   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การเพิ่มขึ้นของมูลค่ายุติธรรม)</w:t>
            </w:r>
          </w:p>
        </w:tc>
        <w:tc>
          <w:tcPr>
            <w:tcW w:w="1260" w:type="dxa"/>
          </w:tcPr>
          <w:p w14:paraId="17097B7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D18EB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(4,183)</w:t>
            </w:r>
          </w:p>
        </w:tc>
        <w:tc>
          <w:tcPr>
            <w:tcW w:w="270" w:type="dxa"/>
          </w:tcPr>
          <w:p w14:paraId="3F5DF00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F2B8B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C640E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4836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1198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DDECB3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  <w:tc>
          <w:tcPr>
            <w:tcW w:w="270" w:type="dxa"/>
          </w:tcPr>
          <w:p w14:paraId="67CE4486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7BD0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8C2C3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</w:tr>
      <w:tr w:rsidR="00320152" w:rsidRPr="005A7FEB" w14:paraId="6FF9D1E2" w14:textId="77777777" w:rsidTr="00170801">
        <w:tc>
          <w:tcPr>
            <w:tcW w:w="3870" w:type="dxa"/>
          </w:tcPr>
          <w:p w14:paraId="381137FA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9D50E8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(4,183)</w:t>
            </w:r>
          </w:p>
        </w:tc>
        <w:tc>
          <w:tcPr>
            <w:tcW w:w="270" w:type="dxa"/>
          </w:tcPr>
          <w:p w14:paraId="39359B0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88ADE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4AC19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CAF68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(1,390)</w:t>
            </w:r>
          </w:p>
        </w:tc>
        <w:tc>
          <w:tcPr>
            <w:tcW w:w="270" w:type="dxa"/>
          </w:tcPr>
          <w:p w14:paraId="0F5F67E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22468F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(5,573)</w:t>
            </w:r>
          </w:p>
        </w:tc>
      </w:tr>
      <w:tr w:rsidR="00320152" w:rsidRPr="005A7FEB" w14:paraId="12323B84" w14:textId="77777777" w:rsidTr="00170801">
        <w:tc>
          <w:tcPr>
            <w:tcW w:w="3870" w:type="dxa"/>
          </w:tcPr>
          <w:p w14:paraId="5DF5C78E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F5878D" w14:textId="77777777" w:rsidR="00320152" w:rsidRPr="005A7FEB" w:rsidRDefault="00320152" w:rsidP="00F26E8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F47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77E3E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DEB2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E23A43" w14:textId="77777777" w:rsidR="00320152" w:rsidRPr="005A7FEB" w:rsidRDefault="00320152" w:rsidP="00F26E85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E1FE0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DBE6CD" w14:textId="77777777" w:rsidR="00320152" w:rsidRPr="005A7FEB" w:rsidRDefault="00320152" w:rsidP="00F26E85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152" w:rsidRPr="005A7FEB" w14:paraId="1BE28C51" w14:textId="77777777" w:rsidTr="00170801">
        <w:tc>
          <w:tcPr>
            <w:tcW w:w="3870" w:type="dxa"/>
          </w:tcPr>
          <w:p w14:paraId="2C21DFCA" w14:textId="77777777" w:rsidR="00320152" w:rsidRPr="005A7FEB" w:rsidRDefault="00320152" w:rsidP="00F26E8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93220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90,323</w:t>
            </w:r>
          </w:p>
        </w:tc>
        <w:tc>
          <w:tcPr>
            <w:tcW w:w="270" w:type="dxa"/>
          </w:tcPr>
          <w:p w14:paraId="698C16C4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5242F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(23,036)</w:t>
            </w:r>
          </w:p>
        </w:tc>
        <w:tc>
          <w:tcPr>
            <w:tcW w:w="270" w:type="dxa"/>
          </w:tcPr>
          <w:p w14:paraId="74DF7E1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F5A82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(3,450)</w:t>
            </w:r>
          </w:p>
        </w:tc>
        <w:tc>
          <w:tcPr>
            <w:tcW w:w="270" w:type="dxa"/>
          </w:tcPr>
          <w:p w14:paraId="373FB70E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5E6F5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63,837</w:t>
            </w:r>
          </w:p>
        </w:tc>
      </w:tr>
    </w:tbl>
    <w:p w14:paraId="5D2DB0E1" w14:textId="77777777" w:rsidR="00320152" w:rsidRDefault="007F467E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br w:type="page"/>
      </w: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350"/>
        <w:gridCol w:w="270"/>
        <w:gridCol w:w="990"/>
      </w:tblGrid>
      <w:tr w:rsidR="00320152" w:rsidRPr="005A7FEB" w14:paraId="4B2EBCA3" w14:textId="77777777" w:rsidTr="00170801">
        <w:tc>
          <w:tcPr>
            <w:tcW w:w="3780" w:type="dxa"/>
          </w:tcPr>
          <w:p w14:paraId="3CE77D15" w14:textId="77777777" w:rsidR="00320152" w:rsidRPr="005A7FEB" w:rsidRDefault="00320152" w:rsidP="00C6493F">
            <w:pPr>
              <w:pStyle w:val="a"/>
              <w:tabs>
                <w:tab w:val="clear" w:pos="1080"/>
              </w:tabs>
              <w:ind w:right="-108"/>
              <w:rPr>
                <w:cs/>
              </w:rPr>
            </w:pPr>
            <w:r w:rsidRPr="005A7FEB">
              <w:lastRenderedPageBreak/>
              <w:br w:type="page"/>
            </w:r>
            <w:r w:rsidRPr="005A7FEB">
              <w:br w:type="page"/>
            </w:r>
          </w:p>
        </w:tc>
        <w:tc>
          <w:tcPr>
            <w:tcW w:w="5670" w:type="dxa"/>
            <w:gridSpan w:val="7"/>
          </w:tcPr>
          <w:p w14:paraId="17B66433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152" w:rsidRPr="005A7FEB" w14:paraId="1B36F74F" w14:textId="77777777" w:rsidTr="00170801">
        <w:tc>
          <w:tcPr>
            <w:tcW w:w="3780" w:type="dxa"/>
          </w:tcPr>
          <w:p w14:paraId="5B079753" w14:textId="77777777" w:rsidR="00320152" w:rsidRPr="005A7FEB" w:rsidRDefault="00320152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D452A63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7ECA2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0BDE66F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A7FEB">
              <w:rPr>
                <w:rFonts w:ascii="Angsana New" w:hAnsi="Angsana New"/>
                <w:sz w:val="30"/>
                <w:szCs w:val="30"/>
              </w:rPr>
              <w:t>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303DF33D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A92681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152" w:rsidRPr="005A7FEB" w14:paraId="0585B6BF" w14:textId="77777777" w:rsidTr="00170801">
        <w:tc>
          <w:tcPr>
            <w:tcW w:w="3780" w:type="dxa"/>
          </w:tcPr>
          <w:p w14:paraId="26BA6060" w14:textId="77777777" w:rsidR="00320152" w:rsidRPr="005A7FEB" w:rsidRDefault="00320152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7101213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1E923C8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28771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6D4663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31EADB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F0B9174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D7C3F8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320152" w:rsidRPr="005A7FEB" w14:paraId="4A7AF456" w14:textId="77777777" w:rsidTr="00170801">
        <w:tc>
          <w:tcPr>
            <w:tcW w:w="3780" w:type="dxa"/>
          </w:tcPr>
          <w:p w14:paraId="75C072F5" w14:textId="77777777" w:rsidR="00320152" w:rsidRPr="005A7FEB" w:rsidRDefault="0017080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9693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73071C5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D6E87B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A19D69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820A030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ADF926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B3C0AFC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7E39C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20152" w:rsidRPr="005A7FEB" w14:paraId="20A7CAD9" w14:textId="77777777" w:rsidTr="00170801">
        <w:tc>
          <w:tcPr>
            <w:tcW w:w="3780" w:type="dxa"/>
          </w:tcPr>
          <w:p w14:paraId="69FC62CD" w14:textId="77777777" w:rsidR="00320152" w:rsidRPr="005A7FEB" w:rsidRDefault="00320152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2675154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1C8" w:rsidRPr="005A7FEB" w14:paraId="25C3444C" w14:textId="77777777" w:rsidTr="00170801">
        <w:tc>
          <w:tcPr>
            <w:tcW w:w="3780" w:type="dxa"/>
          </w:tcPr>
          <w:p w14:paraId="601DBDAC" w14:textId="77777777" w:rsidR="00F761C8" w:rsidRPr="005A7FEB" w:rsidRDefault="00F761C8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5670" w:type="dxa"/>
            <w:gridSpan w:val="7"/>
          </w:tcPr>
          <w:p w14:paraId="70025D54" w14:textId="77777777" w:rsidR="00F761C8" w:rsidRPr="005A7FEB" w:rsidRDefault="00F761C8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0152" w:rsidRPr="005A7FEB" w14:paraId="5FA1900E" w14:textId="77777777" w:rsidTr="00170801">
        <w:tc>
          <w:tcPr>
            <w:tcW w:w="3780" w:type="dxa"/>
          </w:tcPr>
          <w:p w14:paraId="4F1FD6EC" w14:textId="77777777" w:rsidR="00320152" w:rsidRPr="005A7FEB" w:rsidRDefault="00320152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385083C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999DF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B0E312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3E21D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062B5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92995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CFA78" w14:textId="77777777" w:rsidR="00320152" w:rsidRPr="005A7FEB" w:rsidRDefault="00320152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C21" w:rsidRPr="00170801" w14:paraId="239AC98D" w14:textId="77777777" w:rsidTr="00170801">
        <w:tc>
          <w:tcPr>
            <w:tcW w:w="3780" w:type="dxa"/>
          </w:tcPr>
          <w:p w14:paraId="54204758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หนี้สงสัยจะสูญ)</w:t>
            </w:r>
          </w:p>
        </w:tc>
        <w:tc>
          <w:tcPr>
            <w:tcW w:w="1260" w:type="dxa"/>
          </w:tcPr>
          <w:p w14:paraId="755DE823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46,728</w:t>
            </w:r>
          </w:p>
        </w:tc>
        <w:tc>
          <w:tcPr>
            <w:tcW w:w="270" w:type="dxa"/>
          </w:tcPr>
          <w:p w14:paraId="2E9F7982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52E31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(15,527)</w:t>
            </w:r>
          </w:p>
        </w:tc>
        <w:tc>
          <w:tcPr>
            <w:tcW w:w="270" w:type="dxa"/>
          </w:tcPr>
          <w:p w14:paraId="5CC9EFF5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761E5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436A81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9A84F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2F73">
              <w:rPr>
                <w:rFonts w:ascii="Angsana New" w:hAnsi="Angsana New"/>
                <w:sz w:val="30"/>
                <w:szCs w:val="30"/>
              </w:rPr>
              <w:t>31,201</w:t>
            </w:r>
          </w:p>
        </w:tc>
      </w:tr>
      <w:tr w:rsidR="00AE3C21" w:rsidRPr="005A7FEB" w14:paraId="7A4A7B92" w14:textId="77777777" w:rsidTr="00170801">
        <w:tc>
          <w:tcPr>
            <w:tcW w:w="3780" w:type="dxa"/>
          </w:tcPr>
          <w:p w14:paraId="0432DA9A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ค่าเผื่อการลดมูลค่าของสินค้า)</w:t>
            </w:r>
          </w:p>
        </w:tc>
        <w:tc>
          <w:tcPr>
            <w:tcW w:w="1260" w:type="dxa"/>
          </w:tcPr>
          <w:p w14:paraId="2DF8F82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15,345</w:t>
            </w:r>
          </w:p>
        </w:tc>
        <w:tc>
          <w:tcPr>
            <w:tcW w:w="270" w:type="dxa"/>
          </w:tcPr>
          <w:p w14:paraId="4354981B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C1688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14:paraId="2AD92744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C41698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3BC94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86612A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2F73">
              <w:rPr>
                <w:rFonts w:ascii="Angsana New" w:hAnsi="Angsana New"/>
                <w:sz w:val="30"/>
                <w:szCs w:val="30"/>
              </w:rPr>
              <w:t>20,09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3C21" w:rsidRPr="005A7FEB" w14:paraId="209E8429" w14:textId="77777777" w:rsidTr="00170801">
        <w:tc>
          <w:tcPr>
            <w:tcW w:w="3780" w:type="dxa"/>
          </w:tcPr>
          <w:p w14:paraId="16737EDC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67D68A46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37CCB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5737A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5,716</w:t>
            </w:r>
          </w:p>
        </w:tc>
        <w:tc>
          <w:tcPr>
            <w:tcW w:w="270" w:type="dxa"/>
          </w:tcPr>
          <w:p w14:paraId="6BFF25E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5E3B7B" w14:textId="77777777" w:rsidR="00AE3C21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1C9D72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</w:t>
            </w:r>
            <w:r w:rsidR="0030739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D10E5B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20A122" w14:textId="77777777" w:rsidR="00AE3C21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D27AA8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848AF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9509E" w14:textId="77777777" w:rsidR="00AE3C21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269E94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2F73">
              <w:rPr>
                <w:rFonts w:ascii="Angsana New" w:hAnsi="Angsana New"/>
                <w:sz w:val="30"/>
                <w:szCs w:val="30"/>
              </w:rPr>
              <w:t>7,63</w:t>
            </w:r>
            <w:r w:rsidR="008B3D6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E3C21" w:rsidRPr="005A7FEB" w14:paraId="390FCCC5" w14:textId="77777777" w:rsidTr="00170801">
        <w:tc>
          <w:tcPr>
            <w:tcW w:w="3780" w:type="dxa"/>
          </w:tcPr>
          <w:p w14:paraId="7C40DE0D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938BA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67,789</w:t>
            </w:r>
          </w:p>
        </w:tc>
        <w:tc>
          <w:tcPr>
            <w:tcW w:w="270" w:type="dxa"/>
          </w:tcPr>
          <w:p w14:paraId="3A61C4D0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C8210D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(8,86</w:t>
            </w:r>
            <w:r w:rsidR="003073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A8C01F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F3B47" w14:textId="77777777" w:rsidR="00AE3C21" w:rsidRPr="00792F73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7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200B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1231DD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58,92</w:t>
            </w:r>
            <w:r w:rsidR="008B3D6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E3C21" w:rsidRPr="005A7FEB" w14:paraId="21D024CC" w14:textId="77777777" w:rsidTr="00170801">
        <w:tc>
          <w:tcPr>
            <w:tcW w:w="3780" w:type="dxa"/>
          </w:tcPr>
          <w:p w14:paraId="2E2F611B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AD23D8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F4509E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9ED75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A379C1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6BD821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E4F1F2F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6C4CEE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E3C21" w:rsidRPr="005A7FEB" w14:paraId="625DC93E" w14:textId="77777777" w:rsidTr="00170801">
        <w:tc>
          <w:tcPr>
            <w:tcW w:w="3780" w:type="dxa"/>
          </w:tcPr>
          <w:p w14:paraId="492073E2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D0A93C4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3D14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022B3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016AC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42C930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CDDEC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A9C5F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C21" w:rsidRPr="005A7FEB" w14:paraId="6B22D1D3" w14:textId="77777777" w:rsidTr="00170801">
        <w:tc>
          <w:tcPr>
            <w:tcW w:w="3780" w:type="dxa"/>
          </w:tcPr>
          <w:p w14:paraId="42FE3C8B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หลักทรัพย์เผื่อขาย</w:t>
            </w:r>
          </w:p>
          <w:p w14:paraId="2E65855A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การ</w:t>
            </w:r>
            <w:r w:rsidR="00D60C2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ลดลง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ของมูลค่ายุติธรรม)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B993E8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6BE652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476FDD1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81743A" w14:textId="77777777" w:rsidR="00AE3C21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54A9BD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09B3D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505C5D" w14:textId="77777777" w:rsidR="00AE3C21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F4102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</w:t>
            </w:r>
            <w:r w:rsidR="0030739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1CCD7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02F62B" w14:textId="77777777" w:rsidR="00AE3C21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AAA257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(3,78</w:t>
            </w:r>
            <w:r w:rsidR="008B3D6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3C21" w:rsidRPr="005A7FEB" w14:paraId="69A4E03D" w14:textId="77777777" w:rsidTr="00170801">
        <w:tc>
          <w:tcPr>
            <w:tcW w:w="3780" w:type="dxa"/>
          </w:tcPr>
          <w:p w14:paraId="31D86CE9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D6F7CA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(5,573)</w:t>
            </w:r>
          </w:p>
        </w:tc>
        <w:tc>
          <w:tcPr>
            <w:tcW w:w="270" w:type="dxa"/>
          </w:tcPr>
          <w:p w14:paraId="0FECF5B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9B7EEB" w14:textId="77777777" w:rsidR="00AE3C21" w:rsidRPr="00792F73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7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0C680" w14:textId="77777777" w:rsidR="00AE3C21" w:rsidRPr="00792F73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AC0120" w14:textId="77777777" w:rsidR="00AE3C21" w:rsidRPr="00792F73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</w:t>
            </w:r>
            <w:r w:rsidR="003073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B426A8" w14:textId="77777777" w:rsidR="00AE3C21" w:rsidRPr="00792F73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3BC297" w14:textId="77777777" w:rsidR="00AE3C21" w:rsidRPr="00792F73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F7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3,78</w:t>
            </w:r>
            <w:r w:rsidR="008B3D6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92F7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E3C21" w:rsidRPr="005A7FEB" w14:paraId="1596B82A" w14:textId="77777777" w:rsidTr="00170801">
        <w:tc>
          <w:tcPr>
            <w:tcW w:w="3780" w:type="dxa"/>
          </w:tcPr>
          <w:p w14:paraId="753B65A4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B72A7C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7E58BB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2E0649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B3F357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B1BC2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B4C26E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93F7D0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E3C21" w:rsidRPr="005A7FEB" w14:paraId="533292AC" w14:textId="77777777" w:rsidTr="00170801">
        <w:tc>
          <w:tcPr>
            <w:tcW w:w="3780" w:type="dxa"/>
          </w:tcPr>
          <w:p w14:paraId="5223CF51" w14:textId="77777777" w:rsidR="00AE3C21" w:rsidRPr="005A7FEB" w:rsidRDefault="00AE3C21" w:rsidP="00C6493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D528C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62,216</w:t>
            </w:r>
          </w:p>
        </w:tc>
        <w:tc>
          <w:tcPr>
            <w:tcW w:w="270" w:type="dxa"/>
          </w:tcPr>
          <w:p w14:paraId="0689FF50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144932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(8,86</w:t>
            </w:r>
            <w:r w:rsidR="00D2259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48F8A6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A77F150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</w:t>
            </w:r>
            <w:r w:rsidR="003073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17151" w14:textId="77777777" w:rsidR="00AE3C21" w:rsidRPr="005A7FEB" w:rsidRDefault="00AE3C21" w:rsidP="00C64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914EF71" w14:textId="77777777" w:rsidR="00AE3C21" w:rsidRPr="005A7FEB" w:rsidRDefault="00AE3C21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55,142</w:t>
            </w:r>
          </w:p>
        </w:tc>
      </w:tr>
    </w:tbl>
    <w:p w14:paraId="5631BB68" w14:textId="77777777" w:rsidR="0049776B" w:rsidRDefault="007F467E" w:rsidP="0049776B">
      <w:r>
        <w:br w:type="page"/>
      </w: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350"/>
        <w:gridCol w:w="270"/>
        <w:gridCol w:w="990"/>
      </w:tblGrid>
      <w:tr w:rsidR="0049776B" w:rsidRPr="005A7FEB" w14:paraId="0896D575" w14:textId="77777777" w:rsidTr="00170801">
        <w:trPr>
          <w:tblHeader/>
        </w:trPr>
        <w:tc>
          <w:tcPr>
            <w:tcW w:w="3780" w:type="dxa"/>
          </w:tcPr>
          <w:p w14:paraId="4CEF6656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cs/>
              </w:rPr>
            </w:pPr>
          </w:p>
        </w:tc>
        <w:tc>
          <w:tcPr>
            <w:tcW w:w="5670" w:type="dxa"/>
            <w:gridSpan w:val="7"/>
          </w:tcPr>
          <w:p w14:paraId="1735DE1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76B" w:rsidRPr="005A7FEB" w14:paraId="3EFE857C" w14:textId="77777777" w:rsidTr="00170801">
        <w:trPr>
          <w:tblHeader/>
        </w:trPr>
        <w:tc>
          <w:tcPr>
            <w:tcW w:w="3780" w:type="dxa"/>
          </w:tcPr>
          <w:p w14:paraId="1D879198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E92E8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A3D9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E08C5C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A7FEB">
              <w:rPr>
                <w:rFonts w:ascii="Angsana New" w:hAnsi="Angsana New"/>
                <w:sz w:val="30"/>
                <w:szCs w:val="30"/>
              </w:rPr>
              <w:t>)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0197746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94D7D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76B" w:rsidRPr="005A7FEB" w14:paraId="3F66F6BB" w14:textId="77777777" w:rsidTr="00170801">
        <w:trPr>
          <w:tblHeader/>
        </w:trPr>
        <w:tc>
          <w:tcPr>
            <w:tcW w:w="3780" w:type="dxa"/>
          </w:tcPr>
          <w:p w14:paraId="4553B98E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802541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</w:t>
            </w:r>
          </w:p>
        </w:tc>
        <w:tc>
          <w:tcPr>
            <w:tcW w:w="270" w:type="dxa"/>
          </w:tcPr>
          <w:p w14:paraId="4C61494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450ED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575D7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A8A43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5B1E9D1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63C41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49776B" w:rsidRPr="005A7FEB" w14:paraId="5C4CF558" w14:textId="77777777" w:rsidTr="00170801">
        <w:trPr>
          <w:tblHeader/>
        </w:trPr>
        <w:tc>
          <w:tcPr>
            <w:tcW w:w="3780" w:type="dxa"/>
          </w:tcPr>
          <w:p w14:paraId="6C14433D" w14:textId="77777777" w:rsidR="0049776B" w:rsidRPr="005A7FEB" w:rsidRDefault="00170801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9693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0647D2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A226D6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CCDF2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993B2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FF1A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B67933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87EAF1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9776B" w:rsidRPr="005A7FEB" w14:paraId="51D74F9A" w14:textId="77777777" w:rsidTr="00170801">
        <w:trPr>
          <w:tblHeader/>
        </w:trPr>
        <w:tc>
          <w:tcPr>
            <w:tcW w:w="3780" w:type="dxa"/>
          </w:tcPr>
          <w:p w14:paraId="0F6D09FD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524DA4B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76B" w:rsidRPr="005A7FEB" w14:paraId="048C1AAD" w14:textId="77777777" w:rsidTr="00170801">
        <w:trPr>
          <w:tblHeader/>
        </w:trPr>
        <w:tc>
          <w:tcPr>
            <w:tcW w:w="3780" w:type="dxa"/>
          </w:tcPr>
          <w:p w14:paraId="4C15B76A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5670" w:type="dxa"/>
            <w:gridSpan w:val="7"/>
          </w:tcPr>
          <w:p w14:paraId="782A29A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776B" w:rsidRPr="005A7FEB" w14:paraId="238A92CC" w14:textId="77777777" w:rsidTr="00170801">
        <w:tc>
          <w:tcPr>
            <w:tcW w:w="3780" w:type="dxa"/>
          </w:tcPr>
          <w:p w14:paraId="0DE804D7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90E631B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CC2B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70AB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33B0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CD4A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826B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174C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6B" w:rsidRPr="005A7FEB" w14:paraId="61960022" w14:textId="77777777" w:rsidTr="00170801">
        <w:tc>
          <w:tcPr>
            <w:tcW w:w="3780" w:type="dxa"/>
          </w:tcPr>
          <w:p w14:paraId="162E6A0A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หนี้สงสัยจะสูญ)</w:t>
            </w:r>
          </w:p>
        </w:tc>
        <w:tc>
          <w:tcPr>
            <w:tcW w:w="1260" w:type="dxa"/>
          </w:tcPr>
          <w:p w14:paraId="0DA6B18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75,019</w:t>
            </w:r>
          </w:p>
        </w:tc>
        <w:tc>
          <w:tcPr>
            <w:tcW w:w="270" w:type="dxa"/>
          </w:tcPr>
          <w:p w14:paraId="4EF4CB0D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E911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(28,291)</w:t>
            </w:r>
          </w:p>
        </w:tc>
        <w:tc>
          <w:tcPr>
            <w:tcW w:w="270" w:type="dxa"/>
          </w:tcPr>
          <w:p w14:paraId="4FB19B6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40CD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DA46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970B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46,728</w:t>
            </w:r>
          </w:p>
        </w:tc>
      </w:tr>
      <w:tr w:rsidR="0049776B" w:rsidRPr="005A7FEB" w14:paraId="1C1F0746" w14:textId="77777777" w:rsidTr="00170801">
        <w:tc>
          <w:tcPr>
            <w:tcW w:w="3780" w:type="dxa"/>
          </w:tcPr>
          <w:p w14:paraId="52900885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A7FEB">
              <w:rPr>
                <w:rFonts w:ascii="Angsana New" w:hAnsi="Angsana New" w:cs="Angsana New"/>
                <w:lang w:val="en-US"/>
              </w:rPr>
              <w:t xml:space="preserve">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ค่าเผื่อการลดมูลค่าของสินค้า)</w:t>
            </w:r>
          </w:p>
        </w:tc>
        <w:tc>
          <w:tcPr>
            <w:tcW w:w="1260" w:type="dxa"/>
          </w:tcPr>
          <w:p w14:paraId="7AA3ACE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  <w:tc>
          <w:tcPr>
            <w:tcW w:w="270" w:type="dxa"/>
          </w:tcPr>
          <w:p w14:paraId="742E25C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B9B0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270" w:type="dxa"/>
          </w:tcPr>
          <w:p w14:paraId="2028539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1C5440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D8E72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89D1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15,345</w:t>
            </w:r>
          </w:p>
        </w:tc>
      </w:tr>
      <w:tr w:rsidR="0049776B" w:rsidRPr="005A7FEB" w14:paraId="502281E0" w14:textId="77777777" w:rsidTr="00170801">
        <w:tc>
          <w:tcPr>
            <w:tcW w:w="3780" w:type="dxa"/>
          </w:tcPr>
          <w:p w14:paraId="6D66B755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8942CD8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922C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07EAA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7,832</w:t>
            </w:r>
          </w:p>
        </w:tc>
        <w:tc>
          <w:tcPr>
            <w:tcW w:w="270" w:type="dxa"/>
          </w:tcPr>
          <w:p w14:paraId="51C1277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14A9B1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5BEEFD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(377)</w:t>
            </w:r>
          </w:p>
        </w:tc>
        <w:tc>
          <w:tcPr>
            <w:tcW w:w="270" w:type="dxa"/>
          </w:tcPr>
          <w:p w14:paraId="09043E1D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F8FB1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FC832C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(1,739)</w:t>
            </w:r>
          </w:p>
        </w:tc>
        <w:tc>
          <w:tcPr>
            <w:tcW w:w="270" w:type="dxa"/>
          </w:tcPr>
          <w:p w14:paraId="6E50959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8CE7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F64FBF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5,716</w:t>
            </w:r>
          </w:p>
        </w:tc>
      </w:tr>
      <w:tr w:rsidR="0049776B" w:rsidRPr="005A7FEB" w14:paraId="2EC587C3" w14:textId="77777777" w:rsidTr="00170801">
        <w:tc>
          <w:tcPr>
            <w:tcW w:w="3780" w:type="dxa"/>
          </w:tcPr>
          <w:p w14:paraId="56DD5E18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6F91E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94,067</w:t>
            </w:r>
          </w:p>
        </w:tc>
        <w:tc>
          <w:tcPr>
            <w:tcW w:w="270" w:type="dxa"/>
          </w:tcPr>
          <w:p w14:paraId="243CA32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4B17E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(24,539)</w:t>
            </w:r>
          </w:p>
        </w:tc>
        <w:tc>
          <w:tcPr>
            <w:tcW w:w="270" w:type="dxa"/>
          </w:tcPr>
          <w:p w14:paraId="6CE00C5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46849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(1,739)</w:t>
            </w:r>
          </w:p>
        </w:tc>
        <w:tc>
          <w:tcPr>
            <w:tcW w:w="270" w:type="dxa"/>
          </w:tcPr>
          <w:p w14:paraId="2E59F2D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C7103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67,789</w:t>
            </w:r>
          </w:p>
        </w:tc>
      </w:tr>
      <w:tr w:rsidR="0049776B" w:rsidRPr="005A7FEB" w14:paraId="4CB03FE0" w14:textId="77777777" w:rsidTr="00170801">
        <w:tc>
          <w:tcPr>
            <w:tcW w:w="3780" w:type="dxa"/>
          </w:tcPr>
          <w:p w14:paraId="6AF61AC1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6D52E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3132ED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F8680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1BC0620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3BFD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3232FC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ED10F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9776B" w:rsidRPr="005A7FEB" w14:paraId="1B3E6CF7" w14:textId="77777777" w:rsidTr="00170801">
        <w:tc>
          <w:tcPr>
            <w:tcW w:w="3780" w:type="dxa"/>
          </w:tcPr>
          <w:p w14:paraId="208F490C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3F20E9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6069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81CB0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13E2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9B960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990F6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1AF53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76B" w:rsidRPr="005A7FEB" w14:paraId="17EF569C" w14:textId="77777777" w:rsidTr="00170801">
        <w:tc>
          <w:tcPr>
            <w:tcW w:w="3780" w:type="dxa"/>
          </w:tcPr>
          <w:p w14:paraId="44E710E1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A7FEB">
              <w:rPr>
                <w:rFonts w:ascii="Angsana New" w:hAnsi="Angsana New" w:cs="Angsana New"/>
                <w:cs/>
                <w:lang w:val="en-US"/>
              </w:rPr>
              <w:t>หลักทรัพย์เผื่อขาย</w:t>
            </w:r>
          </w:p>
          <w:p w14:paraId="6F7F56B6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A7FE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  </w:t>
            </w:r>
            <w:r w:rsidRPr="005A7F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5A7FEB">
              <w:rPr>
                <w:rFonts w:ascii="Angsana New" w:hAnsi="Angsana New" w:cs="Angsana New"/>
                <w:i/>
                <w:iCs/>
                <w:cs/>
                <w:lang w:val="en-US"/>
              </w:rPr>
              <w:t>การเพิ่มขึ้นของมูลค่ายุติธรรม)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E6F3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6C740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(4,183)</w:t>
            </w:r>
          </w:p>
        </w:tc>
        <w:tc>
          <w:tcPr>
            <w:tcW w:w="270" w:type="dxa"/>
          </w:tcPr>
          <w:p w14:paraId="06AB35F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4208E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5CDE17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C0CD2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8C39B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F8F4A2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  <w:tc>
          <w:tcPr>
            <w:tcW w:w="270" w:type="dxa"/>
          </w:tcPr>
          <w:p w14:paraId="671C426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2C8F6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858941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(5,573)</w:t>
            </w:r>
          </w:p>
        </w:tc>
      </w:tr>
      <w:tr w:rsidR="0049776B" w:rsidRPr="005A7FEB" w14:paraId="4B54696A" w14:textId="77777777" w:rsidTr="00170801">
        <w:tc>
          <w:tcPr>
            <w:tcW w:w="3780" w:type="dxa"/>
          </w:tcPr>
          <w:p w14:paraId="53DA69E6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1D847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(4,183)</w:t>
            </w:r>
          </w:p>
        </w:tc>
        <w:tc>
          <w:tcPr>
            <w:tcW w:w="270" w:type="dxa"/>
          </w:tcPr>
          <w:p w14:paraId="70703A0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6FD6C6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F1983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D2772D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(1,390)</w:t>
            </w:r>
          </w:p>
        </w:tc>
        <w:tc>
          <w:tcPr>
            <w:tcW w:w="270" w:type="dxa"/>
          </w:tcPr>
          <w:p w14:paraId="1232E938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29C416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(5,573)</w:t>
            </w:r>
          </w:p>
        </w:tc>
      </w:tr>
      <w:tr w:rsidR="0049776B" w:rsidRPr="005A7FEB" w14:paraId="584AE179" w14:textId="77777777" w:rsidTr="00170801">
        <w:tc>
          <w:tcPr>
            <w:tcW w:w="3780" w:type="dxa"/>
          </w:tcPr>
          <w:p w14:paraId="005CF728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825F60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9918EE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2563B9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56F72E6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9787F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348FC15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FB7F2D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9776B" w:rsidRPr="005A7FEB" w14:paraId="69D4016C" w14:textId="77777777" w:rsidTr="00170801">
        <w:tc>
          <w:tcPr>
            <w:tcW w:w="3780" w:type="dxa"/>
          </w:tcPr>
          <w:p w14:paraId="4BB8D02C" w14:textId="77777777" w:rsidR="0049776B" w:rsidRPr="005A7FEB" w:rsidRDefault="0049776B" w:rsidP="0017080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A7FE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17136F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89,884</w:t>
            </w:r>
          </w:p>
        </w:tc>
        <w:tc>
          <w:tcPr>
            <w:tcW w:w="270" w:type="dxa"/>
          </w:tcPr>
          <w:p w14:paraId="6C514EE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4DF6DA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(24,539)</w:t>
            </w:r>
          </w:p>
        </w:tc>
        <w:tc>
          <w:tcPr>
            <w:tcW w:w="270" w:type="dxa"/>
          </w:tcPr>
          <w:p w14:paraId="7803BC5E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5E64AC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(3,129)</w:t>
            </w:r>
          </w:p>
        </w:tc>
        <w:tc>
          <w:tcPr>
            <w:tcW w:w="270" w:type="dxa"/>
          </w:tcPr>
          <w:p w14:paraId="3A490482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3EC9E4" w14:textId="77777777" w:rsidR="0049776B" w:rsidRPr="005A7FEB" w:rsidRDefault="0049776B" w:rsidP="00170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62,216</w:t>
            </w:r>
          </w:p>
        </w:tc>
      </w:tr>
    </w:tbl>
    <w:p w14:paraId="05478506" w14:textId="77777777" w:rsidR="006B47E8" w:rsidRPr="00E42EC7" w:rsidRDefault="006B47E8" w:rsidP="00320152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23C6E32A" w14:textId="77777777" w:rsidR="00320152" w:rsidRDefault="00320152" w:rsidP="00320152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5A7FEB">
        <w:rPr>
          <w:rFonts w:ascii="Angsana New" w:hAnsi="Angsana New"/>
          <w:sz w:val="30"/>
          <w:szCs w:val="30"/>
        </w:rPr>
        <w:t xml:space="preserve"> </w:t>
      </w:r>
    </w:p>
    <w:p w14:paraId="20058DA3" w14:textId="77777777" w:rsidR="006B47E8" w:rsidRPr="00E42EC7" w:rsidRDefault="006B47E8" w:rsidP="00320152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90"/>
        <w:gridCol w:w="1170"/>
        <w:gridCol w:w="269"/>
        <w:gridCol w:w="1171"/>
        <w:gridCol w:w="270"/>
        <w:gridCol w:w="1170"/>
        <w:gridCol w:w="270"/>
        <w:gridCol w:w="1260"/>
      </w:tblGrid>
      <w:tr w:rsidR="00320152" w:rsidRPr="005A7FEB" w14:paraId="7E184313" w14:textId="77777777" w:rsidTr="006B47E8">
        <w:tc>
          <w:tcPr>
            <w:tcW w:w="3690" w:type="dxa"/>
          </w:tcPr>
          <w:p w14:paraId="101775B8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F0BBC9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4F58F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F146FF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20152" w:rsidRPr="005A7FEB" w14:paraId="37667DFC" w14:textId="77777777" w:rsidTr="006B47E8">
        <w:tc>
          <w:tcPr>
            <w:tcW w:w="3690" w:type="dxa"/>
          </w:tcPr>
          <w:p w14:paraId="03D222E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926451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  <w:vAlign w:val="center"/>
          </w:tcPr>
          <w:p w14:paraId="1E1F543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2ED8A55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DE0B10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F329D7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14:paraId="7E98D29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D4524F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20152" w:rsidRPr="005A7FEB" w14:paraId="0A5DD9B4" w14:textId="77777777" w:rsidTr="006B47E8">
        <w:tc>
          <w:tcPr>
            <w:tcW w:w="3690" w:type="dxa"/>
          </w:tcPr>
          <w:p w14:paraId="71FC0BDA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D5FAC32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152" w:rsidRPr="005A7FEB" w14:paraId="0A845B4D" w14:textId="77777777" w:rsidTr="006B47E8">
        <w:tc>
          <w:tcPr>
            <w:tcW w:w="3690" w:type="dxa"/>
          </w:tcPr>
          <w:p w14:paraId="4D757248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AE0E39" w14:textId="77777777" w:rsidR="00320152" w:rsidRPr="005A7FEB" w:rsidRDefault="00EA6214" w:rsidP="00F26E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269" w:type="dxa"/>
          </w:tcPr>
          <w:p w14:paraId="096460ED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AE70AC2" w14:textId="77777777" w:rsidR="00320152" w:rsidRPr="005A7FEB" w:rsidRDefault="00320152" w:rsidP="00F26E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7,377</w:t>
            </w:r>
          </w:p>
        </w:tc>
        <w:tc>
          <w:tcPr>
            <w:tcW w:w="270" w:type="dxa"/>
          </w:tcPr>
          <w:p w14:paraId="3C94AA30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51DB11" w14:textId="77777777" w:rsidR="00320152" w:rsidRPr="005A7FEB" w:rsidRDefault="00EA6214" w:rsidP="00EA621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4DD6AC" w14:textId="77777777" w:rsidR="00320152" w:rsidRPr="005A7FEB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314080" w14:textId="77777777" w:rsidR="00320152" w:rsidRPr="005A7FEB" w:rsidRDefault="00EA6214" w:rsidP="00F26E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2AF4290" w14:textId="77777777" w:rsidR="006B47E8" w:rsidRPr="00E42EC7" w:rsidRDefault="006B47E8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14:paraId="68993A85" w14:textId="77777777" w:rsidR="00320152" w:rsidRPr="005A7FEB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5A7FEB">
        <w:rPr>
          <w:rFonts w:ascii="Angsana New" w:hAnsi="Angsana New"/>
          <w:sz w:val="30"/>
          <w:szCs w:val="30"/>
        </w:rPr>
        <w:t>256</w:t>
      </w:r>
      <w:r w:rsidR="00FE4CEE">
        <w:rPr>
          <w:rFonts w:ascii="Angsana New" w:hAnsi="Angsana New"/>
          <w:sz w:val="30"/>
          <w:szCs w:val="30"/>
        </w:rPr>
        <w:t>4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5A7FEB">
        <w:rPr>
          <w:rFonts w:ascii="Angsana New" w:hAnsi="Angsana New"/>
          <w:sz w:val="30"/>
          <w:szCs w:val="30"/>
        </w:rPr>
        <w:t>256</w:t>
      </w:r>
      <w:r w:rsidR="00FE4CEE">
        <w:rPr>
          <w:rFonts w:ascii="Angsana New" w:hAnsi="Angsana New"/>
          <w:sz w:val="30"/>
          <w:szCs w:val="30"/>
        </w:rPr>
        <w:t>7</w:t>
      </w:r>
      <w:r w:rsidRPr="005A7FEB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5A7FEB">
        <w:rPr>
          <w:rFonts w:ascii="Angsana New" w:hAnsi="Angsana New"/>
          <w:sz w:val="30"/>
          <w:szCs w:val="30"/>
        </w:rPr>
        <w:t xml:space="preserve"> </w:t>
      </w:r>
    </w:p>
    <w:p w14:paraId="5966E099" w14:textId="77777777" w:rsidR="00320152" w:rsidRPr="00320152" w:rsidRDefault="00320152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</w:pPr>
    </w:p>
    <w:p w14:paraId="5AC33714" w14:textId="77777777" w:rsidR="003E6A5C" w:rsidRPr="005A7FEB" w:rsidRDefault="00D56C00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20152">
        <w:br w:type="page"/>
      </w:r>
      <w:r w:rsidR="00176D96" w:rsidRPr="005A7FE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20152">
        <w:rPr>
          <w:rFonts w:ascii="Angsana New" w:hAnsi="Angsana New"/>
          <w:sz w:val="30"/>
          <w:szCs w:val="30"/>
          <w:u w:val="none"/>
        </w:rPr>
        <w:t>6</w:t>
      </w:r>
      <w:r w:rsidR="006A2A27" w:rsidRPr="005A7FEB">
        <w:rPr>
          <w:rFonts w:ascii="Angsana New" w:hAnsi="Angsana New"/>
          <w:sz w:val="30"/>
          <w:szCs w:val="30"/>
          <w:u w:val="none"/>
          <w:cs/>
        </w:rPr>
        <w:tab/>
      </w:r>
      <w:r w:rsidR="003E6A5C" w:rsidRPr="005A7FEB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  <w:r w:rsidR="00D2406C" w:rsidRPr="005A7FEB">
        <w:rPr>
          <w:rFonts w:ascii="Angsana New" w:hAnsi="Angsana New"/>
          <w:sz w:val="30"/>
          <w:szCs w:val="30"/>
          <w:u w:val="none"/>
          <w:cs/>
        </w:rPr>
        <w:t>ขั้นพื้นฐาน</w:t>
      </w:r>
    </w:p>
    <w:p w14:paraId="0E24F0E1" w14:textId="77777777" w:rsidR="00F57468" w:rsidRPr="005A7FEB" w:rsidRDefault="00F57468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A39AFD2" w14:textId="77777777" w:rsidR="003E6A5C" w:rsidRDefault="003E6A5C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A1346F" w:rsidRPr="005A7FEB">
        <w:rPr>
          <w:rFonts w:ascii="Angsana New" w:hAnsi="Angsana New"/>
          <w:sz w:val="30"/>
          <w:szCs w:val="30"/>
          <w:cs/>
        </w:rPr>
        <w:t>สำหรับ</w:t>
      </w:r>
      <w:r w:rsidR="007C56FF" w:rsidRPr="005A7FEB">
        <w:rPr>
          <w:rFonts w:ascii="Angsana New" w:hAnsi="Angsana New"/>
          <w:sz w:val="30"/>
          <w:szCs w:val="30"/>
          <w:cs/>
        </w:rPr>
        <w:t xml:space="preserve">แต่ละปีสิ้นสุดวันที่ </w:t>
      </w:r>
      <w:r w:rsidR="007C56FF" w:rsidRPr="005A7FEB">
        <w:rPr>
          <w:rFonts w:ascii="Angsana New" w:hAnsi="Angsana New"/>
          <w:sz w:val="30"/>
          <w:szCs w:val="30"/>
        </w:rPr>
        <w:t xml:space="preserve">31 </w:t>
      </w:r>
      <w:r w:rsidR="007C56FF" w:rsidRPr="005A7FEB">
        <w:rPr>
          <w:rFonts w:ascii="Angsana New" w:hAnsi="Angsana New"/>
          <w:sz w:val="30"/>
          <w:szCs w:val="30"/>
          <w:cs/>
        </w:rPr>
        <w:t>ธันวาคม</w:t>
      </w:r>
      <w:r w:rsidR="007C56FF" w:rsidRPr="005A7FEB">
        <w:rPr>
          <w:rFonts w:ascii="Angsana New" w:hAnsi="Angsana New"/>
          <w:sz w:val="30"/>
          <w:szCs w:val="30"/>
        </w:rPr>
        <w:t xml:space="preserve"> </w:t>
      </w:r>
      <w:r w:rsidR="009A69A9" w:rsidRPr="005A7FEB">
        <w:rPr>
          <w:rFonts w:ascii="Angsana New" w:hAnsi="Angsana New"/>
          <w:sz w:val="30"/>
          <w:szCs w:val="30"/>
        </w:rPr>
        <w:t>25</w:t>
      </w:r>
      <w:r w:rsidR="00056120" w:rsidRPr="005A7FEB">
        <w:rPr>
          <w:rFonts w:ascii="Angsana New" w:hAnsi="Angsana New"/>
          <w:sz w:val="30"/>
          <w:szCs w:val="30"/>
        </w:rPr>
        <w:t>6</w:t>
      </w:r>
      <w:r w:rsidR="004576F1">
        <w:rPr>
          <w:rFonts w:ascii="Angsana New" w:hAnsi="Angsana New" w:hint="cs"/>
          <w:sz w:val="30"/>
          <w:szCs w:val="30"/>
          <w:cs/>
        </w:rPr>
        <w:t>2</w:t>
      </w:r>
      <w:r w:rsidR="006B75CA" w:rsidRPr="005A7FEB">
        <w:rPr>
          <w:rFonts w:ascii="Angsana New" w:hAnsi="Angsana New"/>
          <w:sz w:val="30"/>
          <w:szCs w:val="30"/>
        </w:rPr>
        <w:t xml:space="preserve"> </w:t>
      </w:r>
      <w:r w:rsidR="007870C9" w:rsidRPr="005A7FEB">
        <w:rPr>
          <w:rFonts w:ascii="Angsana New" w:hAnsi="Angsana New"/>
          <w:sz w:val="30"/>
          <w:szCs w:val="30"/>
          <w:cs/>
        </w:rPr>
        <w:t xml:space="preserve">และ </w:t>
      </w:r>
      <w:r w:rsidR="00056120" w:rsidRPr="005A7FEB">
        <w:rPr>
          <w:rFonts w:ascii="Angsana New" w:hAnsi="Angsana New"/>
          <w:sz w:val="30"/>
          <w:szCs w:val="30"/>
        </w:rPr>
        <w:t>256</w:t>
      </w:r>
      <w:r w:rsidR="004576F1">
        <w:rPr>
          <w:rFonts w:ascii="Angsana New" w:hAnsi="Angsana New" w:hint="cs"/>
          <w:sz w:val="30"/>
          <w:szCs w:val="30"/>
          <w:cs/>
        </w:rPr>
        <w:t>1</w:t>
      </w:r>
      <w:r w:rsidR="006B75CA" w:rsidRPr="005A7FEB">
        <w:rPr>
          <w:rFonts w:ascii="Angsana New" w:hAnsi="Angsana New"/>
          <w:sz w:val="30"/>
          <w:szCs w:val="30"/>
        </w:rPr>
        <w:t xml:space="preserve"> </w:t>
      </w:r>
      <w:r w:rsidR="00773241" w:rsidRPr="005A7FEB">
        <w:rPr>
          <w:rFonts w:ascii="Angsana New" w:hAnsi="Angsana New"/>
          <w:sz w:val="30"/>
          <w:szCs w:val="30"/>
          <w:cs/>
        </w:rPr>
        <w:t>คำนวณจากกำไรสำหรับปี</w:t>
      </w:r>
      <w:r w:rsidR="00A1346F" w:rsidRPr="005A7FE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</w:t>
      </w:r>
      <w:r w:rsidR="00773241" w:rsidRPr="005A7FEB">
        <w:rPr>
          <w:rFonts w:ascii="Angsana New" w:hAnsi="Angsana New"/>
          <w:sz w:val="30"/>
          <w:szCs w:val="30"/>
          <w:cs/>
        </w:rPr>
        <w:t>สามัญที่ออกจำหน่ายแล้วระหว่างปี</w:t>
      </w:r>
      <w:r w:rsidR="005C20D0" w:rsidRPr="005A7FEB">
        <w:rPr>
          <w:rFonts w:ascii="Angsana New" w:hAnsi="Angsana New" w:hint="cs"/>
          <w:sz w:val="30"/>
          <w:szCs w:val="30"/>
          <w:cs/>
        </w:rPr>
        <w:t>โดย</w:t>
      </w:r>
      <w:r w:rsidR="00A1346F" w:rsidRPr="005A7FEB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521ADB16" w14:textId="77777777" w:rsidR="00C40ABD" w:rsidRPr="00E42EC7" w:rsidRDefault="00C40ABD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40ABD" w:rsidRPr="005A7FEB" w14:paraId="46B3B4F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C5FD" w14:textId="77777777" w:rsidR="00C40ABD" w:rsidRPr="00436B3D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6370" w14:textId="77777777" w:rsidR="00C40ABD" w:rsidRPr="005A7FEB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68227" w14:textId="77777777" w:rsidR="00C40ABD" w:rsidRPr="005A7FEB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BCA10" w14:textId="77777777" w:rsidR="00C40ABD" w:rsidRPr="005A7FEB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ABD" w:rsidRPr="005A7FEB" w14:paraId="2B28A88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F3F8" w14:textId="77777777" w:rsidR="00C40ABD" w:rsidRPr="00436B3D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C67BC8" w14:textId="77777777" w:rsidR="00C40ABD" w:rsidRPr="000663C1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7B03F" w14:textId="77777777" w:rsidR="00C40ABD" w:rsidRPr="005A7FEB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1662E" w14:textId="77777777" w:rsidR="00C40ABD" w:rsidRPr="000663C1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9F84E" w14:textId="77777777" w:rsidR="00C40ABD" w:rsidRPr="005A7FEB" w:rsidRDefault="00C40ABD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F7C372" w14:textId="77777777" w:rsidR="00C40ABD" w:rsidRPr="000663C1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1B099" w14:textId="77777777" w:rsidR="00C40ABD" w:rsidRPr="005A7FEB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0C2A9" w14:textId="77777777" w:rsidR="00C40ABD" w:rsidRPr="000663C1" w:rsidRDefault="00C40ABD" w:rsidP="00F2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0ABD" w:rsidRPr="005A7FEB" w14:paraId="4F24B338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5845" w14:textId="77777777" w:rsidR="00C40ABD" w:rsidRPr="005A7FEB" w:rsidRDefault="00C40ABD" w:rsidP="00F26E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82F21" w14:textId="77777777" w:rsidR="00C40ABD" w:rsidRPr="005A7FEB" w:rsidRDefault="00C40ABD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A00D0" w:rsidRPr="005A7FEB" w14:paraId="1CEEE94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C47F5" w14:textId="77777777" w:rsidR="008E20B7" w:rsidRPr="008E20B7" w:rsidRDefault="008E20B7" w:rsidP="008E20B7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20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กำไรส่วนของผู้ถือหุ้นสามัญของบริษัท</w:t>
            </w:r>
          </w:p>
          <w:p w14:paraId="6261546C" w14:textId="77777777" w:rsidR="005A00D0" w:rsidRPr="005A00D0" w:rsidRDefault="008E20B7" w:rsidP="008E20B7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20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0ABF2" w14:textId="77777777" w:rsidR="005A00D0" w:rsidRPr="007E1D45" w:rsidRDefault="008B01AF" w:rsidP="00E17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E17096">
              <w:rPr>
                <w:rFonts w:ascii="Angsana New" w:hAnsi="Angsana New"/>
                <w:b/>
                <w:bCs/>
                <w:sz w:val="30"/>
                <w:szCs w:val="30"/>
              </w:rPr>
              <w:t>3,933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12E4C" w14:textId="77777777" w:rsidR="005A00D0" w:rsidRPr="007E1D45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9C2BE" w14:textId="77777777" w:rsidR="005A00D0" w:rsidRPr="007E1D45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721,491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E883" w14:textId="77777777" w:rsidR="005A00D0" w:rsidRPr="007E1D45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BC3D" w14:textId="77777777" w:rsidR="005A00D0" w:rsidRPr="007E1D45" w:rsidRDefault="008B01AF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96388A">
              <w:rPr>
                <w:rFonts w:ascii="Angsana New" w:hAnsi="Angsana New"/>
                <w:b/>
                <w:bCs/>
                <w:sz w:val="30"/>
                <w:szCs w:val="30"/>
              </w:rPr>
              <w:t>5,281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6310D" w14:textId="77777777" w:rsidR="005A00D0" w:rsidRPr="007E1D45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47EBC" w14:textId="77777777" w:rsidR="005A00D0" w:rsidRPr="007E1D45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710,569</w:t>
            </w:r>
          </w:p>
        </w:tc>
      </w:tr>
      <w:tr w:rsidR="005A00D0" w:rsidRPr="005A7FEB" w14:paraId="3FAE5E9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5A15" w14:textId="77777777" w:rsidR="005A00D0" w:rsidRPr="000D6CE6" w:rsidRDefault="005A00D0" w:rsidP="005A00D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492D2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6F29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24ED0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5004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63BE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77C5E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ADDDD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E2C6D" w:rsidRPr="005A7FEB" w14:paraId="5CB3226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EE779" w14:textId="77777777" w:rsidR="007E2C6D" w:rsidRPr="007E2C6D" w:rsidRDefault="007E2C6D" w:rsidP="005A00D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2C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DE07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CA0E9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5F9EA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155CE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5AAD6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795E8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EA7AA" w14:textId="77777777" w:rsidR="007E2C6D" w:rsidRPr="000D6CE6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5A00D0" w:rsidRPr="005A7FEB" w14:paraId="39CA0E4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C0782" w14:textId="77777777" w:rsidR="005A00D0" w:rsidRPr="007E2C6D" w:rsidRDefault="005A00D0" w:rsidP="005A00D0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E2C6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7E2C6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E2C6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8FF9D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72E767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242B31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99C94C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CC41EC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09E85B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23BB03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5A00D0" w:rsidRPr="005A7FEB" w14:paraId="2F4B7A5D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9359E5" w14:textId="77777777" w:rsidR="005A00D0" w:rsidRPr="00CA6CBA" w:rsidRDefault="005A00D0" w:rsidP="005A00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6955" w14:textId="77777777" w:rsidR="005A00D0" w:rsidRPr="001F566C" w:rsidRDefault="008A213B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50,230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8BC4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BA649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0E51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8D246D" w14:textId="77777777" w:rsidR="005A00D0" w:rsidRPr="001F566C" w:rsidRDefault="008A213B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50,230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2BC3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8A9A3B" w14:textId="77777777" w:rsidR="005A00D0" w:rsidRPr="001F566C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00D0" w:rsidRPr="005A7FEB" w14:paraId="3DCB4270" w14:textId="77777777" w:rsidTr="006B47E8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20CB6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CE9488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250D55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7D4D3F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093BC8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B4755F3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B93380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F9A8BE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00D0" w:rsidRPr="005A7FEB" w14:paraId="62C22864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C08C1E" w14:textId="77777777" w:rsidR="007E2C6D" w:rsidRDefault="005A00D0" w:rsidP="005A00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ACC350A" w14:textId="77777777" w:rsidR="005A00D0" w:rsidRPr="000663C1" w:rsidRDefault="007E2C6D" w:rsidP="005A00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5A00D0"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1B87D0" w14:textId="77777777" w:rsidR="007E2C6D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3625D4" w14:textId="77777777" w:rsidR="005A00D0" w:rsidRPr="003E5C6C" w:rsidRDefault="009A60E9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820,55</w:t>
            </w:r>
            <w:r w:rsidR="008A21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562C2E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E9A56D" w14:textId="77777777" w:rsidR="007E2C6D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7BE95D" w14:textId="77777777" w:rsidR="005A00D0" w:rsidRPr="00704162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4796B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2C62D" w14:textId="77777777" w:rsidR="007E2C6D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99910E" w14:textId="77777777" w:rsidR="005A00D0" w:rsidRPr="003E5C6C" w:rsidRDefault="009A60E9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820,55</w:t>
            </w:r>
            <w:r w:rsidR="008A21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5E7E5B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2252B6" w14:textId="77777777" w:rsidR="007E2C6D" w:rsidRDefault="007E2C6D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CBC7F0" w14:textId="77777777" w:rsidR="005A00D0" w:rsidRPr="00704162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</w:tr>
      <w:tr w:rsidR="005A00D0" w:rsidRPr="005A7FEB" w14:paraId="44298A8B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946BE1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1FB71A0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2EDA1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A2FF8C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27154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2328AB1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F86B5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FC8DD" w14:textId="77777777" w:rsidR="005A00D0" w:rsidRPr="000D6CE6" w:rsidRDefault="005A00D0" w:rsidP="005A00D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00D0" w:rsidRPr="005A7FEB" w14:paraId="763F52C0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4E28C" w14:textId="77777777" w:rsidR="005A00D0" w:rsidRPr="005A7FEB" w:rsidRDefault="005A00D0" w:rsidP="005A00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3C57D" w14:textId="77777777" w:rsidR="005A00D0" w:rsidRPr="005A7FEB" w:rsidRDefault="009A60E9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E393E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21D3" w14:textId="77777777" w:rsidR="005A00D0" w:rsidRPr="005A7FE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9E8E" w14:textId="77777777" w:rsidR="005A00D0" w:rsidRPr="005A7FE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6DA7" w14:textId="77777777" w:rsidR="005A00D0" w:rsidRPr="005A7FE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85EC2" w14:textId="77777777" w:rsidR="005A00D0" w:rsidRPr="005A7FEB" w:rsidRDefault="009A60E9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E393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1011" w14:textId="77777777" w:rsidR="005A00D0" w:rsidRPr="005A7FE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D42FB" w14:textId="77777777" w:rsidR="005A00D0" w:rsidRPr="005A7FE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0.92</w:t>
            </w:r>
          </w:p>
        </w:tc>
      </w:tr>
    </w:tbl>
    <w:p w14:paraId="76567919" w14:textId="77777777" w:rsidR="00E36C7E" w:rsidRDefault="00E36C7E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709CE7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04E9D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4D140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C5399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0FFC23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87F64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BED68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DF6C99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55FDCD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6819A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D6F2DF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302DA6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5434F0" w14:textId="77777777" w:rsidR="00ED2917" w:rsidRDefault="00ED2917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FA9C9" w14:textId="77777777" w:rsidR="00D245CE" w:rsidRPr="005A7FEB" w:rsidRDefault="00176D96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5A7FE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20152">
        <w:rPr>
          <w:rFonts w:ascii="Angsana New" w:hAnsi="Angsana New"/>
          <w:b/>
          <w:bCs/>
          <w:sz w:val="30"/>
          <w:szCs w:val="30"/>
        </w:rPr>
        <w:t>7</w:t>
      </w:r>
      <w:r w:rsidR="00D245CE" w:rsidRPr="005A7FEB">
        <w:rPr>
          <w:rFonts w:ascii="Angsana New" w:hAnsi="Angsana New"/>
          <w:b/>
          <w:bCs/>
          <w:sz w:val="30"/>
          <w:szCs w:val="30"/>
        </w:rPr>
        <w:tab/>
      </w:r>
      <w:r w:rsidR="00D245CE" w:rsidRPr="005A7FEB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10A1729E" w14:textId="77777777" w:rsidR="00056120" w:rsidRPr="00E42EC7" w:rsidRDefault="00056120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1CB6CEC6" w14:textId="77777777" w:rsidR="005A00D0" w:rsidRDefault="00ED2917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D2917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C273E53" w14:textId="77777777" w:rsidR="00ED2917" w:rsidRPr="00E42EC7" w:rsidRDefault="00ED2917" w:rsidP="0005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5A00D0" w:rsidRPr="00595E60" w14:paraId="319D3508" w14:textId="77777777" w:rsidTr="005A00D0">
        <w:tc>
          <w:tcPr>
            <w:tcW w:w="3168" w:type="dxa"/>
            <w:vAlign w:val="bottom"/>
          </w:tcPr>
          <w:p w14:paraId="788EB90F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65E7C86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1DBCEC3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897DD84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519E027" w14:textId="77777777" w:rsidR="005A00D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14:paraId="2CB911C9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2EC08C9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19ECC6" w14:textId="77777777" w:rsidR="005A00D0" w:rsidRPr="00595E60" w:rsidDel="00D43E7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A00D0" w:rsidRPr="00595E60" w14:paraId="10DA6003" w14:textId="77777777" w:rsidTr="005A00D0">
        <w:tc>
          <w:tcPr>
            <w:tcW w:w="3168" w:type="dxa"/>
          </w:tcPr>
          <w:p w14:paraId="77084A38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4145024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532A0D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811EAD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B82802E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7C3A6E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00D0" w:rsidRPr="00595E60" w14:paraId="5F04B438" w14:textId="77777777" w:rsidTr="005A00D0">
        <w:tc>
          <w:tcPr>
            <w:tcW w:w="3168" w:type="dxa"/>
          </w:tcPr>
          <w:p w14:paraId="24A20299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912C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14:paraId="764A6133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7FD585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2F09B0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36B8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0AB34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3FDA6DDE" w14:textId="77777777" w:rsidTr="005A00D0">
        <w:tc>
          <w:tcPr>
            <w:tcW w:w="3168" w:type="dxa"/>
          </w:tcPr>
          <w:p w14:paraId="5282A960" w14:textId="77777777" w:rsidR="005A00D0" w:rsidRPr="00C6380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79A8AA54" w14:textId="77777777" w:rsidR="005A00D0" w:rsidRPr="00C6380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80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6380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69B4C47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ECA3210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4DEF435D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F81F6C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127.10</w:t>
            </w:r>
          </w:p>
        </w:tc>
      </w:tr>
      <w:tr w:rsidR="005A00D0" w:rsidRPr="00595E60" w14:paraId="3B996CBE" w14:textId="77777777" w:rsidTr="005A00D0">
        <w:tc>
          <w:tcPr>
            <w:tcW w:w="3168" w:type="dxa"/>
          </w:tcPr>
          <w:p w14:paraId="39B5AC6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09A39B3A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86AF33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C1B09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5E423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DF193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4651D808" w14:textId="77777777" w:rsidTr="005A00D0">
        <w:tc>
          <w:tcPr>
            <w:tcW w:w="3168" w:type="dxa"/>
          </w:tcPr>
          <w:p w14:paraId="07ED94C9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14:paraId="40719BBE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1708EC1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6216DF0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3524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8293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7F9E2677" w14:textId="77777777" w:rsidTr="005A00D0">
        <w:tc>
          <w:tcPr>
            <w:tcW w:w="3168" w:type="dxa"/>
          </w:tcPr>
          <w:p w14:paraId="4CD9757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  <w:r w:rsidRPr="00491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 w:rsidRPr="004912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14:paraId="4D7BFF71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036825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BF21F8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912C1">
              <w:rPr>
                <w:rFonts w:ascii="Angsana New" w:hAnsi="Angsana New"/>
                <w:sz w:val="30"/>
                <w:szCs w:val="30"/>
              </w:rPr>
              <w:t>10 :</w:t>
            </w:r>
            <w:proofErr w:type="gramEnd"/>
            <w:r w:rsidRPr="004912C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7986E85A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CCCEB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05FE7900" w14:textId="77777777" w:rsidTr="005A00D0">
        <w:tc>
          <w:tcPr>
            <w:tcW w:w="3168" w:type="dxa"/>
          </w:tcPr>
          <w:p w14:paraId="71368DED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14:paraId="54EFB01D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441B7C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DF1A71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7065C50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014E5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273A77B5" w14:textId="77777777" w:rsidTr="005A00D0">
        <w:tc>
          <w:tcPr>
            <w:tcW w:w="3168" w:type="dxa"/>
          </w:tcPr>
          <w:p w14:paraId="0E74A662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14:paraId="2C1FA59D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2151B9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49104D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  <w:r w:rsidRPr="00BA291A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600361F7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234A4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261.91</w:t>
            </w:r>
          </w:p>
        </w:tc>
      </w:tr>
      <w:tr w:rsidR="005A00D0" w:rsidRPr="00595E60" w14:paraId="33CC8C33" w14:textId="77777777" w:rsidTr="005A00D0">
        <w:tc>
          <w:tcPr>
            <w:tcW w:w="3168" w:type="dxa"/>
          </w:tcPr>
          <w:p w14:paraId="090F259C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3E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</w:tcPr>
          <w:p w14:paraId="252296C2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FE5616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395A04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F24FF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B0070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389.01</w:t>
            </w:r>
          </w:p>
        </w:tc>
      </w:tr>
      <w:tr w:rsidR="005A00D0" w:rsidRPr="00595E60" w14:paraId="4221E065" w14:textId="77777777" w:rsidTr="005A00D0">
        <w:trPr>
          <w:trHeight w:val="377"/>
        </w:trPr>
        <w:tc>
          <w:tcPr>
            <w:tcW w:w="3168" w:type="dxa"/>
          </w:tcPr>
          <w:p w14:paraId="492B4D41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D3F9074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2A9583D0" w14:textId="77777777" w:rsidR="005A00D0" w:rsidRPr="000D6CE6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14:paraId="44EE9BF4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E1ADDE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D7E967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00D0" w:rsidRPr="00595E60" w14:paraId="33EB200C" w14:textId="77777777" w:rsidTr="005A00D0">
        <w:tc>
          <w:tcPr>
            <w:tcW w:w="3168" w:type="dxa"/>
          </w:tcPr>
          <w:p w14:paraId="28AA6393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7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9077B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14:paraId="2BBAD2EC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3A7D61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8BD52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3A66A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4101E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51A4F520" w14:textId="77777777" w:rsidTr="005A00D0">
        <w:tc>
          <w:tcPr>
            <w:tcW w:w="3168" w:type="dxa"/>
          </w:tcPr>
          <w:p w14:paraId="5E393B55" w14:textId="77777777" w:rsidR="005A00D0" w:rsidRPr="00C6380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54A616F3" w14:textId="77777777" w:rsidR="005A00D0" w:rsidRPr="00C63803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C638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6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02CB57C6" w14:textId="77777777" w:rsidR="005A00D0" w:rsidRPr="004912C1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4DF30532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F1B26D4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D97CA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154.06</w:t>
            </w:r>
          </w:p>
        </w:tc>
      </w:tr>
      <w:tr w:rsidR="005A00D0" w:rsidRPr="00595E60" w14:paraId="43065C63" w14:textId="77777777" w:rsidTr="005A00D0">
        <w:tc>
          <w:tcPr>
            <w:tcW w:w="3168" w:type="dxa"/>
          </w:tcPr>
          <w:p w14:paraId="405CB72C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FEBF810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9858ED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985125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DB222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57BD4E" w14:textId="77777777" w:rsidR="005A00D0" w:rsidRPr="0099077B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0D0" w:rsidRPr="00595E60" w14:paraId="526AC6CE" w14:textId="77777777" w:rsidTr="005A00D0">
        <w:tc>
          <w:tcPr>
            <w:tcW w:w="3168" w:type="dxa"/>
          </w:tcPr>
          <w:p w14:paraId="66130FE3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14:paraId="04557413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5D52B300" w14:textId="77777777" w:rsidR="005A00D0" w:rsidRPr="00595E60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48A9E662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70" w:type="dxa"/>
          </w:tcPr>
          <w:p w14:paraId="38F82035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86C98" w14:textId="77777777" w:rsidR="005A00D0" w:rsidRPr="00BA291A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269.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BA291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00D0" w:rsidRPr="00595E60" w14:paraId="73AECAC5" w14:textId="77777777" w:rsidTr="005A00D0">
        <w:tc>
          <w:tcPr>
            <w:tcW w:w="3168" w:type="dxa"/>
          </w:tcPr>
          <w:p w14:paraId="6559A087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3E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</w:tcPr>
          <w:p w14:paraId="3A705720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CB38AD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949F45A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000AF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96F7D8" w14:textId="77777777" w:rsidR="005A00D0" w:rsidRPr="00E33E6D" w:rsidRDefault="005A00D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E6D">
              <w:rPr>
                <w:rFonts w:ascii="Angsana New" w:hAnsi="Angsana New"/>
                <w:b/>
                <w:bCs/>
                <w:sz w:val="30"/>
                <w:szCs w:val="30"/>
              </w:rPr>
              <w:t>423.68</w:t>
            </w:r>
          </w:p>
        </w:tc>
      </w:tr>
    </w:tbl>
    <w:p w14:paraId="13A5D557" w14:textId="77777777" w:rsidR="00DA2C6A" w:rsidRDefault="00DA2C6A" w:rsidP="00DA2C6A">
      <w:pPr>
        <w:rPr>
          <w:rFonts w:ascii="Angsana New" w:hAnsi="Angsana New"/>
          <w:sz w:val="24"/>
          <w:szCs w:val="24"/>
        </w:rPr>
      </w:pPr>
    </w:p>
    <w:p w14:paraId="5BF62220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0C881652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5BCD0275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62E424F5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656ABEC4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4B255765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729690A2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153799FB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111AE0DE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4F315E58" w14:textId="77777777" w:rsidR="00DF2F75" w:rsidRDefault="00DF2F75" w:rsidP="00DA2C6A">
      <w:pPr>
        <w:rPr>
          <w:rFonts w:ascii="Angsana New" w:hAnsi="Angsana New"/>
          <w:sz w:val="24"/>
          <w:szCs w:val="24"/>
        </w:rPr>
      </w:pPr>
    </w:p>
    <w:p w14:paraId="33FD2A90" w14:textId="77777777" w:rsidR="00DF2F75" w:rsidRPr="00E42EC7" w:rsidRDefault="00DF2F75" w:rsidP="00DA2C6A">
      <w:pPr>
        <w:rPr>
          <w:rFonts w:ascii="Angsana New" w:hAnsi="Angsana New"/>
          <w:sz w:val="24"/>
          <w:szCs w:val="24"/>
        </w:rPr>
      </w:pPr>
    </w:p>
    <w:p w14:paraId="1256B2ED" w14:textId="77777777" w:rsidR="00766242" w:rsidRPr="005A7FEB" w:rsidRDefault="00176D96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A7FE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320152">
        <w:rPr>
          <w:rFonts w:ascii="Angsana New" w:hAnsi="Angsana New"/>
          <w:sz w:val="30"/>
          <w:szCs w:val="30"/>
          <w:u w:val="none"/>
        </w:rPr>
        <w:t>8</w:t>
      </w:r>
      <w:r w:rsidR="00766242" w:rsidRPr="005A7FEB">
        <w:rPr>
          <w:rFonts w:ascii="Angsana New" w:hAnsi="Angsana New"/>
          <w:sz w:val="30"/>
          <w:szCs w:val="30"/>
          <w:u w:val="none"/>
        </w:rPr>
        <w:tab/>
      </w:r>
      <w:r w:rsidR="00766242" w:rsidRPr="005A7FEB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231AF50F" w14:textId="77777777" w:rsidR="00E805C9" w:rsidRPr="00E42EC7" w:rsidRDefault="00E805C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37F473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9A9BBDD" w14:textId="77777777" w:rsidR="00E805C9" w:rsidRPr="00E42EC7" w:rsidRDefault="00E805C9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98F031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194358A7" w14:textId="77777777" w:rsidR="00F63212" w:rsidRDefault="00F6321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ACB1C5" w14:textId="77777777" w:rsidR="00766242" w:rsidRPr="005A7FEB" w:rsidRDefault="00766242" w:rsidP="00ED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72CA7C2" w14:textId="77777777" w:rsidR="000B1BD4" w:rsidRPr="00E42EC7" w:rsidRDefault="000B1BD4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2CAB79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27BB0D50" w14:textId="77777777" w:rsidR="00E805C9" w:rsidRPr="00E42EC7" w:rsidRDefault="00E805C9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FA6D0F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5A7FEB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30454F" w:rsidRPr="005A7FEB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5A7FEB">
        <w:rPr>
          <w:rFonts w:ascii="Angsana New" w:hAnsi="Angsana New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1B36BEBB" w14:textId="77777777" w:rsidR="00262BB2" w:rsidRPr="00E42EC7" w:rsidRDefault="00262BB2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bookmarkStart w:id="5" w:name="_GoBack"/>
      <w:bookmarkEnd w:id="5"/>
    </w:p>
    <w:p w14:paraId="1E3FBD17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E45D4D4" w14:textId="77777777" w:rsidR="00E805C9" w:rsidRPr="00E42EC7" w:rsidRDefault="00E805C9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0288B5" w14:textId="77777777" w:rsidR="0030454F" w:rsidRPr="005A7FEB" w:rsidRDefault="003C2D28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</w:t>
      </w:r>
      <w:r w:rsidR="00CC0347" w:rsidRPr="005A7FEB">
        <w:rPr>
          <w:rFonts w:ascii="Angsana New" w:hAnsi="Angsana New"/>
          <w:sz w:val="30"/>
          <w:szCs w:val="30"/>
          <w:cs/>
        </w:rPr>
        <w:t>สี่ยงด้านอัตราดอกเบี้ยที่เกิดจา</w:t>
      </w:r>
      <w:r w:rsidR="00CC0347" w:rsidRPr="005A7FEB">
        <w:rPr>
          <w:rFonts w:ascii="Angsana New" w:hAnsi="Angsana New" w:hint="cs"/>
          <w:sz w:val="30"/>
          <w:szCs w:val="30"/>
          <w:cs/>
        </w:rPr>
        <w:t xml:space="preserve">กเงินให้กู้ยืม </w:t>
      </w:r>
      <w:r w:rsidR="00CC0347" w:rsidRPr="005A7FEB">
        <w:rPr>
          <w:rFonts w:ascii="Angsana New" w:hAnsi="Angsana New"/>
          <w:sz w:val="30"/>
          <w:szCs w:val="30"/>
        </w:rPr>
        <w:t>(</w:t>
      </w:r>
      <w:r w:rsidR="00CC0347" w:rsidRPr="005A7FE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601E31" w:rsidRPr="005A7FEB">
        <w:rPr>
          <w:rFonts w:ascii="Angsana New" w:hAnsi="Angsana New"/>
          <w:sz w:val="30"/>
          <w:szCs w:val="30"/>
        </w:rPr>
        <w:t>8</w:t>
      </w:r>
      <w:r w:rsidR="00CC0347" w:rsidRPr="005A7FEB">
        <w:rPr>
          <w:rFonts w:ascii="Angsana New" w:hAnsi="Angsana New" w:hint="cs"/>
          <w:sz w:val="30"/>
          <w:szCs w:val="30"/>
          <w:cs/>
        </w:rPr>
        <w:t xml:space="preserve">) </w:t>
      </w:r>
      <w:r w:rsidRPr="005A7FEB">
        <w:rPr>
          <w:rFonts w:ascii="Angsana New" w:hAnsi="Angsana New"/>
          <w:sz w:val="30"/>
          <w:szCs w:val="30"/>
          <w:cs/>
        </w:rPr>
        <w:t>เงินกู้ยืม (</w:t>
      </w:r>
      <w:r w:rsidR="00BF7DB3" w:rsidRPr="005A7FEB">
        <w:rPr>
          <w:rFonts w:ascii="Angsana New" w:hAnsi="Angsana New" w:hint="cs"/>
          <w:sz w:val="30"/>
          <w:szCs w:val="30"/>
          <w:cs/>
        </w:rPr>
        <w:t>ดู</w:t>
      </w:r>
      <w:r w:rsidRPr="005A7FEB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5A7FEB">
        <w:rPr>
          <w:rFonts w:ascii="Angsana New" w:hAnsi="Angsana New"/>
          <w:sz w:val="30"/>
          <w:szCs w:val="30"/>
        </w:rPr>
        <w:t>1</w:t>
      </w:r>
      <w:r w:rsidR="00D83923">
        <w:rPr>
          <w:rFonts w:ascii="Angsana New" w:hAnsi="Angsana New"/>
          <w:sz w:val="30"/>
          <w:szCs w:val="30"/>
        </w:rPr>
        <w:t>4</w:t>
      </w:r>
      <w:r w:rsidRPr="005A7FEB">
        <w:rPr>
          <w:rFonts w:ascii="Angsana New" w:hAnsi="Angsana New"/>
          <w:sz w:val="30"/>
          <w:szCs w:val="30"/>
          <w:cs/>
        </w:rPr>
        <w:t xml:space="preserve">) </w:t>
      </w:r>
      <w:r w:rsidR="00677AF1">
        <w:rPr>
          <w:rFonts w:ascii="Angsana New" w:hAnsi="Angsana New" w:hint="cs"/>
          <w:sz w:val="30"/>
          <w:szCs w:val="30"/>
          <w:cs/>
        </w:rPr>
        <w:t>กลุ่มบริษัทได้ลดความเสี่ยงดังกล่าวโดยทำให้แน่ใจว่าดอกเบี้ยที่เกิดจาก</w:t>
      </w:r>
      <w:r w:rsidRPr="005A7FEB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สินทรัพย์และหนี้สินทางการเงินของ</w:t>
      </w:r>
      <w:r w:rsidR="008639E4" w:rsidRPr="005A7FEB">
        <w:rPr>
          <w:rFonts w:ascii="Angsana New" w:hAnsi="Angsana New" w:hint="cs"/>
          <w:sz w:val="30"/>
          <w:szCs w:val="30"/>
          <w:cs/>
        </w:rPr>
        <w:t>กลุ่ม</w:t>
      </w:r>
      <w:r w:rsidRPr="005A7FEB">
        <w:rPr>
          <w:rFonts w:ascii="Angsana New" w:hAnsi="Angsana New"/>
          <w:sz w:val="30"/>
          <w:szCs w:val="30"/>
          <w:cs/>
        </w:rPr>
        <w:t>บริษัทโดยส่วนใหญ่</w:t>
      </w:r>
      <w:r w:rsidR="00677AF1" w:rsidRPr="005A7FEB">
        <w:rPr>
          <w:rFonts w:ascii="Angsana New" w:hAnsi="Angsana New" w:hint="cs"/>
          <w:sz w:val="30"/>
          <w:szCs w:val="30"/>
          <w:cs/>
        </w:rPr>
        <w:t>มีอัตราดอกเบี้ยคงที่ซึ่งใกล้เคียงกับอัตราตลาดในปัจจุบัน</w:t>
      </w:r>
      <w:r w:rsidRPr="005A7FEB">
        <w:rPr>
          <w:rFonts w:ascii="Angsana New" w:hAnsi="Angsana New"/>
          <w:sz w:val="30"/>
          <w:szCs w:val="30"/>
          <w:cs/>
        </w:rPr>
        <w:t xml:space="preserve"> </w:t>
      </w:r>
      <w:r w:rsidR="007822FF" w:rsidRPr="005A7FEB">
        <w:rPr>
          <w:rFonts w:ascii="Angsana New" w:hAnsi="Angsana New" w:hint="cs"/>
          <w:sz w:val="30"/>
          <w:szCs w:val="30"/>
          <w:cs/>
        </w:rPr>
        <w:t>หรือ</w:t>
      </w:r>
      <w:r w:rsidR="00677AF1" w:rsidRPr="005A7FEB">
        <w:rPr>
          <w:rFonts w:ascii="Angsana New" w:hAnsi="Angsana New"/>
          <w:sz w:val="30"/>
          <w:szCs w:val="30"/>
          <w:cs/>
        </w:rPr>
        <w:t>มีอัตราดอกเบี้ยลอยตัวโดยอ้างอิงตามอัตราตลาด</w:t>
      </w:r>
    </w:p>
    <w:p w14:paraId="04434A5E" w14:textId="77777777" w:rsidR="007D4193" w:rsidRPr="00E42EC7" w:rsidRDefault="003C2D28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  <w:r w:rsidRPr="005A7FEB">
        <w:rPr>
          <w:rFonts w:ascii="Angsana New" w:hAnsi="Angsana New"/>
          <w:sz w:val="30"/>
          <w:szCs w:val="30"/>
          <w:cs/>
        </w:rPr>
        <w:t xml:space="preserve"> </w:t>
      </w:r>
    </w:p>
    <w:p w14:paraId="2488BDFC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ED2B1D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9BC4B7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FD65766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CE3E9BB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E8A6036" w14:textId="77777777" w:rsidR="00E42EC7" w:rsidRDefault="00E42EC7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D99B0B7" w14:textId="77777777" w:rsidR="005A44B2" w:rsidRPr="005A7FEB" w:rsidRDefault="005A44B2" w:rsidP="007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5A7FEB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อัตราดอกเบี้ยที่แท้จริงของเงินให้กู้ยืม ณ วันที่ </w:t>
      </w:r>
      <w:r w:rsidRPr="005A7FEB">
        <w:rPr>
          <w:rFonts w:ascii="Angsana New" w:hAnsi="Angsana New"/>
          <w:spacing w:val="-2"/>
          <w:sz w:val="30"/>
          <w:szCs w:val="30"/>
        </w:rPr>
        <w:t xml:space="preserve">31 </w:t>
      </w:r>
      <w:r w:rsidRPr="005A7FEB">
        <w:rPr>
          <w:rFonts w:ascii="Angsana New" w:hAnsi="Angsana New" w:hint="cs"/>
          <w:spacing w:val="-2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4C1D1FB1" w14:textId="77777777" w:rsidR="00377038" w:rsidRPr="00E42EC7" w:rsidRDefault="00377038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233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3"/>
        <w:gridCol w:w="1309"/>
        <w:gridCol w:w="191"/>
        <w:gridCol w:w="1028"/>
        <w:gridCol w:w="187"/>
        <w:gridCol w:w="1175"/>
        <w:gridCol w:w="187"/>
        <w:gridCol w:w="1123"/>
      </w:tblGrid>
      <w:tr w:rsidR="00AC214E" w:rsidRPr="005A7FEB" w14:paraId="5EBEBDF7" w14:textId="77777777" w:rsidTr="00515A64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1455A085" w14:textId="77777777" w:rsidR="00AC214E" w:rsidRPr="0048126A" w:rsidRDefault="00AC214E" w:rsidP="00A41A3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33FBD247" w14:textId="77777777" w:rsidR="00AC214E" w:rsidRPr="0048126A" w:rsidRDefault="00AC214E" w:rsidP="006A381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6A381B" w:rsidRPr="00481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4812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D4193" w:rsidRPr="005A7FEB" w14:paraId="34EF479C" w14:textId="77777777" w:rsidTr="00515A64">
        <w:trPr>
          <w:cantSplit/>
          <w:trHeight w:val="113"/>
          <w:tblHeader/>
        </w:trPr>
        <w:tc>
          <w:tcPr>
            <w:tcW w:w="5533" w:type="dxa"/>
            <w:gridSpan w:val="3"/>
            <w:shd w:val="clear" w:color="auto" w:fill="auto"/>
            <w:vAlign w:val="bottom"/>
          </w:tcPr>
          <w:p w14:paraId="568A9435" w14:textId="77777777" w:rsidR="007D4193" w:rsidRPr="0048126A" w:rsidRDefault="007D4193" w:rsidP="00A41A3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64892D" w14:textId="77777777" w:rsidR="007D4193" w:rsidRPr="0048126A" w:rsidRDefault="007D4193" w:rsidP="006A381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26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02456F" w:rsidRPr="005A7FEB" w14:paraId="5160F63F" w14:textId="77777777" w:rsidTr="00090720">
        <w:trPr>
          <w:cantSplit/>
          <w:trHeight w:val="364"/>
          <w:tblHeader/>
        </w:trPr>
        <w:tc>
          <w:tcPr>
            <w:tcW w:w="4033" w:type="dxa"/>
            <w:shd w:val="clear" w:color="auto" w:fill="auto"/>
            <w:vAlign w:val="bottom"/>
          </w:tcPr>
          <w:p w14:paraId="5A9AF15B" w14:textId="77777777" w:rsidR="0002456F" w:rsidRPr="0048126A" w:rsidRDefault="0002456F" w:rsidP="00ED2917">
            <w:pPr>
              <w:pStyle w:val="acctfourfigures"/>
              <w:spacing w:line="380" w:lineRule="exact"/>
              <w:ind w:left="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812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09" w:type="dxa"/>
            <w:shd w:val="clear" w:color="auto" w:fill="auto"/>
          </w:tcPr>
          <w:p w14:paraId="052A070E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85D5324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1" w:type="dxa"/>
            <w:shd w:val="clear" w:color="auto" w:fill="auto"/>
          </w:tcPr>
          <w:p w14:paraId="6F4B689D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AF93563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81F59A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8126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65B7D83B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58EF2D9E" w14:textId="77777777" w:rsidR="0002456F" w:rsidRPr="0048126A" w:rsidRDefault="0002456F" w:rsidP="00793E5B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8126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8126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6AB5EC99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042A07E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13E5BA" w14:textId="77777777" w:rsidR="0002456F" w:rsidRPr="0048126A" w:rsidRDefault="0002456F" w:rsidP="00A41A3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214E" w:rsidRPr="005A7FEB" w14:paraId="125636CD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0FD3BB76" w14:textId="77777777" w:rsidR="00AC214E" w:rsidRPr="0048126A" w:rsidRDefault="00AC214E" w:rsidP="00A41A3F">
            <w:pPr>
              <w:spacing w:line="38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8CB58E9" w14:textId="77777777" w:rsidR="00AC214E" w:rsidRPr="0048126A" w:rsidRDefault="00AC214E" w:rsidP="00A41A3F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2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1" w:type="dxa"/>
            <w:shd w:val="clear" w:color="auto" w:fill="auto"/>
          </w:tcPr>
          <w:p w14:paraId="3C1EC194" w14:textId="77777777" w:rsidR="00AC214E" w:rsidRPr="0048126A" w:rsidRDefault="00AC214E" w:rsidP="00A41A3F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shd w:val="clear" w:color="auto" w:fill="auto"/>
          </w:tcPr>
          <w:p w14:paraId="02F529EE" w14:textId="77777777" w:rsidR="00AC214E" w:rsidRPr="0048126A" w:rsidRDefault="00AC214E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456F" w:rsidRPr="005A7FEB" w14:paraId="31007E3E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08117D1" w14:textId="77777777" w:rsidR="0002456F" w:rsidRPr="0048126A" w:rsidRDefault="0002456F" w:rsidP="008E5902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481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09" w:type="dxa"/>
            <w:shd w:val="clear" w:color="auto" w:fill="auto"/>
          </w:tcPr>
          <w:p w14:paraId="437B6007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F1FC1BC" w14:textId="77777777" w:rsidR="0002456F" w:rsidRPr="0048126A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058374B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34E0499" w14:textId="77777777" w:rsidR="0002456F" w:rsidRPr="0048126A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3133EF2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46289D4" w14:textId="77777777" w:rsidR="0002456F" w:rsidRPr="0048126A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4E6188" w14:textId="77777777" w:rsidR="0002456F" w:rsidRPr="0048126A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56F" w:rsidRPr="005A7FEB" w14:paraId="76CA2991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7AF7D036" w14:textId="77777777" w:rsidR="0002456F" w:rsidRPr="005A7FEB" w:rsidRDefault="0002456F" w:rsidP="008E5902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4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0FFB9098" w14:textId="77777777" w:rsidR="0002456F" w:rsidRPr="005A7FEB" w:rsidRDefault="0002456F" w:rsidP="00A41A3F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0E6DD21" w14:textId="77777777" w:rsidR="0002456F" w:rsidRPr="005A7FEB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3BE0085" w14:textId="77777777" w:rsidR="0002456F" w:rsidRPr="005A7FEB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B26DDBC" w14:textId="77777777" w:rsidR="0002456F" w:rsidRPr="005A7FEB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D155307" w14:textId="77777777" w:rsidR="0002456F" w:rsidRPr="005A7FEB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61F3CAA" w14:textId="77777777" w:rsidR="0002456F" w:rsidRPr="005A7FEB" w:rsidRDefault="0002456F" w:rsidP="00A41A3F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76708D1" w14:textId="77777777" w:rsidR="0002456F" w:rsidRPr="005A7FEB" w:rsidRDefault="0002456F" w:rsidP="00A41A3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636" w:rsidRPr="005A7FEB" w14:paraId="08DB76A6" w14:textId="77777777" w:rsidTr="002F5204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4A9923E" w14:textId="5AB82A8D" w:rsidR="00354636" w:rsidRPr="00D576BE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shd w:val="clear" w:color="auto" w:fill="auto"/>
          </w:tcPr>
          <w:p w14:paraId="385C2406" w14:textId="32B42791" w:rsidR="00354636" w:rsidRPr="000B6E71" w:rsidRDefault="00354636" w:rsidP="0035463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4.1</w:t>
            </w:r>
          </w:p>
        </w:tc>
        <w:tc>
          <w:tcPr>
            <w:tcW w:w="191" w:type="dxa"/>
            <w:shd w:val="clear" w:color="auto" w:fill="auto"/>
          </w:tcPr>
          <w:p w14:paraId="41DEC94E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1ADD87FC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87" w:type="dxa"/>
            <w:shd w:val="clear" w:color="auto" w:fill="auto"/>
          </w:tcPr>
          <w:p w14:paraId="3FB68F6F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A97AB3" w14:textId="5289DC01" w:rsidR="00354636" w:rsidRPr="005A7FEB" w:rsidRDefault="00354636" w:rsidP="00354636">
            <w:pPr>
              <w:pStyle w:val="acctfourfigures"/>
              <w:tabs>
                <w:tab w:val="clear" w:pos="765"/>
                <w:tab w:val="decimal" w:pos="65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5D51C03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BA08A03" w14:textId="5050D7E2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354636" w:rsidRPr="005A7FEB" w14:paraId="61502FA7" w14:textId="77777777" w:rsidTr="002F5204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666384F6" w14:textId="533F8A13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9" w:type="dxa"/>
            <w:shd w:val="clear" w:color="auto" w:fill="auto"/>
          </w:tcPr>
          <w:p w14:paraId="12F0B639" w14:textId="215B3F21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- 6.0</w:t>
            </w:r>
          </w:p>
        </w:tc>
        <w:tc>
          <w:tcPr>
            <w:tcW w:w="191" w:type="dxa"/>
            <w:shd w:val="clear" w:color="auto" w:fill="auto"/>
          </w:tcPr>
          <w:p w14:paraId="378B6EEA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7B2AE869" w14:textId="77777777" w:rsidR="00354636" w:rsidRPr="004C6DC9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189,490</w:t>
            </w:r>
          </w:p>
        </w:tc>
        <w:tc>
          <w:tcPr>
            <w:tcW w:w="187" w:type="dxa"/>
            <w:shd w:val="clear" w:color="auto" w:fill="auto"/>
          </w:tcPr>
          <w:p w14:paraId="38230971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32E1349" w14:textId="3C3B26A8" w:rsidR="00354636" w:rsidRPr="005A7FEB" w:rsidRDefault="00354636" w:rsidP="00354636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55,50</w:t>
            </w:r>
            <w:r w:rsidRPr="00793E5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7" w:type="dxa"/>
            <w:shd w:val="clear" w:color="auto" w:fill="auto"/>
          </w:tcPr>
          <w:p w14:paraId="09A6AC31" w14:textId="77777777" w:rsidR="00354636" w:rsidRPr="005A7FEB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A289104" w14:textId="164E9B79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</w:tr>
      <w:tr w:rsidR="00354636" w:rsidRPr="005A7FEB" w14:paraId="70AF0F36" w14:textId="77777777" w:rsidTr="002F5204">
        <w:trPr>
          <w:cantSplit/>
          <w:trHeight w:val="326"/>
        </w:trPr>
        <w:tc>
          <w:tcPr>
            <w:tcW w:w="4033" w:type="dxa"/>
            <w:shd w:val="clear" w:color="auto" w:fill="auto"/>
          </w:tcPr>
          <w:p w14:paraId="254CEEAC" w14:textId="17FCF885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พนักงานและผู้บริหาร</w:t>
            </w:r>
          </w:p>
        </w:tc>
        <w:tc>
          <w:tcPr>
            <w:tcW w:w="1309" w:type="dxa"/>
            <w:shd w:val="clear" w:color="auto" w:fill="auto"/>
          </w:tcPr>
          <w:p w14:paraId="136D1461" w14:textId="4B623BD7" w:rsidR="00354636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191" w:type="dxa"/>
            <w:shd w:val="clear" w:color="auto" w:fill="auto"/>
          </w:tcPr>
          <w:p w14:paraId="5AB3832F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3BC99E3" w14:textId="11CC225C" w:rsidR="00354636" w:rsidRDefault="00354636" w:rsidP="0035463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5685DF3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FE90DDD" w14:textId="569E7E39" w:rsidR="00354636" w:rsidRDefault="00354636" w:rsidP="00354636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  <w:tc>
          <w:tcPr>
            <w:tcW w:w="187" w:type="dxa"/>
            <w:shd w:val="clear" w:color="auto" w:fill="auto"/>
          </w:tcPr>
          <w:p w14:paraId="5AC5C847" w14:textId="77777777" w:rsidR="00354636" w:rsidRPr="005A7FEB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0A12255" w14:textId="195D3C15" w:rsidR="00354636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</w:tr>
      <w:tr w:rsidR="00354636" w:rsidRPr="005A7FEB" w14:paraId="4AE65EC1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C40F468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42ED1259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BE5AEA2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94F92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87" w:type="dxa"/>
            <w:shd w:val="clear" w:color="auto" w:fill="auto"/>
          </w:tcPr>
          <w:p w14:paraId="441E8242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7FF3B" w14:textId="296131A3" w:rsidR="00354636" w:rsidRPr="00793E5B" w:rsidRDefault="00354636" w:rsidP="00354636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793E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793E5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7" w:type="dxa"/>
            <w:shd w:val="clear" w:color="auto" w:fill="auto"/>
          </w:tcPr>
          <w:p w14:paraId="538771CB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56027" w14:textId="7E995EB9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54636" w:rsidRPr="005A7FEB" w14:paraId="6456B6BF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02CE00DD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3403BD3B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E7F5AF4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6D0F6F1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599E4D25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9027D3A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F8AEC6A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F9C903F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4636" w:rsidRPr="005A7FEB" w14:paraId="3C7F9FD6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6DADB2F2" w14:textId="77777777" w:rsidR="00354636" w:rsidRPr="00377038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3BB6EDE4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3D126F5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9D06AC2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B9C61BB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95E00D4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65279D6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519091E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636" w:rsidRPr="005A7FEB" w14:paraId="419F6E74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24F16370" w14:textId="2E34A1E2" w:rsidR="00354636" w:rsidRPr="005A7FEB" w:rsidRDefault="00354636" w:rsidP="0035463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5B807BB4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left="150" w:right="-90"/>
              <w:rPr>
                <w:rFonts w:ascii="Angsana New" w:hAnsi="Angsana New"/>
                <w:sz w:val="30"/>
                <w:szCs w:val="30"/>
              </w:rPr>
            </w:pPr>
            <w:r w:rsidRPr="00615BD4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15BD4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5BD4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91" w:type="dxa"/>
            <w:shd w:val="clear" w:color="auto" w:fill="auto"/>
          </w:tcPr>
          <w:p w14:paraId="6B16952F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5C662262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  <w:tc>
          <w:tcPr>
            <w:tcW w:w="187" w:type="dxa"/>
            <w:shd w:val="clear" w:color="auto" w:fill="auto"/>
          </w:tcPr>
          <w:p w14:paraId="5542029C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06B01EC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435A01E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4C4929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</w:tr>
      <w:tr w:rsidR="00354636" w:rsidRPr="005A7FEB" w14:paraId="7017EA82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ECC237B" w14:textId="6A5C49B2" w:rsidR="00354636" w:rsidRPr="005A7FEB" w:rsidRDefault="00354636" w:rsidP="0035463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1879DE7B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left="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806">
              <w:rPr>
                <w:rFonts w:ascii="Angsana New" w:hAnsi="Angsana New"/>
                <w:sz w:val="30"/>
                <w:szCs w:val="30"/>
                <w:lang w:bidi="th-TH"/>
              </w:rPr>
              <w:t>2.65 -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D00806">
              <w:rPr>
                <w:rFonts w:ascii="Angsana New" w:hAnsi="Angsana New"/>
                <w:sz w:val="30"/>
                <w:szCs w:val="30"/>
                <w:lang w:bidi="th-TH"/>
              </w:rPr>
              <w:t>2.86</w:t>
            </w:r>
          </w:p>
        </w:tc>
        <w:tc>
          <w:tcPr>
            <w:tcW w:w="191" w:type="dxa"/>
            <w:shd w:val="clear" w:color="auto" w:fill="auto"/>
          </w:tcPr>
          <w:p w14:paraId="1658E263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F1B14D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D00806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7" w:type="dxa"/>
            <w:shd w:val="clear" w:color="auto" w:fill="auto"/>
          </w:tcPr>
          <w:p w14:paraId="552BBFCC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A69D373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8E18A31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F7F421C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</w:tr>
      <w:tr w:rsidR="00354636" w:rsidRPr="005A7FEB" w14:paraId="7FC19696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608C8239" w14:textId="77777777" w:rsidR="00354636" w:rsidRPr="005A7FEB" w:rsidRDefault="00354636" w:rsidP="0035463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096CAE6F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96C971E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E159E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  <w:tc>
          <w:tcPr>
            <w:tcW w:w="187" w:type="dxa"/>
            <w:shd w:val="clear" w:color="auto" w:fill="auto"/>
          </w:tcPr>
          <w:p w14:paraId="59C01F52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E6D39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F30F4C8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B64AA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Pr="003054BB">
              <w:rPr>
                <w:rFonts w:ascii="Angsana New" w:hAnsi="Angsana New"/>
                <w:b/>
                <w:bCs/>
                <w:sz w:val="30"/>
                <w:szCs w:val="30"/>
              </w:rPr>
              <w:t>265,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354636" w:rsidRPr="005A7FEB" w14:paraId="67C347BA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0BAE79C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5D5433E5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257CB6F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7D2422BC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6E557617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5FA04192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2006990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04DE85E5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4636" w:rsidRPr="005A7FEB" w14:paraId="35898AA3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49A3AAD9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26DE1F79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26A3A3A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04891AC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B093BB7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C44B937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38255CF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A22D671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636" w:rsidRPr="005A7FEB" w14:paraId="312E21CD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78986408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4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</w:tcPr>
          <w:p w14:paraId="0942786D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612A844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4CE1B29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1F4C14C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5A84C6F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48937A2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F281EB0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731"/>
                <w:tab w:val="decimal" w:pos="90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636" w:rsidRPr="005A7FEB" w14:paraId="5E7D91AE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51D38379" w14:textId="24A4E639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 w:rsidR="00A87EDE" w:rsidRPr="005A7FE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09" w:type="dxa"/>
            <w:shd w:val="clear" w:color="auto" w:fill="auto"/>
          </w:tcPr>
          <w:p w14:paraId="3A67962B" w14:textId="36223B4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3.5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5.8</w:t>
            </w:r>
          </w:p>
        </w:tc>
        <w:tc>
          <w:tcPr>
            <w:tcW w:w="191" w:type="dxa"/>
            <w:shd w:val="clear" w:color="auto" w:fill="auto"/>
          </w:tcPr>
          <w:p w14:paraId="32F8C7F6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D1C0821" w14:textId="77777777" w:rsidR="00354636" w:rsidRPr="004C6DC9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126,500</w:t>
            </w:r>
          </w:p>
        </w:tc>
        <w:tc>
          <w:tcPr>
            <w:tcW w:w="187" w:type="dxa"/>
            <w:shd w:val="clear" w:color="auto" w:fill="auto"/>
          </w:tcPr>
          <w:p w14:paraId="077092B6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4B916DA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BAE6EA7" w14:textId="77777777" w:rsidR="00354636" w:rsidRPr="005A7FEB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DD7E51D" w14:textId="77777777" w:rsidR="00354636" w:rsidRPr="004C6DC9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126,500</w:t>
            </w:r>
          </w:p>
        </w:tc>
      </w:tr>
      <w:tr w:rsidR="00354636" w:rsidRPr="005A7FEB" w14:paraId="27B30CE4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124A9BB4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5343F38C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0E333AC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24A50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8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26,500</w:t>
            </w:r>
          </w:p>
        </w:tc>
        <w:tc>
          <w:tcPr>
            <w:tcW w:w="187" w:type="dxa"/>
            <w:shd w:val="clear" w:color="auto" w:fill="auto"/>
          </w:tcPr>
          <w:p w14:paraId="2529D095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39EB9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75CFAB1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A502F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8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26,500</w:t>
            </w:r>
          </w:p>
        </w:tc>
      </w:tr>
      <w:tr w:rsidR="00354636" w:rsidRPr="005A7FEB" w14:paraId="69222CA4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1B025D5F" w14:textId="77777777" w:rsidR="00354636" w:rsidRPr="005A7FEB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</w:tcPr>
          <w:p w14:paraId="44C4D77C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E8B7EF2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5891EE04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71650311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4B33876E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2DF624D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1ECAE78F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54636" w:rsidRPr="005A7FEB" w14:paraId="0405FC38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F178BA8" w14:textId="77777777" w:rsidR="00354636" w:rsidRPr="00377038" w:rsidRDefault="00354636" w:rsidP="0035463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</w:tcPr>
          <w:p w14:paraId="2555A471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19258EB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466A0F5B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6DDBE3AF" w14:textId="77777777" w:rsidR="00354636" w:rsidRPr="00AD6893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7BA914F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B654A5B" w14:textId="77777777" w:rsidR="00354636" w:rsidRPr="00AD6893" w:rsidRDefault="00354636" w:rsidP="0035463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7E269EA" w14:textId="77777777" w:rsidR="00354636" w:rsidRPr="00AD6893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54636" w:rsidRPr="005A7FEB" w14:paraId="3E6AB428" w14:textId="77777777" w:rsidTr="00090720">
        <w:trPr>
          <w:cantSplit/>
          <w:trHeight w:val="372"/>
        </w:trPr>
        <w:tc>
          <w:tcPr>
            <w:tcW w:w="4033" w:type="dxa"/>
            <w:shd w:val="clear" w:color="auto" w:fill="auto"/>
          </w:tcPr>
          <w:p w14:paraId="6B6A8161" w14:textId="124FD703" w:rsidR="00354636" w:rsidRPr="005A7FEB" w:rsidRDefault="00354636" w:rsidP="00354636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6FF25B6C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left="14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1.5 - 1.97</w:t>
            </w:r>
          </w:p>
        </w:tc>
        <w:tc>
          <w:tcPr>
            <w:tcW w:w="191" w:type="dxa"/>
            <w:shd w:val="clear" w:color="auto" w:fill="auto"/>
          </w:tcPr>
          <w:p w14:paraId="3FAA41BC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01A89AC0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4,291,656</w:t>
            </w:r>
          </w:p>
        </w:tc>
        <w:tc>
          <w:tcPr>
            <w:tcW w:w="187" w:type="dxa"/>
            <w:shd w:val="clear" w:color="auto" w:fill="auto"/>
          </w:tcPr>
          <w:p w14:paraId="3C4555DF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AFC269A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661B80A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DDE2629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4,291,656</w:t>
            </w:r>
          </w:p>
        </w:tc>
      </w:tr>
      <w:tr w:rsidR="00354636" w:rsidRPr="005A7FEB" w14:paraId="556D4366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109DADEF" w14:textId="21995964" w:rsidR="00354636" w:rsidRPr="005A7FEB" w:rsidRDefault="00354636" w:rsidP="00354636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09" w:type="dxa"/>
            <w:shd w:val="clear" w:color="auto" w:fill="auto"/>
          </w:tcPr>
          <w:p w14:paraId="0C266E76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left="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2.65 - 2.86</w:t>
            </w:r>
          </w:p>
        </w:tc>
        <w:tc>
          <w:tcPr>
            <w:tcW w:w="191" w:type="dxa"/>
            <w:shd w:val="clear" w:color="auto" w:fill="auto"/>
          </w:tcPr>
          <w:p w14:paraId="39686708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7545604A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211,080</w:t>
            </w:r>
          </w:p>
        </w:tc>
        <w:tc>
          <w:tcPr>
            <w:tcW w:w="187" w:type="dxa"/>
            <w:shd w:val="clear" w:color="auto" w:fill="auto"/>
          </w:tcPr>
          <w:p w14:paraId="018BF48B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1311D22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7" w:type="dxa"/>
            <w:shd w:val="clear" w:color="auto" w:fill="auto"/>
          </w:tcPr>
          <w:p w14:paraId="04379ABE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4380D90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372,260</w:t>
            </w:r>
          </w:p>
        </w:tc>
      </w:tr>
      <w:tr w:rsidR="00354636" w:rsidRPr="005A7FEB" w14:paraId="3D46B9F3" w14:textId="77777777" w:rsidTr="00090720">
        <w:trPr>
          <w:cantSplit/>
          <w:trHeight w:val="397"/>
        </w:trPr>
        <w:tc>
          <w:tcPr>
            <w:tcW w:w="4033" w:type="dxa"/>
            <w:shd w:val="clear" w:color="auto" w:fill="auto"/>
          </w:tcPr>
          <w:p w14:paraId="5BBF8415" w14:textId="77777777" w:rsidR="00354636" w:rsidRPr="005A7FEB" w:rsidRDefault="00354636" w:rsidP="00354636">
            <w:pPr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shd w:val="clear" w:color="auto" w:fill="auto"/>
          </w:tcPr>
          <w:p w14:paraId="5D3B0646" w14:textId="77777777" w:rsidR="00354636" w:rsidRPr="005A7FEB" w:rsidRDefault="00354636" w:rsidP="0035463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C6C93CE" w14:textId="77777777" w:rsidR="00354636" w:rsidRPr="005A7FEB" w:rsidRDefault="00354636" w:rsidP="0035463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F20A7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4,502,736</w:t>
            </w:r>
          </w:p>
        </w:tc>
        <w:tc>
          <w:tcPr>
            <w:tcW w:w="187" w:type="dxa"/>
            <w:shd w:val="clear" w:color="auto" w:fill="auto"/>
          </w:tcPr>
          <w:p w14:paraId="3E445FD7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D8548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2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161,180</w:t>
            </w:r>
          </w:p>
        </w:tc>
        <w:tc>
          <w:tcPr>
            <w:tcW w:w="187" w:type="dxa"/>
            <w:shd w:val="clear" w:color="auto" w:fill="auto"/>
          </w:tcPr>
          <w:p w14:paraId="678F149D" w14:textId="77777777" w:rsidR="00354636" w:rsidRPr="005A7FEB" w:rsidRDefault="00354636" w:rsidP="0035463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6B5BB" w14:textId="77777777" w:rsidR="00354636" w:rsidRPr="005A7FEB" w:rsidRDefault="00354636" w:rsidP="00354636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4,663,916</w:t>
            </w:r>
          </w:p>
        </w:tc>
      </w:tr>
    </w:tbl>
    <w:p w14:paraId="5D587239" w14:textId="77777777" w:rsidR="00377038" w:rsidRDefault="00377038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22D178" w14:textId="77777777" w:rsidR="00377038" w:rsidRDefault="00377038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CABD7D" w14:textId="77777777" w:rsidR="006D008C" w:rsidRDefault="006D008C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1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6"/>
        <w:gridCol w:w="1317"/>
        <w:gridCol w:w="192"/>
        <w:gridCol w:w="1034"/>
        <w:gridCol w:w="188"/>
        <w:gridCol w:w="1182"/>
        <w:gridCol w:w="188"/>
        <w:gridCol w:w="1124"/>
      </w:tblGrid>
      <w:tr w:rsidR="006D008C" w:rsidRPr="005A7FEB" w14:paraId="2CDA1263" w14:textId="77777777" w:rsidTr="00044EC7">
        <w:trPr>
          <w:cantSplit/>
          <w:trHeight w:val="113"/>
          <w:tblHeader/>
        </w:trPr>
        <w:tc>
          <w:tcPr>
            <w:tcW w:w="5565" w:type="dxa"/>
            <w:gridSpan w:val="3"/>
            <w:shd w:val="clear" w:color="auto" w:fill="auto"/>
            <w:vAlign w:val="bottom"/>
          </w:tcPr>
          <w:p w14:paraId="53D43688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6" w:type="dxa"/>
            <w:gridSpan w:val="5"/>
            <w:shd w:val="clear" w:color="auto" w:fill="auto"/>
          </w:tcPr>
          <w:p w14:paraId="0F3CDC3F" w14:textId="77777777" w:rsidR="006D008C" w:rsidRPr="006D008C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008C" w:rsidRPr="005A7FEB" w14:paraId="44EBAAE4" w14:textId="77777777" w:rsidTr="00044EC7">
        <w:trPr>
          <w:cantSplit/>
          <w:trHeight w:val="113"/>
          <w:tblHeader/>
        </w:trPr>
        <w:tc>
          <w:tcPr>
            <w:tcW w:w="5565" w:type="dxa"/>
            <w:gridSpan w:val="3"/>
            <w:shd w:val="clear" w:color="auto" w:fill="auto"/>
            <w:vAlign w:val="bottom"/>
          </w:tcPr>
          <w:p w14:paraId="45002DF7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F039F1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26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6D008C" w:rsidRPr="005A7FEB" w14:paraId="25374301" w14:textId="77777777" w:rsidTr="00044EC7">
        <w:trPr>
          <w:cantSplit/>
          <w:trHeight w:val="365"/>
          <w:tblHeader/>
        </w:trPr>
        <w:tc>
          <w:tcPr>
            <w:tcW w:w="4056" w:type="dxa"/>
            <w:shd w:val="clear" w:color="auto" w:fill="auto"/>
            <w:vAlign w:val="bottom"/>
          </w:tcPr>
          <w:p w14:paraId="2007CC97" w14:textId="77777777" w:rsidR="006D008C" w:rsidRPr="0048126A" w:rsidRDefault="006D008C" w:rsidP="00746706">
            <w:pPr>
              <w:pStyle w:val="acctfourfigures"/>
              <w:spacing w:line="380" w:lineRule="exact"/>
              <w:ind w:left="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812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126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17" w:type="dxa"/>
            <w:shd w:val="clear" w:color="auto" w:fill="auto"/>
          </w:tcPr>
          <w:p w14:paraId="66407593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1EB757F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2" w:type="dxa"/>
            <w:shd w:val="clear" w:color="auto" w:fill="auto"/>
          </w:tcPr>
          <w:p w14:paraId="510774F5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261EC375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3D1AED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8126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8" w:type="dxa"/>
            <w:tcBorders>
              <w:top w:val="single" w:sz="4" w:space="0" w:color="auto"/>
            </w:tcBorders>
            <w:shd w:val="clear" w:color="auto" w:fill="auto"/>
          </w:tcPr>
          <w:p w14:paraId="143EAB26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3389B5C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48126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48126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48126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8" w:type="dxa"/>
            <w:tcBorders>
              <w:top w:val="single" w:sz="4" w:space="0" w:color="auto"/>
            </w:tcBorders>
            <w:shd w:val="clear" w:color="auto" w:fill="auto"/>
          </w:tcPr>
          <w:p w14:paraId="6DACE7FE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D4CF7BB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C88F89" w14:textId="77777777" w:rsidR="006D008C" w:rsidRPr="0048126A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48126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008C" w:rsidRPr="005A7FEB" w14:paraId="1BE06E6A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541234BC" w14:textId="77777777" w:rsidR="006D008C" w:rsidRPr="0048126A" w:rsidRDefault="006D008C" w:rsidP="00746706">
            <w:pPr>
              <w:spacing w:line="38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597DF30D" w14:textId="77777777" w:rsidR="006D008C" w:rsidRPr="0048126A" w:rsidRDefault="006D008C" w:rsidP="00746706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2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2" w:type="dxa"/>
            <w:shd w:val="clear" w:color="auto" w:fill="auto"/>
          </w:tcPr>
          <w:p w14:paraId="4FE222FF" w14:textId="77777777" w:rsidR="006D008C" w:rsidRPr="0048126A" w:rsidRDefault="006D008C" w:rsidP="00746706">
            <w:pPr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6" w:type="dxa"/>
            <w:gridSpan w:val="5"/>
            <w:shd w:val="clear" w:color="auto" w:fill="auto"/>
          </w:tcPr>
          <w:p w14:paraId="31657258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8126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008C" w:rsidRPr="005A7FEB" w14:paraId="6C6E1DE3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0BF8A730" w14:textId="77777777" w:rsidR="006D008C" w:rsidRPr="0048126A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1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481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5D328546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762FA80A" w14:textId="77777777" w:rsidR="006D008C" w:rsidRPr="0048126A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1D4E9121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6A225E73" w14:textId="77777777" w:rsidR="006D008C" w:rsidRPr="0048126A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38E5C36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477455D0" w14:textId="77777777" w:rsidR="006D008C" w:rsidRPr="0048126A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50CF05E" w14:textId="77777777" w:rsidR="006D008C" w:rsidRPr="0048126A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08C" w:rsidRPr="005A7FEB" w14:paraId="5F9627BE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577D8234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4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7" w:type="dxa"/>
            <w:shd w:val="clear" w:color="auto" w:fill="auto"/>
          </w:tcPr>
          <w:p w14:paraId="04F8DEBC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5A857D9B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4E307CB3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352CAD41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DFF625F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196D7C21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183FB883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B7C" w:rsidRPr="005A7FEB" w14:paraId="5045C423" w14:textId="77777777" w:rsidTr="00A05B7C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1E7FA008" w14:textId="298D01D8" w:rsidR="00A05B7C" w:rsidRPr="00D576BE" w:rsidRDefault="00A05B7C" w:rsidP="00A05B7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</w:tcPr>
          <w:p w14:paraId="212B1DFD" w14:textId="6465C020" w:rsidR="00A05B7C" w:rsidRPr="000B6E71" w:rsidRDefault="00E07097" w:rsidP="00A05B7C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1.9 - </w:t>
            </w:r>
            <w:r w:rsidR="00A05B7C">
              <w:rPr>
                <w:rFonts w:ascii="Angsana New" w:hAnsi="Angsana New"/>
                <w:sz w:val="30"/>
                <w:szCs w:val="30"/>
                <w:lang w:val="en-US" w:bidi="th-TH"/>
              </w:rPr>
              <w:t>4.1</w:t>
            </w:r>
          </w:p>
        </w:tc>
        <w:tc>
          <w:tcPr>
            <w:tcW w:w="192" w:type="dxa"/>
            <w:shd w:val="clear" w:color="auto" w:fill="auto"/>
          </w:tcPr>
          <w:p w14:paraId="0E2A268A" w14:textId="77777777" w:rsidR="00A05B7C" w:rsidRPr="005A7FEB" w:rsidRDefault="00A05B7C" w:rsidP="00A05B7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02153562" w14:textId="58BF887B" w:rsidR="00A05B7C" w:rsidRPr="005A7FEB" w:rsidRDefault="00A05B7C" w:rsidP="00A05B7C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  <w:tc>
          <w:tcPr>
            <w:tcW w:w="188" w:type="dxa"/>
            <w:shd w:val="clear" w:color="auto" w:fill="auto"/>
          </w:tcPr>
          <w:p w14:paraId="02AD9B64" w14:textId="77777777" w:rsidR="00A05B7C" w:rsidRPr="005A7FEB" w:rsidRDefault="00A05B7C" w:rsidP="00A05B7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92EF3F1" w14:textId="7F93AC95" w:rsidR="00A05B7C" w:rsidRPr="005A7FEB" w:rsidRDefault="00A05B7C" w:rsidP="00A05B7C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79514041" w14:textId="77777777" w:rsidR="00A05B7C" w:rsidRPr="005A7FEB" w:rsidRDefault="00A05B7C" w:rsidP="00A05B7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3D1B02C3" w14:textId="19F6279B" w:rsidR="00A05B7C" w:rsidRPr="005A7FEB" w:rsidRDefault="00A05B7C" w:rsidP="00A05B7C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</w:tr>
      <w:tr w:rsidR="00A05B7C" w:rsidRPr="005A7FEB" w14:paraId="5419F154" w14:textId="77777777" w:rsidTr="00A05B7C">
        <w:trPr>
          <w:cantSplit/>
          <w:trHeight w:val="326"/>
        </w:trPr>
        <w:tc>
          <w:tcPr>
            <w:tcW w:w="4056" w:type="dxa"/>
            <w:shd w:val="clear" w:color="auto" w:fill="auto"/>
          </w:tcPr>
          <w:p w14:paraId="1F824FA1" w14:textId="29710790" w:rsidR="00A05B7C" w:rsidRPr="005A7FEB" w:rsidRDefault="00A05B7C" w:rsidP="00A05B7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17" w:type="dxa"/>
            <w:shd w:val="clear" w:color="auto" w:fill="auto"/>
          </w:tcPr>
          <w:p w14:paraId="65358FF4" w14:textId="56FA2DB1" w:rsidR="00A05B7C" w:rsidRPr="005A7FEB" w:rsidRDefault="00A05B7C" w:rsidP="00A05B7C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- 6.0</w:t>
            </w:r>
          </w:p>
        </w:tc>
        <w:tc>
          <w:tcPr>
            <w:tcW w:w="192" w:type="dxa"/>
            <w:shd w:val="clear" w:color="auto" w:fill="auto"/>
          </w:tcPr>
          <w:p w14:paraId="52E073E2" w14:textId="77777777" w:rsidR="00A05B7C" w:rsidRPr="005A7FEB" w:rsidRDefault="00A05B7C" w:rsidP="00A05B7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07CA82B1" w14:textId="1312F1BC" w:rsidR="00A05B7C" w:rsidRPr="004C6DC9" w:rsidRDefault="00A05B7C" w:rsidP="00A05B7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189,490</w:t>
            </w:r>
          </w:p>
        </w:tc>
        <w:tc>
          <w:tcPr>
            <w:tcW w:w="188" w:type="dxa"/>
            <w:shd w:val="clear" w:color="auto" w:fill="auto"/>
          </w:tcPr>
          <w:p w14:paraId="7F046EC1" w14:textId="77777777" w:rsidR="00A05B7C" w:rsidRPr="005A7FEB" w:rsidRDefault="00A05B7C" w:rsidP="00A05B7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819D3A1" w14:textId="501A6BE4" w:rsidR="00A05B7C" w:rsidRPr="005A7FEB" w:rsidRDefault="00A05B7C" w:rsidP="00A05B7C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55,50</w:t>
            </w:r>
            <w:r w:rsidRPr="00793E5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8" w:type="dxa"/>
            <w:shd w:val="clear" w:color="auto" w:fill="auto"/>
          </w:tcPr>
          <w:p w14:paraId="41D8A885" w14:textId="77777777" w:rsidR="00A05B7C" w:rsidRPr="005A7FEB" w:rsidRDefault="00A05B7C" w:rsidP="00A05B7C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2FC5D8C6" w14:textId="340540F6" w:rsidR="00A05B7C" w:rsidRPr="005A7FEB" w:rsidRDefault="00A05B7C" w:rsidP="00A05B7C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244,990</w:t>
            </w:r>
          </w:p>
        </w:tc>
      </w:tr>
      <w:tr w:rsidR="00A05B7C" w:rsidRPr="005A7FEB" w14:paraId="29AFEF80" w14:textId="77777777" w:rsidTr="00A05B7C">
        <w:trPr>
          <w:cantSplit/>
          <w:trHeight w:val="326"/>
        </w:trPr>
        <w:tc>
          <w:tcPr>
            <w:tcW w:w="4056" w:type="dxa"/>
            <w:shd w:val="clear" w:color="auto" w:fill="auto"/>
          </w:tcPr>
          <w:p w14:paraId="657FE8A5" w14:textId="703BE55E" w:rsidR="00A05B7C" w:rsidRPr="005A7FEB" w:rsidRDefault="00A05B7C" w:rsidP="00A05B7C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พนักงานและผู้บริหาร</w:t>
            </w:r>
          </w:p>
        </w:tc>
        <w:tc>
          <w:tcPr>
            <w:tcW w:w="1317" w:type="dxa"/>
            <w:shd w:val="clear" w:color="auto" w:fill="auto"/>
          </w:tcPr>
          <w:p w14:paraId="770CEFEF" w14:textId="07D44F29" w:rsidR="00A05B7C" w:rsidRDefault="00A05B7C" w:rsidP="00A05B7C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192" w:type="dxa"/>
            <w:shd w:val="clear" w:color="auto" w:fill="auto"/>
          </w:tcPr>
          <w:p w14:paraId="465D968A" w14:textId="77777777" w:rsidR="00A05B7C" w:rsidRPr="005A7FEB" w:rsidRDefault="00A05B7C" w:rsidP="00A05B7C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0F650992" w14:textId="4899F376" w:rsidR="00A05B7C" w:rsidRDefault="00A05B7C" w:rsidP="00A05B7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22CECEC" w14:textId="77777777" w:rsidR="00A05B7C" w:rsidRPr="005A7FEB" w:rsidRDefault="00A05B7C" w:rsidP="00A05B7C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89ED22" w14:textId="551DC464" w:rsidR="00A05B7C" w:rsidRDefault="00A05B7C" w:rsidP="00A05B7C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  <w:tc>
          <w:tcPr>
            <w:tcW w:w="188" w:type="dxa"/>
            <w:shd w:val="clear" w:color="auto" w:fill="auto"/>
          </w:tcPr>
          <w:p w14:paraId="465AEB32" w14:textId="77777777" w:rsidR="00A05B7C" w:rsidRPr="005A7FEB" w:rsidRDefault="00A05B7C" w:rsidP="00A05B7C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8FDBFB3" w14:textId="720417F4" w:rsidR="00A05B7C" w:rsidRDefault="00A05B7C" w:rsidP="00A05B7C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22,720</w:t>
            </w:r>
          </w:p>
        </w:tc>
      </w:tr>
      <w:tr w:rsidR="006D008C" w:rsidRPr="005A7FEB" w14:paraId="57CEDB3A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024C15B6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shd w:val="clear" w:color="auto" w:fill="auto"/>
          </w:tcPr>
          <w:p w14:paraId="3BE993B3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0AD416CB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B2F49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,490</w:t>
            </w:r>
          </w:p>
        </w:tc>
        <w:tc>
          <w:tcPr>
            <w:tcW w:w="188" w:type="dxa"/>
            <w:shd w:val="clear" w:color="auto" w:fill="auto"/>
          </w:tcPr>
          <w:p w14:paraId="61D1A636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24347" w14:textId="306E5E1A" w:rsidR="006D008C" w:rsidRPr="00793E5B" w:rsidRDefault="001F0E00" w:rsidP="00044EC7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6D008C" w:rsidRPr="00793E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D008C" w:rsidRPr="00793E5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8" w:type="dxa"/>
            <w:shd w:val="clear" w:color="auto" w:fill="auto"/>
          </w:tcPr>
          <w:p w14:paraId="7D3BD694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3D928" w14:textId="34573366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F0E0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F0E00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6D008C" w:rsidRPr="005A7FEB" w14:paraId="14AFD077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35BD181D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3252D46C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EABFC71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1700404A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FAF0410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83BC7F4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2872DC72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597FBE2E" w14:textId="77777777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008C" w:rsidRPr="005A7FEB" w14:paraId="2AFAE4FC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37DD3255" w14:textId="77777777" w:rsidR="006D008C" w:rsidRPr="00377038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17" w:type="dxa"/>
            <w:shd w:val="clear" w:color="auto" w:fill="auto"/>
          </w:tcPr>
          <w:p w14:paraId="3BE0BD32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37C70A98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69EE447B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74C605A9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BD42292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443F36BF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48241308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731"/>
                <w:tab w:val="decimal" w:pos="867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08C" w:rsidRPr="005A7FEB" w14:paraId="0CF1EE15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4AD412F7" w14:textId="085A7EF5" w:rsidR="006D008C" w:rsidRPr="005A7FEB" w:rsidRDefault="006D008C" w:rsidP="0074670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52E6E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17" w:type="dxa"/>
            <w:shd w:val="clear" w:color="auto" w:fill="auto"/>
          </w:tcPr>
          <w:p w14:paraId="44E87774" w14:textId="77777777" w:rsidR="006D008C" w:rsidRPr="005A7FEB" w:rsidRDefault="006D008C" w:rsidP="001F0E00">
            <w:pPr>
              <w:pStyle w:val="acctfourfigures"/>
              <w:tabs>
                <w:tab w:val="clear" w:pos="765"/>
              </w:tabs>
              <w:spacing w:line="380" w:lineRule="exact"/>
              <w:ind w:left="-73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BD4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615BD4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5BD4">
              <w:rPr>
                <w:rFonts w:ascii="Angsana New" w:hAnsi="Angsana New"/>
                <w:sz w:val="30"/>
                <w:szCs w:val="30"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92" w:type="dxa"/>
            <w:shd w:val="clear" w:color="auto" w:fill="auto"/>
          </w:tcPr>
          <w:p w14:paraId="253B824C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77025953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  <w:tc>
          <w:tcPr>
            <w:tcW w:w="188" w:type="dxa"/>
            <w:shd w:val="clear" w:color="auto" w:fill="auto"/>
          </w:tcPr>
          <w:p w14:paraId="3029BC71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C2EF51F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07E7756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4EB4E63F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5,104,117</w:t>
            </w:r>
          </w:p>
        </w:tc>
      </w:tr>
      <w:tr w:rsidR="006D008C" w:rsidRPr="005A7FEB" w14:paraId="771FC13A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0527D3E1" w14:textId="329BFE1B" w:rsidR="006D008C" w:rsidRPr="005A7FEB" w:rsidRDefault="006D008C" w:rsidP="0074670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52E6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17" w:type="dxa"/>
            <w:shd w:val="clear" w:color="auto" w:fill="auto"/>
          </w:tcPr>
          <w:p w14:paraId="63F81BA7" w14:textId="77777777" w:rsidR="006D008C" w:rsidRPr="005A7FEB" w:rsidRDefault="006D008C" w:rsidP="001F0E0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0806">
              <w:rPr>
                <w:rFonts w:ascii="Angsana New" w:hAnsi="Angsana New"/>
                <w:sz w:val="30"/>
                <w:szCs w:val="30"/>
                <w:lang w:bidi="th-TH"/>
              </w:rPr>
              <w:t>2.65 -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D00806">
              <w:rPr>
                <w:rFonts w:ascii="Angsana New" w:hAnsi="Angsana New"/>
                <w:sz w:val="30"/>
                <w:szCs w:val="30"/>
                <w:lang w:bidi="th-TH"/>
              </w:rPr>
              <w:t>2.86</w:t>
            </w:r>
          </w:p>
        </w:tc>
        <w:tc>
          <w:tcPr>
            <w:tcW w:w="192" w:type="dxa"/>
            <w:shd w:val="clear" w:color="auto" w:fill="auto"/>
          </w:tcPr>
          <w:p w14:paraId="4049C95C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69BE9347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D00806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8" w:type="dxa"/>
            <w:shd w:val="clear" w:color="auto" w:fill="auto"/>
          </w:tcPr>
          <w:p w14:paraId="4F250839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B94F18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121C2423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5CA31314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</w:tr>
      <w:tr w:rsidR="006D008C" w:rsidRPr="005A7FEB" w14:paraId="7008D1FC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1844BB8B" w14:textId="77777777" w:rsidR="006D008C" w:rsidRPr="005A7FEB" w:rsidRDefault="006D008C" w:rsidP="00746706">
            <w:pPr>
              <w:tabs>
                <w:tab w:val="clear" w:pos="227"/>
                <w:tab w:val="left" w:pos="198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shd w:val="clear" w:color="auto" w:fill="auto"/>
          </w:tcPr>
          <w:p w14:paraId="1FDB8583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439DA70A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E0A2B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5,265,297</w:t>
            </w:r>
          </w:p>
        </w:tc>
        <w:tc>
          <w:tcPr>
            <w:tcW w:w="188" w:type="dxa"/>
            <w:shd w:val="clear" w:color="auto" w:fill="auto"/>
          </w:tcPr>
          <w:p w14:paraId="2578DDCD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D492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7AA4A95F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29487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Pr="003054BB">
              <w:rPr>
                <w:rFonts w:ascii="Angsana New" w:hAnsi="Angsana New"/>
                <w:b/>
                <w:bCs/>
                <w:sz w:val="30"/>
                <w:szCs w:val="30"/>
              </w:rPr>
              <w:t>265,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6D008C" w:rsidRPr="005A7FEB" w14:paraId="345ACEF3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1D6CB3AD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6E35A287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1AA8F51B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14:paraId="5ECFBB30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624D0AFC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40AB4AA0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065AB73E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</w:tcPr>
          <w:p w14:paraId="61347434" w14:textId="77777777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008C" w:rsidRPr="005A7FEB" w14:paraId="152DAB72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1AC214E0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7" w:type="dxa"/>
            <w:shd w:val="clear" w:color="auto" w:fill="auto"/>
          </w:tcPr>
          <w:p w14:paraId="22A78BA0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10A44016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083B3FFF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6412CF5C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0A9DF54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4FE96A5D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48A24B40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731"/>
                <w:tab w:val="decimal" w:pos="867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008C" w:rsidRPr="005A7FEB" w14:paraId="37FC726F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1416FC0C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41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7" w:type="dxa"/>
            <w:shd w:val="clear" w:color="auto" w:fill="auto"/>
          </w:tcPr>
          <w:p w14:paraId="50D024B6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5C1D377A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67E62998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03D6AA1A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D4860EA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3CBAD710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6D9436C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731"/>
                <w:tab w:val="decimal" w:pos="867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E6E" w:rsidRPr="005A7FEB" w14:paraId="755D0A35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6ABECAE3" w14:textId="0155F763" w:rsidR="00552E6E" w:rsidRPr="007D4193" w:rsidRDefault="00552E6E" w:rsidP="00552E6E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</w:tcPr>
          <w:p w14:paraId="347A5A01" w14:textId="77777777" w:rsidR="00552E6E" w:rsidRPr="005A7FEB" w:rsidRDefault="00552E6E" w:rsidP="00552E6E">
            <w:pPr>
              <w:pStyle w:val="acctfourfigures"/>
              <w:tabs>
                <w:tab w:val="clear" w:pos="765"/>
                <w:tab w:val="left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192" w:type="dxa"/>
            <w:shd w:val="clear" w:color="auto" w:fill="auto"/>
          </w:tcPr>
          <w:p w14:paraId="54DBB5A6" w14:textId="77777777" w:rsidR="00552E6E" w:rsidRPr="005A7FEB" w:rsidRDefault="00552E6E" w:rsidP="00552E6E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0BD4809E" w14:textId="77777777" w:rsidR="00552E6E" w:rsidRPr="005A7FEB" w:rsidRDefault="00552E6E" w:rsidP="00552E6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Pr="006D008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8" w:type="dxa"/>
            <w:shd w:val="clear" w:color="auto" w:fill="auto"/>
          </w:tcPr>
          <w:p w14:paraId="7256E2AB" w14:textId="77777777" w:rsidR="00552E6E" w:rsidRPr="005A7FEB" w:rsidRDefault="00552E6E" w:rsidP="00552E6E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A42BFF2" w14:textId="77777777" w:rsidR="00552E6E" w:rsidRPr="005A7FEB" w:rsidRDefault="00552E6E" w:rsidP="00552E6E">
            <w:pPr>
              <w:pStyle w:val="acctfourfigures"/>
              <w:tabs>
                <w:tab w:val="clear" w:pos="765"/>
                <w:tab w:val="decimal" w:pos="636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DCA6A46" w14:textId="77777777" w:rsidR="00552E6E" w:rsidRPr="005A7FEB" w:rsidRDefault="00552E6E" w:rsidP="00552E6E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195BE496" w14:textId="77777777" w:rsidR="00552E6E" w:rsidRPr="005A7FEB" w:rsidRDefault="00552E6E" w:rsidP="00552E6E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Pr="006D008C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52E6E" w:rsidRPr="005A7FEB" w14:paraId="6C6E3E6E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0D5D8A8B" w14:textId="58C9E3A7" w:rsidR="00552E6E" w:rsidRPr="005A7FEB" w:rsidRDefault="00552E6E" w:rsidP="00552E6E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17" w:type="dxa"/>
            <w:shd w:val="clear" w:color="auto" w:fill="auto"/>
          </w:tcPr>
          <w:p w14:paraId="5898B090" w14:textId="77777777" w:rsidR="00552E6E" w:rsidRPr="005A7FEB" w:rsidRDefault="00552E6E" w:rsidP="00552E6E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3.5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C6DC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5.8</w:t>
            </w:r>
          </w:p>
        </w:tc>
        <w:tc>
          <w:tcPr>
            <w:tcW w:w="192" w:type="dxa"/>
            <w:shd w:val="clear" w:color="auto" w:fill="auto"/>
          </w:tcPr>
          <w:p w14:paraId="74BA7BBF" w14:textId="77777777" w:rsidR="00552E6E" w:rsidRPr="005A7FEB" w:rsidRDefault="00552E6E" w:rsidP="00552E6E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312A3CC2" w14:textId="77777777" w:rsidR="00552E6E" w:rsidRPr="004C6DC9" w:rsidRDefault="00552E6E" w:rsidP="00552E6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126,500</w:t>
            </w:r>
          </w:p>
        </w:tc>
        <w:tc>
          <w:tcPr>
            <w:tcW w:w="188" w:type="dxa"/>
            <w:shd w:val="clear" w:color="auto" w:fill="auto"/>
          </w:tcPr>
          <w:p w14:paraId="3C69A762" w14:textId="77777777" w:rsidR="00552E6E" w:rsidRPr="005A7FEB" w:rsidRDefault="00552E6E" w:rsidP="00552E6E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C472A53" w14:textId="77777777" w:rsidR="00552E6E" w:rsidRPr="005A7FEB" w:rsidRDefault="00552E6E" w:rsidP="00552E6E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112F962F" w14:textId="77777777" w:rsidR="00552E6E" w:rsidRPr="005A7FEB" w:rsidRDefault="00552E6E" w:rsidP="00552E6E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9A14F5B" w14:textId="77777777" w:rsidR="00552E6E" w:rsidRPr="004C6DC9" w:rsidRDefault="00552E6E" w:rsidP="00552E6E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126,500</w:t>
            </w:r>
          </w:p>
        </w:tc>
      </w:tr>
      <w:tr w:rsidR="006D008C" w:rsidRPr="005A7FEB" w14:paraId="2EF15944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5C5E0323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shd w:val="clear" w:color="auto" w:fill="auto"/>
          </w:tcPr>
          <w:p w14:paraId="1DAB3540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4C26A26E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22910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8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24C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</w:t>
            </w:r>
            <w:r w:rsidR="00B24C1A" w:rsidRPr="00E113F4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8" w:type="dxa"/>
            <w:shd w:val="clear" w:color="auto" w:fill="auto"/>
          </w:tcPr>
          <w:p w14:paraId="7C5DE8C8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833AC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6AA32BF7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A4CF" w14:textId="77777777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13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4C1A" w:rsidRPr="00E113F4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,500</w:t>
            </w:r>
          </w:p>
        </w:tc>
      </w:tr>
      <w:tr w:rsidR="006D008C" w:rsidRPr="005A7FEB" w14:paraId="386BE58B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7BFA44CA" w14:textId="77777777" w:rsidR="006D008C" w:rsidRPr="005A7FEB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4B2DF756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3D76851F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14:paraId="06DDB8CD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3074F57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4A7B7F4B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7ECF2D0C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</w:tcPr>
          <w:p w14:paraId="6D001D2B" w14:textId="77777777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08C" w:rsidRPr="005A7FEB" w14:paraId="089C247D" w14:textId="77777777" w:rsidTr="00044EC7">
        <w:trPr>
          <w:cantSplit/>
          <w:trHeight w:val="403"/>
        </w:trPr>
        <w:tc>
          <w:tcPr>
            <w:tcW w:w="4056" w:type="dxa"/>
            <w:shd w:val="clear" w:color="auto" w:fill="auto"/>
          </w:tcPr>
          <w:p w14:paraId="1E51E721" w14:textId="77777777" w:rsidR="006D008C" w:rsidRPr="00377038" w:rsidRDefault="006D008C" w:rsidP="00746706">
            <w:pPr>
              <w:tabs>
                <w:tab w:val="clear" w:pos="227"/>
              </w:tabs>
              <w:spacing w:line="380" w:lineRule="exact"/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17" w:type="dxa"/>
            <w:shd w:val="clear" w:color="auto" w:fill="auto"/>
          </w:tcPr>
          <w:p w14:paraId="471CAA77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31C46A07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57245D5E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291EBC49" w14:textId="77777777" w:rsidR="006D008C" w:rsidRPr="00AD6893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1B2A0DE5" w14:textId="77777777" w:rsidR="006D008C" w:rsidRPr="00AD6893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3763C7B5" w14:textId="77777777" w:rsidR="006D008C" w:rsidRPr="00AD6893" w:rsidRDefault="006D008C" w:rsidP="00746706">
            <w:pPr>
              <w:pStyle w:val="acctfourfigures"/>
              <w:tabs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9F14978" w14:textId="77777777" w:rsidR="006D008C" w:rsidRPr="00AD6893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08C" w:rsidRPr="005A7FEB" w14:paraId="1523BFAA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19196AF2" w14:textId="3085F700" w:rsidR="006D008C" w:rsidRPr="005A7FEB" w:rsidRDefault="006D008C" w:rsidP="00746706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52E6E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17" w:type="dxa"/>
            <w:shd w:val="clear" w:color="auto" w:fill="auto"/>
          </w:tcPr>
          <w:p w14:paraId="7F287DF5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140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1.5 - 1.97</w:t>
            </w:r>
          </w:p>
        </w:tc>
        <w:tc>
          <w:tcPr>
            <w:tcW w:w="192" w:type="dxa"/>
            <w:shd w:val="clear" w:color="auto" w:fill="auto"/>
          </w:tcPr>
          <w:p w14:paraId="4F751B1C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14:paraId="5A9DEBCB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4,291,656</w:t>
            </w:r>
          </w:p>
        </w:tc>
        <w:tc>
          <w:tcPr>
            <w:tcW w:w="188" w:type="dxa"/>
            <w:shd w:val="clear" w:color="auto" w:fill="auto"/>
          </w:tcPr>
          <w:p w14:paraId="776BB6CA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A5060BC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789C0826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14F1A3C0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4,291,656</w:t>
            </w:r>
          </w:p>
        </w:tc>
      </w:tr>
      <w:tr w:rsidR="006D008C" w:rsidRPr="005A7FEB" w14:paraId="6731192C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0C4F3FE5" w14:textId="2730F660" w:rsidR="006D008C" w:rsidRPr="005A7FEB" w:rsidRDefault="006D008C" w:rsidP="00746706">
            <w:pPr>
              <w:spacing w:line="380" w:lineRule="exact"/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52E6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17" w:type="dxa"/>
            <w:shd w:val="clear" w:color="auto" w:fill="auto"/>
          </w:tcPr>
          <w:p w14:paraId="5752E917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left="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bidi="th-TH"/>
              </w:rPr>
              <w:t>2.65 - 2.86</w:t>
            </w:r>
          </w:p>
        </w:tc>
        <w:tc>
          <w:tcPr>
            <w:tcW w:w="192" w:type="dxa"/>
            <w:shd w:val="clear" w:color="auto" w:fill="auto"/>
          </w:tcPr>
          <w:p w14:paraId="22C4FA56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79C48D0E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211,080</w:t>
            </w:r>
          </w:p>
        </w:tc>
        <w:tc>
          <w:tcPr>
            <w:tcW w:w="188" w:type="dxa"/>
            <w:shd w:val="clear" w:color="auto" w:fill="auto"/>
          </w:tcPr>
          <w:p w14:paraId="04644DCC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7093A64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161,180</w:t>
            </w:r>
          </w:p>
        </w:tc>
        <w:tc>
          <w:tcPr>
            <w:tcW w:w="188" w:type="dxa"/>
            <w:shd w:val="clear" w:color="auto" w:fill="auto"/>
          </w:tcPr>
          <w:p w14:paraId="5811D968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FCE44C5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372,260</w:t>
            </w:r>
          </w:p>
        </w:tc>
      </w:tr>
      <w:tr w:rsidR="006D008C" w:rsidRPr="005A7FEB" w14:paraId="0C7B5F45" w14:textId="77777777" w:rsidTr="00044EC7">
        <w:trPr>
          <w:cantSplit/>
          <w:trHeight w:val="369"/>
        </w:trPr>
        <w:tc>
          <w:tcPr>
            <w:tcW w:w="4056" w:type="dxa"/>
            <w:shd w:val="clear" w:color="auto" w:fill="auto"/>
          </w:tcPr>
          <w:p w14:paraId="619FA47E" w14:textId="77777777" w:rsidR="006D008C" w:rsidRPr="005A7FEB" w:rsidRDefault="006D008C" w:rsidP="00746706">
            <w:pPr>
              <w:spacing w:line="380" w:lineRule="exact"/>
              <w:ind w:left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7" w:type="dxa"/>
            <w:shd w:val="clear" w:color="auto" w:fill="auto"/>
          </w:tcPr>
          <w:p w14:paraId="44766B1C" w14:textId="77777777" w:rsidR="006D008C" w:rsidRPr="005A7FEB" w:rsidRDefault="006D008C" w:rsidP="00746706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0DF7FC3F" w14:textId="77777777" w:rsidR="006D008C" w:rsidRPr="005A7FEB" w:rsidRDefault="006D008C" w:rsidP="00746706">
            <w:pPr>
              <w:pStyle w:val="acctfourfigures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4C603" w14:textId="77777777" w:rsidR="006D008C" w:rsidRPr="005A7FEB" w:rsidRDefault="006D008C" w:rsidP="0074670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4,502,736</w:t>
            </w:r>
          </w:p>
        </w:tc>
        <w:tc>
          <w:tcPr>
            <w:tcW w:w="188" w:type="dxa"/>
            <w:shd w:val="clear" w:color="auto" w:fill="auto"/>
          </w:tcPr>
          <w:p w14:paraId="4F7D6C15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8395F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161,180</w:t>
            </w:r>
          </w:p>
        </w:tc>
        <w:tc>
          <w:tcPr>
            <w:tcW w:w="188" w:type="dxa"/>
            <w:shd w:val="clear" w:color="auto" w:fill="auto"/>
          </w:tcPr>
          <w:p w14:paraId="65ADBFE2" w14:textId="77777777" w:rsidR="006D008C" w:rsidRPr="005A7FEB" w:rsidRDefault="006D008C" w:rsidP="00746706">
            <w:pPr>
              <w:pStyle w:val="acctfourfigures"/>
              <w:tabs>
                <w:tab w:val="decimal" w:pos="91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74127" w14:textId="77777777" w:rsidR="006D008C" w:rsidRPr="005A7FEB" w:rsidRDefault="006D008C" w:rsidP="00044EC7">
            <w:pPr>
              <w:pStyle w:val="acctfourfigures"/>
              <w:tabs>
                <w:tab w:val="clear" w:pos="765"/>
                <w:tab w:val="decimal" w:pos="86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4,663,916</w:t>
            </w:r>
          </w:p>
        </w:tc>
      </w:tr>
    </w:tbl>
    <w:p w14:paraId="74029555" w14:textId="77777777" w:rsidR="006D008C" w:rsidRDefault="006D008C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27D1B8" w14:textId="77777777" w:rsidR="006D008C" w:rsidRDefault="006D008C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CA552C9" w14:textId="77777777" w:rsidR="006D008C" w:rsidRDefault="006D008C" w:rsidP="00D3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1D65EC26" w14:textId="77777777" w:rsidR="00766242" w:rsidRPr="005A7FEB" w:rsidRDefault="00766242" w:rsidP="000A1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6A211C7C" w14:textId="77777777" w:rsidR="00956E42" w:rsidRPr="00E42EC7" w:rsidRDefault="00956E42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4EA11C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4A875D67" w14:textId="77777777" w:rsidR="004367F2" w:rsidRPr="00E42EC7" w:rsidRDefault="004367F2" w:rsidP="0043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132"/>
        <w:gridCol w:w="830"/>
        <w:gridCol w:w="265"/>
        <w:gridCol w:w="1093"/>
        <w:gridCol w:w="264"/>
        <w:gridCol w:w="1093"/>
        <w:gridCol w:w="264"/>
        <w:gridCol w:w="1093"/>
        <w:gridCol w:w="264"/>
        <w:gridCol w:w="1093"/>
      </w:tblGrid>
      <w:tr w:rsidR="004367F2" w:rsidRPr="005A7FEB" w14:paraId="51FCB7B6" w14:textId="77777777" w:rsidTr="004367F2">
        <w:tc>
          <w:tcPr>
            <w:tcW w:w="3132" w:type="dxa"/>
            <w:vMerge w:val="restart"/>
            <w:shd w:val="clear" w:color="auto" w:fill="auto"/>
          </w:tcPr>
          <w:p w14:paraId="46171507" w14:textId="77777777" w:rsidR="001C50A3" w:rsidRPr="009E1F00" w:rsidRDefault="001C50A3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F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</w:t>
            </w:r>
            <w:r w:rsidR="009E1F00" w:rsidRPr="009E1F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</w:t>
            </w:r>
            <w:r w:rsidRPr="009E1F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ที่เป็นเงินตรา</w:t>
            </w:r>
          </w:p>
          <w:p w14:paraId="7E8E9ADC" w14:textId="77777777" w:rsidR="004367F2" w:rsidRPr="005A7FEB" w:rsidRDefault="001C50A3" w:rsidP="001C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E1F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ต่างประเทศ ณ วันที่ </w:t>
            </w:r>
            <w:r w:rsidRPr="009E1F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1F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0" w:type="dxa"/>
          </w:tcPr>
          <w:p w14:paraId="3FD7EAA6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951BE8A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3007A4FA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14:paraId="3050D36D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27CBD6D0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A7FE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367F2" w:rsidRPr="005A7FEB" w14:paraId="16077034" w14:textId="77777777" w:rsidTr="004367F2">
        <w:tc>
          <w:tcPr>
            <w:tcW w:w="3132" w:type="dxa"/>
            <w:vMerge/>
            <w:shd w:val="clear" w:color="auto" w:fill="auto"/>
          </w:tcPr>
          <w:p w14:paraId="6720AC43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6B7D7CCD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829A4FB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B093B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B9F5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3B536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A952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CB53F4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9514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3E726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367F2" w:rsidRPr="005A7FEB" w14:paraId="74317DCD" w14:textId="77777777" w:rsidTr="004367F2">
        <w:tc>
          <w:tcPr>
            <w:tcW w:w="3132" w:type="dxa"/>
          </w:tcPr>
          <w:p w14:paraId="366834BC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56BBF2D4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35F8364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64" w:type="dxa"/>
            <w:gridSpan w:val="7"/>
          </w:tcPr>
          <w:p w14:paraId="024034AD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7F2" w:rsidRPr="005A7FEB" w14:paraId="52762996" w14:textId="77777777" w:rsidTr="004367F2">
        <w:tc>
          <w:tcPr>
            <w:tcW w:w="3132" w:type="dxa"/>
          </w:tcPr>
          <w:p w14:paraId="29B42114" w14:textId="77777777" w:rsidR="004367F2" w:rsidRPr="005A7FEB" w:rsidRDefault="004367F2" w:rsidP="004563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30" w:type="dxa"/>
          </w:tcPr>
          <w:p w14:paraId="7E65D38E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371DFE1" w14:textId="77777777" w:rsidR="004367F2" w:rsidRPr="005A7FEB" w:rsidRDefault="004367F2" w:rsidP="00456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2A686CA" w14:textId="77777777" w:rsidR="004367F2" w:rsidRPr="005A7FEB" w:rsidRDefault="004367F2" w:rsidP="0045635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98DDB3C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42205D32" w14:textId="77777777" w:rsidR="004367F2" w:rsidRPr="005A7FEB" w:rsidRDefault="004367F2" w:rsidP="0045635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EA41D2E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9005BA2" w14:textId="77777777" w:rsidR="004367F2" w:rsidRPr="005A7FEB" w:rsidRDefault="004367F2" w:rsidP="0045635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DC81B50" w14:textId="77777777" w:rsidR="004367F2" w:rsidRPr="005A7FEB" w:rsidRDefault="004367F2" w:rsidP="00456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0CC8E26" w14:textId="77777777" w:rsidR="004367F2" w:rsidRPr="005A7FEB" w:rsidRDefault="004367F2" w:rsidP="0045635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7F2" w:rsidRPr="005A7FEB" w14:paraId="636ACAD4" w14:textId="77777777" w:rsidTr="004367F2">
        <w:tc>
          <w:tcPr>
            <w:tcW w:w="3132" w:type="dxa"/>
          </w:tcPr>
          <w:p w14:paraId="1A263AE8" w14:textId="77777777" w:rsidR="004367F2" w:rsidRPr="005A7FEB" w:rsidRDefault="004367F2" w:rsidP="00436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30" w:type="dxa"/>
          </w:tcPr>
          <w:p w14:paraId="47AEA0D6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15D0152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8085685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20,974</w:t>
            </w:r>
          </w:p>
        </w:tc>
        <w:tc>
          <w:tcPr>
            <w:tcW w:w="264" w:type="dxa"/>
            <w:shd w:val="clear" w:color="auto" w:fill="auto"/>
          </w:tcPr>
          <w:p w14:paraId="32EBFAD8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202F1BC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42,195</w:t>
            </w:r>
          </w:p>
        </w:tc>
        <w:tc>
          <w:tcPr>
            <w:tcW w:w="264" w:type="dxa"/>
            <w:shd w:val="clear" w:color="auto" w:fill="auto"/>
          </w:tcPr>
          <w:p w14:paraId="660074CA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A8D4BC4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20,974</w:t>
            </w:r>
          </w:p>
        </w:tc>
        <w:tc>
          <w:tcPr>
            <w:tcW w:w="264" w:type="dxa"/>
          </w:tcPr>
          <w:p w14:paraId="59A064A2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79419129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42,195</w:t>
            </w:r>
          </w:p>
        </w:tc>
      </w:tr>
      <w:tr w:rsidR="004367F2" w:rsidRPr="005A7FEB" w14:paraId="109C6130" w14:textId="77777777" w:rsidTr="004367F2">
        <w:tc>
          <w:tcPr>
            <w:tcW w:w="3132" w:type="dxa"/>
          </w:tcPr>
          <w:p w14:paraId="12F40774" w14:textId="77777777" w:rsidR="004367F2" w:rsidRPr="005A7FEB" w:rsidRDefault="004367F2" w:rsidP="004367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ลูก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830" w:type="dxa"/>
          </w:tcPr>
          <w:p w14:paraId="36CE97DA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EA44E34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058E9B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16,182</w:t>
            </w:r>
          </w:p>
        </w:tc>
        <w:tc>
          <w:tcPr>
            <w:tcW w:w="264" w:type="dxa"/>
            <w:shd w:val="clear" w:color="auto" w:fill="auto"/>
          </w:tcPr>
          <w:p w14:paraId="1E0B26F7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CE2939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86,582</w:t>
            </w:r>
          </w:p>
        </w:tc>
        <w:tc>
          <w:tcPr>
            <w:tcW w:w="264" w:type="dxa"/>
            <w:shd w:val="clear" w:color="auto" w:fill="auto"/>
          </w:tcPr>
          <w:p w14:paraId="0B44FB19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061AF7E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16,182</w:t>
            </w:r>
          </w:p>
        </w:tc>
        <w:tc>
          <w:tcPr>
            <w:tcW w:w="264" w:type="dxa"/>
          </w:tcPr>
          <w:p w14:paraId="6E966490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1A9CE8D1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86,582</w:t>
            </w:r>
          </w:p>
        </w:tc>
      </w:tr>
      <w:tr w:rsidR="004367F2" w:rsidRPr="005A7FEB" w14:paraId="232BFC53" w14:textId="77777777" w:rsidTr="004367F2">
        <w:tc>
          <w:tcPr>
            <w:tcW w:w="3132" w:type="dxa"/>
          </w:tcPr>
          <w:p w14:paraId="5A4917F2" w14:textId="77777777" w:rsidR="004367F2" w:rsidRPr="005A7FEB" w:rsidRDefault="004367F2" w:rsidP="004367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30" w:type="dxa"/>
          </w:tcPr>
          <w:p w14:paraId="412890E1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C4AEC24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1520A33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(752,760)</w:t>
            </w:r>
          </w:p>
        </w:tc>
        <w:tc>
          <w:tcPr>
            <w:tcW w:w="264" w:type="dxa"/>
            <w:shd w:val="clear" w:color="auto" w:fill="auto"/>
          </w:tcPr>
          <w:p w14:paraId="735E40A8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1E3703C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(1,564,656)</w:t>
            </w:r>
          </w:p>
        </w:tc>
        <w:tc>
          <w:tcPr>
            <w:tcW w:w="264" w:type="dxa"/>
            <w:shd w:val="clear" w:color="auto" w:fill="auto"/>
          </w:tcPr>
          <w:p w14:paraId="0D556360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FD2087C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(752,760)</w:t>
            </w:r>
          </w:p>
        </w:tc>
        <w:tc>
          <w:tcPr>
            <w:tcW w:w="264" w:type="dxa"/>
          </w:tcPr>
          <w:p w14:paraId="579C46C4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153B3F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(1,564,656)</w:t>
            </w:r>
          </w:p>
        </w:tc>
      </w:tr>
      <w:tr w:rsidR="004367F2" w:rsidRPr="005A7FEB" w14:paraId="1C0A33A3" w14:textId="77777777" w:rsidTr="004367F2">
        <w:tc>
          <w:tcPr>
            <w:tcW w:w="3132" w:type="dxa"/>
          </w:tcPr>
          <w:p w14:paraId="697BBDB6" w14:textId="77777777" w:rsidR="004367F2" w:rsidRPr="005A7FEB" w:rsidRDefault="004367F2" w:rsidP="004367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  <w:p w14:paraId="4B29ECD9" w14:textId="77777777" w:rsidR="004367F2" w:rsidRPr="005A7FEB" w:rsidRDefault="004367F2" w:rsidP="001C50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มีความเสี่ยง</w:t>
            </w:r>
          </w:p>
        </w:tc>
        <w:tc>
          <w:tcPr>
            <w:tcW w:w="830" w:type="dxa"/>
          </w:tcPr>
          <w:p w14:paraId="227012BB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08B57DD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CB6A183" w14:textId="77777777" w:rsidR="004367F2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5EEB77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(715,604)</w:t>
            </w:r>
          </w:p>
        </w:tc>
        <w:tc>
          <w:tcPr>
            <w:tcW w:w="264" w:type="dxa"/>
            <w:shd w:val="clear" w:color="auto" w:fill="auto"/>
          </w:tcPr>
          <w:p w14:paraId="657C1C01" w14:textId="77777777" w:rsidR="004367F2" w:rsidRPr="005A7FEB" w:rsidRDefault="004367F2" w:rsidP="0043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54B422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35D2AC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(1,435,879)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DFD7AB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0618407" w14:textId="77777777" w:rsidR="004367F2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812D045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67F2">
              <w:rPr>
                <w:rFonts w:ascii="Angsana New" w:hAnsi="Angsana New"/>
                <w:sz w:val="30"/>
                <w:szCs w:val="30"/>
                <w:lang w:val="en-US" w:bidi="th-TH"/>
              </w:rPr>
              <w:t>(715,604)</w:t>
            </w:r>
          </w:p>
        </w:tc>
        <w:tc>
          <w:tcPr>
            <w:tcW w:w="264" w:type="dxa"/>
            <w:vAlign w:val="bottom"/>
          </w:tcPr>
          <w:p w14:paraId="74CCA4BB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9D88694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2AFC44B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(1,435,879)</w:t>
            </w:r>
          </w:p>
        </w:tc>
      </w:tr>
      <w:tr w:rsidR="004367F2" w:rsidRPr="005A7FEB" w14:paraId="1A3E433A" w14:textId="77777777" w:rsidTr="004367F2">
        <w:tc>
          <w:tcPr>
            <w:tcW w:w="3132" w:type="dxa"/>
          </w:tcPr>
          <w:p w14:paraId="4E6BA524" w14:textId="77777777" w:rsidR="004367F2" w:rsidRPr="005A7FEB" w:rsidRDefault="004367F2" w:rsidP="004367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830" w:type="dxa"/>
          </w:tcPr>
          <w:p w14:paraId="12AB475F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FDDD390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A232B" w14:textId="77777777" w:rsidR="004367F2" w:rsidRPr="005A7FEB" w:rsidRDefault="00D505E5" w:rsidP="00D505E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719,550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F3D2A7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D0C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1,942,352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C9B34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F968A" w14:textId="77777777" w:rsidR="004367F2" w:rsidRPr="005A7FEB" w:rsidRDefault="00D505E5" w:rsidP="00D505E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719,550</w:t>
            </w:r>
          </w:p>
        </w:tc>
        <w:tc>
          <w:tcPr>
            <w:tcW w:w="264" w:type="dxa"/>
            <w:vAlign w:val="bottom"/>
          </w:tcPr>
          <w:p w14:paraId="146F0D9E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36A25F1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1,942,352</w:t>
            </w:r>
          </w:p>
        </w:tc>
      </w:tr>
      <w:tr w:rsidR="004367F2" w:rsidRPr="005A7FEB" w14:paraId="37B8F564" w14:textId="77777777" w:rsidTr="004367F2">
        <w:tc>
          <w:tcPr>
            <w:tcW w:w="3132" w:type="dxa"/>
          </w:tcPr>
          <w:p w14:paraId="61A5D625" w14:textId="77777777" w:rsidR="004367F2" w:rsidRPr="005A7FEB" w:rsidRDefault="004367F2" w:rsidP="004367F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830" w:type="dxa"/>
          </w:tcPr>
          <w:p w14:paraId="32152D9F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18400FA" w14:textId="77777777" w:rsidR="004367F2" w:rsidRPr="005A7FEB" w:rsidRDefault="004367F2" w:rsidP="00436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67D50" w14:textId="77777777" w:rsidR="004367F2" w:rsidRPr="005A7FEB" w:rsidRDefault="00D505E5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A26811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F0D58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506,473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92FD982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849B0" w14:textId="77777777" w:rsidR="004367F2" w:rsidRPr="005A7FEB" w:rsidRDefault="00D505E5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3,946</w:t>
            </w:r>
          </w:p>
        </w:tc>
        <w:tc>
          <w:tcPr>
            <w:tcW w:w="264" w:type="dxa"/>
            <w:vAlign w:val="bottom"/>
          </w:tcPr>
          <w:p w14:paraId="27EFA959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08EF4" w14:textId="77777777" w:rsidR="004367F2" w:rsidRPr="005A7FEB" w:rsidRDefault="004367F2" w:rsidP="004367F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506,473</w:t>
            </w:r>
          </w:p>
        </w:tc>
      </w:tr>
    </w:tbl>
    <w:p w14:paraId="4DAAD37F" w14:textId="77777777" w:rsidR="004367F2" w:rsidRPr="00E42EC7" w:rsidRDefault="004367F2" w:rsidP="0043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8084A2" w14:textId="77777777" w:rsidR="00766242" w:rsidRPr="005A7FEB" w:rsidRDefault="00766242" w:rsidP="002F0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66CF7FE" w14:textId="77777777" w:rsidR="00D50AB4" w:rsidRPr="00E42EC7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D72AD82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03770CBA" w14:textId="77777777" w:rsidR="00D50AB4" w:rsidRPr="00E42EC7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2FED67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</w:t>
      </w:r>
      <w:r w:rsidR="00A2570D" w:rsidRPr="005A7FEB">
        <w:rPr>
          <w:rFonts w:ascii="Angsana New" w:hAnsi="Angsana New"/>
          <w:sz w:val="30"/>
          <w:szCs w:val="30"/>
          <w:cs/>
        </w:rPr>
        <w:t>ขอวงเงินสินเชื่อในระดับหนึ่งๆ</w:t>
      </w:r>
      <w:r w:rsidR="00A2570D"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A2570D" w:rsidRPr="005A7FEB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A7FEB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333EE0"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</w:t>
      </w:r>
      <w:r w:rsidR="007525BD" w:rsidRPr="005A7FEB">
        <w:rPr>
          <w:rFonts w:ascii="Angsana New" w:hAnsi="Angsana New"/>
          <w:sz w:val="30"/>
          <w:szCs w:val="30"/>
          <w:cs/>
        </w:rPr>
        <w:t>่มีสาระสำคัญจากการเก็บหนี้ไม่ได</w:t>
      </w:r>
      <w:r w:rsidR="007525BD" w:rsidRPr="005A7FEB">
        <w:rPr>
          <w:rFonts w:ascii="Angsana New" w:hAnsi="Angsana New" w:hint="cs"/>
          <w:sz w:val="30"/>
          <w:szCs w:val="30"/>
          <w:cs/>
        </w:rPr>
        <w:t>้เกินกว่าจำนวนค่าเผื่อหนี้สงสัยจะสูญ</w:t>
      </w:r>
    </w:p>
    <w:p w14:paraId="0EB333E1" w14:textId="77777777" w:rsidR="00D50AB4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BD9FFB4" w14:textId="77777777" w:rsidR="004367F2" w:rsidRDefault="004367F2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5336260" w14:textId="77777777" w:rsidR="004367F2" w:rsidRDefault="004367F2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51C960" w14:textId="77777777" w:rsidR="004367F2" w:rsidRPr="00677AF1" w:rsidRDefault="004367F2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A7532C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12E9D05" w14:textId="77777777" w:rsidR="00D50AB4" w:rsidRPr="00E42EC7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44AA114" w14:textId="77777777" w:rsidR="00766242" w:rsidRPr="005A7FEB" w:rsidRDefault="00766242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E127B6C" w14:textId="77777777" w:rsidR="00262BB2" w:rsidRPr="00E42EC7" w:rsidRDefault="00262BB2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159B13" w14:textId="77777777" w:rsidR="00B0746F" w:rsidRPr="005A7FEB" w:rsidRDefault="00DF6C20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A7FE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A7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5EB14A0" w14:textId="77777777" w:rsidR="00DF6C20" w:rsidRPr="00E42EC7" w:rsidRDefault="00DF6C20" w:rsidP="00B77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683071A" w14:textId="77777777" w:rsidR="00A80181" w:rsidRPr="005A7FEB" w:rsidRDefault="00DF6C20" w:rsidP="00DF6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BB46D80" w14:textId="77777777" w:rsidR="00677AF1" w:rsidRPr="00E42EC7" w:rsidRDefault="00677AF1" w:rsidP="004E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0746F" w:rsidRPr="005A7FEB" w14:paraId="5F01F653" w14:textId="77777777" w:rsidTr="004367F2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3D9A768" w14:textId="77777777" w:rsidR="00B0746F" w:rsidRPr="005A7FEB" w:rsidRDefault="00A80181" w:rsidP="00F322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14:paraId="2FF82DCE" w14:textId="5BA13702" w:rsidR="00B0746F" w:rsidRPr="005A7FEB" w:rsidRDefault="00B0746F" w:rsidP="00F3223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9D385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9D3853"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746F" w:rsidRPr="005A7FEB" w14:paraId="0E09F951" w14:textId="77777777" w:rsidTr="004367F2">
        <w:trPr>
          <w:cantSplit/>
          <w:tblHeader/>
        </w:trPr>
        <w:tc>
          <w:tcPr>
            <w:tcW w:w="3510" w:type="dxa"/>
            <w:hideMark/>
          </w:tcPr>
          <w:p w14:paraId="6953BAB9" w14:textId="77777777" w:rsidR="00B0746F" w:rsidRPr="005A7FEB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4C2F2C9D" w14:textId="77777777" w:rsidR="00B0746F" w:rsidRPr="005A7FEB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8CF61F8" w14:textId="77777777" w:rsidR="00B0746F" w:rsidRPr="005A7FEB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E4640" w14:textId="77777777" w:rsidR="00B0746F" w:rsidRPr="005A7FEB" w:rsidRDefault="00B0746F" w:rsidP="00F322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0746F" w:rsidRPr="005A7FEB" w14:paraId="637003CB" w14:textId="77777777" w:rsidTr="004367F2">
        <w:trPr>
          <w:cantSplit/>
          <w:tblHeader/>
        </w:trPr>
        <w:tc>
          <w:tcPr>
            <w:tcW w:w="3510" w:type="dxa"/>
            <w:hideMark/>
          </w:tcPr>
          <w:p w14:paraId="2FAE59C4" w14:textId="77777777" w:rsidR="00B0746F" w:rsidRPr="005A7FEB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676AA" w14:textId="77777777" w:rsidR="00B0746F" w:rsidRPr="005A7FEB" w:rsidRDefault="00B0746F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F33604" w14:textId="77777777" w:rsidR="00B0746F" w:rsidRPr="005A7FEB" w:rsidRDefault="00B0746F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6C24A0" w14:textId="77777777" w:rsidR="00B0746F" w:rsidRPr="005A7FEB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5DA8E" w14:textId="77777777" w:rsidR="00B0746F" w:rsidRPr="005A7FEB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5E378E" w14:textId="77777777" w:rsidR="00B0746F" w:rsidRPr="005A7FEB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5FE60" w14:textId="77777777" w:rsidR="00B0746F" w:rsidRPr="005A7FEB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7CA721" w14:textId="77777777" w:rsidR="00B0746F" w:rsidRPr="005A7FEB" w:rsidRDefault="00B0746F" w:rsidP="00F3223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794C" w14:textId="77777777" w:rsidR="00B0746F" w:rsidRPr="005A7FEB" w:rsidRDefault="00B0746F" w:rsidP="00F322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E506B" w14:textId="77777777" w:rsidR="00B0746F" w:rsidRPr="005A7FEB" w:rsidRDefault="00B0746F" w:rsidP="00F3223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746F" w:rsidRPr="005A7FEB" w14:paraId="2F3B0147" w14:textId="77777777" w:rsidTr="004367F2">
        <w:trPr>
          <w:cantSplit/>
          <w:tblHeader/>
        </w:trPr>
        <w:tc>
          <w:tcPr>
            <w:tcW w:w="3510" w:type="dxa"/>
          </w:tcPr>
          <w:p w14:paraId="5B4E6460" w14:textId="77777777" w:rsidR="00B0746F" w:rsidRPr="005A7FEB" w:rsidRDefault="00B0746F" w:rsidP="00F3223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14:paraId="696DAAB6" w14:textId="77777777" w:rsidR="00B0746F" w:rsidRPr="005A7FEB" w:rsidRDefault="00B0746F" w:rsidP="00F3223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0746F" w:rsidRPr="005A7FEB" w14:paraId="5FC4A174" w14:textId="77777777" w:rsidTr="004367F2">
        <w:trPr>
          <w:cantSplit/>
        </w:trPr>
        <w:tc>
          <w:tcPr>
            <w:tcW w:w="3510" w:type="dxa"/>
            <w:hideMark/>
          </w:tcPr>
          <w:p w14:paraId="05ACCF9F" w14:textId="77777777" w:rsidR="00B0746F" w:rsidRPr="005A7FEB" w:rsidRDefault="00185EE4" w:rsidP="004367F2">
            <w:pPr>
              <w:tabs>
                <w:tab w:val="clear" w:pos="227"/>
                <w:tab w:val="left" w:pos="192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746F"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B0746F"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B75CA"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24C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51A5BD89" w14:textId="77777777" w:rsidR="00B0746F" w:rsidRPr="005A7FEB" w:rsidRDefault="00B0746F" w:rsidP="00F322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650224" w14:textId="77777777" w:rsidR="00B0746F" w:rsidRPr="005A7FEB" w:rsidRDefault="00B0746F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002F5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4E4FB6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4E9BC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97AB5D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5CEFF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330006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94DBE4" w14:textId="77777777" w:rsidR="00B0746F" w:rsidRPr="005A7FEB" w:rsidRDefault="00B0746F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F74F7" w:rsidRPr="005A7FEB" w14:paraId="6B6BA1C1" w14:textId="77777777" w:rsidTr="004367F2">
        <w:trPr>
          <w:cantSplit/>
        </w:trPr>
        <w:tc>
          <w:tcPr>
            <w:tcW w:w="4770" w:type="dxa"/>
            <w:gridSpan w:val="2"/>
          </w:tcPr>
          <w:p w14:paraId="1572C113" w14:textId="77777777" w:rsidR="005F74F7" w:rsidRPr="005A7FEB" w:rsidRDefault="005F74F7" w:rsidP="005F74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14:paraId="6E65B8E3" w14:textId="77777777" w:rsidR="005F74F7" w:rsidRPr="005A7FEB" w:rsidRDefault="005F74F7" w:rsidP="00F3223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F72C524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1C67B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280C57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76E2D29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7751C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E46645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34609F" w14:textId="77777777" w:rsidR="005F74F7" w:rsidRPr="005A7FEB" w:rsidRDefault="005F74F7" w:rsidP="00F3223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F045B" w:rsidRPr="005A7FEB" w14:paraId="40B70152" w14:textId="77777777" w:rsidTr="004367F2">
        <w:trPr>
          <w:cantSplit/>
        </w:trPr>
        <w:tc>
          <w:tcPr>
            <w:tcW w:w="3510" w:type="dxa"/>
            <w:hideMark/>
          </w:tcPr>
          <w:p w14:paraId="1B295BD5" w14:textId="77777777" w:rsidR="002F045B" w:rsidRPr="005A7FEB" w:rsidRDefault="002F045B" w:rsidP="004367F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1CB4B174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087605" w14:textId="77777777" w:rsidR="002F045B" w:rsidRPr="005A7FEB" w:rsidRDefault="002F045B" w:rsidP="002F045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A49793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7C29C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D1BD34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544842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64FA0C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971C2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EDD951" w14:textId="77777777" w:rsidR="002F045B" w:rsidRPr="005A7FEB" w:rsidRDefault="002F045B" w:rsidP="002F045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CA9" w:rsidRPr="005A7FEB" w14:paraId="4061D76E" w14:textId="77777777" w:rsidTr="004367F2">
        <w:trPr>
          <w:cantSplit/>
        </w:trPr>
        <w:tc>
          <w:tcPr>
            <w:tcW w:w="3510" w:type="dxa"/>
            <w:hideMark/>
          </w:tcPr>
          <w:p w14:paraId="47BA7B3C" w14:textId="77777777" w:rsidR="00BA6CA9" w:rsidRPr="005A7FEB" w:rsidRDefault="00BA6CA9" w:rsidP="00BA6CA9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58167B78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718BA027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8BF826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58BB8692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2674CB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5B5CD9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05C726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B5E03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683910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</w:tr>
      <w:tr w:rsidR="00BA6CA9" w:rsidRPr="005A7FEB" w14:paraId="705B25E3" w14:textId="77777777" w:rsidTr="004367F2">
        <w:trPr>
          <w:cantSplit/>
        </w:trPr>
        <w:tc>
          <w:tcPr>
            <w:tcW w:w="3510" w:type="dxa"/>
          </w:tcPr>
          <w:p w14:paraId="04926EC8" w14:textId="77777777" w:rsidR="00BA6CA9" w:rsidRPr="005A7FEB" w:rsidRDefault="00BA6CA9" w:rsidP="00BA6CA9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B09DA4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9C4BC9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142222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6E3599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B1C77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FD65A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DEFB5B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5DC8E6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F0D654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6CA9" w:rsidRPr="005A7FEB" w14:paraId="1726D3AB" w14:textId="77777777" w:rsidTr="004367F2">
        <w:trPr>
          <w:cantSplit/>
        </w:trPr>
        <w:tc>
          <w:tcPr>
            <w:tcW w:w="3510" w:type="dxa"/>
          </w:tcPr>
          <w:p w14:paraId="73C95957" w14:textId="77777777" w:rsidR="00BA6CA9" w:rsidRPr="005A7FEB" w:rsidRDefault="00BA6CA9" w:rsidP="00BA6CA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</w:tcPr>
          <w:p w14:paraId="0E7563C2" w14:textId="77777777" w:rsidR="00BA6CA9" w:rsidRPr="005A7FEB" w:rsidRDefault="00BA6CA9" w:rsidP="00BA6C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0B469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C95FD0F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19E4EA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FD541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54D5FD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2074E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FEFE40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C9898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6CA9" w:rsidRPr="005A7FEB" w14:paraId="4ABD7CA7" w14:textId="77777777" w:rsidTr="004367F2">
        <w:trPr>
          <w:cantSplit/>
        </w:trPr>
        <w:tc>
          <w:tcPr>
            <w:tcW w:w="4770" w:type="dxa"/>
            <w:gridSpan w:val="2"/>
          </w:tcPr>
          <w:p w14:paraId="4793066F" w14:textId="77777777" w:rsidR="00BA6CA9" w:rsidRPr="005A7FEB" w:rsidRDefault="00BA6CA9" w:rsidP="00BA6C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14:paraId="6E6ABCD1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DA9EBB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828B3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0E40C8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D805C2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61B9C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21842D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D88D9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A6CA9" w:rsidRPr="005A7FEB" w14:paraId="4DA47BC7" w14:textId="77777777" w:rsidTr="004367F2">
        <w:trPr>
          <w:cantSplit/>
        </w:trPr>
        <w:tc>
          <w:tcPr>
            <w:tcW w:w="3510" w:type="dxa"/>
          </w:tcPr>
          <w:p w14:paraId="6263EA8F" w14:textId="77777777" w:rsidR="00BA6CA9" w:rsidRPr="005A7FEB" w:rsidRDefault="00BA6CA9" w:rsidP="00BA6CA9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2E2A4C43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BC77CA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4C44DF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AD33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8695CA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D3CE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872212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2DB97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1EFB88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CA9" w:rsidRPr="005A7FEB" w14:paraId="17F1198C" w14:textId="77777777" w:rsidTr="004367F2">
        <w:trPr>
          <w:cantSplit/>
        </w:trPr>
        <w:tc>
          <w:tcPr>
            <w:tcW w:w="3510" w:type="dxa"/>
          </w:tcPr>
          <w:p w14:paraId="3A2D664C" w14:textId="77777777" w:rsidR="00BA6CA9" w:rsidRPr="005A7FEB" w:rsidRDefault="00BA6CA9" w:rsidP="00BA6CA9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7ABA45C0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14:paraId="5712D647" w14:textId="77777777" w:rsidR="00BA6CA9" w:rsidRPr="005A7FEB" w:rsidRDefault="00BA6CA9" w:rsidP="00BA6C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B341A1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14:paraId="5FE97D2D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741053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A305F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297979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260A7F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6D876C" w14:textId="77777777" w:rsidR="00BA6CA9" w:rsidRPr="005A7FEB" w:rsidRDefault="00BA6CA9" w:rsidP="00BA6C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</w:tr>
    </w:tbl>
    <w:p w14:paraId="693088CF" w14:textId="77777777" w:rsidR="00AC11C4" w:rsidRDefault="00AC11C4" w:rsidP="006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75C51E4" w14:textId="77777777" w:rsidR="000346AA" w:rsidRPr="005A7FEB" w:rsidRDefault="000346AA" w:rsidP="005407E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6BBE7496" w14:textId="77777777" w:rsidR="000346AA" w:rsidRPr="00E42EC7" w:rsidRDefault="000346AA" w:rsidP="0003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48B99C1" w14:textId="77777777" w:rsidR="000346AA" w:rsidRPr="005A7FEB" w:rsidRDefault="000346AA" w:rsidP="000346AA">
      <w:pPr>
        <w:pStyle w:val="FSContent"/>
      </w:pPr>
      <w:r w:rsidRPr="005A7FEB">
        <w:rPr>
          <w:cs/>
        </w:rPr>
        <w:t>เงินสดและรายการเทียบเท่าเงินสด ลูกหนี้</w:t>
      </w:r>
      <w:r w:rsidR="00CC7ECF" w:rsidRPr="005A7FEB">
        <w:t xml:space="preserve"> </w:t>
      </w:r>
      <w:r w:rsidR="00CC7ECF" w:rsidRPr="005A7FEB">
        <w:rPr>
          <w:rFonts w:hint="cs"/>
          <w:cs/>
        </w:rPr>
        <w:t>เงินให้กู้ยืม</w:t>
      </w:r>
      <w:r w:rsidRPr="005A7FEB">
        <w:rPr>
          <w:cs/>
        </w:rPr>
        <w:t xml:space="preserve"> เจ้าหนี้</w:t>
      </w:r>
      <w:r w:rsidRPr="005A7FEB">
        <w:t xml:space="preserve"> </w:t>
      </w:r>
      <w:r w:rsidRPr="005A7FEB">
        <w:rPr>
          <w:cs/>
        </w:rPr>
        <w:t xml:space="preserve">เงินกู้ยืมระยะสั้น </w:t>
      </w:r>
      <w:r w:rsidRPr="005A7FEB">
        <w:rPr>
          <w:rFonts w:hint="cs"/>
          <w:cs/>
        </w:rPr>
        <w:t xml:space="preserve">และเงินกู้ยืมระยะยาวที่ถึงกำหนดชำระภายในหนึ่งปี </w:t>
      </w:r>
      <w:r w:rsidRPr="005A7FEB">
        <w:rPr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A962CF1" w14:textId="77777777" w:rsidR="000346AA" w:rsidRPr="00E42EC7" w:rsidRDefault="000346AA" w:rsidP="00B0746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6E4723B7" w14:textId="77777777" w:rsidR="000346AA" w:rsidRPr="005A7FEB" w:rsidRDefault="000346AA" w:rsidP="003766F2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เงินกู้ยืมระยะยาว 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3A322196" w14:textId="77777777" w:rsidR="000346AA" w:rsidRPr="00E42EC7" w:rsidRDefault="000346AA" w:rsidP="00B0746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303F45F2" w14:textId="77777777" w:rsidR="000346AA" w:rsidRPr="005A7FEB" w:rsidRDefault="000346AA" w:rsidP="007B5225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มูลค่ายุติธรรมของสัญญาขายเงินตราต่างประเทศล่วงหน้า</w:t>
      </w:r>
      <w:r w:rsidR="007B52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และสัญญาออพชั่นใกล้เคียงกับมูลค่าที่เปิดเผย เนื่องจากมูลค่าของสัญญาดังกล่าวใกล้เคียงกับราคาอ้างอิงที่ประกาศโดยสถาบันการเงิน</w:t>
      </w:r>
    </w:p>
    <w:p w14:paraId="7E214B7C" w14:textId="77777777" w:rsidR="005407EC" w:rsidRPr="005407EC" w:rsidRDefault="005407EC" w:rsidP="005407EC"/>
    <w:p w14:paraId="5E59BD8B" w14:textId="77777777" w:rsidR="003E6A5C" w:rsidRPr="005A7FEB" w:rsidRDefault="00320152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29</w:t>
      </w:r>
      <w:r w:rsidR="00FB0C25" w:rsidRPr="005A7FEB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5A7FEB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5A7FEB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5A7FEB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5A7FEB" w14:paraId="76BD53B1" w14:textId="77777777" w:rsidTr="005407EC">
        <w:tc>
          <w:tcPr>
            <w:tcW w:w="2045" w:type="pct"/>
          </w:tcPr>
          <w:p w14:paraId="52781E41" w14:textId="77777777" w:rsidR="00B205A6" w:rsidRPr="005A7FEB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5A7FEB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5A7FEB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5A7FEB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66F2" w:rsidRPr="005A7FEB" w14:paraId="281CE883" w14:textId="77777777" w:rsidTr="005407EC">
        <w:tc>
          <w:tcPr>
            <w:tcW w:w="2045" w:type="pct"/>
          </w:tcPr>
          <w:p w14:paraId="5840AAF5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EB4F8C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E24CB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77FD5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CFDD46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E24CB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8D0E5" w14:textId="77777777" w:rsidR="003766F2" w:rsidRPr="005A7FEB" w:rsidRDefault="003766F2" w:rsidP="00376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22D4CF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E24CB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C717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C4988C" w14:textId="77777777" w:rsidR="003766F2" w:rsidRPr="005A7FEB" w:rsidRDefault="003766F2" w:rsidP="00376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 w:rsidR="00E24CB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A0B24" w:rsidRPr="005A7FEB" w14:paraId="7338014F" w14:textId="77777777" w:rsidTr="005407EC">
        <w:tc>
          <w:tcPr>
            <w:tcW w:w="2045" w:type="pct"/>
          </w:tcPr>
          <w:p w14:paraId="78109F29" w14:textId="77777777" w:rsidR="002A0B24" w:rsidRPr="005A7FEB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2A0B24" w:rsidRPr="005A7FEB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85" w:rsidRPr="005A7FEB" w14:paraId="0D9D917E" w14:textId="77777777" w:rsidTr="005407EC">
        <w:tc>
          <w:tcPr>
            <w:tcW w:w="2045" w:type="pct"/>
          </w:tcPr>
          <w:p w14:paraId="46971A5A" w14:textId="77777777" w:rsidR="00082A85" w:rsidRPr="005A7FEB" w:rsidRDefault="005407EC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5" w:type="pct"/>
          </w:tcPr>
          <w:p w14:paraId="2DDAC2D7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C718B45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AF8B5BF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615EDD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C813580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EE5AF3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A23E1E3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A85" w:rsidRPr="005A7FEB" w14:paraId="09D637AB" w14:textId="77777777" w:rsidTr="005407EC">
        <w:tc>
          <w:tcPr>
            <w:tcW w:w="2045" w:type="pct"/>
          </w:tcPr>
          <w:p w14:paraId="70E341F2" w14:textId="77777777" w:rsidR="00082A85" w:rsidRPr="005407EC" w:rsidRDefault="005407EC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40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5" w:type="pct"/>
          </w:tcPr>
          <w:p w14:paraId="5965E370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4D329B6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F405C8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8E9B40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0E6DF08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072E9D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942EDB" w14:textId="77777777" w:rsidR="00082A85" w:rsidRPr="005A7FEB" w:rsidRDefault="00082A85" w:rsidP="00082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F86" w:rsidRPr="005A7FEB" w14:paraId="499DF08D" w14:textId="77777777" w:rsidTr="005407EC">
        <w:tc>
          <w:tcPr>
            <w:tcW w:w="2045" w:type="pct"/>
          </w:tcPr>
          <w:p w14:paraId="7A223FC3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705">
              <w:rPr>
                <w:rFonts w:ascii="Angsana New" w:hAnsi="Angsana New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635" w:type="pct"/>
          </w:tcPr>
          <w:p w14:paraId="0EF505DB" w14:textId="490D6145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146F86" w:rsidRPr="00CB1A86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8" w:type="pct"/>
          </w:tcPr>
          <w:p w14:paraId="68EE6E02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DFF3F8F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B1A86"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147" w:type="pct"/>
          </w:tcPr>
          <w:p w14:paraId="64361BF3" w14:textId="77777777" w:rsidR="00146F86" w:rsidRPr="00CB1A86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ADB32AA" w14:textId="5F9E78A4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146F86" w:rsidRPr="00CB1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47" w:type="pct"/>
          </w:tcPr>
          <w:p w14:paraId="16336121" w14:textId="77777777" w:rsidR="00146F86" w:rsidRPr="00CB1A86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C21D966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B1A86">
              <w:rPr>
                <w:rFonts w:ascii="Angsana New" w:hAnsi="Angsana New"/>
                <w:sz w:val="30"/>
                <w:szCs w:val="30"/>
              </w:rPr>
              <w:t>14,131</w:t>
            </w:r>
          </w:p>
        </w:tc>
      </w:tr>
      <w:tr w:rsidR="00146F86" w:rsidRPr="005A7FEB" w14:paraId="34DD4204" w14:textId="77777777" w:rsidTr="005407EC">
        <w:tc>
          <w:tcPr>
            <w:tcW w:w="2045" w:type="pct"/>
          </w:tcPr>
          <w:p w14:paraId="4B222A89" w14:textId="77777777" w:rsidR="00146F86" w:rsidRPr="005A7FEB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705">
              <w:rPr>
                <w:rFonts w:ascii="Angsana New" w:hAnsi="Angsana New"/>
                <w:sz w:val="30"/>
                <w:szCs w:val="30"/>
                <w:cs/>
              </w:rPr>
              <w:t>1 - 5 ปี</w:t>
            </w:r>
          </w:p>
        </w:tc>
        <w:tc>
          <w:tcPr>
            <w:tcW w:w="635" w:type="pct"/>
          </w:tcPr>
          <w:p w14:paraId="78C6B763" w14:textId="20FD23D2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46F86" w:rsidRPr="00CB1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146F86" w:rsidRPr="00CB1A8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7A764733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9661A5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B1A86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  <w:tc>
          <w:tcPr>
            <w:tcW w:w="147" w:type="pct"/>
          </w:tcPr>
          <w:p w14:paraId="722CC2FE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A417220" w14:textId="50FBD11C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46F86" w:rsidRPr="00CB1A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7" w:type="pct"/>
          </w:tcPr>
          <w:p w14:paraId="7BC4062B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2DA9F1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B1A86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</w:tr>
      <w:tr w:rsidR="00146F86" w:rsidRPr="005A7FEB" w14:paraId="27DBE650" w14:textId="77777777" w:rsidTr="005407EC">
        <w:tc>
          <w:tcPr>
            <w:tcW w:w="2045" w:type="pct"/>
          </w:tcPr>
          <w:p w14:paraId="273A6786" w14:textId="77777777" w:rsidR="00146F86" w:rsidRPr="005A7FEB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A251E1" w14:textId="7154522C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46F86" w:rsidRPr="00CB1A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28" w:type="pct"/>
          </w:tcPr>
          <w:p w14:paraId="1C2BE22F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A90D673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A86">
              <w:rPr>
                <w:rFonts w:ascii="Angsana New" w:hAnsi="Angsana New"/>
                <w:b/>
                <w:bCs/>
                <w:sz w:val="30"/>
                <w:szCs w:val="30"/>
              </w:rPr>
              <w:t>22,842</w:t>
            </w:r>
          </w:p>
        </w:tc>
        <w:tc>
          <w:tcPr>
            <w:tcW w:w="147" w:type="pct"/>
          </w:tcPr>
          <w:p w14:paraId="017FEE85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3EE17A5" w14:textId="48DE4183" w:rsidR="00146F86" w:rsidRPr="00CB1A86" w:rsidRDefault="00A77809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46F86" w:rsidRPr="00CB1A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7" w:type="pct"/>
          </w:tcPr>
          <w:p w14:paraId="000DD8AF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3E51FB" w14:textId="77777777" w:rsidR="00146F86" w:rsidRPr="00CB1A86" w:rsidRDefault="00146F86" w:rsidP="00146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A86">
              <w:rPr>
                <w:rFonts w:ascii="Angsana New" w:hAnsi="Angsana New"/>
                <w:b/>
                <w:bCs/>
                <w:sz w:val="30"/>
                <w:szCs w:val="30"/>
              </w:rPr>
              <w:t>22,822</w:t>
            </w:r>
          </w:p>
        </w:tc>
      </w:tr>
      <w:tr w:rsidR="00E24CB6" w:rsidRPr="005A7FEB" w14:paraId="74D3173B" w14:textId="77777777" w:rsidTr="005407EC">
        <w:tc>
          <w:tcPr>
            <w:tcW w:w="2045" w:type="pct"/>
          </w:tcPr>
          <w:p w14:paraId="3A1F458B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BBC9B6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B3635F7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C11F51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B576A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9B57A69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6067B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D36B96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CB6" w:rsidRPr="005A7FEB" w14:paraId="053703D4" w14:textId="77777777" w:rsidTr="005407EC">
        <w:tc>
          <w:tcPr>
            <w:tcW w:w="2045" w:type="pct"/>
          </w:tcPr>
          <w:p w14:paraId="612F260C" w14:textId="77777777" w:rsidR="00E24CB6" w:rsidRPr="005A7FEB" w:rsidRDefault="00E24CB6" w:rsidP="00E24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E24CB6" w:rsidRPr="005A7FEB" w:rsidRDefault="00E24CB6" w:rsidP="00E24C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E24CB6" w:rsidRPr="005A7FEB" w:rsidRDefault="00E24CB6" w:rsidP="00E2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E24CB6" w:rsidRPr="005A7FEB" w:rsidRDefault="00E24CB6" w:rsidP="00E24C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E24CB6" w:rsidRPr="005A7FEB" w:rsidRDefault="00E24CB6" w:rsidP="00E2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E24CB6" w:rsidRPr="005A7FEB" w:rsidRDefault="00E24CB6" w:rsidP="00E24C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E24CB6" w:rsidRPr="005A7FEB" w:rsidRDefault="00E24CB6" w:rsidP="00E2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E24CB6" w:rsidRPr="005A7FEB" w:rsidRDefault="00E24CB6" w:rsidP="00E24C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F86" w:rsidRPr="005A7FEB" w14:paraId="4F41205C" w14:textId="77777777" w:rsidTr="005407EC">
        <w:tc>
          <w:tcPr>
            <w:tcW w:w="2045" w:type="pct"/>
          </w:tcPr>
          <w:p w14:paraId="2A9A8C32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7FEB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สัญญาออพชั่น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(พันดอลลาร์สหรัฐ)</w:t>
            </w:r>
          </w:p>
        </w:tc>
        <w:tc>
          <w:tcPr>
            <w:tcW w:w="635" w:type="pct"/>
            <w:shd w:val="clear" w:color="auto" w:fill="auto"/>
          </w:tcPr>
          <w:p w14:paraId="06012C24" w14:textId="77777777" w:rsidR="00146F86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607099D" w14:textId="77777777" w:rsidR="00146F86" w:rsidRPr="005A7FEB" w:rsidRDefault="00BC34BB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23,899</w:t>
            </w:r>
          </w:p>
        </w:tc>
        <w:tc>
          <w:tcPr>
            <w:tcW w:w="128" w:type="pct"/>
            <w:shd w:val="clear" w:color="auto" w:fill="auto"/>
          </w:tcPr>
          <w:p w14:paraId="0708B025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35A2254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E3D4C5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  <w:tc>
          <w:tcPr>
            <w:tcW w:w="147" w:type="pct"/>
            <w:shd w:val="clear" w:color="auto" w:fill="auto"/>
          </w:tcPr>
          <w:p w14:paraId="366664E8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139DBDF" w14:textId="77777777" w:rsidR="00146F86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3B4A757" w14:textId="77777777" w:rsidR="00146F86" w:rsidRPr="005A7FEB" w:rsidRDefault="00D505E5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23,899</w:t>
            </w:r>
          </w:p>
        </w:tc>
        <w:tc>
          <w:tcPr>
            <w:tcW w:w="147" w:type="pct"/>
          </w:tcPr>
          <w:p w14:paraId="7484B0AF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17B21FC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D3967E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</w:tr>
      <w:tr w:rsidR="00146F86" w:rsidRPr="005A7FEB" w14:paraId="0B5661FF" w14:textId="77777777" w:rsidTr="005407EC">
        <w:tc>
          <w:tcPr>
            <w:tcW w:w="2045" w:type="pct"/>
          </w:tcPr>
          <w:p w14:paraId="1083594B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635" w:type="pct"/>
            <w:shd w:val="clear" w:color="auto" w:fill="auto"/>
          </w:tcPr>
          <w:p w14:paraId="1A054CFE" w14:textId="36857C7E" w:rsidR="00146F86" w:rsidRPr="005A7FEB" w:rsidRDefault="00CD4C39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146F86" w:rsidRPr="006365E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6F86" w:rsidRPr="006365E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8" w:type="pct"/>
          </w:tcPr>
          <w:p w14:paraId="58676F55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326FF86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477,831</w:t>
            </w:r>
          </w:p>
        </w:tc>
        <w:tc>
          <w:tcPr>
            <w:tcW w:w="147" w:type="pct"/>
          </w:tcPr>
          <w:p w14:paraId="5A2583E1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C414486" w14:textId="27C81D37" w:rsidR="00146F86" w:rsidRPr="005A7FEB" w:rsidRDefault="00CD4C39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146F86" w:rsidRPr="006365E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6F86" w:rsidRPr="006365E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7" w:type="pct"/>
          </w:tcPr>
          <w:p w14:paraId="1EEEB734" w14:textId="77777777" w:rsidR="00146F86" w:rsidRPr="005A7FEB" w:rsidRDefault="00146F86" w:rsidP="0014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F6F65E" w14:textId="77777777" w:rsidR="00146F86" w:rsidRPr="005A7FEB" w:rsidRDefault="00146F86" w:rsidP="00146F8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477,008</w:t>
            </w:r>
          </w:p>
        </w:tc>
      </w:tr>
    </w:tbl>
    <w:p w14:paraId="0BFA320E" w14:textId="77777777" w:rsidR="006E477B" w:rsidRPr="005A7FEB" w:rsidRDefault="006E477B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F0254" w14:textId="77777777" w:rsidR="003A77F8" w:rsidRPr="005A7FEB" w:rsidRDefault="003A77F8" w:rsidP="003A77F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A7FEB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="00320152">
        <w:rPr>
          <w:rFonts w:ascii="Angsana New" w:hAnsi="Angsana New" w:hint="cs"/>
          <w:sz w:val="30"/>
          <w:szCs w:val="30"/>
          <w:u w:val="none"/>
          <w:cs/>
          <w:lang w:val="th-TH"/>
        </w:rPr>
        <w:t>0</w:t>
      </w:r>
      <w:r w:rsidRPr="005A7FEB">
        <w:rPr>
          <w:rFonts w:ascii="Angsana New" w:hAnsi="Angsana New"/>
          <w:sz w:val="30"/>
          <w:szCs w:val="30"/>
          <w:u w:val="none"/>
          <w:lang w:val="th-TH"/>
        </w:rPr>
        <w:tab/>
      </w:r>
      <w:r w:rsidRPr="005407EC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FE90FAF" w14:textId="77777777" w:rsidR="003A77F8" w:rsidRPr="00882126" w:rsidRDefault="003A77F8" w:rsidP="003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0B64C4" w14:textId="4EDFE818" w:rsidR="003A77F8" w:rsidRPr="005A7FEB" w:rsidRDefault="003A77F8" w:rsidP="005407E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="005407EC">
        <w:rPr>
          <w:rFonts w:ascii="Angsana New" w:hAnsi="Angsana New"/>
          <w:sz w:val="30"/>
          <w:szCs w:val="30"/>
          <w:lang w:bidi="th-TH"/>
        </w:rPr>
        <w:t>18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กุมภาพันธ์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256</w:t>
      </w:r>
      <w:r w:rsidR="005407EC">
        <w:rPr>
          <w:rFonts w:ascii="Angsana New" w:hAnsi="Angsana New"/>
          <w:sz w:val="30"/>
          <w:szCs w:val="30"/>
          <w:lang w:bidi="th-TH"/>
        </w:rPr>
        <w:t>3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ที่ประชุมมีมติอนุมัติจัดสรรกำไรสำหรับปี </w:t>
      </w:r>
      <w:r w:rsidRPr="005A7FEB">
        <w:rPr>
          <w:rFonts w:ascii="Angsana New" w:hAnsi="Angsana New"/>
          <w:sz w:val="30"/>
          <w:szCs w:val="30"/>
          <w:lang w:bidi="th-TH"/>
        </w:rPr>
        <w:t>256</w:t>
      </w:r>
      <w:r w:rsidR="005407EC">
        <w:rPr>
          <w:rFonts w:ascii="Angsana New" w:hAnsi="Angsana New"/>
          <w:sz w:val="30"/>
          <w:szCs w:val="30"/>
          <w:lang w:bidi="th-TH"/>
        </w:rPr>
        <w:t>2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126FFF">
        <w:rPr>
          <w:rFonts w:ascii="Angsana New" w:hAnsi="Angsana New"/>
          <w:sz w:val="30"/>
          <w:szCs w:val="30"/>
        </w:rPr>
        <w:t>0.32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บาท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เป็นจำนวนเงินทั้งสิ้น</w:t>
      </w:r>
      <w:r w:rsidRPr="005A7FEB">
        <w:rPr>
          <w:rFonts w:ascii="Angsana New" w:hAnsi="Angsana New" w:hint="cs"/>
          <w:sz w:val="30"/>
          <w:szCs w:val="30"/>
          <w:cs/>
        </w:rPr>
        <w:t xml:space="preserve"> </w:t>
      </w:r>
      <w:r w:rsidR="00126FFF">
        <w:rPr>
          <w:rFonts w:ascii="Angsana New" w:hAnsi="Angsana New"/>
          <w:sz w:val="30"/>
          <w:szCs w:val="30"/>
        </w:rPr>
        <w:t>271.16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="005407EC">
        <w:rPr>
          <w:rFonts w:ascii="Angsana New" w:hAnsi="Angsana New" w:hint="cs"/>
          <w:sz w:val="30"/>
          <w:szCs w:val="30"/>
          <w:cs/>
        </w:rPr>
        <w:t>โดย</w:t>
      </w:r>
      <w:r w:rsidRPr="005A7FEB">
        <w:rPr>
          <w:rFonts w:ascii="Angsana New" w:hAnsi="Angsana New"/>
          <w:sz w:val="30"/>
          <w:szCs w:val="30"/>
          <w:cs/>
        </w:rPr>
        <w:t>มติดังกล่าว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จะนำเสนอ</w:t>
      </w:r>
      <w:r>
        <w:rPr>
          <w:rFonts w:ascii="Angsana New" w:hAnsi="Angsana New" w:hint="cs"/>
          <w:sz w:val="30"/>
          <w:szCs w:val="30"/>
          <w:cs/>
        </w:rPr>
        <w:t>เพื่ออนุมัติใน</w:t>
      </w:r>
      <w:r w:rsidRPr="005A7FEB">
        <w:rPr>
          <w:rFonts w:ascii="Angsana New" w:hAnsi="Angsana New"/>
          <w:sz w:val="30"/>
          <w:szCs w:val="30"/>
          <w:cs/>
        </w:rPr>
        <w:t xml:space="preserve">ที่ประชุมสามัญประจำปีผู้ถือหุ้นในเดือนเมษายน </w:t>
      </w:r>
      <w:r w:rsidRPr="005A7FEB">
        <w:rPr>
          <w:rFonts w:ascii="Angsana New" w:hAnsi="Angsana New"/>
          <w:sz w:val="30"/>
          <w:szCs w:val="30"/>
          <w:lang w:bidi="th-TH"/>
        </w:rPr>
        <w:t>256</w:t>
      </w:r>
      <w:r w:rsidR="005407EC">
        <w:rPr>
          <w:rFonts w:ascii="Angsana New" w:hAnsi="Angsana New"/>
          <w:sz w:val="30"/>
          <w:szCs w:val="30"/>
          <w:lang w:bidi="th-TH"/>
        </w:rPr>
        <w:t xml:space="preserve">3 </w:t>
      </w:r>
      <w:r w:rsidR="005407EC">
        <w:rPr>
          <w:rFonts w:ascii="Angsana New" w:hAnsi="Angsana New" w:hint="cs"/>
          <w:sz w:val="30"/>
          <w:szCs w:val="30"/>
          <w:cs/>
        </w:rPr>
        <w:t>เพื่ออนุมัติการจ่ายปันผล</w:t>
      </w:r>
    </w:p>
    <w:p w14:paraId="7F25BC3E" w14:textId="77777777" w:rsidR="00E42EC7" w:rsidRPr="00E42EC7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5B39F44" w14:textId="77777777" w:rsidR="003A77F8" w:rsidRPr="005A7FEB" w:rsidRDefault="003A77F8" w:rsidP="003A77F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A7FEB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="00320152"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Pr="005A7FEB">
        <w:rPr>
          <w:rFonts w:ascii="Angsana New" w:hAnsi="Angsana New"/>
          <w:sz w:val="30"/>
          <w:szCs w:val="30"/>
          <w:u w:val="none"/>
          <w:lang w:val="th-TH"/>
        </w:rPr>
        <w:tab/>
      </w:r>
      <w:r w:rsidRPr="005A7FE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มาตรฐานการรายงานทางการเงินที่ยังไม่ได้ใช้    </w:t>
      </w:r>
    </w:p>
    <w:p w14:paraId="36F1E093" w14:textId="77777777" w:rsidR="003A77F8" w:rsidRPr="00E42EC7" w:rsidRDefault="003A77F8" w:rsidP="003A77F8">
      <w:pPr>
        <w:rPr>
          <w:rFonts w:ascii="Angsana New" w:hAnsi="Angsana New"/>
          <w:sz w:val="24"/>
          <w:szCs w:val="24"/>
          <w:lang w:val="th-TH"/>
        </w:rPr>
      </w:pPr>
    </w:p>
    <w:p w14:paraId="78413E51" w14:textId="77777777" w:rsidR="003A77F8" w:rsidRDefault="003A77F8" w:rsidP="003A77F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5A7FEB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A7FEB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 w:rsidR="006428B5">
        <w:rPr>
          <w:rFonts w:ascii="Angsana New" w:hAnsi="Angsana New" w:hint="cs"/>
          <w:sz w:val="30"/>
          <w:szCs w:val="30"/>
          <w:cs/>
          <w:lang w:bidi="th-TH"/>
        </w:rPr>
        <w:t>และปรับปรุงใหม่ซึ่ง</w:t>
      </w:r>
      <w:r w:rsidRPr="005A7FEB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เกี่ยวกับการดำเนินงานของกลุ่มบริษัท</w:t>
      </w:r>
      <w:r w:rsidR="006428B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</w:t>
      </w:r>
      <w:r w:rsidR="006428B5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งบการเงินเฉพาะกิจการ เมื่อนำมาถือปฏิบัติเป็นครั้งแรก</w:t>
      </w:r>
      <w:r w:rsidRPr="005A7FE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F54F1">
        <w:rPr>
          <w:rFonts w:ascii="Angsana New" w:hAnsi="Angsana New" w:hint="cs"/>
          <w:sz w:val="30"/>
          <w:szCs w:val="30"/>
          <w:cs/>
          <w:lang w:val="en-US" w:bidi="th-TH"/>
        </w:rPr>
        <w:t>และจะมีผลบังคับใช้</w:t>
      </w:r>
      <w:r w:rsidRPr="005A7FEB">
        <w:rPr>
          <w:rFonts w:ascii="Angsana New" w:hAnsi="Angsana New" w:hint="cs"/>
          <w:sz w:val="30"/>
          <w:szCs w:val="30"/>
          <w:cs/>
          <w:lang w:val="en-US" w:bidi="th-TH"/>
        </w:rPr>
        <w:t>กับงบการเงิน</w:t>
      </w:r>
      <w:r w:rsidRPr="005A7FEB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5A7FEB">
        <w:rPr>
          <w:rFonts w:ascii="Angsana New" w:hAnsi="Angsana New"/>
          <w:sz w:val="30"/>
          <w:szCs w:val="30"/>
        </w:rPr>
        <w:t xml:space="preserve"> 1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 มกราคม</w:t>
      </w:r>
      <w:r w:rsidR="00DF54F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DF54F1">
        <w:rPr>
          <w:rFonts w:ascii="Angsana New" w:hAnsi="Angsana New"/>
          <w:sz w:val="30"/>
          <w:szCs w:val="30"/>
          <w:lang w:val="en-US" w:bidi="th-TH"/>
        </w:rPr>
        <w:t>2563</w:t>
      </w:r>
      <w:r w:rsidRPr="005A7FE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0668E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5A7FEB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  <w:r w:rsidRPr="005A7FEB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062EA8DA" w14:textId="52C83A97" w:rsidR="00E42EC7" w:rsidRDefault="00E42EC7" w:rsidP="003A77F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67C9E27" w14:textId="77777777" w:rsidR="009D3853" w:rsidRPr="00E42EC7" w:rsidRDefault="009D3853" w:rsidP="003A77F8">
      <w:pPr>
        <w:pStyle w:val="block"/>
        <w:spacing w:after="0" w:line="240" w:lineRule="atLeast"/>
        <w:ind w:left="540"/>
        <w:jc w:val="thaiDistribute"/>
        <w:rPr>
          <w:rFonts w:ascii="Angsana New" w:hAnsi="Angsana New" w:hint="cs"/>
          <w:sz w:val="24"/>
          <w:szCs w:val="24"/>
          <w:lang w:bidi="th-TH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51242F" w:rsidRPr="00623946" w14:paraId="7E8A467B" w14:textId="77777777" w:rsidTr="0051242F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47106BC4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1242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5C031D5C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1242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1242F" w:rsidRPr="00623946" w14:paraId="630317E0" w14:textId="77777777" w:rsidTr="0051242F">
        <w:tc>
          <w:tcPr>
            <w:tcW w:w="4860" w:type="dxa"/>
            <w:shd w:val="clear" w:color="auto" w:fill="auto"/>
          </w:tcPr>
          <w:p w14:paraId="19BEEAC0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51242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1242F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4C408A36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51242F" w:rsidRPr="00623946" w14:paraId="747580D8" w14:textId="77777777" w:rsidTr="0051242F">
        <w:tc>
          <w:tcPr>
            <w:tcW w:w="4860" w:type="dxa"/>
            <w:shd w:val="clear" w:color="auto" w:fill="auto"/>
          </w:tcPr>
          <w:p w14:paraId="08B7D98D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1242F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10219C4A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1242F" w:rsidRPr="00623946" w14:paraId="0C860787" w14:textId="77777777" w:rsidTr="0051242F">
        <w:tc>
          <w:tcPr>
            <w:tcW w:w="4860" w:type="dxa"/>
            <w:shd w:val="clear" w:color="auto" w:fill="auto"/>
          </w:tcPr>
          <w:p w14:paraId="5ADCE6FD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51242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1242F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67964FF3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1242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1242F" w:rsidRPr="00623946" w14:paraId="25DD1B98" w14:textId="77777777" w:rsidTr="0051242F">
        <w:tc>
          <w:tcPr>
            <w:tcW w:w="4860" w:type="dxa"/>
            <w:shd w:val="clear" w:color="auto" w:fill="auto"/>
          </w:tcPr>
          <w:p w14:paraId="0CDB8F40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1242F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5E134F7B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51242F" w:rsidRPr="00623946" w14:paraId="5306EC00" w14:textId="77777777" w:rsidTr="0051242F">
        <w:tc>
          <w:tcPr>
            <w:tcW w:w="4860" w:type="dxa"/>
            <w:shd w:val="clear" w:color="auto" w:fill="auto"/>
          </w:tcPr>
          <w:p w14:paraId="2E785E00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1242F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14:paraId="5ABB004A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1242F" w:rsidRPr="00623946" w14:paraId="2613BA71" w14:textId="77777777" w:rsidTr="0051242F">
        <w:tc>
          <w:tcPr>
            <w:tcW w:w="4860" w:type="dxa"/>
            <w:shd w:val="clear" w:color="auto" w:fill="auto"/>
          </w:tcPr>
          <w:p w14:paraId="4B98A307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51242F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14:paraId="39B31404" w14:textId="77777777" w:rsidR="00DA2C6A" w:rsidRPr="0051242F" w:rsidRDefault="00DA2C6A" w:rsidP="0051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42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DE4447C" w14:textId="77777777" w:rsidR="00DA2C6A" w:rsidRPr="00FB7A28" w:rsidRDefault="00DA2C6A" w:rsidP="003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924352C" w14:textId="77777777" w:rsidR="003A77F8" w:rsidRDefault="003A77F8" w:rsidP="003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</w:rPr>
        <w:t xml:space="preserve">* </w:t>
      </w:r>
      <w:r w:rsidRPr="005A7FE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D189095" w14:textId="77777777" w:rsidR="00262BB2" w:rsidRPr="00FB7A28" w:rsidRDefault="00262BB2" w:rsidP="003A7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26F756D" w14:textId="77777777" w:rsidR="00D74848" w:rsidRPr="00D74848" w:rsidRDefault="00D74848" w:rsidP="00EC48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7484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8F8B383" w14:textId="77777777" w:rsidR="00D74848" w:rsidRPr="00E42EC7" w:rsidRDefault="00D74848" w:rsidP="00D74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24"/>
          <w:szCs w:val="24"/>
          <w:shd w:val="clear" w:color="auto" w:fill="D9D9D9"/>
        </w:rPr>
      </w:pPr>
    </w:p>
    <w:p w14:paraId="3AE4696D" w14:textId="28C7E220" w:rsidR="003A1197" w:rsidRPr="003A1197" w:rsidRDefault="00D74848" w:rsidP="00126F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7484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D7484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D7484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</w:t>
      </w:r>
      <w:r w:rsidRPr="003A1197">
        <w:rPr>
          <w:rFonts w:ascii="Angsana New" w:hAnsi="Angsana New" w:hint="cs"/>
          <w:sz w:val="30"/>
          <w:szCs w:val="30"/>
          <w:cs/>
        </w:rPr>
        <w:t>ปัจจุบันถูกยกเลิก</w:t>
      </w:r>
      <w:bookmarkEnd w:id="7"/>
    </w:p>
    <w:p w14:paraId="0142E774" w14:textId="77777777" w:rsidR="003A1197" w:rsidRPr="001E4585" w:rsidRDefault="003A1197" w:rsidP="003A1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24"/>
          <w:szCs w:val="24"/>
          <w:cs/>
        </w:rPr>
      </w:pPr>
    </w:p>
    <w:p w14:paraId="5069061A" w14:textId="77777777" w:rsidR="00D74848" w:rsidRPr="003A1197" w:rsidRDefault="00D74848" w:rsidP="00D748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A119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A1197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3A119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81BE843" w14:textId="77777777" w:rsidR="00D74848" w:rsidRPr="003A1197" w:rsidRDefault="00D74848" w:rsidP="00D74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11AA43DC" w14:textId="55CC1C34" w:rsidR="00D74848" w:rsidRDefault="00D74848" w:rsidP="00EC4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EC4848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C4848">
        <w:rPr>
          <w:rFonts w:ascii="Angsana New" w:hAnsi="Angsana New" w:hint="cs"/>
          <w:color w:val="000000"/>
          <w:sz w:val="30"/>
          <w:szCs w:val="30"/>
        </w:rPr>
        <w:t>16</w:t>
      </w:r>
      <w:r w:rsidRPr="00EC4848">
        <w:rPr>
          <w:rFonts w:ascii="Angsana New" w:hAnsi="Angsana New" w:hint="cs"/>
          <w:color w:val="000000"/>
          <w:sz w:val="30"/>
          <w:szCs w:val="30"/>
          <w:cs/>
        </w:rPr>
        <w:t xml:space="preserve"> ได้นำเสนอวิธีการ</w:t>
      </w:r>
      <w:r w:rsidRPr="003A1197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</w:t>
      </w:r>
      <w:r w:rsidRPr="003A1197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A1197">
        <w:rPr>
          <w:rFonts w:ascii="Angsana New" w:hAnsi="Angsana New" w:hint="cs"/>
          <w:color w:val="000000"/>
          <w:sz w:val="30"/>
          <w:szCs w:val="30"/>
          <w:cs/>
        </w:rPr>
        <w:t>โดยผู้เช่าต้องรับรู้สินทรัพย์สิทธิ</w:t>
      </w:r>
      <w:r w:rsidRPr="00BA3B21">
        <w:rPr>
          <w:rFonts w:ascii="Angsana New" w:hAnsi="Angsana New" w:hint="cs"/>
          <w:color w:val="000000"/>
          <w:sz w:val="30"/>
          <w:szCs w:val="30"/>
          <w:cs/>
        </w:rPr>
        <w:t>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="00BA3B21" w:rsidRPr="00BA3B21">
        <w:rPr>
          <w:rFonts w:ascii="Angsana New" w:hAnsi="Angsana New"/>
          <w:color w:val="000000"/>
          <w:sz w:val="30"/>
          <w:szCs w:val="30"/>
          <w:cs/>
        </w:rPr>
        <w:t xml:space="preserve">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BA3B21">
        <w:rPr>
          <w:rFonts w:ascii="Angsana New" w:hAnsi="Angsana New"/>
          <w:color w:val="000000"/>
          <w:sz w:val="30"/>
          <w:szCs w:val="30"/>
        </w:rPr>
        <w:t>22.35</w:t>
      </w:r>
      <w:r w:rsidR="00BA3B21" w:rsidRPr="00BA3B21">
        <w:rPr>
          <w:rFonts w:ascii="Angsana New" w:hAnsi="Angsana New"/>
          <w:color w:val="000000"/>
          <w:sz w:val="30"/>
          <w:szCs w:val="30"/>
        </w:rPr>
        <w:t xml:space="preserve"> </w:t>
      </w:r>
      <w:r w:rsidR="00BA3B21" w:rsidRPr="00BA3B21">
        <w:rPr>
          <w:rFonts w:ascii="Angsana New" w:hAnsi="Angsana New"/>
          <w:color w:val="000000"/>
          <w:sz w:val="30"/>
          <w:szCs w:val="30"/>
          <w:cs/>
        </w:rPr>
        <w:t xml:space="preserve">ล้านบาท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ผู้ให้เช่ายังคงต้องจัดประเภทสัญญาเช่าเป็นสัญญาเช่าเงินทุนหรือสัญญาเช่าดำเนินงาน] </w:t>
      </w:r>
      <w:r w:rsidRPr="00BA3B21">
        <w:rPr>
          <w:rFonts w:ascii="Angsana New" w:hAnsi="Angsana New" w:hint="cs"/>
          <w:color w:val="000000"/>
          <w:sz w:val="30"/>
          <w:szCs w:val="30"/>
          <w:cs/>
        </w:rPr>
        <w:t xml:space="preserve">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8" w:name="_Hlk15581419"/>
      <w:bookmarkStart w:id="9" w:name="_Hlk15582558"/>
      <w:r w:rsidRPr="00BA3B21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เมื่อมาตรฐานการรายงานทางการเงินฉบับ</w:t>
      </w:r>
      <w:r w:rsidRPr="00EC4848">
        <w:rPr>
          <w:rFonts w:ascii="Angsana New" w:hAnsi="Angsana New" w:hint="cs"/>
          <w:color w:val="000000"/>
          <w:sz w:val="30"/>
          <w:szCs w:val="30"/>
          <w:cs/>
        </w:rPr>
        <w:t>นี้มีผลบังคับใช้ จะทำให้มาตรฐานการบัญชีและการตีความมาตรฐานการรายงานทางการเงิน</w:t>
      </w:r>
      <w:bookmarkEnd w:id="8"/>
      <w:r w:rsidRPr="00EC4848">
        <w:rPr>
          <w:rFonts w:ascii="Angsana New" w:hAnsi="Angsana New" w:hint="cs"/>
          <w:color w:val="000000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9"/>
    </w:p>
    <w:p w14:paraId="1262CF29" w14:textId="77777777" w:rsidR="009D3853" w:rsidRPr="00EC4848" w:rsidRDefault="009D3853" w:rsidP="00EC48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14:paraId="2755CDCE" w14:textId="173ABD38" w:rsidR="003A1197" w:rsidRPr="00D65FDA" w:rsidRDefault="003A1197" w:rsidP="00D65F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3A1197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</w:t>
      </w:r>
      <w:r w:rsidR="00D65FDA" w:rsidRPr="00D65FDA">
        <w:rPr>
          <w:rFonts w:ascii="Angsana New" w:hAnsi="Angsana New"/>
          <w:color w:val="000000"/>
          <w:sz w:val="30"/>
          <w:szCs w:val="30"/>
          <w:cs/>
        </w:rPr>
        <w:t>ที่เกี่ยวข้องกับเครื่องมือทางการเงิน</w:t>
      </w:r>
      <w:r w:rsidR="00D65FD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D65FDA"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 w:rsidRPr="00D65FDA">
        <w:rPr>
          <w:rFonts w:ascii="Angsana New" w:hAnsi="Angsana New" w:hint="cs"/>
          <w:color w:val="000000"/>
          <w:sz w:val="30"/>
          <w:szCs w:val="30"/>
        </w:rPr>
        <w:t xml:space="preserve">16 </w:t>
      </w:r>
      <w:r w:rsidRPr="00D65FDA">
        <w:rPr>
          <w:rFonts w:ascii="Angsana New" w:hAnsi="Angsana New" w:hint="cs"/>
          <w:color w:val="000000"/>
          <w:sz w:val="30"/>
          <w:szCs w:val="30"/>
          <w:cs/>
        </w:rPr>
        <w:t>เป็นครั้งแรกต่องบการเงินรวมและงบการเงินเฉพาะกิจการ ซึ่งคาดว่าไม่มีผลกระทบที่มีสาระสำคัญต่องบการเงินรวมและงบการเงินเฉพาะกิจการในงวดแรกที่ถือปฏิบัติ</w:t>
      </w:r>
    </w:p>
    <w:p w14:paraId="45210893" w14:textId="77777777" w:rsidR="00E95DB6" w:rsidRPr="003A77F8" w:rsidRDefault="00E95DB6" w:rsidP="008B6C86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sectPr w:rsidR="00E95DB6" w:rsidRPr="003A77F8" w:rsidSect="000279A1">
      <w:pgSz w:w="11909" w:h="16834" w:code="9"/>
      <w:pgMar w:top="691" w:right="864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7C406" w14:textId="77777777" w:rsidR="00D61D8A" w:rsidRDefault="00D61D8A">
      <w:r>
        <w:separator/>
      </w:r>
    </w:p>
  </w:endnote>
  <w:endnote w:type="continuationSeparator" w:id="0">
    <w:p w14:paraId="3A4E06E0" w14:textId="77777777" w:rsidR="00D61D8A" w:rsidRDefault="00D6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FDD4" w14:textId="77777777" w:rsidR="00D50AEB" w:rsidRPr="00005ACB" w:rsidRDefault="00D50AEB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48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D16264" w14:textId="77777777" w:rsidR="00D50AEB" w:rsidRPr="002E241D" w:rsidRDefault="00D50AEB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0D70B" w14:textId="77777777" w:rsidR="00D50AEB" w:rsidRPr="00005ACB" w:rsidRDefault="00D50AEB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8D66544" w14:textId="77777777" w:rsidR="00D50AEB" w:rsidRPr="002E241D" w:rsidRDefault="00D50AEB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75A23" w14:textId="77777777" w:rsidR="00D50AEB" w:rsidRPr="00005ACB" w:rsidRDefault="00D50AEB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D50AEB" w:rsidRPr="002E241D" w:rsidRDefault="00D50AEB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81795" w14:textId="77777777" w:rsidR="00D50AEB" w:rsidRPr="00FB5D89" w:rsidRDefault="00D50AEB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32D7DF4" w14:textId="77777777" w:rsidR="00D50AEB" w:rsidRPr="002E241D" w:rsidRDefault="00D50AEB" w:rsidP="00DE5A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D61AA" w14:textId="77777777" w:rsidR="00D50AEB" w:rsidRPr="00FB5D89" w:rsidRDefault="00D50AEB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D50AEB" w:rsidRPr="002E241D" w:rsidRDefault="00D50AEB" w:rsidP="00DE5A5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7759" w14:textId="77777777" w:rsidR="00D50AEB" w:rsidRPr="00FB5D89" w:rsidRDefault="00D50AEB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7C91C2" w14:textId="77777777" w:rsidR="00D50AEB" w:rsidRPr="002E241D" w:rsidRDefault="00D50AEB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8A624" w14:textId="77777777" w:rsidR="00D61D8A" w:rsidRDefault="00D61D8A">
      <w:r>
        <w:separator/>
      </w:r>
    </w:p>
  </w:footnote>
  <w:footnote w:type="continuationSeparator" w:id="0">
    <w:p w14:paraId="17D030BE" w14:textId="77777777" w:rsidR="00D61D8A" w:rsidRDefault="00D6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FACE1" w14:textId="77777777" w:rsidR="00D50AEB" w:rsidRPr="00BB549B" w:rsidRDefault="00D50A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3F7F1B5" w14:textId="77777777" w:rsidR="00D50AEB" w:rsidRDefault="00D50AEB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A00688C" w14:textId="77777777" w:rsidR="00D50AEB" w:rsidRPr="009E7F0B" w:rsidRDefault="00D50AEB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6CB79ABF" w14:textId="77777777" w:rsidR="00D50AEB" w:rsidRDefault="00D50AEB"/>
  <w:p w14:paraId="5AB8940F" w14:textId="77777777" w:rsidR="00D50AEB" w:rsidRDefault="00D50A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3157D" w14:textId="77777777" w:rsidR="00D50AEB" w:rsidRPr="00BB549B" w:rsidRDefault="00D50A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DC5591" w14:textId="77777777" w:rsidR="00D50AEB" w:rsidRDefault="00D50AEB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4CB90DC" w14:textId="77777777" w:rsidR="00D50AEB" w:rsidRPr="009E7F0B" w:rsidRDefault="00D50AEB" w:rsidP="004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40814B6C" w14:textId="77777777" w:rsidR="00D50AEB" w:rsidRDefault="00D50AEB"/>
  <w:p w14:paraId="3B373FAF" w14:textId="77777777" w:rsidR="00D50AEB" w:rsidRDefault="00D50AE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45D12" w14:textId="77777777" w:rsidR="00D50AEB" w:rsidRPr="00BB549B" w:rsidRDefault="00D50AEB" w:rsidP="00722B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B9370CE" w14:textId="77777777" w:rsidR="00D50AEB" w:rsidRPr="00FA7747" w:rsidRDefault="00D50AEB" w:rsidP="007D6B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25B4CA8" w14:textId="77777777" w:rsidR="00D50AEB" w:rsidRPr="007B3452" w:rsidRDefault="00D50AEB" w:rsidP="007D6BC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B3452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7B345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B3452">
      <w:rPr>
        <w:rFonts w:ascii="Angsana New" w:hAnsi="Angsana New"/>
        <w:sz w:val="32"/>
        <w:szCs w:val="32"/>
        <w:lang w:bidi="th-TH"/>
      </w:rPr>
      <w:t xml:space="preserve">31 </w:t>
    </w:r>
    <w:r w:rsidRPr="007B3452">
      <w:rPr>
        <w:rFonts w:ascii="Angsana New" w:hAnsi="Angsana New" w:hint="cs"/>
        <w:b w:val="0"/>
        <w:bCs/>
        <w:sz w:val="32"/>
        <w:szCs w:val="32"/>
        <w:cs/>
        <w:lang w:bidi="th-TH"/>
      </w:rPr>
      <w:t>ธันวาคม</w:t>
    </w:r>
    <w:r w:rsidRPr="007B3452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7B3452">
      <w:rPr>
        <w:rFonts w:ascii="Angsana New" w:hAnsi="Angsana New"/>
        <w:sz w:val="32"/>
        <w:szCs w:val="32"/>
        <w:lang w:bidi="th-TH"/>
      </w:rPr>
      <w:t>256</w:t>
    </w:r>
    <w:r w:rsidRPr="00AB143E">
      <w:rPr>
        <w:rFonts w:ascii="Angsana New" w:hAnsi="Angsana New" w:hint="cs"/>
        <w:b w:val="0"/>
        <w:bCs/>
        <w:sz w:val="32"/>
        <w:szCs w:val="32"/>
        <w:cs/>
        <w:lang w:bidi="th-TH"/>
      </w:rPr>
      <w:t>2</w:t>
    </w:r>
  </w:p>
  <w:p w14:paraId="039876E4" w14:textId="77777777" w:rsidR="00D50AEB" w:rsidRPr="00700E8E" w:rsidRDefault="00D50AEB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8665F16"/>
    <w:lvl w:ilvl="0" w:tplc="2438EB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12801CB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9"/>
        <w:szCs w:val="29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D77672AE"/>
    <w:lvl w:ilvl="0" w:tplc="E4867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4" w15:restartNumberingAfterBreak="0">
    <w:nsid w:val="41C316CE"/>
    <w:multiLevelType w:val="hybridMultilevel"/>
    <w:tmpl w:val="ECAABA7C"/>
    <w:lvl w:ilvl="0" w:tplc="C3BECA46">
      <w:start w:val="1"/>
      <w:numFmt w:val="decimal"/>
      <w:lvlText w:val="(%1)"/>
      <w:lvlJc w:val="left"/>
      <w:pPr>
        <w:ind w:left="144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E508F736"/>
    <w:lvl w:ilvl="0" w:tplc="74CACA48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17C2C0D2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  <w:szCs w:val="28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1"/>
  </w:num>
  <w:num w:numId="5">
    <w:abstractNumId w:val="15"/>
  </w:num>
  <w:num w:numId="6">
    <w:abstractNumId w:val="7"/>
  </w:num>
  <w:num w:numId="7">
    <w:abstractNumId w:val="13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6"/>
  </w:num>
  <w:num w:numId="13">
    <w:abstractNumId w:val="17"/>
  </w:num>
  <w:num w:numId="14">
    <w:abstractNumId w:val="10"/>
  </w:num>
  <w:num w:numId="15">
    <w:abstractNumId w:val="12"/>
  </w:num>
  <w:num w:numId="16">
    <w:abstractNumId w:val="6"/>
  </w:num>
  <w:num w:numId="17">
    <w:abstractNumId w:val="19"/>
  </w:num>
  <w:num w:numId="18">
    <w:abstractNumId w:val="14"/>
  </w:num>
  <w:num w:numId="19">
    <w:abstractNumId w:val="18"/>
  </w:num>
  <w:num w:numId="20">
    <w:abstractNumId w:val="8"/>
  </w:num>
  <w:num w:numId="21">
    <w:abstractNumId w:val="9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64A"/>
    <w:rsid w:val="000047C2"/>
    <w:rsid w:val="0000493E"/>
    <w:rsid w:val="00004EBB"/>
    <w:rsid w:val="000051E9"/>
    <w:rsid w:val="00005ACB"/>
    <w:rsid w:val="00005BAB"/>
    <w:rsid w:val="00006A22"/>
    <w:rsid w:val="00006DD5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628"/>
    <w:rsid w:val="0001578E"/>
    <w:rsid w:val="00015B7C"/>
    <w:rsid w:val="00015C52"/>
    <w:rsid w:val="00015CEA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D2A"/>
    <w:rsid w:val="00022DC6"/>
    <w:rsid w:val="0002303D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F30"/>
    <w:rsid w:val="0002549D"/>
    <w:rsid w:val="00025852"/>
    <w:rsid w:val="000258AD"/>
    <w:rsid w:val="00025F83"/>
    <w:rsid w:val="00026132"/>
    <w:rsid w:val="000261A2"/>
    <w:rsid w:val="0002666D"/>
    <w:rsid w:val="000267B0"/>
    <w:rsid w:val="00026FC7"/>
    <w:rsid w:val="000270A8"/>
    <w:rsid w:val="000270EB"/>
    <w:rsid w:val="000279A1"/>
    <w:rsid w:val="00030007"/>
    <w:rsid w:val="00030742"/>
    <w:rsid w:val="0003091A"/>
    <w:rsid w:val="00030952"/>
    <w:rsid w:val="00030CB4"/>
    <w:rsid w:val="00031980"/>
    <w:rsid w:val="00031ADE"/>
    <w:rsid w:val="00031C60"/>
    <w:rsid w:val="00031F7A"/>
    <w:rsid w:val="000324DE"/>
    <w:rsid w:val="0003284C"/>
    <w:rsid w:val="00032CE1"/>
    <w:rsid w:val="000335A3"/>
    <w:rsid w:val="00033D2E"/>
    <w:rsid w:val="00033EFB"/>
    <w:rsid w:val="000346AA"/>
    <w:rsid w:val="0003500D"/>
    <w:rsid w:val="000351D6"/>
    <w:rsid w:val="00035A15"/>
    <w:rsid w:val="000365C5"/>
    <w:rsid w:val="00036BE0"/>
    <w:rsid w:val="00036ECA"/>
    <w:rsid w:val="00036F14"/>
    <w:rsid w:val="000377A0"/>
    <w:rsid w:val="000377E6"/>
    <w:rsid w:val="00037F98"/>
    <w:rsid w:val="00040791"/>
    <w:rsid w:val="0004090D"/>
    <w:rsid w:val="00040952"/>
    <w:rsid w:val="00040A8A"/>
    <w:rsid w:val="00040E59"/>
    <w:rsid w:val="0004131E"/>
    <w:rsid w:val="00041C82"/>
    <w:rsid w:val="00041D1B"/>
    <w:rsid w:val="00041E72"/>
    <w:rsid w:val="00042210"/>
    <w:rsid w:val="00042424"/>
    <w:rsid w:val="000424D2"/>
    <w:rsid w:val="00042CAA"/>
    <w:rsid w:val="00042EF6"/>
    <w:rsid w:val="00042F74"/>
    <w:rsid w:val="000434F1"/>
    <w:rsid w:val="00043D7F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EF8"/>
    <w:rsid w:val="00056120"/>
    <w:rsid w:val="000562C8"/>
    <w:rsid w:val="0005661E"/>
    <w:rsid w:val="000567E7"/>
    <w:rsid w:val="00056C59"/>
    <w:rsid w:val="00056FF1"/>
    <w:rsid w:val="0005718D"/>
    <w:rsid w:val="0005756E"/>
    <w:rsid w:val="00057699"/>
    <w:rsid w:val="00060352"/>
    <w:rsid w:val="000607D6"/>
    <w:rsid w:val="00060A9B"/>
    <w:rsid w:val="00060FA0"/>
    <w:rsid w:val="00061076"/>
    <w:rsid w:val="00061AA7"/>
    <w:rsid w:val="00061B0E"/>
    <w:rsid w:val="00061CDD"/>
    <w:rsid w:val="00061FC3"/>
    <w:rsid w:val="000620B5"/>
    <w:rsid w:val="00062766"/>
    <w:rsid w:val="0006276B"/>
    <w:rsid w:val="00062B25"/>
    <w:rsid w:val="00063143"/>
    <w:rsid w:val="000635F7"/>
    <w:rsid w:val="000635FF"/>
    <w:rsid w:val="0006389F"/>
    <w:rsid w:val="000639A9"/>
    <w:rsid w:val="000643EC"/>
    <w:rsid w:val="00064B29"/>
    <w:rsid w:val="00065008"/>
    <w:rsid w:val="00065187"/>
    <w:rsid w:val="0006537A"/>
    <w:rsid w:val="0006560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11EE"/>
    <w:rsid w:val="00071422"/>
    <w:rsid w:val="00071642"/>
    <w:rsid w:val="00071CDD"/>
    <w:rsid w:val="00071E82"/>
    <w:rsid w:val="000724CC"/>
    <w:rsid w:val="00072629"/>
    <w:rsid w:val="00073367"/>
    <w:rsid w:val="00073464"/>
    <w:rsid w:val="00073A8D"/>
    <w:rsid w:val="00073AB1"/>
    <w:rsid w:val="0007468D"/>
    <w:rsid w:val="00074CBA"/>
    <w:rsid w:val="00074F14"/>
    <w:rsid w:val="000758C3"/>
    <w:rsid w:val="00075927"/>
    <w:rsid w:val="00075FFE"/>
    <w:rsid w:val="00076018"/>
    <w:rsid w:val="000762D6"/>
    <w:rsid w:val="00076626"/>
    <w:rsid w:val="0007695A"/>
    <w:rsid w:val="000773F9"/>
    <w:rsid w:val="00077919"/>
    <w:rsid w:val="000779CD"/>
    <w:rsid w:val="00077FCD"/>
    <w:rsid w:val="0008011E"/>
    <w:rsid w:val="000809AE"/>
    <w:rsid w:val="00080C77"/>
    <w:rsid w:val="00080E2F"/>
    <w:rsid w:val="00080F12"/>
    <w:rsid w:val="0008115A"/>
    <w:rsid w:val="0008129F"/>
    <w:rsid w:val="00082092"/>
    <w:rsid w:val="00082880"/>
    <w:rsid w:val="00082881"/>
    <w:rsid w:val="00082A85"/>
    <w:rsid w:val="00083513"/>
    <w:rsid w:val="000842DE"/>
    <w:rsid w:val="00084D71"/>
    <w:rsid w:val="00084E43"/>
    <w:rsid w:val="00084E93"/>
    <w:rsid w:val="00084F27"/>
    <w:rsid w:val="00085B9E"/>
    <w:rsid w:val="00085C93"/>
    <w:rsid w:val="00085EAB"/>
    <w:rsid w:val="00086220"/>
    <w:rsid w:val="00086754"/>
    <w:rsid w:val="00086A94"/>
    <w:rsid w:val="00086D2B"/>
    <w:rsid w:val="00087870"/>
    <w:rsid w:val="00087D01"/>
    <w:rsid w:val="000901E2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33DB"/>
    <w:rsid w:val="0009353D"/>
    <w:rsid w:val="0009364E"/>
    <w:rsid w:val="00093854"/>
    <w:rsid w:val="0009470A"/>
    <w:rsid w:val="00094832"/>
    <w:rsid w:val="00094BAF"/>
    <w:rsid w:val="00094FB4"/>
    <w:rsid w:val="00094FD7"/>
    <w:rsid w:val="000950F2"/>
    <w:rsid w:val="00095590"/>
    <w:rsid w:val="00095A5F"/>
    <w:rsid w:val="00095C21"/>
    <w:rsid w:val="000963F7"/>
    <w:rsid w:val="000964C4"/>
    <w:rsid w:val="000967D6"/>
    <w:rsid w:val="0009693D"/>
    <w:rsid w:val="00096994"/>
    <w:rsid w:val="00096A4A"/>
    <w:rsid w:val="00096EC0"/>
    <w:rsid w:val="0009746D"/>
    <w:rsid w:val="00097659"/>
    <w:rsid w:val="000976F1"/>
    <w:rsid w:val="000978C0"/>
    <w:rsid w:val="000A045E"/>
    <w:rsid w:val="000A0559"/>
    <w:rsid w:val="000A084B"/>
    <w:rsid w:val="000A0BB9"/>
    <w:rsid w:val="000A0EF4"/>
    <w:rsid w:val="000A0FBB"/>
    <w:rsid w:val="000A12A1"/>
    <w:rsid w:val="000A171A"/>
    <w:rsid w:val="000A18FE"/>
    <w:rsid w:val="000A1CB5"/>
    <w:rsid w:val="000A1DA2"/>
    <w:rsid w:val="000A1E4E"/>
    <w:rsid w:val="000A1E66"/>
    <w:rsid w:val="000A221F"/>
    <w:rsid w:val="000A2297"/>
    <w:rsid w:val="000A2524"/>
    <w:rsid w:val="000A2679"/>
    <w:rsid w:val="000A2BD4"/>
    <w:rsid w:val="000A324B"/>
    <w:rsid w:val="000A3294"/>
    <w:rsid w:val="000A3DEC"/>
    <w:rsid w:val="000A49E1"/>
    <w:rsid w:val="000A4D19"/>
    <w:rsid w:val="000A4D66"/>
    <w:rsid w:val="000A64EC"/>
    <w:rsid w:val="000A66BE"/>
    <w:rsid w:val="000A6B19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D32"/>
    <w:rsid w:val="000B0D92"/>
    <w:rsid w:val="000B1004"/>
    <w:rsid w:val="000B142E"/>
    <w:rsid w:val="000B18E8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D3E"/>
    <w:rsid w:val="000B33FE"/>
    <w:rsid w:val="000B3E24"/>
    <w:rsid w:val="000B40DA"/>
    <w:rsid w:val="000B4949"/>
    <w:rsid w:val="000B4EED"/>
    <w:rsid w:val="000B57F9"/>
    <w:rsid w:val="000B5A36"/>
    <w:rsid w:val="000B5DB9"/>
    <w:rsid w:val="000B5E4D"/>
    <w:rsid w:val="000B601A"/>
    <w:rsid w:val="000B61D3"/>
    <w:rsid w:val="000B634E"/>
    <w:rsid w:val="000B66A2"/>
    <w:rsid w:val="000B6880"/>
    <w:rsid w:val="000B6E71"/>
    <w:rsid w:val="000B7270"/>
    <w:rsid w:val="000B7292"/>
    <w:rsid w:val="000B7375"/>
    <w:rsid w:val="000B7E47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F6"/>
    <w:rsid w:val="000C3066"/>
    <w:rsid w:val="000C3A6C"/>
    <w:rsid w:val="000C3F4C"/>
    <w:rsid w:val="000C3FA6"/>
    <w:rsid w:val="000C40BB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F12"/>
    <w:rsid w:val="000D2D9B"/>
    <w:rsid w:val="000D339C"/>
    <w:rsid w:val="000D3629"/>
    <w:rsid w:val="000D3A4E"/>
    <w:rsid w:val="000D3E07"/>
    <w:rsid w:val="000D3F3E"/>
    <w:rsid w:val="000D40E5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A02"/>
    <w:rsid w:val="000E4DE7"/>
    <w:rsid w:val="000E55C8"/>
    <w:rsid w:val="000E56AF"/>
    <w:rsid w:val="000E5828"/>
    <w:rsid w:val="000E5B41"/>
    <w:rsid w:val="000E5B65"/>
    <w:rsid w:val="000E5F36"/>
    <w:rsid w:val="000E5F52"/>
    <w:rsid w:val="000E6788"/>
    <w:rsid w:val="000E6B41"/>
    <w:rsid w:val="000E6EF7"/>
    <w:rsid w:val="000E74F3"/>
    <w:rsid w:val="000E7DF4"/>
    <w:rsid w:val="000F045B"/>
    <w:rsid w:val="000F073A"/>
    <w:rsid w:val="000F0BC6"/>
    <w:rsid w:val="000F0E56"/>
    <w:rsid w:val="000F1323"/>
    <w:rsid w:val="000F14D4"/>
    <w:rsid w:val="000F1706"/>
    <w:rsid w:val="000F1A27"/>
    <w:rsid w:val="000F1A6F"/>
    <w:rsid w:val="000F21B9"/>
    <w:rsid w:val="000F2259"/>
    <w:rsid w:val="000F2C64"/>
    <w:rsid w:val="000F3300"/>
    <w:rsid w:val="000F45FE"/>
    <w:rsid w:val="000F47C0"/>
    <w:rsid w:val="000F47D7"/>
    <w:rsid w:val="000F4D5A"/>
    <w:rsid w:val="000F4D8C"/>
    <w:rsid w:val="000F53FD"/>
    <w:rsid w:val="000F635B"/>
    <w:rsid w:val="000F63C3"/>
    <w:rsid w:val="000F64BE"/>
    <w:rsid w:val="000F6780"/>
    <w:rsid w:val="000F6884"/>
    <w:rsid w:val="000F6F02"/>
    <w:rsid w:val="000F744C"/>
    <w:rsid w:val="000F7558"/>
    <w:rsid w:val="000F7B6D"/>
    <w:rsid w:val="00100142"/>
    <w:rsid w:val="0010076E"/>
    <w:rsid w:val="001015C0"/>
    <w:rsid w:val="0010163B"/>
    <w:rsid w:val="00101A2A"/>
    <w:rsid w:val="00101D86"/>
    <w:rsid w:val="00101E1D"/>
    <w:rsid w:val="00102F84"/>
    <w:rsid w:val="0010357A"/>
    <w:rsid w:val="00103D1D"/>
    <w:rsid w:val="00103E86"/>
    <w:rsid w:val="00104320"/>
    <w:rsid w:val="00104960"/>
    <w:rsid w:val="00104B52"/>
    <w:rsid w:val="00104C56"/>
    <w:rsid w:val="0010551E"/>
    <w:rsid w:val="00105685"/>
    <w:rsid w:val="001056D8"/>
    <w:rsid w:val="00105757"/>
    <w:rsid w:val="001066EC"/>
    <w:rsid w:val="0010686B"/>
    <w:rsid w:val="00106A07"/>
    <w:rsid w:val="00106A7C"/>
    <w:rsid w:val="0010711B"/>
    <w:rsid w:val="00107476"/>
    <w:rsid w:val="001077EF"/>
    <w:rsid w:val="00110298"/>
    <w:rsid w:val="00110C30"/>
    <w:rsid w:val="00110C31"/>
    <w:rsid w:val="001111B4"/>
    <w:rsid w:val="001111E1"/>
    <w:rsid w:val="001121C7"/>
    <w:rsid w:val="00113FF0"/>
    <w:rsid w:val="001141D8"/>
    <w:rsid w:val="00114296"/>
    <w:rsid w:val="00114699"/>
    <w:rsid w:val="00115332"/>
    <w:rsid w:val="00115609"/>
    <w:rsid w:val="00115D9F"/>
    <w:rsid w:val="001166AF"/>
    <w:rsid w:val="00116ACA"/>
    <w:rsid w:val="00116E6F"/>
    <w:rsid w:val="00116EC2"/>
    <w:rsid w:val="00116FDD"/>
    <w:rsid w:val="00117384"/>
    <w:rsid w:val="00117499"/>
    <w:rsid w:val="0012051A"/>
    <w:rsid w:val="00120584"/>
    <w:rsid w:val="00120C4E"/>
    <w:rsid w:val="00120E7C"/>
    <w:rsid w:val="00120FBA"/>
    <w:rsid w:val="0012160F"/>
    <w:rsid w:val="00121791"/>
    <w:rsid w:val="00121944"/>
    <w:rsid w:val="00122055"/>
    <w:rsid w:val="001222A0"/>
    <w:rsid w:val="00122355"/>
    <w:rsid w:val="001224A9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64E2"/>
    <w:rsid w:val="00126915"/>
    <w:rsid w:val="00126B5D"/>
    <w:rsid w:val="00126C96"/>
    <w:rsid w:val="00126DE2"/>
    <w:rsid w:val="00126FFF"/>
    <w:rsid w:val="0012744E"/>
    <w:rsid w:val="00127786"/>
    <w:rsid w:val="001279D3"/>
    <w:rsid w:val="00127E53"/>
    <w:rsid w:val="0013013B"/>
    <w:rsid w:val="001311D3"/>
    <w:rsid w:val="00131892"/>
    <w:rsid w:val="00131993"/>
    <w:rsid w:val="00131B88"/>
    <w:rsid w:val="00131EB2"/>
    <w:rsid w:val="00132222"/>
    <w:rsid w:val="001326B0"/>
    <w:rsid w:val="0013288E"/>
    <w:rsid w:val="00132C37"/>
    <w:rsid w:val="00132F57"/>
    <w:rsid w:val="001337DF"/>
    <w:rsid w:val="00133F11"/>
    <w:rsid w:val="00133FB6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6EDE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A20"/>
    <w:rsid w:val="001422FE"/>
    <w:rsid w:val="0014324C"/>
    <w:rsid w:val="0014341E"/>
    <w:rsid w:val="00143461"/>
    <w:rsid w:val="001434DB"/>
    <w:rsid w:val="001435C0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68B8"/>
    <w:rsid w:val="00146D8F"/>
    <w:rsid w:val="00146F86"/>
    <w:rsid w:val="001476E8"/>
    <w:rsid w:val="001477FB"/>
    <w:rsid w:val="00147A72"/>
    <w:rsid w:val="00147C10"/>
    <w:rsid w:val="0015093A"/>
    <w:rsid w:val="00150EC1"/>
    <w:rsid w:val="001515E3"/>
    <w:rsid w:val="00151A23"/>
    <w:rsid w:val="00151AC7"/>
    <w:rsid w:val="00151CA8"/>
    <w:rsid w:val="0015214F"/>
    <w:rsid w:val="00152AC5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011"/>
    <w:rsid w:val="001564D3"/>
    <w:rsid w:val="0015671E"/>
    <w:rsid w:val="00156735"/>
    <w:rsid w:val="00156B77"/>
    <w:rsid w:val="0015778D"/>
    <w:rsid w:val="00157D7B"/>
    <w:rsid w:val="00157E8A"/>
    <w:rsid w:val="001605CC"/>
    <w:rsid w:val="00160722"/>
    <w:rsid w:val="00160CEE"/>
    <w:rsid w:val="00160E19"/>
    <w:rsid w:val="00160F62"/>
    <w:rsid w:val="00161024"/>
    <w:rsid w:val="0016113B"/>
    <w:rsid w:val="001615DE"/>
    <w:rsid w:val="0016166D"/>
    <w:rsid w:val="00161AC9"/>
    <w:rsid w:val="00161DD3"/>
    <w:rsid w:val="00162019"/>
    <w:rsid w:val="0016218A"/>
    <w:rsid w:val="001623BD"/>
    <w:rsid w:val="0016293A"/>
    <w:rsid w:val="00162E95"/>
    <w:rsid w:val="00162FFF"/>
    <w:rsid w:val="001631EF"/>
    <w:rsid w:val="001635D1"/>
    <w:rsid w:val="00163D3A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CE3"/>
    <w:rsid w:val="00170EB5"/>
    <w:rsid w:val="00170F06"/>
    <w:rsid w:val="00171361"/>
    <w:rsid w:val="00171745"/>
    <w:rsid w:val="00171936"/>
    <w:rsid w:val="001719AF"/>
    <w:rsid w:val="0017285C"/>
    <w:rsid w:val="00172A30"/>
    <w:rsid w:val="00173059"/>
    <w:rsid w:val="00173117"/>
    <w:rsid w:val="001737EE"/>
    <w:rsid w:val="0017397E"/>
    <w:rsid w:val="00173B9C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E1D"/>
    <w:rsid w:val="00180EA8"/>
    <w:rsid w:val="001810C7"/>
    <w:rsid w:val="001814F1"/>
    <w:rsid w:val="00181B3F"/>
    <w:rsid w:val="00181BFA"/>
    <w:rsid w:val="001820B6"/>
    <w:rsid w:val="00182655"/>
    <w:rsid w:val="00182711"/>
    <w:rsid w:val="00182C14"/>
    <w:rsid w:val="00182D71"/>
    <w:rsid w:val="00183473"/>
    <w:rsid w:val="0018350B"/>
    <w:rsid w:val="001838F1"/>
    <w:rsid w:val="001848EA"/>
    <w:rsid w:val="00184C3F"/>
    <w:rsid w:val="00184CCD"/>
    <w:rsid w:val="00184DFD"/>
    <w:rsid w:val="001854AE"/>
    <w:rsid w:val="00185EE4"/>
    <w:rsid w:val="00185FDB"/>
    <w:rsid w:val="0018673B"/>
    <w:rsid w:val="0018681D"/>
    <w:rsid w:val="00186E89"/>
    <w:rsid w:val="001876D1"/>
    <w:rsid w:val="00187CE8"/>
    <w:rsid w:val="001901D3"/>
    <w:rsid w:val="001908FC"/>
    <w:rsid w:val="00191564"/>
    <w:rsid w:val="00191940"/>
    <w:rsid w:val="00191AC4"/>
    <w:rsid w:val="00191B7A"/>
    <w:rsid w:val="00191C73"/>
    <w:rsid w:val="001920C5"/>
    <w:rsid w:val="00192AEC"/>
    <w:rsid w:val="00192F3E"/>
    <w:rsid w:val="001930F8"/>
    <w:rsid w:val="001931DA"/>
    <w:rsid w:val="00193668"/>
    <w:rsid w:val="00193732"/>
    <w:rsid w:val="00193BFA"/>
    <w:rsid w:val="00193CCD"/>
    <w:rsid w:val="00194959"/>
    <w:rsid w:val="001949BC"/>
    <w:rsid w:val="00194B5E"/>
    <w:rsid w:val="00194D77"/>
    <w:rsid w:val="00195304"/>
    <w:rsid w:val="0019534E"/>
    <w:rsid w:val="001953B7"/>
    <w:rsid w:val="00195DC1"/>
    <w:rsid w:val="00196228"/>
    <w:rsid w:val="0019739F"/>
    <w:rsid w:val="001978EE"/>
    <w:rsid w:val="00197BBA"/>
    <w:rsid w:val="00197CDA"/>
    <w:rsid w:val="001A0009"/>
    <w:rsid w:val="001A06DC"/>
    <w:rsid w:val="001A08CB"/>
    <w:rsid w:val="001A1227"/>
    <w:rsid w:val="001A1766"/>
    <w:rsid w:val="001A2072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BF"/>
    <w:rsid w:val="001A4E71"/>
    <w:rsid w:val="001A54C3"/>
    <w:rsid w:val="001A5C48"/>
    <w:rsid w:val="001A5E71"/>
    <w:rsid w:val="001A60EF"/>
    <w:rsid w:val="001A6236"/>
    <w:rsid w:val="001A6977"/>
    <w:rsid w:val="001A6BB5"/>
    <w:rsid w:val="001A6DE7"/>
    <w:rsid w:val="001A6E1E"/>
    <w:rsid w:val="001A6F7D"/>
    <w:rsid w:val="001A78C5"/>
    <w:rsid w:val="001A7C3C"/>
    <w:rsid w:val="001A7C47"/>
    <w:rsid w:val="001A7D6F"/>
    <w:rsid w:val="001B0966"/>
    <w:rsid w:val="001B0B11"/>
    <w:rsid w:val="001B1480"/>
    <w:rsid w:val="001B15BE"/>
    <w:rsid w:val="001B1DC3"/>
    <w:rsid w:val="001B1EFC"/>
    <w:rsid w:val="001B21F5"/>
    <w:rsid w:val="001B2905"/>
    <w:rsid w:val="001B2937"/>
    <w:rsid w:val="001B2F2B"/>
    <w:rsid w:val="001B3B1C"/>
    <w:rsid w:val="001B3DB8"/>
    <w:rsid w:val="001B42E4"/>
    <w:rsid w:val="001B4582"/>
    <w:rsid w:val="001B494B"/>
    <w:rsid w:val="001B4F5D"/>
    <w:rsid w:val="001B50A6"/>
    <w:rsid w:val="001B5605"/>
    <w:rsid w:val="001B5B7F"/>
    <w:rsid w:val="001B63D9"/>
    <w:rsid w:val="001B662B"/>
    <w:rsid w:val="001B6662"/>
    <w:rsid w:val="001B7900"/>
    <w:rsid w:val="001B7C76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6B2D"/>
    <w:rsid w:val="001C7129"/>
    <w:rsid w:val="001C72E7"/>
    <w:rsid w:val="001C74F5"/>
    <w:rsid w:val="001C77F6"/>
    <w:rsid w:val="001C7DCE"/>
    <w:rsid w:val="001D0411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5200"/>
    <w:rsid w:val="001D522E"/>
    <w:rsid w:val="001D58E8"/>
    <w:rsid w:val="001D5D99"/>
    <w:rsid w:val="001D5F2C"/>
    <w:rsid w:val="001D68F2"/>
    <w:rsid w:val="001D7634"/>
    <w:rsid w:val="001D78C7"/>
    <w:rsid w:val="001D7BF8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53B"/>
    <w:rsid w:val="001E2994"/>
    <w:rsid w:val="001E2C12"/>
    <w:rsid w:val="001E2E44"/>
    <w:rsid w:val="001E3181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CB8"/>
    <w:rsid w:val="001F4CCA"/>
    <w:rsid w:val="001F50B0"/>
    <w:rsid w:val="001F568E"/>
    <w:rsid w:val="001F5791"/>
    <w:rsid w:val="001F5BBE"/>
    <w:rsid w:val="001F5C19"/>
    <w:rsid w:val="001F5C3D"/>
    <w:rsid w:val="001F60F7"/>
    <w:rsid w:val="001F624B"/>
    <w:rsid w:val="001F6556"/>
    <w:rsid w:val="001F6A92"/>
    <w:rsid w:val="001F6DAD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D08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68E"/>
    <w:rsid w:val="0020690E"/>
    <w:rsid w:val="00206975"/>
    <w:rsid w:val="00206CD1"/>
    <w:rsid w:val="00207168"/>
    <w:rsid w:val="00207238"/>
    <w:rsid w:val="00207315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C30"/>
    <w:rsid w:val="00215113"/>
    <w:rsid w:val="0021569A"/>
    <w:rsid w:val="00215E91"/>
    <w:rsid w:val="00216313"/>
    <w:rsid w:val="002166A5"/>
    <w:rsid w:val="00217287"/>
    <w:rsid w:val="002175E4"/>
    <w:rsid w:val="00217A94"/>
    <w:rsid w:val="00217AB9"/>
    <w:rsid w:val="002200D9"/>
    <w:rsid w:val="00220F81"/>
    <w:rsid w:val="0022159F"/>
    <w:rsid w:val="00221713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881"/>
    <w:rsid w:val="00224BB2"/>
    <w:rsid w:val="002250DC"/>
    <w:rsid w:val="002254D7"/>
    <w:rsid w:val="002255D9"/>
    <w:rsid w:val="00225C64"/>
    <w:rsid w:val="00225D4D"/>
    <w:rsid w:val="002265D8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50E6"/>
    <w:rsid w:val="00235FDC"/>
    <w:rsid w:val="002361F3"/>
    <w:rsid w:val="0023696E"/>
    <w:rsid w:val="00236EFF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1199"/>
    <w:rsid w:val="00241523"/>
    <w:rsid w:val="0024175D"/>
    <w:rsid w:val="00241772"/>
    <w:rsid w:val="00241F5A"/>
    <w:rsid w:val="00242207"/>
    <w:rsid w:val="0024233F"/>
    <w:rsid w:val="00242AF0"/>
    <w:rsid w:val="00243353"/>
    <w:rsid w:val="00243648"/>
    <w:rsid w:val="002437A4"/>
    <w:rsid w:val="0024399A"/>
    <w:rsid w:val="00243E5E"/>
    <w:rsid w:val="00243E94"/>
    <w:rsid w:val="00244B2F"/>
    <w:rsid w:val="00245B42"/>
    <w:rsid w:val="00245BED"/>
    <w:rsid w:val="00246411"/>
    <w:rsid w:val="00246CC3"/>
    <w:rsid w:val="00246D71"/>
    <w:rsid w:val="0024744B"/>
    <w:rsid w:val="002474D9"/>
    <w:rsid w:val="0024788A"/>
    <w:rsid w:val="002479B8"/>
    <w:rsid w:val="00247E1A"/>
    <w:rsid w:val="00250423"/>
    <w:rsid w:val="00250782"/>
    <w:rsid w:val="00250A2A"/>
    <w:rsid w:val="00250D87"/>
    <w:rsid w:val="00250F64"/>
    <w:rsid w:val="0025105F"/>
    <w:rsid w:val="00251568"/>
    <w:rsid w:val="0025164D"/>
    <w:rsid w:val="002517B5"/>
    <w:rsid w:val="00251BB8"/>
    <w:rsid w:val="00251BD7"/>
    <w:rsid w:val="00251BEC"/>
    <w:rsid w:val="00251C2C"/>
    <w:rsid w:val="002524CA"/>
    <w:rsid w:val="0025264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D34"/>
    <w:rsid w:val="00254FD9"/>
    <w:rsid w:val="0025511F"/>
    <w:rsid w:val="00255332"/>
    <w:rsid w:val="00255352"/>
    <w:rsid w:val="00255C1A"/>
    <w:rsid w:val="00255C3F"/>
    <w:rsid w:val="00255CF2"/>
    <w:rsid w:val="00255D0A"/>
    <w:rsid w:val="0025607E"/>
    <w:rsid w:val="00256352"/>
    <w:rsid w:val="002563F3"/>
    <w:rsid w:val="002565CC"/>
    <w:rsid w:val="002571B5"/>
    <w:rsid w:val="002573B5"/>
    <w:rsid w:val="002575D9"/>
    <w:rsid w:val="0025773D"/>
    <w:rsid w:val="00257931"/>
    <w:rsid w:val="0025798F"/>
    <w:rsid w:val="00257BD2"/>
    <w:rsid w:val="00257E18"/>
    <w:rsid w:val="002603B1"/>
    <w:rsid w:val="00260555"/>
    <w:rsid w:val="0026067B"/>
    <w:rsid w:val="0026092F"/>
    <w:rsid w:val="00260F18"/>
    <w:rsid w:val="002614E7"/>
    <w:rsid w:val="002622F5"/>
    <w:rsid w:val="00262BB2"/>
    <w:rsid w:val="00263417"/>
    <w:rsid w:val="0026345C"/>
    <w:rsid w:val="0026376C"/>
    <w:rsid w:val="00263870"/>
    <w:rsid w:val="00263918"/>
    <w:rsid w:val="002643C6"/>
    <w:rsid w:val="00264686"/>
    <w:rsid w:val="0026481F"/>
    <w:rsid w:val="00265F65"/>
    <w:rsid w:val="002662D6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D23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98"/>
    <w:rsid w:val="0028134F"/>
    <w:rsid w:val="0028162F"/>
    <w:rsid w:val="002818A1"/>
    <w:rsid w:val="002818F2"/>
    <w:rsid w:val="002819B6"/>
    <w:rsid w:val="00281E3D"/>
    <w:rsid w:val="00282600"/>
    <w:rsid w:val="002827EC"/>
    <w:rsid w:val="002832DF"/>
    <w:rsid w:val="0028367A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FC2"/>
    <w:rsid w:val="0029235D"/>
    <w:rsid w:val="00292A86"/>
    <w:rsid w:val="00292DF9"/>
    <w:rsid w:val="00292E48"/>
    <w:rsid w:val="00293041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53A7"/>
    <w:rsid w:val="00295B9D"/>
    <w:rsid w:val="0029605B"/>
    <w:rsid w:val="0029672F"/>
    <w:rsid w:val="00296A44"/>
    <w:rsid w:val="002975B1"/>
    <w:rsid w:val="002975FE"/>
    <w:rsid w:val="002A03F0"/>
    <w:rsid w:val="002A0675"/>
    <w:rsid w:val="002A0973"/>
    <w:rsid w:val="002A09C2"/>
    <w:rsid w:val="002A0B24"/>
    <w:rsid w:val="002A0E12"/>
    <w:rsid w:val="002A11D5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4B3"/>
    <w:rsid w:val="002A7BA5"/>
    <w:rsid w:val="002A7D0F"/>
    <w:rsid w:val="002B0161"/>
    <w:rsid w:val="002B0166"/>
    <w:rsid w:val="002B05C2"/>
    <w:rsid w:val="002B14B2"/>
    <w:rsid w:val="002B1698"/>
    <w:rsid w:val="002B16E5"/>
    <w:rsid w:val="002B1DEF"/>
    <w:rsid w:val="002B207C"/>
    <w:rsid w:val="002B2596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80E"/>
    <w:rsid w:val="002B726C"/>
    <w:rsid w:val="002B72A3"/>
    <w:rsid w:val="002B75DA"/>
    <w:rsid w:val="002B7897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6CC"/>
    <w:rsid w:val="002C293D"/>
    <w:rsid w:val="002C3106"/>
    <w:rsid w:val="002C31B2"/>
    <w:rsid w:val="002C34E1"/>
    <w:rsid w:val="002C3A08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7E9"/>
    <w:rsid w:val="002D0A2C"/>
    <w:rsid w:val="002D0AA6"/>
    <w:rsid w:val="002D0F39"/>
    <w:rsid w:val="002D0FBE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8ED"/>
    <w:rsid w:val="002D6BEB"/>
    <w:rsid w:val="002D6D42"/>
    <w:rsid w:val="002D7384"/>
    <w:rsid w:val="002D7FA1"/>
    <w:rsid w:val="002E00A6"/>
    <w:rsid w:val="002E03C5"/>
    <w:rsid w:val="002E07B3"/>
    <w:rsid w:val="002E1714"/>
    <w:rsid w:val="002E1CC8"/>
    <w:rsid w:val="002E241D"/>
    <w:rsid w:val="002E2783"/>
    <w:rsid w:val="002E2AD3"/>
    <w:rsid w:val="002E31B2"/>
    <w:rsid w:val="002E399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C6D"/>
    <w:rsid w:val="00301B18"/>
    <w:rsid w:val="00301C87"/>
    <w:rsid w:val="00301D98"/>
    <w:rsid w:val="00301FCC"/>
    <w:rsid w:val="003021AC"/>
    <w:rsid w:val="0030258F"/>
    <w:rsid w:val="00302607"/>
    <w:rsid w:val="00303EBE"/>
    <w:rsid w:val="0030454F"/>
    <w:rsid w:val="00304559"/>
    <w:rsid w:val="0030490B"/>
    <w:rsid w:val="00304D2A"/>
    <w:rsid w:val="003054BB"/>
    <w:rsid w:val="00305B6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C3F"/>
    <w:rsid w:val="003125FF"/>
    <w:rsid w:val="00312821"/>
    <w:rsid w:val="00312D54"/>
    <w:rsid w:val="00313335"/>
    <w:rsid w:val="0031340A"/>
    <w:rsid w:val="003134FA"/>
    <w:rsid w:val="00313761"/>
    <w:rsid w:val="00313789"/>
    <w:rsid w:val="0031399E"/>
    <w:rsid w:val="00314088"/>
    <w:rsid w:val="003145EB"/>
    <w:rsid w:val="00315A7C"/>
    <w:rsid w:val="003160AC"/>
    <w:rsid w:val="00316A62"/>
    <w:rsid w:val="003177CF"/>
    <w:rsid w:val="00320152"/>
    <w:rsid w:val="0032044C"/>
    <w:rsid w:val="00320C02"/>
    <w:rsid w:val="00320CCA"/>
    <w:rsid w:val="00320D38"/>
    <w:rsid w:val="003216C4"/>
    <w:rsid w:val="00321924"/>
    <w:rsid w:val="003219C0"/>
    <w:rsid w:val="00321C9A"/>
    <w:rsid w:val="00321EFC"/>
    <w:rsid w:val="00322C72"/>
    <w:rsid w:val="00323579"/>
    <w:rsid w:val="003238FC"/>
    <w:rsid w:val="00323D29"/>
    <w:rsid w:val="00324055"/>
    <w:rsid w:val="003240A2"/>
    <w:rsid w:val="0032473A"/>
    <w:rsid w:val="0032529C"/>
    <w:rsid w:val="0032545C"/>
    <w:rsid w:val="00325618"/>
    <w:rsid w:val="00325A62"/>
    <w:rsid w:val="00325C89"/>
    <w:rsid w:val="00325EE1"/>
    <w:rsid w:val="00325FA9"/>
    <w:rsid w:val="00326461"/>
    <w:rsid w:val="00327557"/>
    <w:rsid w:val="00327B73"/>
    <w:rsid w:val="00330A18"/>
    <w:rsid w:val="00331012"/>
    <w:rsid w:val="00331205"/>
    <w:rsid w:val="003314F7"/>
    <w:rsid w:val="0033174C"/>
    <w:rsid w:val="00331786"/>
    <w:rsid w:val="003334DB"/>
    <w:rsid w:val="0033362D"/>
    <w:rsid w:val="00333CEF"/>
    <w:rsid w:val="00333EE0"/>
    <w:rsid w:val="00334573"/>
    <w:rsid w:val="00334FD7"/>
    <w:rsid w:val="00335EF2"/>
    <w:rsid w:val="00336EF5"/>
    <w:rsid w:val="00337501"/>
    <w:rsid w:val="003377D5"/>
    <w:rsid w:val="0033781D"/>
    <w:rsid w:val="00337BC6"/>
    <w:rsid w:val="00337F98"/>
    <w:rsid w:val="00340212"/>
    <w:rsid w:val="00340488"/>
    <w:rsid w:val="0034070B"/>
    <w:rsid w:val="00340A6E"/>
    <w:rsid w:val="00340BA3"/>
    <w:rsid w:val="00340C52"/>
    <w:rsid w:val="003410EA"/>
    <w:rsid w:val="00341FA7"/>
    <w:rsid w:val="003422CE"/>
    <w:rsid w:val="00342F2A"/>
    <w:rsid w:val="00343A16"/>
    <w:rsid w:val="00343AD6"/>
    <w:rsid w:val="00343C9C"/>
    <w:rsid w:val="00344BC5"/>
    <w:rsid w:val="00344EDD"/>
    <w:rsid w:val="0034514D"/>
    <w:rsid w:val="0034576D"/>
    <w:rsid w:val="00345987"/>
    <w:rsid w:val="00345FD9"/>
    <w:rsid w:val="00345FDC"/>
    <w:rsid w:val="0034608F"/>
    <w:rsid w:val="0034614B"/>
    <w:rsid w:val="003463C0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614"/>
    <w:rsid w:val="0035173D"/>
    <w:rsid w:val="00351862"/>
    <w:rsid w:val="00352BD6"/>
    <w:rsid w:val="0035374F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565"/>
    <w:rsid w:val="00356650"/>
    <w:rsid w:val="00356A42"/>
    <w:rsid w:val="00356BD9"/>
    <w:rsid w:val="00356C62"/>
    <w:rsid w:val="0035766E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47C"/>
    <w:rsid w:val="00366510"/>
    <w:rsid w:val="00366580"/>
    <w:rsid w:val="00366860"/>
    <w:rsid w:val="00366B19"/>
    <w:rsid w:val="00366D98"/>
    <w:rsid w:val="00366E7D"/>
    <w:rsid w:val="00367133"/>
    <w:rsid w:val="003678A4"/>
    <w:rsid w:val="003679C8"/>
    <w:rsid w:val="00367C72"/>
    <w:rsid w:val="00367E33"/>
    <w:rsid w:val="00367E9C"/>
    <w:rsid w:val="00370151"/>
    <w:rsid w:val="0037017B"/>
    <w:rsid w:val="003701CB"/>
    <w:rsid w:val="003702BE"/>
    <w:rsid w:val="0037109C"/>
    <w:rsid w:val="0037111D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60C7"/>
    <w:rsid w:val="003763E9"/>
    <w:rsid w:val="003765F3"/>
    <w:rsid w:val="003766F2"/>
    <w:rsid w:val="00376738"/>
    <w:rsid w:val="003768CA"/>
    <w:rsid w:val="00376A3A"/>
    <w:rsid w:val="00376A7C"/>
    <w:rsid w:val="00377038"/>
    <w:rsid w:val="00377145"/>
    <w:rsid w:val="00377CE9"/>
    <w:rsid w:val="00377ECC"/>
    <w:rsid w:val="00377F8F"/>
    <w:rsid w:val="0038051B"/>
    <w:rsid w:val="003807EC"/>
    <w:rsid w:val="00381513"/>
    <w:rsid w:val="00382906"/>
    <w:rsid w:val="00382959"/>
    <w:rsid w:val="003830F0"/>
    <w:rsid w:val="00383858"/>
    <w:rsid w:val="003838C4"/>
    <w:rsid w:val="00383DB5"/>
    <w:rsid w:val="00384667"/>
    <w:rsid w:val="00384B88"/>
    <w:rsid w:val="00385576"/>
    <w:rsid w:val="003859BF"/>
    <w:rsid w:val="00385C2A"/>
    <w:rsid w:val="00385CFC"/>
    <w:rsid w:val="00385D3B"/>
    <w:rsid w:val="00385D7B"/>
    <w:rsid w:val="0038605A"/>
    <w:rsid w:val="0038675B"/>
    <w:rsid w:val="00386926"/>
    <w:rsid w:val="00386A55"/>
    <w:rsid w:val="00386CA3"/>
    <w:rsid w:val="00386EC3"/>
    <w:rsid w:val="00387177"/>
    <w:rsid w:val="00387F0F"/>
    <w:rsid w:val="00390F68"/>
    <w:rsid w:val="00391269"/>
    <w:rsid w:val="00391515"/>
    <w:rsid w:val="00391BC6"/>
    <w:rsid w:val="00391C8F"/>
    <w:rsid w:val="00392B8B"/>
    <w:rsid w:val="003930A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3E7"/>
    <w:rsid w:val="003A2409"/>
    <w:rsid w:val="003A24E7"/>
    <w:rsid w:val="003A2585"/>
    <w:rsid w:val="003A2785"/>
    <w:rsid w:val="003A3354"/>
    <w:rsid w:val="003A3575"/>
    <w:rsid w:val="003A3722"/>
    <w:rsid w:val="003A3B2C"/>
    <w:rsid w:val="003A412D"/>
    <w:rsid w:val="003A422E"/>
    <w:rsid w:val="003A4876"/>
    <w:rsid w:val="003A4F6D"/>
    <w:rsid w:val="003A52E8"/>
    <w:rsid w:val="003A58E3"/>
    <w:rsid w:val="003A699A"/>
    <w:rsid w:val="003A6EB7"/>
    <w:rsid w:val="003A6F0C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3303"/>
    <w:rsid w:val="003B392D"/>
    <w:rsid w:val="003B3ED1"/>
    <w:rsid w:val="003B457A"/>
    <w:rsid w:val="003B4D7D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C00B7"/>
    <w:rsid w:val="003C0581"/>
    <w:rsid w:val="003C07E2"/>
    <w:rsid w:val="003C08EC"/>
    <w:rsid w:val="003C0E5C"/>
    <w:rsid w:val="003C1252"/>
    <w:rsid w:val="003C151B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E28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FF"/>
    <w:rsid w:val="003D3D3C"/>
    <w:rsid w:val="003D3EDD"/>
    <w:rsid w:val="003D441E"/>
    <w:rsid w:val="003D442E"/>
    <w:rsid w:val="003D4504"/>
    <w:rsid w:val="003D4576"/>
    <w:rsid w:val="003D48D3"/>
    <w:rsid w:val="003D50A7"/>
    <w:rsid w:val="003D51A2"/>
    <w:rsid w:val="003D559A"/>
    <w:rsid w:val="003D55D9"/>
    <w:rsid w:val="003D55E2"/>
    <w:rsid w:val="003D603D"/>
    <w:rsid w:val="003D6BA4"/>
    <w:rsid w:val="003D73F0"/>
    <w:rsid w:val="003D79EB"/>
    <w:rsid w:val="003D7ADC"/>
    <w:rsid w:val="003D7DB7"/>
    <w:rsid w:val="003E0536"/>
    <w:rsid w:val="003E0CF6"/>
    <w:rsid w:val="003E0FB3"/>
    <w:rsid w:val="003E109F"/>
    <w:rsid w:val="003E147E"/>
    <w:rsid w:val="003E1758"/>
    <w:rsid w:val="003E1C63"/>
    <w:rsid w:val="003E2695"/>
    <w:rsid w:val="003E2EF8"/>
    <w:rsid w:val="003E30FE"/>
    <w:rsid w:val="003E3582"/>
    <w:rsid w:val="003E3A4F"/>
    <w:rsid w:val="003E3AC1"/>
    <w:rsid w:val="003E3B9B"/>
    <w:rsid w:val="003E4242"/>
    <w:rsid w:val="003E467E"/>
    <w:rsid w:val="003E4B15"/>
    <w:rsid w:val="003E4CFA"/>
    <w:rsid w:val="003E4D97"/>
    <w:rsid w:val="003E5214"/>
    <w:rsid w:val="003E5A63"/>
    <w:rsid w:val="003E5D37"/>
    <w:rsid w:val="003E5FF4"/>
    <w:rsid w:val="003E6A5C"/>
    <w:rsid w:val="003E6D4C"/>
    <w:rsid w:val="003E6D58"/>
    <w:rsid w:val="003E6E04"/>
    <w:rsid w:val="003E71AF"/>
    <w:rsid w:val="003E7486"/>
    <w:rsid w:val="003E7613"/>
    <w:rsid w:val="003E78F4"/>
    <w:rsid w:val="003F0231"/>
    <w:rsid w:val="003F02D4"/>
    <w:rsid w:val="003F0519"/>
    <w:rsid w:val="003F062A"/>
    <w:rsid w:val="003F06E0"/>
    <w:rsid w:val="003F0726"/>
    <w:rsid w:val="003F0C3C"/>
    <w:rsid w:val="003F148A"/>
    <w:rsid w:val="003F181E"/>
    <w:rsid w:val="003F2371"/>
    <w:rsid w:val="003F2B69"/>
    <w:rsid w:val="003F2CC0"/>
    <w:rsid w:val="003F2D11"/>
    <w:rsid w:val="003F2DC4"/>
    <w:rsid w:val="003F2DF7"/>
    <w:rsid w:val="003F3475"/>
    <w:rsid w:val="003F36D1"/>
    <w:rsid w:val="003F38E5"/>
    <w:rsid w:val="003F3FD0"/>
    <w:rsid w:val="003F47C7"/>
    <w:rsid w:val="003F4D7C"/>
    <w:rsid w:val="003F5313"/>
    <w:rsid w:val="003F5A1E"/>
    <w:rsid w:val="003F5B93"/>
    <w:rsid w:val="003F6349"/>
    <w:rsid w:val="003F6472"/>
    <w:rsid w:val="003F6F2F"/>
    <w:rsid w:val="003F759B"/>
    <w:rsid w:val="003F7692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2CB"/>
    <w:rsid w:val="00404920"/>
    <w:rsid w:val="00405062"/>
    <w:rsid w:val="004051A8"/>
    <w:rsid w:val="0040570A"/>
    <w:rsid w:val="0040584F"/>
    <w:rsid w:val="00405EE4"/>
    <w:rsid w:val="004065C3"/>
    <w:rsid w:val="00406BA1"/>
    <w:rsid w:val="0040712C"/>
    <w:rsid w:val="0040725A"/>
    <w:rsid w:val="0040727A"/>
    <w:rsid w:val="00407BB2"/>
    <w:rsid w:val="00407C17"/>
    <w:rsid w:val="00407DC5"/>
    <w:rsid w:val="00407E0D"/>
    <w:rsid w:val="004100AC"/>
    <w:rsid w:val="00410414"/>
    <w:rsid w:val="0041070A"/>
    <w:rsid w:val="00410770"/>
    <w:rsid w:val="00410E02"/>
    <w:rsid w:val="0041106F"/>
    <w:rsid w:val="00411143"/>
    <w:rsid w:val="0041150C"/>
    <w:rsid w:val="00411535"/>
    <w:rsid w:val="004119BC"/>
    <w:rsid w:val="00411C66"/>
    <w:rsid w:val="004125D5"/>
    <w:rsid w:val="00412E38"/>
    <w:rsid w:val="004130E8"/>
    <w:rsid w:val="00413666"/>
    <w:rsid w:val="00414007"/>
    <w:rsid w:val="00414622"/>
    <w:rsid w:val="004146E0"/>
    <w:rsid w:val="00414835"/>
    <w:rsid w:val="00414843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72C7"/>
    <w:rsid w:val="004172D5"/>
    <w:rsid w:val="00417A39"/>
    <w:rsid w:val="00420121"/>
    <w:rsid w:val="00420300"/>
    <w:rsid w:val="00420584"/>
    <w:rsid w:val="00420763"/>
    <w:rsid w:val="00420897"/>
    <w:rsid w:val="004208D3"/>
    <w:rsid w:val="00420F9F"/>
    <w:rsid w:val="004210F2"/>
    <w:rsid w:val="004211CA"/>
    <w:rsid w:val="004218FD"/>
    <w:rsid w:val="00421DD6"/>
    <w:rsid w:val="004227EC"/>
    <w:rsid w:val="00422874"/>
    <w:rsid w:val="004229AE"/>
    <w:rsid w:val="00422AAB"/>
    <w:rsid w:val="004233C0"/>
    <w:rsid w:val="00423BFF"/>
    <w:rsid w:val="00423C72"/>
    <w:rsid w:val="00424279"/>
    <w:rsid w:val="0042491D"/>
    <w:rsid w:val="00424C09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3F"/>
    <w:rsid w:val="00426F15"/>
    <w:rsid w:val="0042765C"/>
    <w:rsid w:val="00427724"/>
    <w:rsid w:val="00427EB9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C5F"/>
    <w:rsid w:val="004340BD"/>
    <w:rsid w:val="00434240"/>
    <w:rsid w:val="004342D5"/>
    <w:rsid w:val="00434463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40002"/>
    <w:rsid w:val="00440222"/>
    <w:rsid w:val="00440F43"/>
    <w:rsid w:val="00441072"/>
    <w:rsid w:val="004414A1"/>
    <w:rsid w:val="004415F2"/>
    <w:rsid w:val="0044172C"/>
    <w:rsid w:val="00441AAC"/>
    <w:rsid w:val="00441E8F"/>
    <w:rsid w:val="00441F29"/>
    <w:rsid w:val="004428D3"/>
    <w:rsid w:val="004429E7"/>
    <w:rsid w:val="0044312A"/>
    <w:rsid w:val="004434FD"/>
    <w:rsid w:val="00443AD3"/>
    <w:rsid w:val="00445196"/>
    <w:rsid w:val="00445C87"/>
    <w:rsid w:val="00445E6B"/>
    <w:rsid w:val="00446247"/>
    <w:rsid w:val="00446A44"/>
    <w:rsid w:val="00446D63"/>
    <w:rsid w:val="0044718F"/>
    <w:rsid w:val="00447651"/>
    <w:rsid w:val="00447A3B"/>
    <w:rsid w:val="00447BB8"/>
    <w:rsid w:val="004508BE"/>
    <w:rsid w:val="004511FA"/>
    <w:rsid w:val="0045141E"/>
    <w:rsid w:val="004516BA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6F1"/>
    <w:rsid w:val="004577C8"/>
    <w:rsid w:val="0045781A"/>
    <w:rsid w:val="00457B6C"/>
    <w:rsid w:val="00457CE5"/>
    <w:rsid w:val="00460722"/>
    <w:rsid w:val="004608B8"/>
    <w:rsid w:val="00460ABC"/>
    <w:rsid w:val="00460B9E"/>
    <w:rsid w:val="00460D5A"/>
    <w:rsid w:val="00461BAC"/>
    <w:rsid w:val="00462056"/>
    <w:rsid w:val="0046219B"/>
    <w:rsid w:val="0046246E"/>
    <w:rsid w:val="0046312E"/>
    <w:rsid w:val="00463267"/>
    <w:rsid w:val="0046388C"/>
    <w:rsid w:val="00464229"/>
    <w:rsid w:val="00464D9B"/>
    <w:rsid w:val="00464E15"/>
    <w:rsid w:val="00465258"/>
    <w:rsid w:val="0046536E"/>
    <w:rsid w:val="004655B7"/>
    <w:rsid w:val="00465BE4"/>
    <w:rsid w:val="004661CA"/>
    <w:rsid w:val="00466510"/>
    <w:rsid w:val="00466578"/>
    <w:rsid w:val="00466C02"/>
    <w:rsid w:val="00466C34"/>
    <w:rsid w:val="00466E04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12A2"/>
    <w:rsid w:val="004713CE"/>
    <w:rsid w:val="00471DC9"/>
    <w:rsid w:val="0047202B"/>
    <w:rsid w:val="00472215"/>
    <w:rsid w:val="00472498"/>
    <w:rsid w:val="00472BB2"/>
    <w:rsid w:val="00473619"/>
    <w:rsid w:val="00473C88"/>
    <w:rsid w:val="00474214"/>
    <w:rsid w:val="0047443D"/>
    <w:rsid w:val="004745E7"/>
    <w:rsid w:val="00474CD1"/>
    <w:rsid w:val="004750C6"/>
    <w:rsid w:val="0047531D"/>
    <w:rsid w:val="00475522"/>
    <w:rsid w:val="004756D7"/>
    <w:rsid w:val="00475C67"/>
    <w:rsid w:val="0047622E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46F"/>
    <w:rsid w:val="00484705"/>
    <w:rsid w:val="004850EE"/>
    <w:rsid w:val="004850FF"/>
    <w:rsid w:val="004855F4"/>
    <w:rsid w:val="00485882"/>
    <w:rsid w:val="00485AA2"/>
    <w:rsid w:val="00485F7F"/>
    <w:rsid w:val="004864B5"/>
    <w:rsid w:val="00486725"/>
    <w:rsid w:val="00486D0E"/>
    <w:rsid w:val="00486D61"/>
    <w:rsid w:val="00486FCC"/>
    <w:rsid w:val="00487658"/>
    <w:rsid w:val="00487F3F"/>
    <w:rsid w:val="0049064C"/>
    <w:rsid w:val="004909C8"/>
    <w:rsid w:val="004910CA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5127"/>
    <w:rsid w:val="004952F5"/>
    <w:rsid w:val="0049533C"/>
    <w:rsid w:val="004953D6"/>
    <w:rsid w:val="00495AB8"/>
    <w:rsid w:val="00496779"/>
    <w:rsid w:val="0049688E"/>
    <w:rsid w:val="00497162"/>
    <w:rsid w:val="004973AE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F10"/>
    <w:rsid w:val="004A1F32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B84"/>
    <w:rsid w:val="004B10B4"/>
    <w:rsid w:val="004B11CF"/>
    <w:rsid w:val="004B226C"/>
    <w:rsid w:val="004B2648"/>
    <w:rsid w:val="004B2913"/>
    <w:rsid w:val="004B3573"/>
    <w:rsid w:val="004B359E"/>
    <w:rsid w:val="004B3B90"/>
    <w:rsid w:val="004B418E"/>
    <w:rsid w:val="004B4362"/>
    <w:rsid w:val="004B44F1"/>
    <w:rsid w:val="004B5B8D"/>
    <w:rsid w:val="004B5BBB"/>
    <w:rsid w:val="004B616A"/>
    <w:rsid w:val="004B6861"/>
    <w:rsid w:val="004B6BB8"/>
    <w:rsid w:val="004B6DD6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331E"/>
    <w:rsid w:val="004C3D6F"/>
    <w:rsid w:val="004C3F86"/>
    <w:rsid w:val="004C4408"/>
    <w:rsid w:val="004C455E"/>
    <w:rsid w:val="004C4C73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D71"/>
    <w:rsid w:val="004D013A"/>
    <w:rsid w:val="004D01C2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E00D2"/>
    <w:rsid w:val="004E0612"/>
    <w:rsid w:val="004E0C81"/>
    <w:rsid w:val="004E0CBC"/>
    <w:rsid w:val="004E10BF"/>
    <w:rsid w:val="004E1553"/>
    <w:rsid w:val="004E1AEE"/>
    <w:rsid w:val="004E237B"/>
    <w:rsid w:val="004E24D3"/>
    <w:rsid w:val="004E2926"/>
    <w:rsid w:val="004E2B41"/>
    <w:rsid w:val="004E2B7E"/>
    <w:rsid w:val="004E2F86"/>
    <w:rsid w:val="004E3343"/>
    <w:rsid w:val="004E34C2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AF"/>
    <w:rsid w:val="004E5681"/>
    <w:rsid w:val="004E577F"/>
    <w:rsid w:val="004E58AC"/>
    <w:rsid w:val="004E6230"/>
    <w:rsid w:val="004E69B8"/>
    <w:rsid w:val="004E6D73"/>
    <w:rsid w:val="004E70DA"/>
    <w:rsid w:val="004E7621"/>
    <w:rsid w:val="004E78C8"/>
    <w:rsid w:val="004E79A7"/>
    <w:rsid w:val="004E7C71"/>
    <w:rsid w:val="004F05CA"/>
    <w:rsid w:val="004F0A5B"/>
    <w:rsid w:val="004F0F66"/>
    <w:rsid w:val="004F11F7"/>
    <w:rsid w:val="004F1A07"/>
    <w:rsid w:val="004F1A71"/>
    <w:rsid w:val="004F1EA7"/>
    <w:rsid w:val="004F201A"/>
    <w:rsid w:val="004F20DB"/>
    <w:rsid w:val="004F3156"/>
    <w:rsid w:val="004F342A"/>
    <w:rsid w:val="004F3823"/>
    <w:rsid w:val="004F3A1A"/>
    <w:rsid w:val="004F3DEC"/>
    <w:rsid w:val="004F3FA9"/>
    <w:rsid w:val="004F47B9"/>
    <w:rsid w:val="004F47C4"/>
    <w:rsid w:val="004F4B12"/>
    <w:rsid w:val="004F4D3B"/>
    <w:rsid w:val="004F5258"/>
    <w:rsid w:val="004F53F4"/>
    <w:rsid w:val="004F5434"/>
    <w:rsid w:val="004F59B4"/>
    <w:rsid w:val="004F5BDA"/>
    <w:rsid w:val="004F5F29"/>
    <w:rsid w:val="004F63BB"/>
    <w:rsid w:val="004F7310"/>
    <w:rsid w:val="004F783C"/>
    <w:rsid w:val="004F7ACB"/>
    <w:rsid w:val="004F7BB4"/>
    <w:rsid w:val="00500515"/>
    <w:rsid w:val="00500768"/>
    <w:rsid w:val="00500C77"/>
    <w:rsid w:val="00500F4A"/>
    <w:rsid w:val="00501565"/>
    <w:rsid w:val="005015EB"/>
    <w:rsid w:val="00502242"/>
    <w:rsid w:val="00502AAA"/>
    <w:rsid w:val="00502CEB"/>
    <w:rsid w:val="00503096"/>
    <w:rsid w:val="005030FE"/>
    <w:rsid w:val="005038A1"/>
    <w:rsid w:val="00503D09"/>
    <w:rsid w:val="00503F43"/>
    <w:rsid w:val="005040E5"/>
    <w:rsid w:val="0050434D"/>
    <w:rsid w:val="00504DC5"/>
    <w:rsid w:val="005053F1"/>
    <w:rsid w:val="00505898"/>
    <w:rsid w:val="005058A0"/>
    <w:rsid w:val="00506248"/>
    <w:rsid w:val="0050629A"/>
    <w:rsid w:val="005062C6"/>
    <w:rsid w:val="00506504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3DC"/>
    <w:rsid w:val="00511691"/>
    <w:rsid w:val="00512008"/>
    <w:rsid w:val="0051222D"/>
    <w:rsid w:val="0051240E"/>
    <w:rsid w:val="0051242F"/>
    <w:rsid w:val="00512E18"/>
    <w:rsid w:val="00512FED"/>
    <w:rsid w:val="00513669"/>
    <w:rsid w:val="00514A37"/>
    <w:rsid w:val="00514B43"/>
    <w:rsid w:val="00514E5C"/>
    <w:rsid w:val="0051536D"/>
    <w:rsid w:val="005155C6"/>
    <w:rsid w:val="00515807"/>
    <w:rsid w:val="00515A64"/>
    <w:rsid w:val="005161CA"/>
    <w:rsid w:val="00516537"/>
    <w:rsid w:val="00516694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DEE"/>
    <w:rsid w:val="005247D9"/>
    <w:rsid w:val="00524CE4"/>
    <w:rsid w:val="005250BE"/>
    <w:rsid w:val="005251CF"/>
    <w:rsid w:val="00525359"/>
    <w:rsid w:val="00525546"/>
    <w:rsid w:val="00525754"/>
    <w:rsid w:val="00526402"/>
    <w:rsid w:val="00527ED0"/>
    <w:rsid w:val="00530507"/>
    <w:rsid w:val="00530740"/>
    <w:rsid w:val="00530C77"/>
    <w:rsid w:val="0053169E"/>
    <w:rsid w:val="005319C4"/>
    <w:rsid w:val="00531D4A"/>
    <w:rsid w:val="005321B6"/>
    <w:rsid w:val="0053236E"/>
    <w:rsid w:val="0053246F"/>
    <w:rsid w:val="005338C1"/>
    <w:rsid w:val="00533BD5"/>
    <w:rsid w:val="00533D34"/>
    <w:rsid w:val="00533D45"/>
    <w:rsid w:val="00533D9A"/>
    <w:rsid w:val="00534155"/>
    <w:rsid w:val="00534511"/>
    <w:rsid w:val="005346A6"/>
    <w:rsid w:val="00535259"/>
    <w:rsid w:val="00535894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ECB"/>
    <w:rsid w:val="00537F42"/>
    <w:rsid w:val="005401D8"/>
    <w:rsid w:val="005407EC"/>
    <w:rsid w:val="0054080D"/>
    <w:rsid w:val="00540ACB"/>
    <w:rsid w:val="00540AF3"/>
    <w:rsid w:val="00540E57"/>
    <w:rsid w:val="00540F5A"/>
    <w:rsid w:val="005412FB"/>
    <w:rsid w:val="00541A72"/>
    <w:rsid w:val="00542364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E1A"/>
    <w:rsid w:val="0055227F"/>
    <w:rsid w:val="005528DF"/>
    <w:rsid w:val="00552C6E"/>
    <w:rsid w:val="00552E6E"/>
    <w:rsid w:val="0055301A"/>
    <w:rsid w:val="00553BD8"/>
    <w:rsid w:val="00553D3B"/>
    <w:rsid w:val="00553D74"/>
    <w:rsid w:val="00553EC9"/>
    <w:rsid w:val="0055479C"/>
    <w:rsid w:val="005547A8"/>
    <w:rsid w:val="00554C7D"/>
    <w:rsid w:val="005553DA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60059"/>
    <w:rsid w:val="00560AA4"/>
    <w:rsid w:val="00560C81"/>
    <w:rsid w:val="00561554"/>
    <w:rsid w:val="005615E5"/>
    <w:rsid w:val="00561B6A"/>
    <w:rsid w:val="005620FA"/>
    <w:rsid w:val="00562729"/>
    <w:rsid w:val="00562EB7"/>
    <w:rsid w:val="0056366A"/>
    <w:rsid w:val="005642C5"/>
    <w:rsid w:val="00564B66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FF6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4ED"/>
    <w:rsid w:val="00582B69"/>
    <w:rsid w:val="0058306C"/>
    <w:rsid w:val="00583686"/>
    <w:rsid w:val="00583C54"/>
    <w:rsid w:val="00583CF9"/>
    <w:rsid w:val="00583D60"/>
    <w:rsid w:val="00584256"/>
    <w:rsid w:val="0058460D"/>
    <w:rsid w:val="0058465D"/>
    <w:rsid w:val="00584CF8"/>
    <w:rsid w:val="00584DC6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9016B"/>
    <w:rsid w:val="005902A3"/>
    <w:rsid w:val="00590E9F"/>
    <w:rsid w:val="005912F4"/>
    <w:rsid w:val="0059180E"/>
    <w:rsid w:val="0059192C"/>
    <w:rsid w:val="00591BF2"/>
    <w:rsid w:val="00591E9E"/>
    <w:rsid w:val="005921DE"/>
    <w:rsid w:val="0059334C"/>
    <w:rsid w:val="005934EF"/>
    <w:rsid w:val="005942E4"/>
    <w:rsid w:val="00594337"/>
    <w:rsid w:val="00594969"/>
    <w:rsid w:val="00594DDA"/>
    <w:rsid w:val="00595930"/>
    <w:rsid w:val="00595B13"/>
    <w:rsid w:val="00595C51"/>
    <w:rsid w:val="00595D5F"/>
    <w:rsid w:val="00595ECA"/>
    <w:rsid w:val="00596186"/>
    <w:rsid w:val="00596449"/>
    <w:rsid w:val="00596934"/>
    <w:rsid w:val="00597321"/>
    <w:rsid w:val="005974A8"/>
    <w:rsid w:val="005975F6"/>
    <w:rsid w:val="0059762D"/>
    <w:rsid w:val="00597B5E"/>
    <w:rsid w:val="00597E17"/>
    <w:rsid w:val="00597E47"/>
    <w:rsid w:val="00597F53"/>
    <w:rsid w:val="00597FFB"/>
    <w:rsid w:val="005A00D0"/>
    <w:rsid w:val="005A0990"/>
    <w:rsid w:val="005A0A9C"/>
    <w:rsid w:val="005A0BE6"/>
    <w:rsid w:val="005A0FC6"/>
    <w:rsid w:val="005A130F"/>
    <w:rsid w:val="005A1437"/>
    <w:rsid w:val="005A17CE"/>
    <w:rsid w:val="005A1A92"/>
    <w:rsid w:val="005A1E4B"/>
    <w:rsid w:val="005A2A0F"/>
    <w:rsid w:val="005A356F"/>
    <w:rsid w:val="005A35BE"/>
    <w:rsid w:val="005A35CC"/>
    <w:rsid w:val="005A3F43"/>
    <w:rsid w:val="005A406A"/>
    <w:rsid w:val="005A42E4"/>
    <w:rsid w:val="005A4382"/>
    <w:rsid w:val="005A44B2"/>
    <w:rsid w:val="005A4B77"/>
    <w:rsid w:val="005A58B4"/>
    <w:rsid w:val="005A5DB1"/>
    <w:rsid w:val="005A7FEB"/>
    <w:rsid w:val="005B0400"/>
    <w:rsid w:val="005B0564"/>
    <w:rsid w:val="005B0BD4"/>
    <w:rsid w:val="005B10AA"/>
    <w:rsid w:val="005B1101"/>
    <w:rsid w:val="005B125A"/>
    <w:rsid w:val="005B1522"/>
    <w:rsid w:val="005B16DD"/>
    <w:rsid w:val="005B17A9"/>
    <w:rsid w:val="005B251D"/>
    <w:rsid w:val="005B289D"/>
    <w:rsid w:val="005B294D"/>
    <w:rsid w:val="005B2FD0"/>
    <w:rsid w:val="005B31FA"/>
    <w:rsid w:val="005B33F5"/>
    <w:rsid w:val="005B3460"/>
    <w:rsid w:val="005B35AB"/>
    <w:rsid w:val="005B3C41"/>
    <w:rsid w:val="005B407A"/>
    <w:rsid w:val="005B40EA"/>
    <w:rsid w:val="005B4286"/>
    <w:rsid w:val="005B441B"/>
    <w:rsid w:val="005B459C"/>
    <w:rsid w:val="005B45C5"/>
    <w:rsid w:val="005B537B"/>
    <w:rsid w:val="005B5813"/>
    <w:rsid w:val="005B5840"/>
    <w:rsid w:val="005B5A26"/>
    <w:rsid w:val="005B5B3F"/>
    <w:rsid w:val="005B6585"/>
    <w:rsid w:val="005B677E"/>
    <w:rsid w:val="005B69A4"/>
    <w:rsid w:val="005B6F5D"/>
    <w:rsid w:val="005B73E6"/>
    <w:rsid w:val="005B762D"/>
    <w:rsid w:val="005B77BA"/>
    <w:rsid w:val="005B7F2A"/>
    <w:rsid w:val="005C0AA0"/>
    <w:rsid w:val="005C0AB3"/>
    <w:rsid w:val="005C0E21"/>
    <w:rsid w:val="005C1457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661"/>
    <w:rsid w:val="005C48FA"/>
    <w:rsid w:val="005C51A7"/>
    <w:rsid w:val="005C55F6"/>
    <w:rsid w:val="005C5847"/>
    <w:rsid w:val="005C60E3"/>
    <w:rsid w:val="005C6EF7"/>
    <w:rsid w:val="005C72BE"/>
    <w:rsid w:val="005C7524"/>
    <w:rsid w:val="005C76C7"/>
    <w:rsid w:val="005C7CB2"/>
    <w:rsid w:val="005D0028"/>
    <w:rsid w:val="005D02C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79A"/>
    <w:rsid w:val="005D2931"/>
    <w:rsid w:val="005D2E2B"/>
    <w:rsid w:val="005D38DA"/>
    <w:rsid w:val="005D3B48"/>
    <w:rsid w:val="005D3CA5"/>
    <w:rsid w:val="005D3E24"/>
    <w:rsid w:val="005D40E9"/>
    <w:rsid w:val="005D4981"/>
    <w:rsid w:val="005D5F84"/>
    <w:rsid w:val="005D5FD6"/>
    <w:rsid w:val="005D6A5D"/>
    <w:rsid w:val="005D6BB3"/>
    <w:rsid w:val="005D709E"/>
    <w:rsid w:val="005D75D1"/>
    <w:rsid w:val="005E0287"/>
    <w:rsid w:val="005E1067"/>
    <w:rsid w:val="005E110E"/>
    <w:rsid w:val="005E14AB"/>
    <w:rsid w:val="005E1D0C"/>
    <w:rsid w:val="005E1DE1"/>
    <w:rsid w:val="005E1EFC"/>
    <w:rsid w:val="005E2B4B"/>
    <w:rsid w:val="005E2CC0"/>
    <w:rsid w:val="005E342A"/>
    <w:rsid w:val="005E47BC"/>
    <w:rsid w:val="005E4817"/>
    <w:rsid w:val="005E492A"/>
    <w:rsid w:val="005E4BB2"/>
    <w:rsid w:val="005E545F"/>
    <w:rsid w:val="005E5BAC"/>
    <w:rsid w:val="005E5BD1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26B8"/>
    <w:rsid w:val="005F27F8"/>
    <w:rsid w:val="005F35B3"/>
    <w:rsid w:val="005F3B05"/>
    <w:rsid w:val="005F3E86"/>
    <w:rsid w:val="005F3E8F"/>
    <w:rsid w:val="005F4294"/>
    <w:rsid w:val="005F4495"/>
    <w:rsid w:val="005F4944"/>
    <w:rsid w:val="005F4D0A"/>
    <w:rsid w:val="005F5D7A"/>
    <w:rsid w:val="005F5D83"/>
    <w:rsid w:val="005F5EB1"/>
    <w:rsid w:val="005F61CD"/>
    <w:rsid w:val="005F6E42"/>
    <w:rsid w:val="005F7038"/>
    <w:rsid w:val="005F74F7"/>
    <w:rsid w:val="005F7B4D"/>
    <w:rsid w:val="005F7EE0"/>
    <w:rsid w:val="00600213"/>
    <w:rsid w:val="00600698"/>
    <w:rsid w:val="00600905"/>
    <w:rsid w:val="00600D8B"/>
    <w:rsid w:val="00600E1B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728"/>
    <w:rsid w:val="00605A61"/>
    <w:rsid w:val="00605FE8"/>
    <w:rsid w:val="00606C41"/>
    <w:rsid w:val="00607002"/>
    <w:rsid w:val="006073BD"/>
    <w:rsid w:val="00607EC4"/>
    <w:rsid w:val="00610728"/>
    <w:rsid w:val="00610873"/>
    <w:rsid w:val="00610D82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43C"/>
    <w:rsid w:val="00613C0D"/>
    <w:rsid w:val="00613DE0"/>
    <w:rsid w:val="00613E3C"/>
    <w:rsid w:val="00613E5A"/>
    <w:rsid w:val="00614073"/>
    <w:rsid w:val="006141B5"/>
    <w:rsid w:val="006145E0"/>
    <w:rsid w:val="006149F9"/>
    <w:rsid w:val="00614BF3"/>
    <w:rsid w:val="00614DBA"/>
    <w:rsid w:val="0061544E"/>
    <w:rsid w:val="006156CC"/>
    <w:rsid w:val="006157D2"/>
    <w:rsid w:val="00615937"/>
    <w:rsid w:val="0061596C"/>
    <w:rsid w:val="00615FEC"/>
    <w:rsid w:val="006162F4"/>
    <w:rsid w:val="00616409"/>
    <w:rsid w:val="00616E64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227A"/>
    <w:rsid w:val="0062288C"/>
    <w:rsid w:val="00622ED8"/>
    <w:rsid w:val="00624350"/>
    <w:rsid w:val="006244B5"/>
    <w:rsid w:val="00624849"/>
    <w:rsid w:val="00625A0F"/>
    <w:rsid w:val="00625CCB"/>
    <w:rsid w:val="0062658E"/>
    <w:rsid w:val="00626B77"/>
    <w:rsid w:val="00626C87"/>
    <w:rsid w:val="00626CBD"/>
    <w:rsid w:val="00626D70"/>
    <w:rsid w:val="006273DA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31E"/>
    <w:rsid w:val="00634352"/>
    <w:rsid w:val="00634C76"/>
    <w:rsid w:val="00634F15"/>
    <w:rsid w:val="0063529A"/>
    <w:rsid w:val="00635DD6"/>
    <w:rsid w:val="006361F4"/>
    <w:rsid w:val="006366C3"/>
    <w:rsid w:val="00636A0F"/>
    <w:rsid w:val="00636C5A"/>
    <w:rsid w:val="00636DD8"/>
    <w:rsid w:val="00636E84"/>
    <w:rsid w:val="00637766"/>
    <w:rsid w:val="006378D3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58F"/>
    <w:rsid w:val="00643F0D"/>
    <w:rsid w:val="00644065"/>
    <w:rsid w:val="006445B0"/>
    <w:rsid w:val="00644CE6"/>
    <w:rsid w:val="00644D65"/>
    <w:rsid w:val="00645085"/>
    <w:rsid w:val="006462AA"/>
    <w:rsid w:val="00646AAC"/>
    <w:rsid w:val="00646AAD"/>
    <w:rsid w:val="00646C77"/>
    <w:rsid w:val="006470FB"/>
    <w:rsid w:val="0064727D"/>
    <w:rsid w:val="00647726"/>
    <w:rsid w:val="00647960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3172"/>
    <w:rsid w:val="00653284"/>
    <w:rsid w:val="00653513"/>
    <w:rsid w:val="00653ED9"/>
    <w:rsid w:val="006542DA"/>
    <w:rsid w:val="00654A8B"/>
    <w:rsid w:val="0065569E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C81"/>
    <w:rsid w:val="00657DD2"/>
    <w:rsid w:val="00657F55"/>
    <w:rsid w:val="0066007E"/>
    <w:rsid w:val="00660384"/>
    <w:rsid w:val="006609E4"/>
    <w:rsid w:val="00660DC7"/>
    <w:rsid w:val="00661CFD"/>
    <w:rsid w:val="00661FAD"/>
    <w:rsid w:val="00662334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F56"/>
    <w:rsid w:val="00671906"/>
    <w:rsid w:val="00671910"/>
    <w:rsid w:val="00671B51"/>
    <w:rsid w:val="00671E34"/>
    <w:rsid w:val="006725F6"/>
    <w:rsid w:val="00673123"/>
    <w:rsid w:val="0067338F"/>
    <w:rsid w:val="00673746"/>
    <w:rsid w:val="006737C8"/>
    <w:rsid w:val="00674365"/>
    <w:rsid w:val="006747A9"/>
    <w:rsid w:val="00674940"/>
    <w:rsid w:val="00674AC4"/>
    <w:rsid w:val="0067536C"/>
    <w:rsid w:val="0067542F"/>
    <w:rsid w:val="0067606B"/>
    <w:rsid w:val="00676809"/>
    <w:rsid w:val="00676B89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1"/>
    <w:rsid w:val="00684642"/>
    <w:rsid w:val="00684837"/>
    <w:rsid w:val="006851F6"/>
    <w:rsid w:val="00685444"/>
    <w:rsid w:val="006859E7"/>
    <w:rsid w:val="00685BDF"/>
    <w:rsid w:val="00686204"/>
    <w:rsid w:val="0068629F"/>
    <w:rsid w:val="00686378"/>
    <w:rsid w:val="00686D95"/>
    <w:rsid w:val="006878CB"/>
    <w:rsid w:val="00687BCB"/>
    <w:rsid w:val="00687E1C"/>
    <w:rsid w:val="006903CD"/>
    <w:rsid w:val="006905A4"/>
    <w:rsid w:val="00690AD1"/>
    <w:rsid w:val="00690BB0"/>
    <w:rsid w:val="00690BDF"/>
    <w:rsid w:val="006910E0"/>
    <w:rsid w:val="0069117C"/>
    <w:rsid w:val="00692069"/>
    <w:rsid w:val="006921D8"/>
    <w:rsid w:val="0069289D"/>
    <w:rsid w:val="00692BB7"/>
    <w:rsid w:val="00692C58"/>
    <w:rsid w:val="00692E20"/>
    <w:rsid w:val="006935AC"/>
    <w:rsid w:val="006938BD"/>
    <w:rsid w:val="0069391D"/>
    <w:rsid w:val="006944B5"/>
    <w:rsid w:val="006944F5"/>
    <w:rsid w:val="00694C23"/>
    <w:rsid w:val="00694FC9"/>
    <w:rsid w:val="006950D7"/>
    <w:rsid w:val="006951C2"/>
    <w:rsid w:val="0069572E"/>
    <w:rsid w:val="00695900"/>
    <w:rsid w:val="00695CAD"/>
    <w:rsid w:val="00696103"/>
    <w:rsid w:val="0069651B"/>
    <w:rsid w:val="00696A00"/>
    <w:rsid w:val="00696A61"/>
    <w:rsid w:val="00696F20"/>
    <w:rsid w:val="00697502"/>
    <w:rsid w:val="00697F72"/>
    <w:rsid w:val="006A0094"/>
    <w:rsid w:val="006A0540"/>
    <w:rsid w:val="006A14CC"/>
    <w:rsid w:val="006A1B0E"/>
    <w:rsid w:val="006A1B37"/>
    <w:rsid w:val="006A2695"/>
    <w:rsid w:val="006A2A27"/>
    <w:rsid w:val="006A2CE7"/>
    <w:rsid w:val="006A2F21"/>
    <w:rsid w:val="006A314E"/>
    <w:rsid w:val="006A3427"/>
    <w:rsid w:val="006A381B"/>
    <w:rsid w:val="006A3ED8"/>
    <w:rsid w:val="006A3F19"/>
    <w:rsid w:val="006A4C6C"/>
    <w:rsid w:val="006A5A21"/>
    <w:rsid w:val="006A6535"/>
    <w:rsid w:val="006A708F"/>
    <w:rsid w:val="006A7216"/>
    <w:rsid w:val="006A738D"/>
    <w:rsid w:val="006A7AA6"/>
    <w:rsid w:val="006A7E97"/>
    <w:rsid w:val="006B0D9B"/>
    <w:rsid w:val="006B123C"/>
    <w:rsid w:val="006B1281"/>
    <w:rsid w:val="006B1C27"/>
    <w:rsid w:val="006B1C94"/>
    <w:rsid w:val="006B1CEE"/>
    <w:rsid w:val="006B2356"/>
    <w:rsid w:val="006B2769"/>
    <w:rsid w:val="006B3010"/>
    <w:rsid w:val="006B336D"/>
    <w:rsid w:val="006B362B"/>
    <w:rsid w:val="006B3754"/>
    <w:rsid w:val="006B376D"/>
    <w:rsid w:val="006B3848"/>
    <w:rsid w:val="006B3B4D"/>
    <w:rsid w:val="006B3DFD"/>
    <w:rsid w:val="006B4698"/>
    <w:rsid w:val="006B47E8"/>
    <w:rsid w:val="006B4962"/>
    <w:rsid w:val="006B49E0"/>
    <w:rsid w:val="006B4CFD"/>
    <w:rsid w:val="006B51C2"/>
    <w:rsid w:val="006B58E4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C0092"/>
    <w:rsid w:val="006C00A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5BA2"/>
    <w:rsid w:val="006C5C8E"/>
    <w:rsid w:val="006C6AA6"/>
    <w:rsid w:val="006C7421"/>
    <w:rsid w:val="006C7EC4"/>
    <w:rsid w:val="006D008C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26EA"/>
    <w:rsid w:val="006D2746"/>
    <w:rsid w:val="006D2AC3"/>
    <w:rsid w:val="006D32CA"/>
    <w:rsid w:val="006D3AA0"/>
    <w:rsid w:val="006D3CC6"/>
    <w:rsid w:val="006D4112"/>
    <w:rsid w:val="006D4151"/>
    <w:rsid w:val="006D4582"/>
    <w:rsid w:val="006D4BAD"/>
    <w:rsid w:val="006D4DA4"/>
    <w:rsid w:val="006D503E"/>
    <w:rsid w:val="006D5691"/>
    <w:rsid w:val="006D5754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B1B"/>
    <w:rsid w:val="006E1138"/>
    <w:rsid w:val="006E13D8"/>
    <w:rsid w:val="006E18E4"/>
    <w:rsid w:val="006E19F1"/>
    <w:rsid w:val="006E1AB3"/>
    <w:rsid w:val="006E1E53"/>
    <w:rsid w:val="006E2405"/>
    <w:rsid w:val="006E2752"/>
    <w:rsid w:val="006E288C"/>
    <w:rsid w:val="006E29B4"/>
    <w:rsid w:val="006E2B74"/>
    <w:rsid w:val="006E38ED"/>
    <w:rsid w:val="006E393E"/>
    <w:rsid w:val="006E3C77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92A"/>
    <w:rsid w:val="006E5B81"/>
    <w:rsid w:val="006E5C1C"/>
    <w:rsid w:val="006E6103"/>
    <w:rsid w:val="006E66A2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30BF"/>
    <w:rsid w:val="006F326E"/>
    <w:rsid w:val="006F347C"/>
    <w:rsid w:val="006F353B"/>
    <w:rsid w:val="006F39D1"/>
    <w:rsid w:val="006F3B28"/>
    <w:rsid w:val="006F3E24"/>
    <w:rsid w:val="006F451D"/>
    <w:rsid w:val="006F4F71"/>
    <w:rsid w:val="006F5506"/>
    <w:rsid w:val="006F5571"/>
    <w:rsid w:val="006F578E"/>
    <w:rsid w:val="006F5BED"/>
    <w:rsid w:val="006F5E36"/>
    <w:rsid w:val="006F5FBE"/>
    <w:rsid w:val="006F63C1"/>
    <w:rsid w:val="006F66B2"/>
    <w:rsid w:val="006F6821"/>
    <w:rsid w:val="006F6853"/>
    <w:rsid w:val="006F68D8"/>
    <w:rsid w:val="006F6C43"/>
    <w:rsid w:val="006F6EEE"/>
    <w:rsid w:val="006F707F"/>
    <w:rsid w:val="006F7851"/>
    <w:rsid w:val="006F7885"/>
    <w:rsid w:val="007002D4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BB"/>
    <w:rsid w:val="00703D32"/>
    <w:rsid w:val="00703E74"/>
    <w:rsid w:val="007047A5"/>
    <w:rsid w:val="00704970"/>
    <w:rsid w:val="00704C79"/>
    <w:rsid w:val="0070527A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617"/>
    <w:rsid w:val="007076E9"/>
    <w:rsid w:val="007077B5"/>
    <w:rsid w:val="00707F69"/>
    <w:rsid w:val="0071056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9D"/>
    <w:rsid w:val="00711CDC"/>
    <w:rsid w:val="00711E7F"/>
    <w:rsid w:val="007122DF"/>
    <w:rsid w:val="007129EC"/>
    <w:rsid w:val="00712F07"/>
    <w:rsid w:val="00713222"/>
    <w:rsid w:val="007132DF"/>
    <w:rsid w:val="007139BC"/>
    <w:rsid w:val="00713BBF"/>
    <w:rsid w:val="00713D63"/>
    <w:rsid w:val="00714304"/>
    <w:rsid w:val="00714542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E4A"/>
    <w:rsid w:val="00717E8E"/>
    <w:rsid w:val="007200B6"/>
    <w:rsid w:val="00720458"/>
    <w:rsid w:val="007206F0"/>
    <w:rsid w:val="007209C6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601"/>
    <w:rsid w:val="0072560E"/>
    <w:rsid w:val="00725720"/>
    <w:rsid w:val="00726220"/>
    <w:rsid w:val="00726D4F"/>
    <w:rsid w:val="00726DA1"/>
    <w:rsid w:val="007270CC"/>
    <w:rsid w:val="007273C4"/>
    <w:rsid w:val="00727A02"/>
    <w:rsid w:val="00727A20"/>
    <w:rsid w:val="00727C3E"/>
    <w:rsid w:val="00730AC9"/>
    <w:rsid w:val="00730B4D"/>
    <w:rsid w:val="00730C99"/>
    <w:rsid w:val="00730EAB"/>
    <w:rsid w:val="00731227"/>
    <w:rsid w:val="007312CE"/>
    <w:rsid w:val="00731DBF"/>
    <w:rsid w:val="00732268"/>
    <w:rsid w:val="00732807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AA1"/>
    <w:rsid w:val="00741057"/>
    <w:rsid w:val="0074136C"/>
    <w:rsid w:val="00741486"/>
    <w:rsid w:val="00741EA1"/>
    <w:rsid w:val="0074205E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60F0"/>
    <w:rsid w:val="007464D0"/>
    <w:rsid w:val="00746706"/>
    <w:rsid w:val="00747354"/>
    <w:rsid w:val="0074786B"/>
    <w:rsid w:val="00747C67"/>
    <w:rsid w:val="00747E96"/>
    <w:rsid w:val="00750190"/>
    <w:rsid w:val="007501BE"/>
    <w:rsid w:val="007505DA"/>
    <w:rsid w:val="007508BE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5BD"/>
    <w:rsid w:val="00752892"/>
    <w:rsid w:val="007530A7"/>
    <w:rsid w:val="00753225"/>
    <w:rsid w:val="00753237"/>
    <w:rsid w:val="00753871"/>
    <w:rsid w:val="00753C85"/>
    <w:rsid w:val="007541BD"/>
    <w:rsid w:val="00754709"/>
    <w:rsid w:val="00755579"/>
    <w:rsid w:val="0075561D"/>
    <w:rsid w:val="00755C26"/>
    <w:rsid w:val="00756434"/>
    <w:rsid w:val="007564C2"/>
    <w:rsid w:val="00756902"/>
    <w:rsid w:val="00756FCA"/>
    <w:rsid w:val="00757032"/>
    <w:rsid w:val="00757355"/>
    <w:rsid w:val="007601A2"/>
    <w:rsid w:val="00760EAE"/>
    <w:rsid w:val="00762B24"/>
    <w:rsid w:val="00762D0F"/>
    <w:rsid w:val="00763441"/>
    <w:rsid w:val="00763C5A"/>
    <w:rsid w:val="00763FEE"/>
    <w:rsid w:val="007640E6"/>
    <w:rsid w:val="00764189"/>
    <w:rsid w:val="007644AF"/>
    <w:rsid w:val="007649C0"/>
    <w:rsid w:val="00764B64"/>
    <w:rsid w:val="00765145"/>
    <w:rsid w:val="007654CC"/>
    <w:rsid w:val="0076567D"/>
    <w:rsid w:val="00765EA9"/>
    <w:rsid w:val="00766242"/>
    <w:rsid w:val="00766DBC"/>
    <w:rsid w:val="007670B8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198"/>
    <w:rsid w:val="007711FC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D0C"/>
    <w:rsid w:val="0077647D"/>
    <w:rsid w:val="007765F7"/>
    <w:rsid w:val="00776654"/>
    <w:rsid w:val="00776BEF"/>
    <w:rsid w:val="00776E70"/>
    <w:rsid w:val="007771C3"/>
    <w:rsid w:val="007773CD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FB8"/>
    <w:rsid w:val="007821DF"/>
    <w:rsid w:val="007822FF"/>
    <w:rsid w:val="0078268F"/>
    <w:rsid w:val="00782B30"/>
    <w:rsid w:val="00782F39"/>
    <w:rsid w:val="00782F76"/>
    <w:rsid w:val="00783134"/>
    <w:rsid w:val="0078343C"/>
    <w:rsid w:val="00783440"/>
    <w:rsid w:val="00783487"/>
    <w:rsid w:val="0078396E"/>
    <w:rsid w:val="00784535"/>
    <w:rsid w:val="007859E8"/>
    <w:rsid w:val="00785E71"/>
    <w:rsid w:val="00786032"/>
    <w:rsid w:val="0078614E"/>
    <w:rsid w:val="007863D2"/>
    <w:rsid w:val="00786729"/>
    <w:rsid w:val="00786906"/>
    <w:rsid w:val="00786B04"/>
    <w:rsid w:val="007870C9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395"/>
    <w:rsid w:val="007929F4"/>
    <w:rsid w:val="00792BAB"/>
    <w:rsid w:val="00793259"/>
    <w:rsid w:val="00793293"/>
    <w:rsid w:val="0079356D"/>
    <w:rsid w:val="00793E5B"/>
    <w:rsid w:val="007943BE"/>
    <w:rsid w:val="0079468A"/>
    <w:rsid w:val="00794E26"/>
    <w:rsid w:val="0079535A"/>
    <w:rsid w:val="00795A0E"/>
    <w:rsid w:val="00795EE2"/>
    <w:rsid w:val="00796CE6"/>
    <w:rsid w:val="00796D03"/>
    <w:rsid w:val="00796FA2"/>
    <w:rsid w:val="00797D82"/>
    <w:rsid w:val="007A03BA"/>
    <w:rsid w:val="007A03FF"/>
    <w:rsid w:val="007A046F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F9"/>
    <w:rsid w:val="007A5636"/>
    <w:rsid w:val="007A5976"/>
    <w:rsid w:val="007A5A8D"/>
    <w:rsid w:val="007A5AEC"/>
    <w:rsid w:val="007A5DF2"/>
    <w:rsid w:val="007A5E91"/>
    <w:rsid w:val="007A6D58"/>
    <w:rsid w:val="007A772B"/>
    <w:rsid w:val="007A7879"/>
    <w:rsid w:val="007A7BF4"/>
    <w:rsid w:val="007A7F04"/>
    <w:rsid w:val="007B0028"/>
    <w:rsid w:val="007B00B9"/>
    <w:rsid w:val="007B04A2"/>
    <w:rsid w:val="007B0886"/>
    <w:rsid w:val="007B09B8"/>
    <w:rsid w:val="007B0A12"/>
    <w:rsid w:val="007B0EC3"/>
    <w:rsid w:val="007B1A06"/>
    <w:rsid w:val="007B2535"/>
    <w:rsid w:val="007B2BF0"/>
    <w:rsid w:val="007B3452"/>
    <w:rsid w:val="007B35BF"/>
    <w:rsid w:val="007B3C8D"/>
    <w:rsid w:val="007B3F96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E24"/>
    <w:rsid w:val="007C031C"/>
    <w:rsid w:val="007C1712"/>
    <w:rsid w:val="007C18AC"/>
    <w:rsid w:val="007C2014"/>
    <w:rsid w:val="007C26DF"/>
    <w:rsid w:val="007C26FA"/>
    <w:rsid w:val="007C27AC"/>
    <w:rsid w:val="007C28D3"/>
    <w:rsid w:val="007C34D0"/>
    <w:rsid w:val="007C404B"/>
    <w:rsid w:val="007C41D1"/>
    <w:rsid w:val="007C42C9"/>
    <w:rsid w:val="007C44A8"/>
    <w:rsid w:val="007C461E"/>
    <w:rsid w:val="007C48AA"/>
    <w:rsid w:val="007C492E"/>
    <w:rsid w:val="007C56FF"/>
    <w:rsid w:val="007C5A01"/>
    <w:rsid w:val="007C6837"/>
    <w:rsid w:val="007C6E25"/>
    <w:rsid w:val="007D01AE"/>
    <w:rsid w:val="007D0479"/>
    <w:rsid w:val="007D05BC"/>
    <w:rsid w:val="007D07F0"/>
    <w:rsid w:val="007D0B67"/>
    <w:rsid w:val="007D1331"/>
    <w:rsid w:val="007D13C5"/>
    <w:rsid w:val="007D1616"/>
    <w:rsid w:val="007D161E"/>
    <w:rsid w:val="007D169D"/>
    <w:rsid w:val="007D1C09"/>
    <w:rsid w:val="007D1F96"/>
    <w:rsid w:val="007D2284"/>
    <w:rsid w:val="007D2402"/>
    <w:rsid w:val="007D2684"/>
    <w:rsid w:val="007D2706"/>
    <w:rsid w:val="007D28AF"/>
    <w:rsid w:val="007D28D5"/>
    <w:rsid w:val="007D28F6"/>
    <w:rsid w:val="007D2B54"/>
    <w:rsid w:val="007D2D11"/>
    <w:rsid w:val="007D306D"/>
    <w:rsid w:val="007D3262"/>
    <w:rsid w:val="007D3823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D1A"/>
    <w:rsid w:val="007D4D4C"/>
    <w:rsid w:val="007D560E"/>
    <w:rsid w:val="007D574B"/>
    <w:rsid w:val="007D57DC"/>
    <w:rsid w:val="007D67E5"/>
    <w:rsid w:val="007D6B05"/>
    <w:rsid w:val="007D6BA7"/>
    <w:rsid w:val="007D6BCA"/>
    <w:rsid w:val="007D6C20"/>
    <w:rsid w:val="007D6D01"/>
    <w:rsid w:val="007D724D"/>
    <w:rsid w:val="007D781E"/>
    <w:rsid w:val="007E10FE"/>
    <w:rsid w:val="007E1331"/>
    <w:rsid w:val="007E140B"/>
    <w:rsid w:val="007E1B50"/>
    <w:rsid w:val="007E1C53"/>
    <w:rsid w:val="007E1C5C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E60"/>
    <w:rsid w:val="007E7F7D"/>
    <w:rsid w:val="007F0006"/>
    <w:rsid w:val="007F0D1C"/>
    <w:rsid w:val="007F1DCE"/>
    <w:rsid w:val="007F1F87"/>
    <w:rsid w:val="007F225C"/>
    <w:rsid w:val="007F2426"/>
    <w:rsid w:val="007F29F4"/>
    <w:rsid w:val="007F2A0D"/>
    <w:rsid w:val="007F2F7C"/>
    <w:rsid w:val="007F3F23"/>
    <w:rsid w:val="007F467E"/>
    <w:rsid w:val="007F4ACF"/>
    <w:rsid w:val="007F4C8C"/>
    <w:rsid w:val="007F4D19"/>
    <w:rsid w:val="007F50A3"/>
    <w:rsid w:val="007F53D8"/>
    <w:rsid w:val="007F584B"/>
    <w:rsid w:val="007F5AB8"/>
    <w:rsid w:val="007F5B51"/>
    <w:rsid w:val="007F617B"/>
    <w:rsid w:val="007F681A"/>
    <w:rsid w:val="007F6A1D"/>
    <w:rsid w:val="007F6CAF"/>
    <w:rsid w:val="007F7059"/>
    <w:rsid w:val="007F71DC"/>
    <w:rsid w:val="007F741B"/>
    <w:rsid w:val="007F786D"/>
    <w:rsid w:val="007F78D1"/>
    <w:rsid w:val="008003CE"/>
    <w:rsid w:val="0080175F"/>
    <w:rsid w:val="0080231E"/>
    <w:rsid w:val="00802351"/>
    <w:rsid w:val="00803319"/>
    <w:rsid w:val="00803538"/>
    <w:rsid w:val="00803887"/>
    <w:rsid w:val="008038A7"/>
    <w:rsid w:val="00803A47"/>
    <w:rsid w:val="008048D9"/>
    <w:rsid w:val="00805169"/>
    <w:rsid w:val="008051E7"/>
    <w:rsid w:val="00805351"/>
    <w:rsid w:val="008054AF"/>
    <w:rsid w:val="0080561D"/>
    <w:rsid w:val="008057AD"/>
    <w:rsid w:val="008058DB"/>
    <w:rsid w:val="008058DC"/>
    <w:rsid w:val="00806129"/>
    <w:rsid w:val="00806248"/>
    <w:rsid w:val="00806A34"/>
    <w:rsid w:val="008070C5"/>
    <w:rsid w:val="00807B5A"/>
    <w:rsid w:val="00810199"/>
    <w:rsid w:val="008107B2"/>
    <w:rsid w:val="00810F7C"/>
    <w:rsid w:val="008121E7"/>
    <w:rsid w:val="008122DD"/>
    <w:rsid w:val="00812559"/>
    <w:rsid w:val="008127F3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62A"/>
    <w:rsid w:val="00815669"/>
    <w:rsid w:val="00815BE1"/>
    <w:rsid w:val="00815D78"/>
    <w:rsid w:val="00815E20"/>
    <w:rsid w:val="00816256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3314"/>
    <w:rsid w:val="0082336D"/>
    <w:rsid w:val="0082390F"/>
    <w:rsid w:val="008243F5"/>
    <w:rsid w:val="00824A3D"/>
    <w:rsid w:val="00824BBD"/>
    <w:rsid w:val="00824C10"/>
    <w:rsid w:val="00824C4D"/>
    <w:rsid w:val="00824F12"/>
    <w:rsid w:val="00824F69"/>
    <w:rsid w:val="00825520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E68"/>
    <w:rsid w:val="00827F45"/>
    <w:rsid w:val="008300C7"/>
    <w:rsid w:val="00830136"/>
    <w:rsid w:val="00831388"/>
    <w:rsid w:val="0083172A"/>
    <w:rsid w:val="00831B32"/>
    <w:rsid w:val="00831D88"/>
    <w:rsid w:val="00831F62"/>
    <w:rsid w:val="0083220E"/>
    <w:rsid w:val="00832518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5F4"/>
    <w:rsid w:val="00841636"/>
    <w:rsid w:val="008417DF"/>
    <w:rsid w:val="00842202"/>
    <w:rsid w:val="00842648"/>
    <w:rsid w:val="00842ECC"/>
    <w:rsid w:val="008433BF"/>
    <w:rsid w:val="0084349A"/>
    <w:rsid w:val="008434D3"/>
    <w:rsid w:val="008437C5"/>
    <w:rsid w:val="00843F98"/>
    <w:rsid w:val="0084457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6050C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32A3"/>
    <w:rsid w:val="008639E4"/>
    <w:rsid w:val="00863BC3"/>
    <w:rsid w:val="00863C19"/>
    <w:rsid w:val="00864095"/>
    <w:rsid w:val="0086418B"/>
    <w:rsid w:val="00864C9E"/>
    <w:rsid w:val="00864E4E"/>
    <w:rsid w:val="0086519D"/>
    <w:rsid w:val="008659BC"/>
    <w:rsid w:val="00865D27"/>
    <w:rsid w:val="00865D41"/>
    <w:rsid w:val="00866115"/>
    <w:rsid w:val="008673AC"/>
    <w:rsid w:val="008676DB"/>
    <w:rsid w:val="00867C3E"/>
    <w:rsid w:val="00867E82"/>
    <w:rsid w:val="0087099E"/>
    <w:rsid w:val="00870DA6"/>
    <w:rsid w:val="00870F3B"/>
    <w:rsid w:val="00871184"/>
    <w:rsid w:val="008714D3"/>
    <w:rsid w:val="008719F2"/>
    <w:rsid w:val="00872106"/>
    <w:rsid w:val="008726CF"/>
    <w:rsid w:val="00872B55"/>
    <w:rsid w:val="00873369"/>
    <w:rsid w:val="00873A12"/>
    <w:rsid w:val="00873A7A"/>
    <w:rsid w:val="008740A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9B4"/>
    <w:rsid w:val="00880643"/>
    <w:rsid w:val="008809BC"/>
    <w:rsid w:val="00881511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32E2"/>
    <w:rsid w:val="00883591"/>
    <w:rsid w:val="00883763"/>
    <w:rsid w:val="008839B6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59B0"/>
    <w:rsid w:val="008862AE"/>
    <w:rsid w:val="00886619"/>
    <w:rsid w:val="00886A58"/>
    <w:rsid w:val="00886EBC"/>
    <w:rsid w:val="008872B6"/>
    <w:rsid w:val="00887509"/>
    <w:rsid w:val="00887857"/>
    <w:rsid w:val="00887A9B"/>
    <w:rsid w:val="008902AF"/>
    <w:rsid w:val="008902C8"/>
    <w:rsid w:val="00890640"/>
    <w:rsid w:val="00890DEC"/>
    <w:rsid w:val="00890F96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A24"/>
    <w:rsid w:val="00894B10"/>
    <w:rsid w:val="00894B41"/>
    <w:rsid w:val="00894ED7"/>
    <w:rsid w:val="008950F3"/>
    <w:rsid w:val="00895263"/>
    <w:rsid w:val="008952C7"/>
    <w:rsid w:val="00895419"/>
    <w:rsid w:val="00895713"/>
    <w:rsid w:val="0089621A"/>
    <w:rsid w:val="00896465"/>
    <w:rsid w:val="00896665"/>
    <w:rsid w:val="00896893"/>
    <w:rsid w:val="00896AF4"/>
    <w:rsid w:val="00896DD2"/>
    <w:rsid w:val="00896ED1"/>
    <w:rsid w:val="00897262"/>
    <w:rsid w:val="008976E2"/>
    <w:rsid w:val="00897795"/>
    <w:rsid w:val="008978FB"/>
    <w:rsid w:val="00897B31"/>
    <w:rsid w:val="00897E84"/>
    <w:rsid w:val="008A0A0A"/>
    <w:rsid w:val="008A0AF4"/>
    <w:rsid w:val="008A0B79"/>
    <w:rsid w:val="008A0E6E"/>
    <w:rsid w:val="008A0F05"/>
    <w:rsid w:val="008A0F10"/>
    <w:rsid w:val="008A1313"/>
    <w:rsid w:val="008A17EA"/>
    <w:rsid w:val="008A1CAA"/>
    <w:rsid w:val="008A213B"/>
    <w:rsid w:val="008A29FD"/>
    <w:rsid w:val="008A2BC7"/>
    <w:rsid w:val="008A2D53"/>
    <w:rsid w:val="008A301C"/>
    <w:rsid w:val="008A3065"/>
    <w:rsid w:val="008A352D"/>
    <w:rsid w:val="008A3584"/>
    <w:rsid w:val="008A3BFB"/>
    <w:rsid w:val="008A3E88"/>
    <w:rsid w:val="008A3F84"/>
    <w:rsid w:val="008A4604"/>
    <w:rsid w:val="008A4715"/>
    <w:rsid w:val="008A4EF6"/>
    <w:rsid w:val="008A50D6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D2"/>
    <w:rsid w:val="008B0A07"/>
    <w:rsid w:val="008B10F1"/>
    <w:rsid w:val="008B203B"/>
    <w:rsid w:val="008B24BC"/>
    <w:rsid w:val="008B2636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EE8"/>
    <w:rsid w:val="008B66A7"/>
    <w:rsid w:val="008B675B"/>
    <w:rsid w:val="008B6C86"/>
    <w:rsid w:val="008B6D30"/>
    <w:rsid w:val="008B72B5"/>
    <w:rsid w:val="008C1984"/>
    <w:rsid w:val="008C19F5"/>
    <w:rsid w:val="008C1A65"/>
    <w:rsid w:val="008C29DB"/>
    <w:rsid w:val="008C31B3"/>
    <w:rsid w:val="008C334B"/>
    <w:rsid w:val="008C3634"/>
    <w:rsid w:val="008C3F56"/>
    <w:rsid w:val="008C4110"/>
    <w:rsid w:val="008C4A02"/>
    <w:rsid w:val="008C4BD5"/>
    <w:rsid w:val="008C4BEF"/>
    <w:rsid w:val="008C4C3B"/>
    <w:rsid w:val="008C4CCC"/>
    <w:rsid w:val="008C4CEA"/>
    <w:rsid w:val="008C4D0F"/>
    <w:rsid w:val="008C5E39"/>
    <w:rsid w:val="008C63B6"/>
    <w:rsid w:val="008C6874"/>
    <w:rsid w:val="008C6924"/>
    <w:rsid w:val="008C6B48"/>
    <w:rsid w:val="008C6BA5"/>
    <w:rsid w:val="008C6FED"/>
    <w:rsid w:val="008C7F47"/>
    <w:rsid w:val="008D062E"/>
    <w:rsid w:val="008D10DE"/>
    <w:rsid w:val="008D196F"/>
    <w:rsid w:val="008D1E4B"/>
    <w:rsid w:val="008D1E55"/>
    <w:rsid w:val="008D2690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303"/>
    <w:rsid w:val="008E69B4"/>
    <w:rsid w:val="008E6E0F"/>
    <w:rsid w:val="008E716F"/>
    <w:rsid w:val="008E7411"/>
    <w:rsid w:val="008E77CC"/>
    <w:rsid w:val="008E795E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787"/>
    <w:rsid w:val="008F22A0"/>
    <w:rsid w:val="008F26C0"/>
    <w:rsid w:val="008F2756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F36"/>
    <w:rsid w:val="008F7E1A"/>
    <w:rsid w:val="009003FE"/>
    <w:rsid w:val="00900523"/>
    <w:rsid w:val="009009EF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EC7"/>
    <w:rsid w:val="00903ED6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57"/>
    <w:rsid w:val="00907884"/>
    <w:rsid w:val="009079E5"/>
    <w:rsid w:val="009107F8"/>
    <w:rsid w:val="00910E7B"/>
    <w:rsid w:val="0091144B"/>
    <w:rsid w:val="00911478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802"/>
    <w:rsid w:val="00914B9E"/>
    <w:rsid w:val="00914F63"/>
    <w:rsid w:val="0091500E"/>
    <w:rsid w:val="00915626"/>
    <w:rsid w:val="009158FB"/>
    <w:rsid w:val="00915AED"/>
    <w:rsid w:val="00915CA0"/>
    <w:rsid w:val="009161C2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371"/>
    <w:rsid w:val="009203FF"/>
    <w:rsid w:val="00920467"/>
    <w:rsid w:val="00920DF0"/>
    <w:rsid w:val="00920FA7"/>
    <w:rsid w:val="0092142F"/>
    <w:rsid w:val="00921586"/>
    <w:rsid w:val="009216B7"/>
    <w:rsid w:val="00921C74"/>
    <w:rsid w:val="00922294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EA9"/>
    <w:rsid w:val="009260DB"/>
    <w:rsid w:val="00926266"/>
    <w:rsid w:val="009262B0"/>
    <w:rsid w:val="0092655E"/>
    <w:rsid w:val="009266D6"/>
    <w:rsid w:val="00926894"/>
    <w:rsid w:val="00930746"/>
    <w:rsid w:val="00930820"/>
    <w:rsid w:val="00931A11"/>
    <w:rsid w:val="00932011"/>
    <w:rsid w:val="009320F3"/>
    <w:rsid w:val="00932377"/>
    <w:rsid w:val="00932F8C"/>
    <w:rsid w:val="00933245"/>
    <w:rsid w:val="009334D2"/>
    <w:rsid w:val="00933695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9C4"/>
    <w:rsid w:val="00940AAF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DC6"/>
    <w:rsid w:val="00944E1C"/>
    <w:rsid w:val="0094511A"/>
    <w:rsid w:val="009455EB"/>
    <w:rsid w:val="00945655"/>
    <w:rsid w:val="00945914"/>
    <w:rsid w:val="009462E0"/>
    <w:rsid w:val="009464ED"/>
    <w:rsid w:val="009465BB"/>
    <w:rsid w:val="0094663C"/>
    <w:rsid w:val="009479CA"/>
    <w:rsid w:val="00947BFD"/>
    <w:rsid w:val="009501F4"/>
    <w:rsid w:val="00950378"/>
    <w:rsid w:val="0095060C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D7"/>
    <w:rsid w:val="0095230C"/>
    <w:rsid w:val="0095248F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79F"/>
    <w:rsid w:val="00956E42"/>
    <w:rsid w:val="00957775"/>
    <w:rsid w:val="00957F81"/>
    <w:rsid w:val="00960645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9A1"/>
    <w:rsid w:val="00964B38"/>
    <w:rsid w:val="00965268"/>
    <w:rsid w:val="00965316"/>
    <w:rsid w:val="009658CD"/>
    <w:rsid w:val="00965CC7"/>
    <w:rsid w:val="00965EE7"/>
    <w:rsid w:val="00966451"/>
    <w:rsid w:val="00966D4C"/>
    <w:rsid w:val="00966D73"/>
    <w:rsid w:val="009672BD"/>
    <w:rsid w:val="009673D7"/>
    <w:rsid w:val="00967476"/>
    <w:rsid w:val="00967DDF"/>
    <w:rsid w:val="00970922"/>
    <w:rsid w:val="00970ACB"/>
    <w:rsid w:val="00970DF7"/>
    <w:rsid w:val="00970E97"/>
    <w:rsid w:val="00971354"/>
    <w:rsid w:val="00971405"/>
    <w:rsid w:val="00971807"/>
    <w:rsid w:val="00971B20"/>
    <w:rsid w:val="0097260E"/>
    <w:rsid w:val="00972B5A"/>
    <w:rsid w:val="00972F5E"/>
    <w:rsid w:val="00973266"/>
    <w:rsid w:val="00973666"/>
    <w:rsid w:val="00973A74"/>
    <w:rsid w:val="00974927"/>
    <w:rsid w:val="00974B5C"/>
    <w:rsid w:val="00975418"/>
    <w:rsid w:val="00975637"/>
    <w:rsid w:val="00975734"/>
    <w:rsid w:val="009759A6"/>
    <w:rsid w:val="00975D05"/>
    <w:rsid w:val="00975EFE"/>
    <w:rsid w:val="00976147"/>
    <w:rsid w:val="009764A5"/>
    <w:rsid w:val="00977787"/>
    <w:rsid w:val="00977B1E"/>
    <w:rsid w:val="00977F07"/>
    <w:rsid w:val="009801AA"/>
    <w:rsid w:val="009807B5"/>
    <w:rsid w:val="009807C4"/>
    <w:rsid w:val="0098192E"/>
    <w:rsid w:val="00981A65"/>
    <w:rsid w:val="00981B9E"/>
    <w:rsid w:val="009820E0"/>
    <w:rsid w:val="0098234D"/>
    <w:rsid w:val="00982385"/>
    <w:rsid w:val="0098251A"/>
    <w:rsid w:val="00982BD7"/>
    <w:rsid w:val="00983692"/>
    <w:rsid w:val="00983A40"/>
    <w:rsid w:val="0098473B"/>
    <w:rsid w:val="00984BFA"/>
    <w:rsid w:val="00985595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406"/>
    <w:rsid w:val="00991E7B"/>
    <w:rsid w:val="0099200B"/>
    <w:rsid w:val="00992069"/>
    <w:rsid w:val="009922F6"/>
    <w:rsid w:val="0099306C"/>
    <w:rsid w:val="00993A80"/>
    <w:rsid w:val="00994BD7"/>
    <w:rsid w:val="00994C1D"/>
    <w:rsid w:val="00995AB3"/>
    <w:rsid w:val="00995C97"/>
    <w:rsid w:val="00995EB1"/>
    <w:rsid w:val="009965E5"/>
    <w:rsid w:val="009967DE"/>
    <w:rsid w:val="009968D7"/>
    <w:rsid w:val="00997472"/>
    <w:rsid w:val="009977AD"/>
    <w:rsid w:val="009A01B3"/>
    <w:rsid w:val="009A0826"/>
    <w:rsid w:val="009A0CDE"/>
    <w:rsid w:val="009A0DD8"/>
    <w:rsid w:val="009A0E1E"/>
    <w:rsid w:val="009A1209"/>
    <w:rsid w:val="009A15C0"/>
    <w:rsid w:val="009A175A"/>
    <w:rsid w:val="009A17B4"/>
    <w:rsid w:val="009A1829"/>
    <w:rsid w:val="009A18F5"/>
    <w:rsid w:val="009A1A9E"/>
    <w:rsid w:val="009A1B95"/>
    <w:rsid w:val="009A1F83"/>
    <w:rsid w:val="009A2312"/>
    <w:rsid w:val="009A25F2"/>
    <w:rsid w:val="009A267F"/>
    <w:rsid w:val="009A297E"/>
    <w:rsid w:val="009A2D57"/>
    <w:rsid w:val="009A3028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8C9"/>
    <w:rsid w:val="009A7A53"/>
    <w:rsid w:val="009A7E8B"/>
    <w:rsid w:val="009A7EF8"/>
    <w:rsid w:val="009B0174"/>
    <w:rsid w:val="009B0351"/>
    <w:rsid w:val="009B0D29"/>
    <w:rsid w:val="009B1430"/>
    <w:rsid w:val="009B196F"/>
    <w:rsid w:val="009B1C4D"/>
    <w:rsid w:val="009B1FCD"/>
    <w:rsid w:val="009B3173"/>
    <w:rsid w:val="009B34D6"/>
    <w:rsid w:val="009B34F5"/>
    <w:rsid w:val="009B3F21"/>
    <w:rsid w:val="009B4212"/>
    <w:rsid w:val="009B4407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486"/>
    <w:rsid w:val="009B70B2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A49"/>
    <w:rsid w:val="009C6DF7"/>
    <w:rsid w:val="009C7504"/>
    <w:rsid w:val="009C7D40"/>
    <w:rsid w:val="009D01B6"/>
    <w:rsid w:val="009D06C2"/>
    <w:rsid w:val="009D07F9"/>
    <w:rsid w:val="009D0EA5"/>
    <w:rsid w:val="009D0FB6"/>
    <w:rsid w:val="009D12D2"/>
    <w:rsid w:val="009D16A3"/>
    <w:rsid w:val="009D1743"/>
    <w:rsid w:val="009D182E"/>
    <w:rsid w:val="009D1FEC"/>
    <w:rsid w:val="009D2335"/>
    <w:rsid w:val="009D252E"/>
    <w:rsid w:val="009D2CA7"/>
    <w:rsid w:val="009D2E4E"/>
    <w:rsid w:val="009D304A"/>
    <w:rsid w:val="009D3853"/>
    <w:rsid w:val="009D423A"/>
    <w:rsid w:val="009D4812"/>
    <w:rsid w:val="009D4CDE"/>
    <w:rsid w:val="009D4F1F"/>
    <w:rsid w:val="009D53C0"/>
    <w:rsid w:val="009D576A"/>
    <w:rsid w:val="009D5A58"/>
    <w:rsid w:val="009D5F65"/>
    <w:rsid w:val="009D602F"/>
    <w:rsid w:val="009D60E5"/>
    <w:rsid w:val="009D7190"/>
    <w:rsid w:val="009D72D0"/>
    <w:rsid w:val="009D7585"/>
    <w:rsid w:val="009D7926"/>
    <w:rsid w:val="009E01D1"/>
    <w:rsid w:val="009E07F8"/>
    <w:rsid w:val="009E0E91"/>
    <w:rsid w:val="009E17EB"/>
    <w:rsid w:val="009E1F00"/>
    <w:rsid w:val="009E20B4"/>
    <w:rsid w:val="009E28CE"/>
    <w:rsid w:val="009E2CC1"/>
    <w:rsid w:val="009E3146"/>
    <w:rsid w:val="009E326B"/>
    <w:rsid w:val="009E3EA5"/>
    <w:rsid w:val="009E404B"/>
    <w:rsid w:val="009E4F0F"/>
    <w:rsid w:val="009E58CD"/>
    <w:rsid w:val="009E5D87"/>
    <w:rsid w:val="009E6040"/>
    <w:rsid w:val="009E60BF"/>
    <w:rsid w:val="009E61BC"/>
    <w:rsid w:val="009E640E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43D7"/>
    <w:rsid w:val="009F4584"/>
    <w:rsid w:val="009F4B99"/>
    <w:rsid w:val="009F4BE7"/>
    <w:rsid w:val="009F4C3B"/>
    <w:rsid w:val="009F4E3A"/>
    <w:rsid w:val="009F51D5"/>
    <w:rsid w:val="009F51E8"/>
    <w:rsid w:val="009F52BC"/>
    <w:rsid w:val="009F6763"/>
    <w:rsid w:val="009F6A28"/>
    <w:rsid w:val="009F6AC3"/>
    <w:rsid w:val="009F6E36"/>
    <w:rsid w:val="009F6EA8"/>
    <w:rsid w:val="009F71A9"/>
    <w:rsid w:val="009F7478"/>
    <w:rsid w:val="009F7B63"/>
    <w:rsid w:val="00A00154"/>
    <w:rsid w:val="00A001F2"/>
    <w:rsid w:val="00A0050C"/>
    <w:rsid w:val="00A01A84"/>
    <w:rsid w:val="00A01AE9"/>
    <w:rsid w:val="00A01FB8"/>
    <w:rsid w:val="00A0227A"/>
    <w:rsid w:val="00A022A8"/>
    <w:rsid w:val="00A02738"/>
    <w:rsid w:val="00A02A0C"/>
    <w:rsid w:val="00A02EE1"/>
    <w:rsid w:val="00A031E2"/>
    <w:rsid w:val="00A0332C"/>
    <w:rsid w:val="00A03BAF"/>
    <w:rsid w:val="00A03E07"/>
    <w:rsid w:val="00A0400C"/>
    <w:rsid w:val="00A043A4"/>
    <w:rsid w:val="00A0459A"/>
    <w:rsid w:val="00A047EA"/>
    <w:rsid w:val="00A0485C"/>
    <w:rsid w:val="00A04BAD"/>
    <w:rsid w:val="00A059B7"/>
    <w:rsid w:val="00A05B7C"/>
    <w:rsid w:val="00A06BE3"/>
    <w:rsid w:val="00A06E86"/>
    <w:rsid w:val="00A0707C"/>
    <w:rsid w:val="00A07306"/>
    <w:rsid w:val="00A07AC3"/>
    <w:rsid w:val="00A07AE2"/>
    <w:rsid w:val="00A07CAB"/>
    <w:rsid w:val="00A1167E"/>
    <w:rsid w:val="00A11C5B"/>
    <w:rsid w:val="00A1209B"/>
    <w:rsid w:val="00A121B9"/>
    <w:rsid w:val="00A1249D"/>
    <w:rsid w:val="00A12B1C"/>
    <w:rsid w:val="00A12B5B"/>
    <w:rsid w:val="00A131F2"/>
    <w:rsid w:val="00A13370"/>
    <w:rsid w:val="00A1346F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B6"/>
    <w:rsid w:val="00A16AA8"/>
    <w:rsid w:val="00A16EF3"/>
    <w:rsid w:val="00A16FD2"/>
    <w:rsid w:val="00A17075"/>
    <w:rsid w:val="00A17378"/>
    <w:rsid w:val="00A17ED2"/>
    <w:rsid w:val="00A203B3"/>
    <w:rsid w:val="00A203E6"/>
    <w:rsid w:val="00A2072A"/>
    <w:rsid w:val="00A20844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46C0"/>
    <w:rsid w:val="00A24712"/>
    <w:rsid w:val="00A24EAD"/>
    <w:rsid w:val="00A250E0"/>
    <w:rsid w:val="00A2522F"/>
    <w:rsid w:val="00A25576"/>
    <w:rsid w:val="00A256BB"/>
    <w:rsid w:val="00A2570D"/>
    <w:rsid w:val="00A2587F"/>
    <w:rsid w:val="00A270DD"/>
    <w:rsid w:val="00A30160"/>
    <w:rsid w:val="00A301AE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9E8"/>
    <w:rsid w:val="00A35FF2"/>
    <w:rsid w:val="00A3623A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6E7"/>
    <w:rsid w:val="00A43ADA"/>
    <w:rsid w:val="00A43F7E"/>
    <w:rsid w:val="00A44536"/>
    <w:rsid w:val="00A44605"/>
    <w:rsid w:val="00A44AA2"/>
    <w:rsid w:val="00A458C8"/>
    <w:rsid w:val="00A45925"/>
    <w:rsid w:val="00A45C4D"/>
    <w:rsid w:val="00A45CE1"/>
    <w:rsid w:val="00A46499"/>
    <w:rsid w:val="00A4649A"/>
    <w:rsid w:val="00A46657"/>
    <w:rsid w:val="00A466AC"/>
    <w:rsid w:val="00A47164"/>
    <w:rsid w:val="00A473BB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D11"/>
    <w:rsid w:val="00A51E52"/>
    <w:rsid w:val="00A52871"/>
    <w:rsid w:val="00A528C8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604F6"/>
    <w:rsid w:val="00A6085F"/>
    <w:rsid w:val="00A60D56"/>
    <w:rsid w:val="00A60DFC"/>
    <w:rsid w:val="00A61497"/>
    <w:rsid w:val="00A61622"/>
    <w:rsid w:val="00A616E6"/>
    <w:rsid w:val="00A617F8"/>
    <w:rsid w:val="00A624B3"/>
    <w:rsid w:val="00A62DED"/>
    <w:rsid w:val="00A63017"/>
    <w:rsid w:val="00A6362D"/>
    <w:rsid w:val="00A6381F"/>
    <w:rsid w:val="00A63843"/>
    <w:rsid w:val="00A638B9"/>
    <w:rsid w:val="00A63E4E"/>
    <w:rsid w:val="00A6411D"/>
    <w:rsid w:val="00A64D20"/>
    <w:rsid w:val="00A65092"/>
    <w:rsid w:val="00A65604"/>
    <w:rsid w:val="00A6567A"/>
    <w:rsid w:val="00A6573D"/>
    <w:rsid w:val="00A65A25"/>
    <w:rsid w:val="00A65A3B"/>
    <w:rsid w:val="00A65ADB"/>
    <w:rsid w:val="00A66E79"/>
    <w:rsid w:val="00A66E9A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A73"/>
    <w:rsid w:val="00A70EA6"/>
    <w:rsid w:val="00A71192"/>
    <w:rsid w:val="00A71244"/>
    <w:rsid w:val="00A71A6D"/>
    <w:rsid w:val="00A71B5D"/>
    <w:rsid w:val="00A71D29"/>
    <w:rsid w:val="00A720AC"/>
    <w:rsid w:val="00A723ED"/>
    <w:rsid w:val="00A72A3E"/>
    <w:rsid w:val="00A72A90"/>
    <w:rsid w:val="00A72CA4"/>
    <w:rsid w:val="00A72D19"/>
    <w:rsid w:val="00A7315C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76F"/>
    <w:rsid w:val="00A76A03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230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E79"/>
    <w:rsid w:val="00A97033"/>
    <w:rsid w:val="00A972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284E"/>
    <w:rsid w:val="00AA2ABA"/>
    <w:rsid w:val="00AA2EDB"/>
    <w:rsid w:val="00AA31F5"/>
    <w:rsid w:val="00AA3454"/>
    <w:rsid w:val="00AA36B0"/>
    <w:rsid w:val="00AA38FD"/>
    <w:rsid w:val="00AA429A"/>
    <w:rsid w:val="00AA452F"/>
    <w:rsid w:val="00AA4642"/>
    <w:rsid w:val="00AA51A3"/>
    <w:rsid w:val="00AA5418"/>
    <w:rsid w:val="00AA582A"/>
    <w:rsid w:val="00AA6B96"/>
    <w:rsid w:val="00AA6FA9"/>
    <w:rsid w:val="00AA706A"/>
    <w:rsid w:val="00AA7325"/>
    <w:rsid w:val="00AA7439"/>
    <w:rsid w:val="00AA7492"/>
    <w:rsid w:val="00AB0319"/>
    <w:rsid w:val="00AB0823"/>
    <w:rsid w:val="00AB08D7"/>
    <w:rsid w:val="00AB0D67"/>
    <w:rsid w:val="00AB0F6C"/>
    <w:rsid w:val="00AB143E"/>
    <w:rsid w:val="00AB17BC"/>
    <w:rsid w:val="00AB19EF"/>
    <w:rsid w:val="00AB1E60"/>
    <w:rsid w:val="00AB2F1C"/>
    <w:rsid w:val="00AB3DDE"/>
    <w:rsid w:val="00AB4279"/>
    <w:rsid w:val="00AB4A82"/>
    <w:rsid w:val="00AB4CA5"/>
    <w:rsid w:val="00AB5F20"/>
    <w:rsid w:val="00AB61A8"/>
    <w:rsid w:val="00AB64DB"/>
    <w:rsid w:val="00AB6552"/>
    <w:rsid w:val="00AB695A"/>
    <w:rsid w:val="00AB6F15"/>
    <w:rsid w:val="00AB6FA9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FEC"/>
    <w:rsid w:val="00AC2050"/>
    <w:rsid w:val="00AC214E"/>
    <w:rsid w:val="00AC34AD"/>
    <w:rsid w:val="00AC3915"/>
    <w:rsid w:val="00AC3C4A"/>
    <w:rsid w:val="00AC3CCF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76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D8E"/>
    <w:rsid w:val="00AD54B6"/>
    <w:rsid w:val="00AD55BB"/>
    <w:rsid w:val="00AD573E"/>
    <w:rsid w:val="00AD58F4"/>
    <w:rsid w:val="00AD5F7D"/>
    <w:rsid w:val="00AD6136"/>
    <w:rsid w:val="00AD6693"/>
    <w:rsid w:val="00AD6797"/>
    <w:rsid w:val="00AD6E62"/>
    <w:rsid w:val="00AD6F74"/>
    <w:rsid w:val="00AD713D"/>
    <w:rsid w:val="00AD7AF3"/>
    <w:rsid w:val="00AE0428"/>
    <w:rsid w:val="00AE0562"/>
    <w:rsid w:val="00AE0CD4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C21"/>
    <w:rsid w:val="00AE404B"/>
    <w:rsid w:val="00AE4658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60AD"/>
    <w:rsid w:val="00AE6C87"/>
    <w:rsid w:val="00AE6ECD"/>
    <w:rsid w:val="00AE71D4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7A8"/>
    <w:rsid w:val="00AF0DE4"/>
    <w:rsid w:val="00AF16DB"/>
    <w:rsid w:val="00AF1A3B"/>
    <w:rsid w:val="00AF1B65"/>
    <w:rsid w:val="00AF1C82"/>
    <w:rsid w:val="00AF1E01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A3E"/>
    <w:rsid w:val="00B00C33"/>
    <w:rsid w:val="00B00E8F"/>
    <w:rsid w:val="00B0101B"/>
    <w:rsid w:val="00B016FF"/>
    <w:rsid w:val="00B01947"/>
    <w:rsid w:val="00B02437"/>
    <w:rsid w:val="00B0243C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A36"/>
    <w:rsid w:val="00B06222"/>
    <w:rsid w:val="00B0662D"/>
    <w:rsid w:val="00B06733"/>
    <w:rsid w:val="00B06856"/>
    <w:rsid w:val="00B073AB"/>
    <w:rsid w:val="00B0746F"/>
    <w:rsid w:val="00B076CD"/>
    <w:rsid w:val="00B077C7"/>
    <w:rsid w:val="00B07B03"/>
    <w:rsid w:val="00B07C8F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2319"/>
    <w:rsid w:val="00B125CC"/>
    <w:rsid w:val="00B12734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78"/>
    <w:rsid w:val="00B14978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ABF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54DF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F83"/>
    <w:rsid w:val="00B330B5"/>
    <w:rsid w:val="00B3355F"/>
    <w:rsid w:val="00B335D0"/>
    <w:rsid w:val="00B34199"/>
    <w:rsid w:val="00B341DA"/>
    <w:rsid w:val="00B34AB5"/>
    <w:rsid w:val="00B3538B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545"/>
    <w:rsid w:val="00B37685"/>
    <w:rsid w:val="00B37D19"/>
    <w:rsid w:val="00B37E1A"/>
    <w:rsid w:val="00B40477"/>
    <w:rsid w:val="00B422AF"/>
    <w:rsid w:val="00B422F9"/>
    <w:rsid w:val="00B4251F"/>
    <w:rsid w:val="00B428C2"/>
    <w:rsid w:val="00B4295C"/>
    <w:rsid w:val="00B42A32"/>
    <w:rsid w:val="00B42EA5"/>
    <w:rsid w:val="00B42FBD"/>
    <w:rsid w:val="00B43157"/>
    <w:rsid w:val="00B431B6"/>
    <w:rsid w:val="00B43E90"/>
    <w:rsid w:val="00B43F65"/>
    <w:rsid w:val="00B44433"/>
    <w:rsid w:val="00B448B1"/>
    <w:rsid w:val="00B44992"/>
    <w:rsid w:val="00B44C8F"/>
    <w:rsid w:val="00B44EEF"/>
    <w:rsid w:val="00B44FBF"/>
    <w:rsid w:val="00B45131"/>
    <w:rsid w:val="00B451F1"/>
    <w:rsid w:val="00B45295"/>
    <w:rsid w:val="00B453F1"/>
    <w:rsid w:val="00B45960"/>
    <w:rsid w:val="00B45D84"/>
    <w:rsid w:val="00B461E5"/>
    <w:rsid w:val="00B467D1"/>
    <w:rsid w:val="00B47A57"/>
    <w:rsid w:val="00B47F11"/>
    <w:rsid w:val="00B50180"/>
    <w:rsid w:val="00B50225"/>
    <w:rsid w:val="00B506C9"/>
    <w:rsid w:val="00B50D2D"/>
    <w:rsid w:val="00B515CB"/>
    <w:rsid w:val="00B5223B"/>
    <w:rsid w:val="00B5288E"/>
    <w:rsid w:val="00B52BC7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C2A"/>
    <w:rsid w:val="00B57F59"/>
    <w:rsid w:val="00B6126D"/>
    <w:rsid w:val="00B61432"/>
    <w:rsid w:val="00B61797"/>
    <w:rsid w:val="00B6198A"/>
    <w:rsid w:val="00B61F93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D4A"/>
    <w:rsid w:val="00B703BA"/>
    <w:rsid w:val="00B71170"/>
    <w:rsid w:val="00B7141E"/>
    <w:rsid w:val="00B7156B"/>
    <w:rsid w:val="00B71CF4"/>
    <w:rsid w:val="00B722B7"/>
    <w:rsid w:val="00B72725"/>
    <w:rsid w:val="00B72891"/>
    <w:rsid w:val="00B728F6"/>
    <w:rsid w:val="00B72D32"/>
    <w:rsid w:val="00B732BF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C8"/>
    <w:rsid w:val="00B75A42"/>
    <w:rsid w:val="00B7611F"/>
    <w:rsid w:val="00B767DF"/>
    <w:rsid w:val="00B76CD9"/>
    <w:rsid w:val="00B76D2C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60F"/>
    <w:rsid w:val="00B827B8"/>
    <w:rsid w:val="00B82D44"/>
    <w:rsid w:val="00B834B9"/>
    <w:rsid w:val="00B8385E"/>
    <w:rsid w:val="00B83C72"/>
    <w:rsid w:val="00B83E37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61A7"/>
    <w:rsid w:val="00B8655C"/>
    <w:rsid w:val="00B872C3"/>
    <w:rsid w:val="00B8775D"/>
    <w:rsid w:val="00B87E2B"/>
    <w:rsid w:val="00B909B4"/>
    <w:rsid w:val="00B9179C"/>
    <w:rsid w:val="00B91D91"/>
    <w:rsid w:val="00B91DCD"/>
    <w:rsid w:val="00B920C3"/>
    <w:rsid w:val="00B92166"/>
    <w:rsid w:val="00B92687"/>
    <w:rsid w:val="00B92888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FE1"/>
    <w:rsid w:val="00B97236"/>
    <w:rsid w:val="00B97281"/>
    <w:rsid w:val="00B97568"/>
    <w:rsid w:val="00BA00DC"/>
    <w:rsid w:val="00BA01CE"/>
    <w:rsid w:val="00BA0299"/>
    <w:rsid w:val="00BA031B"/>
    <w:rsid w:val="00BA081A"/>
    <w:rsid w:val="00BA0840"/>
    <w:rsid w:val="00BA088A"/>
    <w:rsid w:val="00BA0A99"/>
    <w:rsid w:val="00BA1341"/>
    <w:rsid w:val="00BA1385"/>
    <w:rsid w:val="00BA1518"/>
    <w:rsid w:val="00BA229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647E"/>
    <w:rsid w:val="00BA6505"/>
    <w:rsid w:val="00BA6577"/>
    <w:rsid w:val="00BA699B"/>
    <w:rsid w:val="00BA6B46"/>
    <w:rsid w:val="00BA6CA9"/>
    <w:rsid w:val="00BA74CA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4A"/>
    <w:rsid w:val="00BB2378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A08"/>
    <w:rsid w:val="00BB61EB"/>
    <w:rsid w:val="00BB66B1"/>
    <w:rsid w:val="00BB6762"/>
    <w:rsid w:val="00BB6D53"/>
    <w:rsid w:val="00BB6DCC"/>
    <w:rsid w:val="00BB7170"/>
    <w:rsid w:val="00BB734A"/>
    <w:rsid w:val="00BB75F2"/>
    <w:rsid w:val="00BB78CB"/>
    <w:rsid w:val="00BB7BF9"/>
    <w:rsid w:val="00BB7F79"/>
    <w:rsid w:val="00BC0AD9"/>
    <w:rsid w:val="00BC10D3"/>
    <w:rsid w:val="00BC1777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443C"/>
    <w:rsid w:val="00BC452A"/>
    <w:rsid w:val="00BC47E8"/>
    <w:rsid w:val="00BC4BAD"/>
    <w:rsid w:val="00BC50CB"/>
    <w:rsid w:val="00BC5551"/>
    <w:rsid w:val="00BC5B5D"/>
    <w:rsid w:val="00BC6F42"/>
    <w:rsid w:val="00BC7272"/>
    <w:rsid w:val="00BC73FC"/>
    <w:rsid w:val="00BC783A"/>
    <w:rsid w:val="00BC7A3F"/>
    <w:rsid w:val="00BD011C"/>
    <w:rsid w:val="00BD082E"/>
    <w:rsid w:val="00BD0C78"/>
    <w:rsid w:val="00BD1400"/>
    <w:rsid w:val="00BD15E9"/>
    <w:rsid w:val="00BD16C9"/>
    <w:rsid w:val="00BD1D8B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5475"/>
    <w:rsid w:val="00BD5B37"/>
    <w:rsid w:val="00BD5B4D"/>
    <w:rsid w:val="00BD5D56"/>
    <w:rsid w:val="00BD5D64"/>
    <w:rsid w:val="00BD65A3"/>
    <w:rsid w:val="00BD677F"/>
    <w:rsid w:val="00BD68D7"/>
    <w:rsid w:val="00BD6AB0"/>
    <w:rsid w:val="00BD6CEE"/>
    <w:rsid w:val="00BD6DED"/>
    <w:rsid w:val="00BD702D"/>
    <w:rsid w:val="00BD70E8"/>
    <w:rsid w:val="00BD76BB"/>
    <w:rsid w:val="00BD7C33"/>
    <w:rsid w:val="00BE002A"/>
    <w:rsid w:val="00BE00B9"/>
    <w:rsid w:val="00BE05E5"/>
    <w:rsid w:val="00BE08DD"/>
    <w:rsid w:val="00BE0973"/>
    <w:rsid w:val="00BE1A11"/>
    <w:rsid w:val="00BE1A6B"/>
    <w:rsid w:val="00BE1FC9"/>
    <w:rsid w:val="00BE2923"/>
    <w:rsid w:val="00BE2AC1"/>
    <w:rsid w:val="00BE2ACB"/>
    <w:rsid w:val="00BE2C6C"/>
    <w:rsid w:val="00BE3080"/>
    <w:rsid w:val="00BE3226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7BF"/>
    <w:rsid w:val="00BE6E9C"/>
    <w:rsid w:val="00BE740E"/>
    <w:rsid w:val="00BE77B3"/>
    <w:rsid w:val="00BE7AA7"/>
    <w:rsid w:val="00BE7D1D"/>
    <w:rsid w:val="00BE7D6D"/>
    <w:rsid w:val="00BF02CC"/>
    <w:rsid w:val="00BF07FD"/>
    <w:rsid w:val="00BF097E"/>
    <w:rsid w:val="00BF0D54"/>
    <w:rsid w:val="00BF168B"/>
    <w:rsid w:val="00BF19D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1EB"/>
    <w:rsid w:val="00BF46C9"/>
    <w:rsid w:val="00BF4938"/>
    <w:rsid w:val="00BF4B10"/>
    <w:rsid w:val="00BF505F"/>
    <w:rsid w:val="00BF50D0"/>
    <w:rsid w:val="00BF5111"/>
    <w:rsid w:val="00BF561E"/>
    <w:rsid w:val="00BF576E"/>
    <w:rsid w:val="00BF5F4A"/>
    <w:rsid w:val="00BF60B4"/>
    <w:rsid w:val="00BF6A02"/>
    <w:rsid w:val="00BF6AB6"/>
    <w:rsid w:val="00BF6D28"/>
    <w:rsid w:val="00BF70B2"/>
    <w:rsid w:val="00BF71A1"/>
    <w:rsid w:val="00BF745D"/>
    <w:rsid w:val="00BF7B91"/>
    <w:rsid w:val="00BF7DB3"/>
    <w:rsid w:val="00C00676"/>
    <w:rsid w:val="00C0092A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40D"/>
    <w:rsid w:val="00C024D4"/>
    <w:rsid w:val="00C027A4"/>
    <w:rsid w:val="00C02881"/>
    <w:rsid w:val="00C03274"/>
    <w:rsid w:val="00C04016"/>
    <w:rsid w:val="00C040B6"/>
    <w:rsid w:val="00C045BD"/>
    <w:rsid w:val="00C04DE0"/>
    <w:rsid w:val="00C04E23"/>
    <w:rsid w:val="00C05723"/>
    <w:rsid w:val="00C05BEE"/>
    <w:rsid w:val="00C06397"/>
    <w:rsid w:val="00C06BAF"/>
    <w:rsid w:val="00C07B49"/>
    <w:rsid w:val="00C07D56"/>
    <w:rsid w:val="00C07E35"/>
    <w:rsid w:val="00C07F3A"/>
    <w:rsid w:val="00C101D7"/>
    <w:rsid w:val="00C10519"/>
    <w:rsid w:val="00C1094B"/>
    <w:rsid w:val="00C1099D"/>
    <w:rsid w:val="00C109AD"/>
    <w:rsid w:val="00C11946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2AE"/>
    <w:rsid w:val="00C1453F"/>
    <w:rsid w:val="00C145BF"/>
    <w:rsid w:val="00C14BA7"/>
    <w:rsid w:val="00C14C2B"/>
    <w:rsid w:val="00C14DFC"/>
    <w:rsid w:val="00C15433"/>
    <w:rsid w:val="00C154FB"/>
    <w:rsid w:val="00C158B0"/>
    <w:rsid w:val="00C15A6F"/>
    <w:rsid w:val="00C15B96"/>
    <w:rsid w:val="00C169B5"/>
    <w:rsid w:val="00C16AF1"/>
    <w:rsid w:val="00C16F82"/>
    <w:rsid w:val="00C170A5"/>
    <w:rsid w:val="00C1751B"/>
    <w:rsid w:val="00C17E95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145"/>
    <w:rsid w:val="00C234F6"/>
    <w:rsid w:val="00C237B9"/>
    <w:rsid w:val="00C23963"/>
    <w:rsid w:val="00C23C09"/>
    <w:rsid w:val="00C24ED8"/>
    <w:rsid w:val="00C2539A"/>
    <w:rsid w:val="00C25D8F"/>
    <w:rsid w:val="00C2610F"/>
    <w:rsid w:val="00C2612E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1326"/>
    <w:rsid w:val="00C31553"/>
    <w:rsid w:val="00C31AA6"/>
    <w:rsid w:val="00C31AC6"/>
    <w:rsid w:val="00C31BAD"/>
    <w:rsid w:val="00C32215"/>
    <w:rsid w:val="00C32640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A"/>
    <w:rsid w:val="00C33EE2"/>
    <w:rsid w:val="00C3402B"/>
    <w:rsid w:val="00C34496"/>
    <w:rsid w:val="00C34AC8"/>
    <w:rsid w:val="00C34C90"/>
    <w:rsid w:val="00C34F7A"/>
    <w:rsid w:val="00C3513D"/>
    <w:rsid w:val="00C35688"/>
    <w:rsid w:val="00C35F09"/>
    <w:rsid w:val="00C36352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B20"/>
    <w:rsid w:val="00C42CB6"/>
    <w:rsid w:val="00C43076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BF6"/>
    <w:rsid w:val="00C4713F"/>
    <w:rsid w:val="00C47169"/>
    <w:rsid w:val="00C471BF"/>
    <w:rsid w:val="00C4721D"/>
    <w:rsid w:val="00C475F6"/>
    <w:rsid w:val="00C50960"/>
    <w:rsid w:val="00C50C34"/>
    <w:rsid w:val="00C50E23"/>
    <w:rsid w:val="00C50F40"/>
    <w:rsid w:val="00C51414"/>
    <w:rsid w:val="00C516A4"/>
    <w:rsid w:val="00C51826"/>
    <w:rsid w:val="00C51B5B"/>
    <w:rsid w:val="00C51C5B"/>
    <w:rsid w:val="00C522A1"/>
    <w:rsid w:val="00C52959"/>
    <w:rsid w:val="00C52E7C"/>
    <w:rsid w:val="00C536CF"/>
    <w:rsid w:val="00C544F6"/>
    <w:rsid w:val="00C54580"/>
    <w:rsid w:val="00C551C8"/>
    <w:rsid w:val="00C557D2"/>
    <w:rsid w:val="00C55B0D"/>
    <w:rsid w:val="00C56C7F"/>
    <w:rsid w:val="00C56C8C"/>
    <w:rsid w:val="00C56FBD"/>
    <w:rsid w:val="00C5730D"/>
    <w:rsid w:val="00C57458"/>
    <w:rsid w:val="00C576CF"/>
    <w:rsid w:val="00C57A3E"/>
    <w:rsid w:val="00C60BEC"/>
    <w:rsid w:val="00C60D39"/>
    <w:rsid w:val="00C60F24"/>
    <w:rsid w:val="00C61646"/>
    <w:rsid w:val="00C61D1D"/>
    <w:rsid w:val="00C61DFE"/>
    <w:rsid w:val="00C6203A"/>
    <w:rsid w:val="00C625A4"/>
    <w:rsid w:val="00C6266B"/>
    <w:rsid w:val="00C62776"/>
    <w:rsid w:val="00C635C0"/>
    <w:rsid w:val="00C63A5F"/>
    <w:rsid w:val="00C64487"/>
    <w:rsid w:val="00C6493F"/>
    <w:rsid w:val="00C64C9D"/>
    <w:rsid w:val="00C64F45"/>
    <w:rsid w:val="00C6553C"/>
    <w:rsid w:val="00C65842"/>
    <w:rsid w:val="00C66A58"/>
    <w:rsid w:val="00C66B74"/>
    <w:rsid w:val="00C66BFE"/>
    <w:rsid w:val="00C67784"/>
    <w:rsid w:val="00C67D57"/>
    <w:rsid w:val="00C67FE9"/>
    <w:rsid w:val="00C70210"/>
    <w:rsid w:val="00C70A0B"/>
    <w:rsid w:val="00C70A45"/>
    <w:rsid w:val="00C71169"/>
    <w:rsid w:val="00C712AF"/>
    <w:rsid w:val="00C71EEF"/>
    <w:rsid w:val="00C72476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570"/>
    <w:rsid w:val="00C805E1"/>
    <w:rsid w:val="00C80EFF"/>
    <w:rsid w:val="00C8116F"/>
    <w:rsid w:val="00C8136E"/>
    <w:rsid w:val="00C813ED"/>
    <w:rsid w:val="00C8184A"/>
    <w:rsid w:val="00C81E5A"/>
    <w:rsid w:val="00C81E76"/>
    <w:rsid w:val="00C81EB6"/>
    <w:rsid w:val="00C827F6"/>
    <w:rsid w:val="00C82933"/>
    <w:rsid w:val="00C835AC"/>
    <w:rsid w:val="00C8423C"/>
    <w:rsid w:val="00C846AF"/>
    <w:rsid w:val="00C8472B"/>
    <w:rsid w:val="00C84CCB"/>
    <w:rsid w:val="00C85403"/>
    <w:rsid w:val="00C85E16"/>
    <w:rsid w:val="00C8607B"/>
    <w:rsid w:val="00C869A7"/>
    <w:rsid w:val="00C8747E"/>
    <w:rsid w:val="00C879AA"/>
    <w:rsid w:val="00C87F86"/>
    <w:rsid w:val="00C90170"/>
    <w:rsid w:val="00C90349"/>
    <w:rsid w:val="00C904A7"/>
    <w:rsid w:val="00C905D1"/>
    <w:rsid w:val="00C909D5"/>
    <w:rsid w:val="00C90D36"/>
    <w:rsid w:val="00C91147"/>
    <w:rsid w:val="00C912DB"/>
    <w:rsid w:val="00C9157C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5768"/>
    <w:rsid w:val="00CA57DE"/>
    <w:rsid w:val="00CA594D"/>
    <w:rsid w:val="00CA5D94"/>
    <w:rsid w:val="00CA622D"/>
    <w:rsid w:val="00CA6637"/>
    <w:rsid w:val="00CA676D"/>
    <w:rsid w:val="00CA67CE"/>
    <w:rsid w:val="00CA67DB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D4"/>
    <w:rsid w:val="00CB0719"/>
    <w:rsid w:val="00CB099F"/>
    <w:rsid w:val="00CB0D84"/>
    <w:rsid w:val="00CB0DF9"/>
    <w:rsid w:val="00CB15A8"/>
    <w:rsid w:val="00CB15C7"/>
    <w:rsid w:val="00CB17C6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664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A40"/>
    <w:rsid w:val="00CC30B6"/>
    <w:rsid w:val="00CC36E5"/>
    <w:rsid w:val="00CC4F6C"/>
    <w:rsid w:val="00CC50C5"/>
    <w:rsid w:val="00CC5285"/>
    <w:rsid w:val="00CC5921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88"/>
    <w:rsid w:val="00CC7ECB"/>
    <w:rsid w:val="00CC7ECF"/>
    <w:rsid w:val="00CD020C"/>
    <w:rsid w:val="00CD049B"/>
    <w:rsid w:val="00CD05B1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A9B"/>
    <w:rsid w:val="00CD4B9B"/>
    <w:rsid w:val="00CD4C39"/>
    <w:rsid w:val="00CD5B7A"/>
    <w:rsid w:val="00CD5EF1"/>
    <w:rsid w:val="00CD5FBD"/>
    <w:rsid w:val="00CD718B"/>
    <w:rsid w:val="00CD7782"/>
    <w:rsid w:val="00CD7798"/>
    <w:rsid w:val="00CD7865"/>
    <w:rsid w:val="00CD794F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2B91"/>
    <w:rsid w:val="00CE30F3"/>
    <w:rsid w:val="00CE4108"/>
    <w:rsid w:val="00CE42C9"/>
    <w:rsid w:val="00CE4414"/>
    <w:rsid w:val="00CE44B5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6FE"/>
    <w:rsid w:val="00CE6B21"/>
    <w:rsid w:val="00CE6C73"/>
    <w:rsid w:val="00CE6CC6"/>
    <w:rsid w:val="00CE6F67"/>
    <w:rsid w:val="00CE7085"/>
    <w:rsid w:val="00CE72F1"/>
    <w:rsid w:val="00CE7340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A24"/>
    <w:rsid w:val="00CF2B02"/>
    <w:rsid w:val="00CF2C40"/>
    <w:rsid w:val="00CF2DBF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E7A"/>
    <w:rsid w:val="00CF71AA"/>
    <w:rsid w:val="00CF7640"/>
    <w:rsid w:val="00CF7B07"/>
    <w:rsid w:val="00CF7E87"/>
    <w:rsid w:val="00D0013E"/>
    <w:rsid w:val="00D005AE"/>
    <w:rsid w:val="00D00B0B"/>
    <w:rsid w:val="00D00EC1"/>
    <w:rsid w:val="00D01312"/>
    <w:rsid w:val="00D01367"/>
    <w:rsid w:val="00D014CB"/>
    <w:rsid w:val="00D01DDA"/>
    <w:rsid w:val="00D0251D"/>
    <w:rsid w:val="00D02D87"/>
    <w:rsid w:val="00D02EB1"/>
    <w:rsid w:val="00D03492"/>
    <w:rsid w:val="00D03521"/>
    <w:rsid w:val="00D039D4"/>
    <w:rsid w:val="00D039D5"/>
    <w:rsid w:val="00D04367"/>
    <w:rsid w:val="00D0481A"/>
    <w:rsid w:val="00D05131"/>
    <w:rsid w:val="00D05163"/>
    <w:rsid w:val="00D0539D"/>
    <w:rsid w:val="00D054D5"/>
    <w:rsid w:val="00D05500"/>
    <w:rsid w:val="00D05B41"/>
    <w:rsid w:val="00D05F33"/>
    <w:rsid w:val="00D0650D"/>
    <w:rsid w:val="00D0680F"/>
    <w:rsid w:val="00D06AF5"/>
    <w:rsid w:val="00D06F3C"/>
    <w:rsid w:val="00D079A3"/>
    <w:rsid w:val="00D07A42"/>
    <w:rsid w:val="00D07D5D"/>
    <w:rsid w:val="00D07D83"/>
    <w:rsid w:val="00D07E34"/>
    <w:rsid w:val="00D07F5A"/>
    <w:rsid w:val="00D10070"/>
    <w:rsid w:val="00D104D0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B37"/>
    <w:rsid w:val="00D14C07"/>
    <w:rsid w:val="00D1532A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F"/>
    <w:rsid w:val="00D21D0C"/>
    <w:rsid w:val="00D22594"/>
    <w:rsid w:val="00D231D0"/>
    <w:rsid w:val="00D23539"/>
    <w:rsid w:val="00D23D15"/>
    <w:rsid w:val="00D2406C"/>
    <w:rsid w:val="00D243BB"/>
    <w:rsid w:val="00D2454A"/>
    <w:rsid w:val="00D245CE"/>
    <w:rsid w:val="00D24CBA"/>
    <w:rsid w:val="00D24DBA"/>
    <w:rsid w:val="00D25112"/>
    <w:rsid w:val="00D254E9"/>
    <w:rsid w:val="00D2557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56C"/>
    <w:rsid w:val="00D34772"/>
    <w:rsid w:val="00D34EF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CCD"/>
    <w:rsid w:val="00D41E39"/>
    <w:rsid w:val="00D42B59"/>
    <w:rsid w:val="00D43654"/>
    <w:rsid w:val="00D43D71"/>
    <w:rsid w:val="00D43FE2"/>
    <w:rsid w:val="00D44218"/>
    <w:rsid w:val="00D4429B"/>
    <w:rsid w:val="00D44495"/>
    <w:rsid w:val="00D445A4"/>
    <w:rsid w:val="00D44723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B75"/>
    <w:rsid w:val="00D46F56"/>
    <w:rsid w:val="00D47201"/>
    <w:rsid w:val="00D47589"/>
    <w:rsid w:val="00D476DC"/>
    <w:rsid w:val="00D47AAB"/>
    <w:rsid w:val="00D47ACC"/>
    <w:rsid w:val="00D47B6D"/>
    <w:rsid w:val="00D50324"/>
    <w:rsid w:val="00D505E5"/>
    <w:rsid w:val="00D50990"/>
    <w:rsid w:val="00D50AB4"/>
    <w:rsid w:val="00D50AEB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38F"/>
    <w:rsid w:val="00D52944"/>
    <w:rsid w:val="00D53E09"/>
    <w:rsid w:val="00D53FD0"/>
    <w:rsid w:val="00D54006"/>
    <w:rsid w:val="00D5462B"/>
    <w:rsid w:val="00D54938"/>
    <w:rsid w:val="00D54DA2"/>
    <w:rsid w:val="00D556D1"/>
    <w:rsid w:val="00D55910"/>
    <w:rsid w:val="00D55EDB"/>
    <w:rsid w:val="00D56C00"/>
    <w:rsid w:val="00D5704F"/>
    <w:rsid w:val="00D57216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D8A"/>
    <w:rsid w:val="00D61FEC"/>
    <w:rsid w:val="00D62C74"/>
    <w:rsid w:val="00D62CB1"/>
    <w:rsid w:val="00D62FD8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51B6"/>
    <w:rsid w:val="00D65A13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E88"/>
    <w:rsid w:val="00D753BD"/>
    <w:rsid w:val="00D753E3"/>
    <w:rsid w:val="00D75C82"/>
    <w:rsid w:val="00D75D6E"/>
    <w:rsid w:val="00D76682"/>
    <w:rsid w:val="00D76863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6A4"/>
    <w:rsid w:val="00D823FA"/>
    <w:rsid w:val="00D825DA"/>
    <w:rsid w:val="00D82913"/>
    <w:rsid w:val="00D835B0"/>
    <w:rsid w:val="00D83923"/>
    <w:rsid w:val="00D83939"/>
    <w:rsid w:val="00D8394C"/>
    <w:rsid w:val="00D83BC2"/>
    <w:rsid w:val="00D84287"/>
    <w:rsid w:val="00D8445C"/>
    <w:rsid w:val="00D849B0"/>
    <w:rsid w:val="00D84A58"/>
    <w:rsid w:val="00D84BBB"/>
    <w:rsid w:val="00D84C1F"/>
    <w:rsid w:val="00D850DD"/>
    <w:rsid w:val="00D85602"/>
    <w:rsid w:val="00D857B3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72D"/>
    <w:rsid w:val="00D974DC"/>
    <w:rsid w:val="00D97790"/>
    <w:rsid w:val="00D97D5F"/>
    <w:rsid w:val="00D97E99"/>
    <w:rsid w:val="00D97FF9"/>
    <w:rsid w:val="00DA01BE"/>
    <w:rsid w:val="00DA0243"/>
    <w:rsid w:val="00DA056F"/>
    <w:rsid w:val="00DA06DA"/>
    <w:rsid w:val="00DA1097"/>
    <w:rsid w:val="00DA12F5"/>
    <w:rsid w:val="00DA1355"/>
    <w:rsid w:val="00DA191B"/>
    <w:rsid w:val="00DA1FFC"/>
    <w:rsid w:val="00DA2305"/>
    <w:rsid w:val="00DA24A1"/>
    <w:rsid w:val="00DA2B26"/>
    <w:rsid w:val="00DA2C6A"/>
    <w:rsid w:val="00DA2DC3"/>
    <w:rsid w:val="00DA37E5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6EC"/>
    <w:rsid w:val="00DB0781"/>
    <w:rsid w:val="00DB0791"/>
    <w:rsid w:val="00DB0A0E"/>
    <w:rsid w:val="00DB0A21"/>
    <w:rsid w:val="00DB18CD"/>
    <w:rsid w:val="00DB1E5E"/>
    <w:rsid w:val="00DB214D"/>
    <w:rsid w:val="00DB2227"/>
    <w:rsid w:val="00DB235F"/>
    <w:rsid w:val="00DB308B"/>
    <w:rsid w:val="00DB32FE"/>
    <w:rsid w:val="00DB3DB3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AB0"/>
    <w:rsid w:val="00DB7E03"/>
    <w:rsid w:val="00DB7FFC"/>
    <w:rsid w:val="00DC00B9"/>
    <w:rsid w:val="00DC09FD"/>
    <w:rsid w:val="00DC0A9D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765"/>
    <w:rsid w:val="00DC2893"/>
    <w:rsid w:val="00DC2A52"/>
    <w:rsid w:val="00DC314E"/>
    <w:rsid w:val="00DC3595"/>
    <w:rsid w:val="00DC4089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639"/>
    <w:rsid w:val="00DD0572"/>
    <w:rsid w:val="00DD078F"/>
    <w:rsid w:val="00DD11D2"/>
    <w:rsid w:val="00DD1553"/>
    <w:rsid w:val="00DD22F9"/>
    <w:rsid w:val="00DD27DF"/>
    <w:rsid w:val="00DD2969"/>
    <w:rsid w:val="00DD2993"/>
    <w:rsid w:val="00DD2E72"/>
    <w:rsid w:val="00DD3150"/>
    <w:rsid w:val="00DD34A6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638F"/>
    <w:rsid w:val="00DD6521"/>
    <w:rsid w:val="00DD662C"/>
    <w:rsid w:val="00DD6F6F"/>
    <w:rsid w:val="00DD73C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512C"/>
    <w:rsid w:val="00DE5781"/>
    <w:rsid w:val="00DE5919"/>
    <w:rsid w:val="00DE5A5A"/>
    <w:rsid w:val="00DE5A6D"/>
    <w:rsid w:val="00DE5F22"/>
    <w:rsid w:val="00DE6308"/>
    <w:rsid w:val="00DE6B4B"/>
    <w:rsid w:val="00DE6BEE"/>
    <w:rsid w:val="00DE6D8B"/>
    <w:rsid w:val="00DE74BA"/>
    <w:rsid w:val="00DE7CC9"/>
    <w:rsid w:val="00DF02B1"/>
    <w:rsid w:val="00DF02C9"/>
    <w:rsid w:val="00DF0694"/>
    <w:rsid w:val="00DF06EA"/>
    <w:rsid w:val="00DF0CF3"/>
    <w:rsid w:val="00DF0D68"/>
    <w:rsid w:val="00DF1350"/>
    <w:rsid w:val="00DF1503"/>
    <w:rsid w:val="00DF1DEC"/>
    <w:rsid w:val="00DF238D"/>
    <w:rsid w:val="00DF2E38"/>
    <w:rsid w:val="00DF2F75"/>
    <w:rsid w:val="00DF3658"/>
    <w:rsid w:val="00DF38EA"/>
    <w:rsid w:val="00DF3EA6"/>
    <w:rsid w:val="00DF3FA2"/>
    <w:rsid w:val="00DF4038"/>
    <w:rsid w:val="00DF42B8"/>
    <w:rsid w:val="00DF4357"/>
    <w:rsid w:val="00DF4382"/>
    <w:rsid w:val="00DF47DE"/>
    <w:rsid w:val="00DF49E7"/>
    <w:rsid w:val="00DF4DD2"/>
    <w:rsid w:val="00DF50A7"/>
    <w:rsid w:val="00DF529A"/>
    <w:rsid w:val="00DF544D"/>
    <w:rsid w:val="00DF54F1"/>
    <w:rsid w:val="00DF6549"/>
    <w:rsid w:val="00DF69A0"/>
    <w:rsid w:val="00DF6A33"/>
    <w:rsid w:val="00DF6C20"/>
    <w:rsid w:val="00DF7051"/>
    <w:rsid w:val="00DF7B0A"/>
    <w:rsid w:val="00DF7B4E"/>
    <w:rsid w:val="00DF7BF5"/>
    <w:rsid w:val="00DF7CB1"/>
    <w:rsid w:val="00E00939"/>
    <w:rsid w:val="00E00A00"/>
    <w:rsid w:val="00E01AA1"/>
    <w:rsid w:val="00E01E9B"/>
    <w:rsid w:val="00E02059"/>
    <w:rsid w:val="00E020B4"/>
    <w:rsid w:val="00E022D2"/>
    <w:rsid w:val="00E02432"/>
    <w:rsid w:val="00E02953"/>
    <w:rsid w:val="00E02FD7"/>
    <w:rsid w:val="00E0302B"/>
    <w:rsid w:val="00E03292"/>
    <w:rsid w:val="00E0351E"/>
    <w:rsid w:val="00E03B6D"/>
    <w:rsid w:val="00E03C54"/>
    <w:rsid w:val="00E04706"/>
    <w:rsid w:val="00E0477E"/>
    <w:rsid w:val="00E058B7"/>
    <w:rsid w:val="00E05A5D"/>
    <w:rsid w:val="00E05DA5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0A6"/>
    <w:rsid w:val="00E113F4"/>
    <w:rsid w:val="00E117F9"/>
    <w:rsid w:val="00E11A1F"/>
    <w:rsid w:val="00E1218F"/>
    <w:rsid w:val="00E12411"/>
    <w:rsid w:val="00E125D7"/>
    <w:rsid w:val="00E127CE"/>
    <w:rsid w:val="00E128D7"/>
    <w:rsid w:val="00E12F78"/>
    <w:rsid w:val="00E14405"/>
    <w:rsid w:val="00E14569"/>
    <w:rsid w:val="00E1483B"/>
    <w:rsid w:val="00E1483C"/>
    <w:rsid w:val="00E155EE"/>
    <w:rsid w:val="00E163C5"/>
    <w:rsid w:val="00E16966"/>
    <w:rsid w:val="00E1697B"/>
    <w:rsid w:val="00E16C25"/>
    <w:rsid w:val="00E16F95"/>
    <w:rsid w:val="00E17096"/>
    <w:rsid w:val="00E173CC"/>
    <w:rsid w:val="00E17439"/>
    <w:rsid w:val="00E201FB"/>
    <w:rsid w:val="00E20369"/>
    <w:rsid w:val="00E20959"/>
    <w:rsid w:val="00E214B1"/>
    <w:rsid w:val="00E21766"/>
    <w:rsid w:val="00E21864"/>
    <w:rsid w:val="00E218AA"/>
    <w:rsid w:val="00E218E3"/>
    <w:rsid w:val="00E226F8"/>
    <w:rsid w:val="00E22818"/>
    <w:rsid w:val="00E23970"/>
    <w:rsid w:val="00E23DE1"/>
    <w:rsid w:val="00E23F1E"/>
    <w:rsid w:val="00E23F64"/>
    <w:rsid w:val="00E23F75"/>
    <w:rsid w:val="00E24500"/>
    <w:rsid w:val="00E249EA"/>
    <w:rsid w:val="00E24AFF"/>
    <w:rsid w:val="00E24CB6"/>
    <w:rsid w:val="00E24D0E"/>
    <w:rsid w:val="00E24F67"/>
    <w:rsid w:val="00E250EF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12B3"/>
    <w:rsid w:val="00E317EE"/>
    <w:rsid w:val="00E318C5"/>
    <w:rsid w:val="00E31A77"/>
    <w:rsid w:val="00E322ED"/>
    <w:rsid w:val="00E32645"/>
    <w:rsid w:val="00E32735"/>
    <w:rsid w:val="00E32B4E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54B7"/>
    <w:rsid w:val="00E35648"/>
    <w:rsid w:val="00E359BF"/>
    <w:rsid w:val="00E35D15"/>
    <w:rsid w:val="00E362B9"/>
    <w:rsid w:val="00E36C7E"/>
    <w:rsid w:val="00E377B0"/>
    <w:rsid w:val="00E37B99"/>
    <w:rsid w:val="00E37E08"/>
    <w:rsid w:val="00E37E89"/>
    <w:rsid w:val="00E4005F"/>
    <w:rsid w:val="00E40405"/>
    <w:rsid w:val="00E409C0"/>
    <w:rsid w:val="00E40B0B"/>
    <w:rsid w:val="00E40C08"/>
    <w:rsid w:val="00E4137F"/>
    <w:rsid w:val="00E4154A"/>
    <w:rsid w:val="00E41764"/>
    <w:rsid w:val="00E418AE"/>
    <w:rsid w:val="00E419DA"/>
    <w:rsid w:val="00E4201B"/>
    <w:rsid w:val="00E42114"/>
    <w:rsid w:val="00E42678"/>
    <w:rsid w:val="00E4283B"/>
    <w:rsid w:val="00E42EC7"/>
    <w:rsid w:val="00E42FAD"/>
    <w:rsid w:val="00E4353A"/>
    <w:rsid w:val="00E437C8"/>
    <w:rsid w:val="00E439AA"/>
    <w:rsid w:val="00E43AA8"/>
    <w:rsid w:val="00E43B9E"/>
    <w:rsid w:val="00E44326"/>
    <w:rsid w:val="00E4459F"/>
    <w:rsid w:val="00E44D9A"/>
    <w:rsid w:val="00E44F72"/>
    <w:rsid w:val="00E4515F"/>
    <w:rsid w:val="00E45796"/>
    <w:rsid w:val="00E45AD6"/>
    <w:rsid w:val="00E45CEB"/>
    <w:rsid w:val="00E46B9E"/>
    <w:rsid w:val="00E46BF3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CE"/>
    <w:rsid w:val="00E5276A"/>
    <w:rsid w:val="00E527E5"/>
    <w:rsid w:val="00E52B0F"/>
    <w:rsid w:val="00E52D30"/>
    <w:rsid w:val="00E52DBF"/>
    <w:rsid w:val="00E52ECC"/>
    <w:rsid w:val="00E530EC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40"/>
    <w:rsid w:val="00E55997"/>
    <w:rsid w:val="00E55CFB"/>
    <w:rsid w:val="00E55EE0"/>
    <w:rsid w:val="00E5658F"/>
    <w:rsid w:val="00E56CDC"/>
    <w:rsid w:val="00E5716C"/>
    <w:rsid w:val="00E57326"/>
    <w:rsid w:val="00E57402"/>
    <w:rsid w:val="00E5760B"/>
    <w:rsid w:val="00E57976"/>
    <w:rsid w:val="00E57B6A"/>
    <w:rsid w:val="00E60065"/>
    <w:rsid w:val="00E601B2"/>
    <w:rsid w:val="00E605F4"/>
    <w:rsid w:val="00E60BED"/>
    <w:rsid w:val="00E60C97"/>
    <w:rsid w:val="00E60D30"/>
    <w:rsid w:val="00E61320"/>
    <w:rsid w:val="00E61DC8"/>
    <w:rsid w:val="00E62163"/>
    <w:rsid w:val="00E6236C"/>
    <w:rsid w:val="00E626A1"/>
    <w:rsid w:val="00E62810"/>
    <w:rsid w:val="00E62AD8"/>
    <w:rsid w:val="00E62DD2"/>
    <w:rsid w:val="00E62DE2"/>
    <w:rsid w:val="00E631D6"/>
    <w:rsid w:val="00E636A5"/>
    <w:rsid w:val="00E6375F"/>
    <w:rsid w:val="00E63B17"/>
    <w:rsid w:val="00E640EA"/>
    <w:rsid w:val="00E655A2"/>
    <w:rsid w:val="00E659E5"/>
    <w:rsid w:val="00E65A24"/>
    <w:rsid w:val="00E65BFC"/>
    <w:rsid w:val="00E65C95"/>
    <w:rsid w:val="00E6651F"/>
    <w:rsid w:val="00E665E8"/>
    <w:rsid w:val="00E6690E"/>
    <w:rsid w:val="00E66E03"/>
    <w:rsid w:val="00E67706"/>
    <w:rsid w:val="00E67710"/>
    <w:rsid w:val="00E67A0D"/>
    <w:rsid w:val="00E67A80"/>
    <w:rsid w:val="00E67CAC"/>
    <w:rsid w:val="00E67F13"/>
    <w:rsid w:val="00E70247"/>
    <w:rsid w:val="00E705C7"/>
    <w:rsid w:val="00E7092A"/>
    <w:rsid w:val="00E70F7A"/>
    <w:rsid w:val="00E71279"/>
    <w:rsid w:val="00E71593"/>
    <w:rsid w:val="00E71806"/>
    <w:rsid w:val="00E723DF"/>
    <w:rsid w:val="00E72901"/>
    <w:rsid w:val="00E72B6C"/>
    <w:rsid w:val="00E73381"/>
    <w:rsid w:val="00E73699"/>
    <w:rsid w:val="00E73D69"/>
    <w:rsid w:val="00E74163"/>
    <w:rsid w:val="00E745BB"/>
    <w:rsid w:val="00E74A76"/>
    <w:rsid w:val="00E74CFC"/>
    <w:rsid w:val="00E751E4"/>
    <w:rsid w:val="00E75294"/>
    <w:rsid w:val="00E7569F"/>
    <w:rsid w:val="00E75E82"/>
    <w:rsid w:val="00E76243"/>
    <w:rsid w:val="00E77184"/>
    <w:rsid w:val="00E800A3"/>
    <w:rsid w:val="00E8039D"/>
    <w:rsid w:val="00E805C9"/>
    <w:rsid w:val="00E8078F"/>
    <w:rsid w:val="00E80C3B"/>
    <w:rsid w:val="00E81111"/>
    <w:rsid w:val="00E81353"/>
    <w:rsid w:val="00E818F4"/>
    <w:rsid w:val="00E819CC"/>
    <w:rsid w:val="00E819D0"/>
    <w:rsid w:val="00E82158"/>
    <w:rsid w:val="00E821E4"/>
    <w:rsid w:val="00E82267"/>
    <w:rsid w:val="00E82543"/>
    <w:rsid w:val="00E82BB0"/>
    <w:rsid w:val="00E82DEC"/>
    <w:rsid w:val="00E8319B"/>
    <w:rsid w:val="00E836E3"/>
    <w:rsid w:val="00E83B54"/>
    <w:rsid w:val="00E83C9B"/>
    <w:rsid w:val="00E8440A"/>
    <w:rsid w:val="00E84461"/>
    <w:rsid w:val="00E844C8"/>
    <w:rsid w:val="00E862F1"/>
    <w:rsid w:val="00E8667A"/>
    <w:rsid w:val="00E86B5E"/>
    <w:rsid w:val="00E86D16"/>
    <w:rsid w:val="00E87450"/>
    <w:rsid w:val="00E878F1"/>
    <w:rsid w:val="00E87AB7"/>
    <w:rsid w:val="00E90250"/>
    <w:rsid w:val="00E90332"/>
    <w:rsid w:val="00E90E20"/>
    <w:rsid w:val="00E91091"/>
    <w:rsid w:val="00E911A8"/>
    <w:rsid w:val="00E91566"/>
    <w:rsid w:val="00E916B2"/>
    <w:rsid w:val="00E91BBF"/>
    <w:rsid w:val="00E922EE"/>
    <w:rsid w:val="00E92A27"/>
    <w:rsid w:val="00E934AC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B8A"/>
    <w:rsid w:val="00E95DB6"/>
    <w:rsid w:val="00E9602C"/>
    <w:rsid w:val="00E963B3"/>
    <w:rsid w:val="00E964D2"/>
    <w:rsid w:val="00E969F7"/>
    <w:rsid w:val="00E96C52"/>
    <w:rsid w:val="00E96EB3"/>
    <w:rsid w:val="00E97163"/>
    <w:rsid w:val="00E9717B"/>
    <w:rsid w:val="00E97581"/>
    <w:rsid w:val="00E97918"/>
    <w:rsid w:val="00E97D03"/>
    <w:rsid w:val="00E97E1E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C98"/>
    <w:rsid w:val="00EA32BD"/>
    <w:rsid w:val="00EA3499"/>
    <w:rsid w:val="00EA34F8"/>
    <w:rsid w:val="00EA3638"/>
    <w:rsid w:val="00EA3A13"/>
    <w:rsid w:val="00EA40CB"/>
    <w:rsid w:val="00EA42F2"/>
    <w:rsid w:val="00EA4A90"/>
    <w:rsid w:val="00EA4BB7"/>
    <w:rsid w:val="00EA4C3B"/>
    <w:rsid w:val="00EA4FC7"/>
    <w:rsid w:val="00EA574E"/>
    <w:rsid w:val="00EA6214"/>
    <w:rsid w:val="00EA6D17"/>
    <w:rsid w:val="00EA6E4C"/>
    <w:rsid w:val="00EA74C1"/>
    <w:rsid w:val="00EA764C"/>
    <w:rsid w:val="00EA7705"/>
    <w:rsid w:val="00EA7D20"/>
    <w:rsid w:val="00EB06FD"/>
    <w:rsid w:val="00EB079A"/>
    <w:rsid w:val="00EB0FC7"/>
    <w:rsid w:val="00EB1BC3"/>
    <w:rsid w:val="00EB1E64"/>
    <w:rsid w:val="00EB27E3"/>
    <w:rsid w:val="00EB2AB1"/>
    <w:rsid w:val="00EB2CCB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126B"/>
    <w:rsid w:val="00EC12FB"/>
    <w:rsid w:val="00EC148C"/>
    <w:rsid w:val="00EC181A"/>
    <w:rsid w:val="00EC19EC"/>
    <w:rsid w:val="00EC1B4A"/>
    <w:rsid w:val="00EC1B88"/>
    <w:rsid w:val="00EC222A"/>
    <w:rsid w:val="00EC25F8"/>
    <w:rsid w:val="00EC2B6C"/>
    <w:rsid w:val="00EC3235"/>
    <w:rsid w:val="00EC340F"/>
    <w:rsid w:val="00EC3486"/>
    <w:rsid w:val="00EC34FF"/>
    <w:rsid w:val="00EC37A2"/>
    <w:rsid w:val="00EC3994"/>
    <w:rsid w:val="00EC412E"/>
    <w:rsid w:val="00EC4848"/>
    <w:rsid w:val="00EC492E"/>
    <w:rsid w:val="00EC517F"/>
    <w:rsid w:val="00EC5843"/>
    <w:rsid w:val="00EC62B2"/>
    <w:rsid w:val="00EC62F8"/>
    <w:rsid w:val="00EC6D22"/>
    <w:rsid w:val="00EC7320"/>
    <w:rsid w:val="00EC7574"/>
    <w:rsid w:val="00EC77BB"/>
    <w:rsid w:val="00EC7E73"/>
    <w:rsid w:val="00ED057F"/>
    <w:rsid w:val="00ED0C69"/>
    <w:rsid w:val="00ED0FB5"/>
    <w:rsid w:val="00ED11D3"/>
    <w:rsid w:val="00ED141C"/>
    <w:rsid w:val="00ED1701"/>
    <w:rsid w:val="00ED1C4F"/>
    <w:rsid w:val="00ED207A"/>
    <w:rsid w:val="00ED25CA"/>
    <w:rsid w:val="00ED28BA"/>
    <w:rsid w:val="00ED2917"/>
    <w:rsid w:val="00ED2B30"/>
    <w:rsid w:val="00ED2BF0"/>
    <w:rsid w:val="00ED2DFA"/>
    <w:rsid w:val="00ED3A05"/>
    <w:rsid w:val="00ED3A46"/>
    <w:rsid w:val="00ED3DF4"/>
    <w:rsid w:val="00ED4562"/>
    <w:rsid w:val="00ED5521"/>
    <w:rsid w:val="00ED5695"/>
    <w:rsid w:val="00ED59D2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391"/>
    <w:rsid w:val="00EE06A0"/>
    <w:rsid w:val="00EE125C"/>
    <w:rsid w:val="00EE2256"/>
    <w:rsid w:val="00EE23BB"/>
    <w:rsid w:val="00EE258A"/>
    <w:rsid w:val="00EE2A52"/>
    <w:rsid w:val="00EE2B83"/>
    <w:rsid w:val="00EE39C8"/>
    <w:rsid w:val="00EE46C3"/>
    <w:rsid w:val="00EE4DD0"/>
    <w:rsid w:val="00EE51E1"/>
    <w:rsid w:val="00EE5892"/>
    <w:rsid w:val="00EE63D2"/>
    <w:rsid w:val="00EE652E"/>
    <w:rsid w:val="00EE742B"/>
    <w:rsid w:val="00EE7510"/>
    <w:rsid w:val="00EE7FCF"/>
    <w:rsid w:val="00EF0024"/>
    <w:rsid w:val="00EF04BB"/>
    <w:rsid w:val="00EF0854"/>
    <w:rsid w:val="00EF0B6D"/>
    <w:rsid w:val="00EF108E"/>
    <w:rsid w:val="00EF1144"/>
    <w:rsid w:val="00EF1722"/>
    <w:rsid w:val="00EF1942"/>
    <w:rsid w:val="00EF19DE"/>
    <w:rsid w:val="00EF244F"/>
    <w:rsid w:val="00EF2F33"/>
    <w:rsid w:val="00EF2F6A"/>
    <w:rsid w:val="00EF3109"/>
    <w:rsid w:val="00EF322D"/>
    <w:rsid w:val="00EF32F1"/>
    <w:rsid w:val="00EF358F"/>
    <w:rsid w:val="00EF372D"/>
    <w:rsid w:val="00EF3B86"/>
    <w:rsid w:val="00EF416F"/>
    <w:rsid w:val="00EF4246"/>
    <w:rsid w:val="00EF4480"/>
    <w:rsid w:val="00EF4B6F"/>
    <w:rsid w:val="00EF4D70"/>
    <w:rsid w:val="00EF57F3"/>
    <w:rsid w:val="00EF58AA"/>
    <w:rsid w:val="00EF68F4"/>
    <w:rsid w:val="00EF69B5"/>
    <w:rsid w:val="00EF6A9F"/>
    <w:rsid w:val="00EF6FD6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8B9"/>
    <w:rsid w:val="00F01936"/>
    <w:rsid w:val="00F0233B"/>
    <w:rsid w:val="00F0245D"/>
    <w:rsid w:val="00F03162"/>
    <w:rsid w:val="00F03885"/>
    <w:rsid w:val="00F03AE7"/>
    <w:rsid w:val="00F0422E"/>
    <w:rsid w:val="00F04DE7"/>
    <w:rsid w:val="00F05102"/>
    <w:rsid w:val="00F05A7E"/>
    <w:rsid w:val="00F05D43"/>
    <w:rsid w:val="00F06316"/>
    <w:rsid w:val="00F06517"/>
    <w:rsid w:val="00F067C7"/>
    <w:rsid w:val="00F068AD"/>
    <w:rsid w:val="00F06A4B"/>
    <w:rsid w:val="00F06C7B"/>
    <w:rsid w:val="00F06CCB"/>
    <w:rsid w:val="00F072A4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AC4"/>
    <w:rsid w:val="00F15112"/>
    <w:rsid w:val="00F15451"/>
    <w:rsid w:val="00F1547B"/>
    <w:rsid w:val="00F155CE"/>
    <w:rsid w:val="00F15B37"/>
    <w:rsid w:val="00F1691B"/>
    <w:rsid w:val="00F16969"/>
    <w:rsid w:val="00F16A09"/>
    <w:rsid w:val="00F17233"/>
    <w:rsid w:val="00F17873"/>
    <w:rsid w:val="00F178E6"/>
    <w:rsid w:val="00F17B68"/>
    <w:rsid w:val="00F17C0B"/>
    <w:rsid w:val="00F2000C"/>
    <w:rsid w:val="00F2041D"/>
    <w:rsid w:val="00F207AA"/>
    <w:rsid w:val="00F20A3C"/>
    <w:rsid w:val="00F20B0B"/>
    <w:rsid w:val="00F20C67"/>
    <w:rsid w:val="00F2101B"/>
    <w:rsid w:val="00F2138D"/>
    <w:rsid w:val="00F2183F"/>
    <w:rsid w:val="00F21AD5"/>
    <w:rsid w:val="00F21E89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D8"/>
    <w:rsid w:val="00F25384"/>
    <w:rsid w:val="00F25507"/>
    <w:rsid w:val="00F2566E"/>
    <w:rsid w:val="00F2662B"/>
    <w:rsid w:val="00F26646"/>
    <w:rsid w:val="00F26816"/>
    <w:rsid w:val="00F26E85"/>
    <w:rsid w:val="00F26EB2"/>
    <w:rsid w:val="00F2717A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31B4"/>
    <w:rsid w:val="00F33E4C"/>
    <w:rsid w:val="00F342BD"/>
    <w:rsid w:val="00F347FC"/>
    <w:rsid w:val="00F35AAF"/>
    <w:rsid w:val="00F368B1"/>
    <w:rsid w:val="00F3691A"/>
    <w:rsid w:val="00F36926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373"/>
    <w:rsid w:val="00F50CF5"/>
    <w:rsid w:val="00F512FD"/>
    <w:rsid w:val="00F5178C"/>
    <w:rsid w:val="00F51AD7"/>
    <w:rsid w:val="00F51E71"/>
    <w:rsid w:val="00F52A75"/>
    <w:rsid w:val="00F5361B"/>
    <w:rsid w:val="00F54580"/>
    <w:rsid w:val="00F5484A"/>
    <w:rsid w:val="00F5619C"/>
    <w:rsid w:val="00F56384"/>
    <w:rsid w:val="00F56561"/>
    <w:rsid w:val="00F567C3"/>
    <w:rsid w:val="00F56FB3"/>
    <w:rsid w:val="00F57468"/>
    <w:rsid w:val="00F601F1"/>
    <w:rsid w:val="00F6034C"/>
    <w:rsid w:val="00F603B2"/>
    <w:rsid w:val="00F60426"/>
    <w:rsid w:val="00F60634"/>
    <w:rsid w:val="00F606B0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7133"/>
    <w:rsid w:val="00F67A9D"/>
    <w:rsid w:val="00F67C98"/>
    <w:rsid w:val="00F67D26"/>
    <w:rsid w:val="00F702DB"/>
    <w:rsid w:val="00F70B19"/>
    <w:rsid w:val="00F711E7"/>
    <w:rsid w:val="00F713A1"/>
    <w:rsid w:val="00F71683"/>
    <w:rsid w:val="00F716A0"/>
    <w:rsid w:val="00F71A73"/>
    <w:rsid w:val="00F71BA2"/>
    <w:rsid w:val="00F71F17"/>
    <w:rsid w:val="00F72363"/>
    <w:rsid w:val="00F723EC"/>
    <w:rsid w:val="00F7241E"/>
    <w:rsid w:val="00F72C96"/>
    <w:rsid w:val="00F733D9"/>
    <w:rsid w:val="00F73454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949"/>
    <w:rsid w:val="00F75CD1"/>
    <w:rsid w:val="00F761C8"/>
    <w:rsid w:val="00F76469"/>
    <w:rsid w:val="00F76726"/>
    <w:rsid w:val="00F76B88"/>
    <w:rsid w:val="00F7713B"/>
    <w:rsid w:val="00F773D9"/>
    <w:rsid w:val="00F773DF"/>
    <w:rsid w:val="00F774E2"/>
    <w:rsid w:val="00F80771"/>
    <w:rsid w:val="00F80D21"/>
    <w:rsid w:val="00F80F21"/>
    <w:rsid w:val="00F80F87"/>
    <w:rsid w:val="00F81225"/>
    <w:rsid w:val="00F81519"/>
    <w:rsid w:val="00F81B71"/>
    <w:rsid w:val="00F81E15"/>
    <w:rsid w:val="00F825F5"/>
    <w:rsid w:val="00F82711"/>
    <w:rsid w:val="00F8282A"/>
    <w:rsid w:val="00F82861"/>
    <w:rsid w:val="00F82F26"/>
    <w:rsid w:val="00F83747"/>
    <w:rsid w:val="00F83A76"/>
    <w:rsid w:val="00F843EF"/>
    <w:rsid w:val="00F844C9"/>
    <w:rsid w:val="00F84A36"/>
    <w:rsid w:val="00F855D7"/>
    <w:rsid w:val="00F85AA2"/>
    <w:rsid w:val="00F85E16"/>
    <w:rsid w:val="00F85F20"/>
    <w:rsid w:val="00F8642F"/>
    <w:rsid w:val="00F86A81"/>
    <w:rsid w:val="00F872C2"/>
    <w:rsid w:val="00F874A8"/>
    <w:rsid w:val="00F876C2"/>
    <w:rsid w:val="00F90032"/>
    <w:rsid w:val="00F90091"/>
    <w:rsid w:val="00F90520"/>
    <w:rsid w:val="00F90D8C"/>
    <w:rsid w:val="00F90F6D"/>
    <w:rsid w:val="00F913CA"/>
    <w:rsid w:val="00F91527"/>
    <w:rsid w:val="00F91C0B"/>
    <w:rsid w:val="00F92092"/>
    <w:rsid w:val="00F92148"/>
    <w:rsid w:val="00F9255C"/>
    <w:rsid w:val="00F9272A"/>
    <w:rsid w:val="00F92A72"/>
    <w:rsid w:val="00F92BEC"/>
    <w:rsid w:val="00F92E09"/>
    <w:rsid w:val="00F93E89"/>
    <w:rsid w:val="00F93EA0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91"/>
    <w:rsid w:val="00F97DD8"/>
    <w:rsid w:val="00F97E6C"/>
    <w:rsid w:val="00FA0849"/>
    <w:rsid w:val="00FA0C0E"/>
    <w:rsid w:val="00FA0CEF"/>
    <w:rsid w:val="00FA10A5"/>
    <w:rsid w:val="00FA15F2"/>
    <w:rsid w:val="00FA17EA"/>
    <w:rsid w:val="00FA1BC9"/>
    <w:rsid w:val="00FA1BD3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A40"/>
    <w:rsid w:val="00FA4A9A"/>
    <w:rsid w:val="00FA5B14"/>
    <w:rsid w:val="00FA5D75"/>
    <w:rsid w:val="00FA6565"/>
    <w:rsid w:val="00FA6BF1"/>
    <w:rsid w:val="00FA7747"/>
    <w:rsid w:val="00FB004F"/>
    <w:rsid w:val="00FB02C8"/>
    <w:rsid w:val="00FB0520"/>
    <w:rsid w:val="00FB0535"/>
    <w:rsid w:val="00FB0C25"/>
    <w:rsid w:val="00FB14FB"/>
    <w:rsid w:val="00FB1814"/>
    <w:rsid w:val="00FB1CAB"/>
    <w:rsid w:val="00FB26DC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88C"/>
    <w:rsid w:val="00FB59A8"/>
    <w:rsid w:val="00FB5A28"/>
    <w:rsid w:val="00FB5D00"/>
    <w:rsid w:val="00FB5D89"/>
    <w:rsid w:val="00FB5F83"/>
    <w:rsid w:val="00FB6F33"/>
    <w:rsid w:val="00FB7A28"/>
    <w:rsid w:val="00FB7BBF"/>
    <w:rsid w:val="00FC002B"/>
    <w:rsid w:val="00FC0078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4BD"/>
    <w:rsid w:val="00FC38B3"/>
    <w:rsid w:val="00FC3C8E"/>
    <w:rsid w:val="00FC3CA0"/>
    <w:rsid w:val="00FC3D3C"/>
    <w:rsid w:val="00FC47C0"/>
    <w:rsid w:val="00FC598E"/>
    <w:rsid w:val="00FC5B3C"/>
    <w:rsid w:val="00FC5F36"/>
    <w:rsid w:val="00FC626E"/>
    <w:rsid w:val="00FC6567"/>
    <w:rsid w:val="00FC67B6"/>
    <w:rsid w:val="00FC68A6"/>
    <w:rsid w:val="00FC74E0"/>
    <w:rsid w:val="00FC75C5"/>
    <w:rsid w:val="00FC771A"/>
    <w:rsid w:val="00FC7A9E"/>
    <w:rsid w:val="00FC7B2E"/>
    <w:rsid w:val="00FC7BEC"/>
    <w:rsid w:val="00FC7CE8"/>
    <w:rsid w:val="00FD0300"/>
    <w:rsid w:val="00FD037E"/>
    <w:rsid w:val="00FD149F"/>
    <w:rsid w:val="00FD1889"/>
    <w:rsid w:val="00FD1C0A"/>
    <w:rsid w:val="00FD2344"/>
    <w:rsid w:val="00FD31D2"/>
    <w:rsid w:val="00FD3300"/>
    <w:rsid w:val="00FD35AE"/>
    <w:rsid w:val="00FD375A"/>
    <w:rsid w:val="00FD389D"/>
    <w:rsid w:val="00FD40C7"/>
    <w:rsid w:val="00FD437F"/>
    <w:rsid w:val="00FD4A80"/>
    <w:rsid w:val="00FD4CB0"/>
    <w:rsid w:val="00FD4CC6"/>
    <w:rsid w:val="00FD5BC1"/>
    <w:rsid w:val="00FD5F1F"/>
    <w:rsid w:val="00FD6102"/>
    <w:rsid w:val="00FD62F3"/>
    <w:rsid w:val="00FD6366"/>
    <w:rsid w:val="00FD7248"/>
    <w:rsid w:val="00FD72FA"/>
    <w:rsid w:val="00FD7C61"/>
    <w:rsid w:val="00FD7EE3"/>
    <w:rsid w:val="00FE07EC"/>
    <w:rsid w:val="00FE08ED"/>
    <w:rsid w:val="00FE0917"/>
    <w:rsid w:val="00FE10DB"/>
    <w:rsid w:val="00FE1102"/>
    <w:rsid w:val="00FE19FF"/>
    <w:rsid w:val="00FE1E8C"/>
    <w:rsid w:val="00FE29D9"/>
    <w:rsid w:val="00FE33C4"/>
    <w:rsid w:val="00FE3958"/>
    <w:rsid w:val="00FE3A6C"/>
    <w:rsid w:val="00FE3CA8"/>
    <w:rsid w:val="00FE3FF1"/>
    <w:rsid w:val="00FE40A2"/>
    <w:rsid w:val="00FE4CEE"/>
    <w:rsid w:val="00FE4F74"/>
    <w:rsid w:val="00FE5413"/>
    <w:rsid w:val="00FE5552"/>
    <w:rsid w:val="00FE5BAB"/>
    <w:rsid w:val="00FE5F53"/>
    <w:rsid w:val="00FE65B8"/>
    <w:rsid w:val="00FE6A65"/>
    <w:rsid w:val="00FE6A6C"/>
    <w:rsid w:val="00FE7AF7"/>
    <w:rsid w:val="00FF0A31"/>
    <w:rsid w:val="00FF0D5D"/>
    <w:rsid w:val="00FF0EE8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5156"/>
    <w:rsid w:val="00FF5571"/>
    <w:rsid w:val="00FF59C2"/>
    <w:rsid w:val="00FF5B1D"/>
    <w:rsid w:val="00FF6411"/>
    <w:rsid w:val="00FF643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84423-3447-49AC-80BD-4A6A36D4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1</Pages>
  <Words>13432</Words>
  <Characters>76567</Characters>
  <Application>Microsoft Office Word</Application>
  <DocSecurity>0</DocSecurity>
  <Lines>638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7</cp:revision>
  <cp:lastPrinted>2020-02-17T14:32:00Z</cp:lastPrinted>
  <dcterms:created xsi:type="dcterms:W3CDTF">2020-02-18T07:39:00Z</dcterms:created>
  <dcterms:modified xsi:type="dcterms:W3CDTF">2020-02-18T10:11:00Z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