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3C43" w:rsidRPr="00C24E18" w:rsidRDefault="00DF3C43" w:rsidP="00687C8E">
      <w:pPr>
        <w:pStyle w:val="ReportHeading1"/>
        <w:framePr w:w="0" w:hRule="auto" w:hSpace="0" w:wrap="auto" w:vAnchor="margin" w:hAnchor="text" w:xAlign="left" w:yAlign="inline"/>
        <w:tabs>
          <w:tab w:val="left" w:pos="711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  <w:cs/>
        </w:rPr>
      </w:pPr>
      <w:bookmarkStart w:id="0" w:name="SubTitle"/>
    </w:p>
    <w:p w:rsidR="003C2F10" w:rsidRPr="00C24E18" w:rsidRDefault="003C2F10" w:rsidP="00687C8E">
      <w:pPr>
        <w:pStyle w:val="ReportHeading1"/>
        <w:framePr w:w="0" w:hRule="auto" w:hSpace="0" w:wrap="auto" w:vAnchor="margin" w:hAnchor="text" w:xAlign="left" w:yAlign="inline"/>
        <w:tabs>
          <w:tab w:val="left" w:pos="711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  <w:cs/>
        </w:rPr>
      </w:pPr>
    </w:p>
    <w:p w:rsidR="00DF3C43" w:rsidRPr="00C24E18" w:rsidRDefault="00DF3C43" w:rsidP="00CD2BA0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:rsidR="00DF3C43" w:rsidRPr="00C24E18" w:rsidRDefault="00DF3C43" w:rsidP="00CD2BA0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C24E18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6F2214" w:rsidRPr="00C24E18">
        <w:rPr>
          <w:rFonts w:ascii="Angsana New" w:hAnsi="Angsana New" w:cs="Angsana New"/>
          <w:sz w:val="52"/>
          <w:szCs w:val="52"/>
          <w:cs/>
        </w:rPr>
        <w:t>ซีพีอาร์ โกมุ อินดัสเตรียล</w:t>
      </w:r>
      <w:r w:rsidRPr="00C24E18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</w:p>
    <w:p w:rsidR="00DF3C43" w:rsidRPr="00C24E18" w:rsidRDefault="00DF3C43" w:rsidP="00CD2BA0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C24E18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DF3C43" w:rsidRPr="00C24E18" w:rsidRDefault="00DF3C43" w:rsidP="00CD2BA0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bookmarkEnd w:id="0"/>
    <w:p w:rsidR="00B73229" w:rsidRPr="00C24E18" w:rsidRDefault="00DF3C43" w:rsidP="00B73229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24E1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0B30C8" w:rsidRPr="00C24E1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0B30C8" w:rsidRPr="00C24E18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0B30C8" w:rsidRPr="00C24E1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B73229" w:rsidRPr="00C24E18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C6564B" w:rsidRPr="00C24E18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BE36C2" w:rsidRPr="00C24E18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DF3C43" w:rsidRPr="00C24E18" w:rsidRDefault="00DF3C43" w:rsidP="00CD2BA0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24E1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DF3C43" w:rsidRPr="00C24E18" w:rsidRDefault="00DF3C43" w:rsidP="00CD2BA0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24E1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360D59" w:rsidRPr="00C24E18" w:rsidRDefault="00360D59" w:rsidP="00CD2BA0">
      <w:pPr>
        <w:pStyle w:val="Heading5"/>
        <w:spacing w:line="240" w:lineRule="auto"/>
        <w:jc w:val="thaiDistribute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360D59" w:rsidRPr="00C24E18" w:rsidSect="0095199F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E34A9A" w:rsidRPr="00C24E18" w:rsidRDefault="00E34A9A" w:rsidP="00E34A9A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</w:p>
    <w:p w:rsidR="00E34A9A" w:rsidRPr="00C24E18" w:rsidRDefault="00E34A9A" w:rsidP="00E34A9A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13647E" w:rsidRPr="00C24E18" w:rsidRDefault="0013647E" w:rsidP="00E34A9A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</w:p>
    <w:p w:rsidR="0013647E" w:rsidRPr="00C24E18" w:rsidRDefault="0013647E" w:rsidP="00E34A9A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</w:p>
    <w:p w:rsidR="0013647E" w:rsidRPr="00C24E18" w:rsidRDefault="0013647E" w:rsidP="00E34A9A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</w:p>
    <w:p w:rsidR="0013647E" w:rsidRPr="00C24E18" w:rsidRDefault="0013647E" w:rsidP="00E34A9A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</w:p>
    <w:p w:rsidR="0013647E" w:rsidRPr="00C24E18" w:rsidRDefault="0013647E" w:rsidP="00E34A9A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</w:p>
    <w:p w:rsidR="00E34A9A" w:rsidRPr="00C24E18" w:rsidRDefault="00E34A9A" w:rsidP="00E34A9A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</w:p>
    <w:p w:rsidR="00E34A9A" w:rsidRPr="00C24E18" w:rsidRDefault="00E34A9A" w:rsidP="00E34A9A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C24E18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E34A9A" w:rsidRPr="00C24E18" w:rsidRDefault="00E34A9A" w:rsidP="00E34A9A">
      <w:pPr>
        <w:rPr>
          <w:rFonts w:ascii="Angsana New" w:hAnsi="Angsana New" w:cs="Angsana New"/>
          <w:b/>
          <w:bCs/>
          <w:sz w:val="28"/>
          <w:szCs w:val="28"/>
        </w:rPr>
      </w:pPr>
    </w:p>
    <w:p w:rsidR="00E34A9A" w:rsidRPr="00C24E18" w:rsidRDefault="00E34A9A" w:rsidP="00E34A9A">
      <w:pPr>
        <w:rPr>
          <w:b/>
          <w:bCs/>
          <w:sz w:val="28"/>
          <w:szCs w:val="28"/>
          <w:cs/>
        </w:rPr>
      </w:pPr>
      <w:r w:rsidRPr="00C24E18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ผู้ถือหุ้นบริษัท ซีพีอาร์ โกมุ อินดัสเตรียล จำกัด </w:t>
      </w:r>
      <w:r w:rsidRPr="00C24E18">
        <w:rPr>
          <w:rFonts w:ascii="Angsana New" w:hAnsi="Angsana New" w:cs="Angsana New"/>
          <w:b/>
          <w:bCs/>
          <w:sz w:val="30"/>
          <w:szCs w:val="30"/>
          <w:rtl/>
          <w:cs/>
        </w:rPr>
        <w:t>(มหาชน)</w:t>
      </w:r>
    </w:p>
    <w:p w:rsidR="00E34A9A" w:rsidRPr="00C24E18" w:rsidRDefault="00E34A9A" w:rsidP="00E34A9A">
      <w:pPr>
        <w:rPr>
          <w:rFonts w:ascii="Angsana New" w:hAnsi="Angsana New" w:cs="Angsana New"/>
          <w:b/>
          <w:bCs/>
          <w:sz w:val="28"/>
          <w:szCs w:val="28"/>
        </w:rPr>
      </w:pPr>
    </w:p>
    <w:p w:rsidR="00E34A9A" w:rsidRPr="00C24E18" w:rsidRDefault="00E34A9A" w:rsidP="0013647E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24E18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:rsidR="0013647E" w:rsidRPr="00C24E18" w:rsidRDefault="0013647E" w:rsidP="0013647E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28"/>
          <w:szCs w:val="28"/>
        </w:rPr>
      </w:pPr>
    </w:p>
    <w:p w:rsidR="00E34A9A" w:rsidRPr="00C24E18" w:rsidRDefault="00E34A9A" w:rsidP="0013647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C24E18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 xml:space="preserve">ของบริษัท </w:t>
      </w:r>
      <w:r w:rsidRPr="00C24E18">
        <w:rPr>
          <w:rFonts w:ascii="Angsana New" w:hAnsi="Angsana New" w:cs="Angsana New"/>
          <w:sz w:val="30"/>
          <w:szCs w:val="30"/>
          <w:cs/>
        </w:rPr>
        <w:t>ซีพีอาร์ โกมุ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อินดัสเตรียล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C24E18">
        <w:rPr>
          <w:rFonts w:ascii="Angsana New" w:hAnsi="Angsana New" w:cs="Angsana New"/>
          <w:sz w:val="30"/>
          <w:szCs w:val="30"/>
          <w:rtl/>
          <w:cs/>
        </w:rPr>
        <w:t xml:space="preserve">(มหาชน) 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และบริษัทย่อย (กลุ่มบริษัท)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และของเฉพาะบริษัท ซีพีอาร์ โกมุ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อินดัสเตรียล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C24E18">
        <w:rPr>
          <w:rFonts w:ascii="Angsana New" w:hAnsi="Angsana New" w:cs="Angsana New"/>
          <w:sz w:val="30"/>
          <w:szCs w:val="30"/>
          <w:rtl/>
          <w:cs/>
        </w:rPr>
        <w:t xml:space="preserve">(มหาชน) 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(บริษัท) ตามลำดับ 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>รวมและงบแสดงฐานะการเงินเฉพาะกิจการ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ณ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C24E18">
        <w:rPr>
          <w:rFonts w:ascii="Angsana New" w:hAnsi="Angsana New" w:cs="Angsana New"/>
          <w:sz w:val="30"/>
          <w:szCs w:val="30"/>
        </w:rPr>
        <w:t xml:space="preserve">31 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C24E18">
        <w:rPr>
          <w:rFonts w:ascii="Angsana New" w:hAnsi="Angsana New" w:cs="Angsana New"/>
          <w:sz w:val="30"/>
          <w:szCs w:val="30"/>
        </w:rPr>
        <w:t>25</w:t>
      </w:r>
      <w:r w:rsidR="009B54AF" w:rsidRPr="00C24E18">
        <w:rPr>
          <w:rFonts w:ascii="Angsana New" w:hAnsi="Angsana New" w:cs="Angsana New"/>
          <w:sz w:val="30"/>
          <w:szCs w:val="30"/>
        </w:rPr>
        <w:t>6</w:t>
      </w:r>
      <w:r w:rsidR="00BE36C2" w:rsidRPr="00C24E18">
        <w:rPr>
          <w:rFonts w:ascii="Angsana New" w:hAnsi="Angsana New" w:cs="Angsana New"/>
          <w:sz w:val="30"/>
          <w:szCs w:val="30"/>
        </w:rPr>
        <w:t>2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</w:t>
      </w:r>
      <w:r w:rsidR="00661467"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สำหรับปีสิ้นสุดวันเดียวกัน </w:t>
      </w:r>
      <w:r w:rsidRPr="00C24E18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หมายเหตุ</w:t>
      </w:r>
      <w:r w:rsidRPr="00C24E18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สรุปนโยบายการบัญชีที่สำคั</w:t>
      </w:r>
      <w:r w:rsidRPr="00C24E18">
        <w:rPr>
          <w:rFonts w:ascii="Angsana New" w:hAnsi="Angsana New" w:cs="Angsana New"/>
          <w:sz w:val="30"/>
          <w:szCs w:val="30"/>
          <w:cs/>
        </w:rPr>
        <w:t>ญ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และเรื่องอื่น ๆ </w:t>
      </w:r>
    </w:p>
    <w:p w:rsidR="00E34A9A" w:rsidRPr="00C24E18" w:rsidRDefault="00E34A9A" w:rsidP="00E34A9A">
      <w:pPr>
        <w:rPr>
          <w:rFonts w:ascii="Angsana New" w:hAnsi="Angsana New" w:cs="Angsana New"/>
          <w:b/>
          <w:bCs/>
          <w:sz w:val="28"/>
          <w:szCs w:val="28"/>
        </w:rPr>
      </w:pPr>
    </w:p>
    <w:p w:rsidR="00E34A9A" w:rsidRPr="00C24E18" w:rsidRDefault="00E34A9A" w:rsidP="00E34A9A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C24E18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วันที่</w:t>
      </w:r>
      <w:r w:rsidRPr="00C24E18">
        <w:rPr>
          <w:rFonts w:ascii="Angsana New" w:hAnsi="Angsana New" w:cs="Angsana New"/>
          <w:sz w:val="30"/>
          <w:szCs w:val="30"/>
        </w:rPr>
        <w:t xml:space="preserve"> 31 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C24E18">
        <w:rPr>
          <w:rFonts w:ascii="Angsana New" w:hAnsi="Angsana New" w:cs="Angsana New"/>
          <w:sz w:val="30"/>
          <w:szCs w:val="30"/>
        </w:rPr>
        <w:t>25</w:t>
      </w:r>
      <w:r w:rsidR="00C6564B" w:rsidRPr="00C24E18">
        <w:rPr>
          <w:rFonts w:ascii="Angsana New" w:hAnsi="Angsana New" w:cs="Angsana New"/>
          <w:sz w:val="30"/>
          <w:szCs w:val="30"/>
        </w:rPr>
        <w:t>6</w:t>
      </w:r>
      <w:r w:rsidR="00BE36C2" w:rsidRPr="00C24E18">
        <w:rPr>
          <w:rFonts w:ascii="Angsana New" w:hAnsi="Angsana New" w:cs="Angsana New"/>
          <w:sz w:val="30"/>
          <w:szCs w:val="30"/>
        </w:rPr>
        <w:t>2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C24E18">
        <w:rPr>
          <w:rFonts w:ascii="Angsana New" w:hAnsi="Angsana New" w:cs="Angsana New"/>
          <w:sz w:val="30"/>
          <w:szCs w:val="30"/>
          <w:cs/>
        </w:rPr>
        <w:t>น</w:t>
      </w:r>
    </w:p>
    <w:p w:rsidR="00E34A9A" w:rsidRPr="00C24E18" w:rsidRDefault="00E34A9A" w:rsidP="00E34A9A">
      <w:pPr>
        <w:jc w:val="thaiDistribute"/>
        <w:outlineLvl w:val="0"/>
        <w:rPr>
          <w:rFonts w:ascii="Angsana New" w:hAnsi="Angsana New" w:cs="Angsana New"/>
          <w:i/>
          <w:iCs/>
          <w:sz w:val="28"/>
          <w:szCs w:val="28"/>
        </w:rPr>
      </w:pPr>
    </w:p>
    <w:p w:rsidR="00E34A9A" w:rsidRPr="00C24E18" w:rsidRDefault="00E34A9A" w:rsidP="00E34A9A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24E18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:rsidR="00E34A9A" w:rsidRPr="00C24E18" w:rsidRDefault="00E34A9A" w:rsidP="00E34A9A">
      <w:pPr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</w:p>
    <w:p w:rsidR="00281DFC" w:rsidRPr="00C24E18" w:rsidRDefault="00782441" w:rsidP="00E34A9A">
      <w:pPr>
        <w:jc w:val="thaiDistribute"/>
        <w:rPr>
          <w:rFonts w:cs="Angsana New"/>
          <w:sz w:val="30"/>
          <w:szCs w:val="30"/>
        </w:rPr>
      </w:pPr>
      <w:r w:rsidRPr="00C24E18">
        <w:rPr>
          <w:rFonts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90081" w:rsidRPr="00C24E18">
        <w:rPr>
          <w:rFonts w:cs="Angsana New" w:hint="cs"/>
          <w:sz w:val="30"/>
          <w:szCs w:val="30"/>
          <w:cs/>
        </w:rPr>
        <w:t>วรรค</w:t>
      </w:r>
      <w:r w:rsidR="00661467" w:rsidRPr="00C24E18">
        <w:rPr>
          <w:rFonts w:cs="Angsana New"/>
          <w:sz w:val="30"/>
          <w:szCs w:val="30"/>
        </w:rPr>
        <w:br/>
      </w:r>
      <w:r w:rsidRPr="00C24E18">
        <w:rPr>
          <w:rFonts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C24E18">
        <w:rPr>
          <w:rFonts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281DFC" w:rsidRPr="00C24E18" w:rsidRDefault="00281DFC" w:rsidP="00E34A9A">
      <w:pPr>
        <w:jc w:val="thaiDistribute"/>
        <w:rPr>
          <w:rFonts w:cs="Angsana New"/>
          <w:sz w:val="30"/>
          <w:szCs w:val="30"/>
          <w:cs/>
        </w:rPr>
        <w:sectPr w:rsidR="00281DFC" w:rsidRPr="00C24E18" w:rsidSect="00880AF7"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880AF7" w:rsidRDefault="00880AF7" w:rsidP="00E34A9A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E34A9A" w:rsidRPr="00C24E18" w:rsidRDefault="00E34A9A" w:rsidP="00E34A9A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:rsidR="00E34A9A" w:rsidRPr="00C24E18" w:rsidRDefault="00E34A9A" w:rsidP="00E34A9A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:rsidR="00E34A9A" w:rsidRPr="00C24E18" w:rsidRDefault="00E34A9A" w:rsidP="00E34A9A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24E18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C24E18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C24E18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C24E18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E34A9A" w:rsidRPr="00C24E18" w:rsidRDefault="00E34A9A" w:rsidP="00E34A9A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2"/>
        <w:gridCol w:w="4795"/>
      </w:tblGrid>
      <w:tr w:rsidR="00E24C3B" w:rsidRPr="00C24E18" w:rsidTr="00771929">
        <w:tc>
          <w:tcPr>
            <w:tcW w:w="9630" w:type="dxa"/>
            <w:gridSpan w:val="2"/>
            <w:shd w:val="clear" w:color="auto" w:fill="auto"/>
          </w:tcPr>
          <w:p w:rsidR="00E24C3B" w:rsidRPr="00C24E18" w:rsidRDefault="00E24C3B" w:rsidP="00E24C3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E24C3B" w:rsidRPr="00C24E18" w:rsidTr="00771929">
        <w:tc>
          <w:tcPr>
            <w:tcW w:w="9630" w:type="dxa"/>
            <w:gridSpan w:val="2"/>
            <w:shd w:val="clear" w:color="auto" w:fill="auto"/>
          </w:tcPr>
          <w:p w:rsidR="00E24C3B" w:rsidRPr="00C24E18" w:rsidRDefault="00E24C3B" w:rsidP="00E24C3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อ้างอิงหมายเหตุข้อ 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9 </w:t>
            </w:r>
          </w:p>
        </w:tc>
      </w:tr>
      <w:tr w:rsidR="00E24C3B" w:rsidRPr="00C24E18" w:rsidTr="00771929">
        <w:tc>
          <w:tcPr>
            <w:tcW w:w="4765" w:type="dxa"/>
            <w:shd w:val="clear" w:color="auto" w:fill="auto"/>
          </w:tcPr>
          <w:p w:rsidR="00E24C3B" w:rsidRPr="00C24E18" w:rsidRDefault="00E24C3B" w:rsidP="00E24C3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5" w:type="dxa"/>
            <w:shd w:val="clear" w:color="auto" w:fill="auto"/>
          </w:tcPr>
          <w:p w:rsidR="00E24C3B" w:rsidRPr="00C24E18" w:rsidRDefault="00E24C3B" w:rsidP="00E24C3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E24C3B" w:rsidRPr="00C24E18" w:rsidTr="00771929">
        <w:tc>
          <w:tcPr>
            <w:tcW w:w="4765" w:type="dxa"/>
            <w:shd w:val="clear" w:color="auto" w:fill="auto"/>
          </w:tcPr>
          <w:p w:rsidR="00E24C3B" w:rsidRPr="00C24E18" w:rsidRDefault="00E24C3B" w:rsidP="00E24C3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จากการที่กลุ่มบริษัทเป็นผู้ผลิตชิ้นส่วนในอุตสาหกรรมรถยนต์</w:t>
            </w:r>
            <w:r w:rsidRPr="00C24E18">
              <w:rPr>
                <w:rFonts w:ascii="Angsana New" w:hAnsi="Angsana New" w:cs="Angsana New"/>
                <w:sz w:val="30"/>
                <w:szCs w:val="30"/>
                <w:rtl/>
                <w:cs/>
              </w:rPr>
              <w:t xml:space="preserve"> 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ผลการดำเนินงานของกลุ่มบริษัทส่วนใหญ่ขึ้นอยู่กับธุรกิจรถยนต์และบริษัทผู้ผลิตรถยนต์</w:t>
            </w:r>
            <w:r w:rsidRPr="00C24E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ปริมาณการขายในแต่ละผลิตภัณฑ์ของกลุ่มบริษัทขึ้นอยู่กับอุปสงค์ของรถยนต์แต่ละรุ่นซึ่งแตกต่างกันออกไป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 xml:space="preserve"> 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ความผันผวนของยอดขายของบริษัทผู้ผลิตรถยนต์</w:t>
            </w:r>
            <w:r w:rsidRPr="00C24E18">
              <w:rPr>
                <w:rFonts w:ascii="Angsana New" w:hAnsi="Angsana New" w:hint="cs"/>
                <w:sz w:val="30"/>
                <w:szCs w:val="30"/>
                <w:rtl/>
                <w:cs/>
              </w:rPr>
              <w:t xml:space="preserve"> 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อาจทำให้มีสินค้าคงเหลือที่ไม่เคลื่อนไหวเป็นเวลานาน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 xml:space="preserve"> 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ซึ่งผู้บริหารต้องประมาณ</w:t>
            </w:r>
            <w:r w:rsidR="00193F1F"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มูลค่าของ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สินค้าเสื่อมสภาพตามแต่ละช่วงอายุของสินค้า</w:t>
            </w:r>
          </w:p>
          <w:p w:rsidR="00E24C3B" w:rsidRPr="00C24E18" w:rsidRDefault="00E24C3B" w:rsidP="00E24C3B">
            <w:pPr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:rsidR="00E24C3B" w:rsidRPr="00C24E18" w:rsidRDefault="00E24C3B" w:rsidP="00E24C3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การประมาณการดังกล่าวเกี่ยวข้องกับการใช้ดุลยพินิจของผู้บริหาร</w:t>
            </w:r>
            <w:r w:rsidRPr="00C24E18">
              <w:rPr>
                <w:rFonts w:ascii="Angsana New" w:hAnsi="Angsana New" w:cs="Angsana New"/>
                <w:sz w:val="30"/>
                <w:szCs w:val="30"/>
                <w:rtl/>
                <w:cs/>
              </w:rPr>
              <w:t xml:space="preserve"> 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นอกจากนี้กลุ่มบริษัทมีมูลค่าของสินค้าคงเหลือที่เป็นสาระสำคัญ</w:t>
            </w:r>
            <w:r w:rsidRPr="00C24E18">
              <w:rPr>
                <w:rFonts w:ascii="Angsana New" w:hAnsi="Angsana New" w:cs="Angsana New"/>
                <w:sz w:val="30"/>
                <w:szCs w:val="30"/>
                <w:rtl/>
                <w:cs/>
              </w:rPr>
              <w:t xml:space="preserve"> 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ดังนั้น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 xml:space="preserve"> 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เรื่องดังกล่าวจึงเป็นเรื่องที่ข้าพเจ้าให้ความสำคัญในการตรวจสอบ</w:t>
            </w:r>
          </w:p>
        </w:tc>
        <w:tc>
          <w:tcPr>
            <w:tcW w:w="4865" w:type="dxa"/>
            <w:shd w:val="clear" w:color="auto" w:fill="auto"/>
          </w:tcPr>
          <w:p w:rsidR="00E24C3B" w:rsidRPr="00C24E18" w:rsidRDefault="00E24C3B" w:rsidP="00E24C3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ข้าพเจ้าได้ใช้วิธีการตรวจสอบ</w:t>
            </w:r>
            <w:r w:rsidRPr="00C24E18">
              <w:rPr>
                <w:rFonts w:ascii="Angsana New" w:hAnsi="Angsana New" w:cs="Angsana New"/>
                <w:sz w:val="30"/>
                <w:szCs w:val="30"/>
                <w:rtl/>
                <w:cs/>
              </w:rPr>
              <w:t xml:space="preserve"> 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</w:t>
            </w:r>
          </w:p>
          <w:p w:rsidR="00E24C3B" w:rsidRPr="00C24E18" w:rsidRDefault="00E24C3B" w:rsidP="00D07139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24E18">
              <w:rPr>
                <w:rFonts w:ascii="Angsana New" w:hAnsi="Angsana New" w:hint="cs"/>
                <w:sz w:val="30"/>
                <w:szCs w:val="30"/>
                <w:cs/>
              </w:rPr>
              <w:t>การประเมินและสอบถามผู้บริหารซึ่งเป็นผู้รับผิดชอบในเรื่องการประเมินมูลค่าของสินค้าคงเหลือเพื่อให้ได้มาซึ่งความเข้าใจเกี่</w:t>
            </w:r>
            <w:r w:rsidRPr="00C24E18">
              <w:rPr>
                <w:rFonts w:ascii="Angsana New" w:hAnsi="Angsana New"/>
                <w:sz w:val="30"/>
                <w:szCs w:val="30"/>
                <w:cs/>
              </w:rPr>
              <w:t>ยวกับนโยบายของกลุ่มบริษัทในการประมาณ</w:t>
            </w:r>
            <w:r w:rsidRPr="00C24E18">
              <w:rPr>
                <w:rFonts w:ascii="Angsana New" w:hAnsi="Angsana New" w:hint="cs"/>
                <w:sz w:val="30"/>
                <w:szCs w:val="30"/>
                <w:cs/>
              </w:rPr>
              <w:t>ปริมาณและมูลค่าสุทธิที่จะได้รับ</w:t>
            </w:r>
            <w:r w:rsidR="00252F9F" w:rsidRPr="00C24E18">
              <w:rPr>
                <w:rFonts w:ascii="Angsana New" w:hAnsi="Angsana New"/>
                <w:sz w:val="30"/>
                <w:szCs w:val="30"/>
              </w:rPr>
              <w:br/>
            </w:r>
            <w:r w:rsidR="008E3CAB" w:rsidRPr="00C24E18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C24E18">
              <w:rPr>
                <w:rFonts w:ascii="Angsana New" w:hAnsi="Angsana New"/>
                <w:sz w:val="30"/>
                <w:szCs w:val="30"/>
                <w:cs/>
              </w:rPr>
              <w:t>สินค้าเสื่อมสภาพ และประเมินการออกแบบการควบคุมที่เกี่ยวกับการพิจารณามูลค่าสินค้าคงเหลือ</w:t>
            </w:r>
          </w:p>
          <w:p w:rsidR="00E24C3B" w:rsidRPr="00C24E18" w:rsidRDefault="00E24C3B" w:rsidP="00D07139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4E18">
              <w:rPr>
                <w:rFonts w:ascii="Angsana New" w:hAnsi="Angsana New"/>
                <w:sz w:val="30"/>
                <w:szCs w:val="30"/>
                <w:cs/>
              </w:rPr>
              <w:t>การประเมินความเหมาะสมของการ</w:t>
            </w:r>
            <w:r w:rsidRPr="00C24E18"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  <w:r w:rsidRPr="00C24E18">
              <w:rPr>
                <w:rFonts w:ascii="Angsana New" w:hAnsi="Angsana New"/>
                <w:sz w:val="30"/>
                <w:szCs w:val="30"/>
                <w:cs/>
              </w:rPr>
              <w:t>สินค้าเสื่อมสภาพด้วยการเปรียบเทียบการเคลื่อนไหวของสินค้า และการตัดจำหน่ายสินค้าที่เกิดขึ้นจริงใน</w:t>
            </w:r>
            <w:r w:rsidRPr="00C24E18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C24E18">
              <w:rPr>
                <w:rFonts w:ascii="Angsana New" w:hAnsi="Angsana New"/>
                <w:sz w:val="30"/>
                <w:szCs w:val="30"/>
                <w:cs/>
              </w:rPr>
              <w:t>ปัจจุบันกับประมาณการ</w:t>
            </w:r>
            <w:r w:rsidRPr="00C24E18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Pr="00C24E18">
              <w:rPr>
                <w:rFonts w:ascii="Angsana New" w:hAnsi="Angsana New"/>
                <w:sz w:val="30"/>
                <w:szCs w:val="30"/>
                <w:cs/>
              </w:rPr>
              <w:t>เสื่อมสภาพในปีก่อน</w:t>
            </w:r>
          </w:p>
          <w:p w:rsidR="00E24C3B" w:rsidRPr="00C24E18" w:rsidRDefault="00E24C3B" w:rsidP="00D07139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24E18">
              <w:rPr>
                <w:rFonts w:ascii="Angsana New" w:hAnsi="Angsana New"/>
                <w:sz w:val="30"/>
                <w:szCs w:val="30"/>
                <w:cs/>
              </w:rPr>
              <w:t>การสุ่มทดสอบรายงานอายุขอ</w:t>
            </w:r>
            <w:r w:rsidRPr="00C24E18">
              <w:rPr>
                <w:rFonts w:ascii="Angsana New" w:hAnsi="Angsana New" w:hint="cs"/>
                <w:sz w:val="30"/>
                <w:szCs w:val="30"/>
                <w:cs/>
              </w:rPr>
              <w:t>งสินค้าคงเหลือ</w:t>
            </w:r>
            <w:r w:rsidRPr="00C24E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24E18">
              <w:rPr>
                <w:rFonts w:ascii="Angsana New" w:hAnsi="Angsana New" w:hint="cs"/>
                <w:sz w:val="30"/>
                <w:szCs w:val="30"/>
                <w:cs/>
              </w:rPr>
              <w:t>กับเอกสารที่เกี่ยวข้อง</w:t>
            </w:r>
            <w:r w:rsidRPr="00C24E18">
              <w:rPr>
                <w:rFonts w:ascii="Angsana New" w:hAnsi="Angsana New"/>
                <w:sz w:val="30"/>
                <w:szCs w:val="30"/>
                <w:cs/>
              </w:rPr>
              <w:t xml:space="preserve"> และทดสอบการคำนวณประมาณการสินค้าเสื่อมสภาพ</w:t>
            </w:r>
          </w:p>
          <w:p w:rsidR="00E24C3B" w:rsidRPr="00C24E18" w:rsidRDefault="00E24C3B" w:rsidP="00D07139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24E18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C24E18">
              <w:rPr>
                <w:rFonts w:ascii="Angsana New" w:hAnsi="Angsana New"/>
                <w:sz w:val="30"/>
                <w:szCs w:val="30"/>
                <w:cs/>
              </w:rPr>
              <w:t>ประเมินความเพียงพอของการเปิดเผยใน</w:t>
            </w:r>
            <w:r w:rsidR="00252F9F" w:rsidRPr="00C24E18">
              <w:rPr>
                <w:rFonts w:ascii="Angsana New" w:hAnsi="Angsana New"/>
                <w:sz w:val="30"/>
                <w:szCs w:val="30"/>
              </w:rPr>
              <w:br/>
            </w:r>
            <w:r w:rsidRPr="00C24E18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C24E18">
              <w:rPr>
                <w:rFonts w:ascii="Angsana New" w:hAnsi="Angsana New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:rsidR="00E05DA0" w:rsidRPr="00C24E18" w:rsidRDefault="00E05DA0" w:rsidP="00E05DA0">
      <w:pPr>
        <w:snapToGri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28"/>
          <w:szCs w:val="28"/>
        </w:rPr>
      </w:pPr>
    </w:p>
    <w:p w:rsidR="00880AF7" w:rsidRDefault="00E24C3B" w:rsidP="00E05DA0">
      <w:pPr>
        <w:snapToGri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24E18">
        <w:rPr>
          <w:rFonts w:ascii="Angsana New" w:eastAsia="Calibri" w:hAnsi="Angsana New" w:cs="Angsana New"/>
          <w:i/>
          <w:iCs/>
          <w:sz w:val="30"/>
          <w:szCs w:val="30"/>
          <w:cs/>
        </w:rPr>
        <w:br w:type="page"/>
      </w:r>
    </w:p>
    <w:p w:rsidR="00880AF7" w:rsidRDefault="00880AF7" w:rsidP="00E05DA0">
      <w:pPr>
        <w:snapToGri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:rsidR="00E34A9A" w:rsidRPr="00C24E18" w:rsidRDefault="00E34A9A" w:rsidP="00E05DA0">
      <w:pPr>
        <w:snapToGri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24E18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:rsidR="00E34A9A" w:rsidRPr="00C24E18" w:rsidRDefault="00E34A9A" w:rsidP="00E05DA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:rsidR="00E34A9A" w:rsidRPr="00C24E18" w:rsidRDefault="00E34A9A" w:rsidP="00E05DA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24E18">
        <w:rPr>
          <w:rFonts w:ascii="Angsana New" w:eastAsia="Calibri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C24E1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C24E1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แต่ไม่รวมถึงงบการเงิน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C24E1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E34A9A" w:rsidRPr="00C24E18" w:rsidRDefault="00E34A9A" w:rsidP="00E05DA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:rsidR="00E34A9A" w:rsidRPr="00C24E18" w:rsidRDefault="00E34A9A" w:rsidP="00E05DA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24E18">
        <w:rPr>
          <w:rFonts w:ascii="Angsana New" w:eastAsia="Calibr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C24E18">
        <w:rPr>
          <w:rFonts w:ascii="Angsana New" w:eastAsia="Calibri" w:hAnsi="Angsana New" w:cs="Angsana New"/>
          <w:sz w:val="30"/>
          <w:szCs w:val="30"/>
        </w:rPr>
        <w:t xml:space="preserve"> </w:t>
      </w:r>
    </w:p>
    <w:p w:rsidR="00E34A9A" w:rsidRPr="00C24E18" w:rsidRDefault="00E34A9A" w:rsidP="00E05DA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:rsidR="00E34A9A" w:rsidRPr="00C24E18" w:rsidRDefault="00E34A9A" w:rsidP="00E05DA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24E18">
        <w:rPr>
          <w:rFonts w:ascii="Angsana New" w:eastAsia="Calibr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คือ</w:t>
      </w:r>
      <w:r w:rsidRPr="00C24E1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การอ่าน</w:t>
      </w:r>
      <w:r w:rsidRPr="00C24E18">
        <w:rPr>
          <w:rFonts w:ascii="Angsana New" w:eastAsia="Calibri" w:hAnsi="Angsana New" w:cs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C24E1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C24E18">
        <w:rPr>
          <w:rFonts w:ascii="Angsana New" w:eastAsia="Calibri" w:hAnsi="Angsana New" w:cs="Angsana New"/>
          <w:sz w:val="30"/>
          <w:szCs w:val="30"/>
        </w:rPr>
        <w:t xml:space="preserve"> </w:t>
      </w:r>
    </w:p>
    <w:p w:rsidR="00664B1F" w:rsidRPr="00C24E18" w:rsidRDefault="00664B1F" w:rsidP="00664B1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664B1F" w:rsidRPr="00C24E18" w:rsidRDefault="00664B1F" w:rsidP="00664B1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24E18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E34A9A" w:rsidRPr="00C24E18" w:rsidRDefault="00E34A9A" w:rsidP="00E05DA0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E34A9A" w:rsidRPr="00C24E18" w:rsidRDefault="00E34A9A" w:rsidP="00E05DA0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24E18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:rsidR="00E34A9A" w:rsidRPr="00C24E18" w:rsidRDefault="00E34A9A" w:rsidP="00E05DA0">
      <w:pPr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:rsidR="00E34A9A" w:rsidRPr="00C24E18" w:rsidRDefault="00E34A9A" w:rsidP="00E05DA0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24E18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E34A9A" w:rsidRPr="00C24E18" w:rsidRDefault="00E34A9A" w:rsidP="00E05DA0">
      <w:pPr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:rsidR="00E34A9A" w:rsidRPr="00C24E18" w:rsidRDefault="00E34A9A" w:rsidP="00E05DA0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24E18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C24E18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 xml:space="preserve">  </w:t>
      </w:r>
      <w:r w:rsidRPr="00C24E18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C24E18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C24E18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E34A9A" w:rsidRPr="00C24E18" w:rsidRDefault="00E34A9A" w:rsidP="00E05DA0">
      <w:pPr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:rsidR="00E34A9A" w:rsidRPr="00C24E18" w:rsidRDefault="00E34A9A" w:rsidP="00E05DA0">
      <w:pPr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C24E18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C24E18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</w:p>
    <w:p w:rsidR="00E34A9A" w:rsidRPr="00C24E18" w:rsidRDefault="00E34A9A" w:rsidP="00E05DA0">
      <w:pPr>
        <w:spacing w:line="240" w:lineRule="auto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:rsidR="00880AF7" w:rsidRDefault="00E05DA0" w:rsidP="00E05DA0">
      <w:p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24E18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880AF7" w:rsidRDefault="00880AF7" w:rsidP="00E05DA0">
      <w:p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E34A9A" w:rsidRPr="00C24E18" w:rsidRDefault="00E34A9A" w:rsidP="00E05DA0">
      <w:p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E34A9A" w:rsidRPr="00C24E18" w:rsidRDefault="00E34A9A" w:rsidP="00E05DA0">
      <w:pPr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:rsidR="00E34A9A" w:rsidRPr="00C24E18" w:rsidRDefault="00E34A9A" w:rsidP="00E05DA0">
      <w:pPr>
        <w:spacing w:line="240" w:lineRule="auto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C24E18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C24E18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E34A9A" w:rsidRPr="00C24E18" w:rsidRDefault="00E34A9A" w:rsidP="00E34A9A">
      <w:pPr>
        <w:jc w:val="thaiDistribute"/>
        <w:rPr>
          <w:rFonts w:ascii="Angsana New" w:hAnsi="Angsana New" w:cs="Angsana New"/>
          <w:sz w:val="28"/>
          <w:szCs w:val="28"/>
        </w:rPr>
      </w:pPr>
      <w:r w:rsidRPr="00C24E18">
        <w:rPr>
          <w:rFonts w:ascii="Angsana New" w:hAnsi="Angsana New" w:cs="Angsana New"/>
          <w:sz w:val="28"/>
          <w:szCs w:val="28"/>
          <w:rtl/>
          <w:cs/>
        </w:rPr>
        <w:t xml:space="preserve"> </w:t>
      </w:r>
    </w:p>
    <w:p w:rsidR="00E34A9A" w:rsidRPr="00C24E18" w:rsidRDefault="00E34A9A" w:rsidP="00E34A9A">
      <w:pPr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E34A9A" w:rsidRPr="00C24E18" w:rsidRDefault="00E34A9A" w:rsidP="00D0713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eastAsia="Calibri" w:hAnsi="Angsana New" w:cs="Angsana New" w:hint="cs"/>
          <w:sz w:val="30"/>
          <w:szCs w:val="30"/>
          <w:cs/>
        </w:rPr>
        <w:t>การ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>รวมและ</w:t>
      </w:r>
      <w:r w:rsidR="00252F9F"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193F1F" w:rsidRPr="00C24E18">
        <w:rPr>
          <w:rFonts w:ascii="Angsana New" w:eastAsia="Calibri" w:hAnsi="Angsana New" w:cs="Angsana New" w:hint="cs"/>
          <w:sz w:val="30"/>
          <w:szCs w:val="30"/>
          <w:cs/>
        </w:rPr>
        <w:t xml:space="preserve">    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193F1F" w:rsidRPr="00C24E18">
        <w:rPr>
          <w:rFonts w:ascii="Angsana New" w:eastAsia="Calibri" w:hAnsi="Angsana New" w:cs="Angsana New" w:hint="cs"/>
          <w:sz w:val="30"/>
          <w:szCs w:val="30"/>
          <w:cs/>
        </w:rPr>
        <w:t xml:space="preserve">  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193F1F" w:rsidRPr="00C24E18">
        <w:rPr>
          <w:rFonts w:ascii="Angsana New" w:eastAsia="Calibri" w:hAnsi="Angsana New" w:cs="Angsana New" w:hint="cs"/>
          <w:sz w:val="30"/>
          <w:szCs w:val="30"/>
          <w:cs/>
        </w:rPr>
        <w:t xml:space="preserve">      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การควบคุมภ</w:t>
      </w:r>
      <w:r w:rsidRPr="00C24E18">
        <w:rPr>
          <w:rFonts w:ascii="Angsana New" w:hAnsi="Angsana New" w:cs="Angsana New"/>
          <w:sz w:val="30"/>
          <w:szCs w:val="30"/>
          <w:cs/>
        </w:rPr>
        <w:t>ายใน</w:t>
      </w:r>
    </w:p>
    <w:p w:rsidR="00E34A9A" w:rsidRPr="00C24E18" w:rsidRDefault="00E34A9A" w:rsidP="00D0713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C24E18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24E18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C24E18">
        <w:rPr>
          <w:rFonts w:ascii="Angsana New" w:hAnsi="Angsana New" w:cs="Angsana New"/>
          <w:sz w:val="30"/>
          <w:szCs w:val="30"/>
          <w:cs/>
        </w:rPr>
        <w:t>บริษัท</w:t>
      </w:r>
    </w:p>
    <w:p w:rsidR="00E34A9A" w:rsidRPr="00C24E18" w:rsidRDefault="00E34A9A" w:rsidP="00D0713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E34A9A" w:rsidRPr="00C24E18" w:rsidRDefault="00E34A9A" w:rsidP="00D0713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C24E18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C24E18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3B307E" w:rsidRPr="00C24E18">
        <w:rPr>
          <w:rFonts w:ascii="Angsana New" w:hAnsi="Angsana New" w:cs="Angsana New" w:hint="cs"/>
          <w:spacing w:val="-10"/>
          <w:sz w:val="30"/>
          <w:szCs w:val="30"/>
          <w:cs/>
        </w:rPr>
        <w:t>โดยให้สังเกต</w:t>
      </w:r>
      <w:r w:rsidRPr="00C24E18">
        <w:rPr>
          <w:rFonts w:ascii="Angsana New" w:hAnsi="Angsana New" w:cs="Angsana New"/>
          <w:spacing w:val="-10"/>
          <w:sz w:val="30"/>
          <w:szCs w:val="30"/>
          <w:cs/>
        </w:rPr>
        <w:t>ถึงการเปิดเผยข้อมูลที่เกี่ยวข้องในงบการเงินรวมและงบการเงินเฉพาะกิจการ</w:t>
      </w:r>
      <w:r w:rsidR="003B307E" w:rsidRPr="00C24E18">
        <w:rPr>
          <w:rFonts w:ascii="Angsana New" w:hAnsi="Angsana New" w:cs="Angsana New" w:hint="cs"/>
          <w:spacing w:val="-10"/>
          <w:sz w:val="30"/>
          <w:szCs w:val="30"/>
          <w:cs/>
        </w:rPr>
        <w:t>ที่เกี่ยวข้อง</w:t>
      </w:r>
      <w:r w:rsidR="001761B7" w:rsidRPr="00C24E18">
        <w:rPr>
          <w:rFonts w:ascii="Angsana New" w:hAnsi="Angsana New" w:cs="Angsana New"/>
          <w:spacing w:val="-10"/>
          <w:sz w:val="30"/>
          <w:szCs w:val="30"/>
          <w:cs/>
        </w:rPr>
        <w:t>หรือถ้าก</w:t>
      </w:r>
      <w:r w:rsidR="001761B7" w:rsidRPr="00C24E18">
        <w:rPr>
          <w:rFonts w:ascii="Angsana New" w:hAnsi="Angsana New" w:cs="Angsana New" w:hint="cs"/>
          <w:spacing w:val="-10"/>
          <w:sz w:val="30"/>
          <w:szCs w:val="30"/>
          <w:cs/>
        </w:rPr>
        <w:t>าร</w:t>
      </w:r>
      <w:r w:rsidRPr="00C24E18">
        <w:rPr>
          <w:rFonts w:ascii="Angsana New" w:hAnsi="Angsana New" w:cs="Angsana New"/>
          <w:sz w:val="30"/>
          <w:szCs w:val="30"/>
          <w:cs/>
        </w:rPr>
        <w:t>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C24E18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:rsidR="00EC6C4D" w:rsidRPr="00C24E18" w:rsidRDefault="00E34A9A" w:rsidP="00D0713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000E53" w:rsidRPr="00C24E18">
        <w:rPr>
          <w:rFonts w:ascii="Angsana New" w:hAnsi="Angsana New" w:cs="Angsana New"/>
          <w:sz w:val="30"/>
          <w:szCs w:val="30"/>
        </w:rPr>
        <w:t xml:space="preserve">          </w:t>
      </w:r>
      <w:r w:rsidR="003B49D0" w:rsidRPr="00C24E18">
        <w:rPr>
          <w:rFonts w:ascii="Angsana New" w:hAnsi="Angsana New" w:cs="Angsana New"/>
          <w:sz w:val="30"/>
          <w:szCs w:val="30"/>
        </w:rPr>
        <w:t xml:space="preserve">  </w:t>
      </w:r>
      <w:r w:rsidRPr="00C24E18">
        <w:rPr>
          <w:rFonts w:ascii="Angsana New" w:hAnsi="Angsana New" w:cs="Angsana New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000E53" w:rsidRPr="00C24E18">
        <w:rPr>
          <w:rFonts w:ascii="Angsana New" w:hAnsi="Angsana New" w:cs="Angsana New"/>
          <w:sz w:val="30"/>
          <w:szCs w:val="30"/>
        </w:rPr>
        <w:t xml:space="preserve">  </w:t>
      </w:r>
      <w:r w:rsidRPr="00C24E18">
        <w:rPr>
          <w:rFonts w:ascii="Angsana New" w:hAnsi="Angsana New" w:cs="Angsana New"/>
          <w:sz w:val="30"/>
          <w:szCs w:val="30"/>
          <w:cs/>
        </w:rPr>
        <w:t>การนำเสนอข้อมูลโดยถูกต้องตามที่ควร</w:t>
      </w:r>
      <w:r w:rsidR="005E6C38" w:rsidRPr="00C24E18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  </w:t>
      </w:r>
    </w:p>
    <w:p w:rsidR="00E34A9A" w:rsidRPr="00C24E18" w:rsidRDefault="00E34A9A" w:rsidP="00D0713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="00252F9F" w:rsidRPr="00C24E18">
        <w:rPr>
          <w:rFonts w:ascii="Angsana New" w:hAnsi="Angsana New" w:cs="Angsana New" w:hint="cs"/>
          <w:sz w:val="30"/>
          <w:szCs w:val="30"/>
          <w:cs/>
        </w:rPr>
        <w:t>กลุ่มบริษัทเพื่อแสดงความเห็นต่อง</w:t>
      </w:r>
      <w:r w:rsidRPr="00C24E18">
        <w:rPr>
          <w:rFonts w:ascii="Angsana New" w:hAnsi="Angsana New" w:cs="Angsana New" w:hint="cs"/>
          <w:sz w:val="30"/>
          <w:szCs w:val="30"/>
          <w:cs/>
        </w:rPr>
        <w:t>บการเงินรวม</w:t>
      </w:r>
      <w:r w:rsidRPr="00C24E18">
        <w:rPr>
          <w:rFonts w:ascii="Angsana New" w:hAnsi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ข้าพเจ้ารับผิดชอบต่อการกำหนดแนวทาง</w:t>
      </w:r>
      <w:r w:rsidRPr="00C24E18">
        <w:rPr>
          <w:rFonts w:ascii="Angsana New" w:hAnsi="Angsana New" w:hint="cs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การควบคุมดูแล</w:t>
      </w:r>
      <w:r w:rsidRPr="00C24E18">
        <w:rPr>
          <w:rFonts w:ascii="Angsana New" w:hAnsi="Angsana New" w:hint="cs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และการปฏิบัติงานตรวจสอบกลุ่มบริษัท</w:t>
      </w:r>
      <w:r w:rsidRPr="00C24E18">
        <w:rPr>
          <w:rFonts w:ascii="Angsana New" w:hAnsi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C24E18">
        <w:rPr>
          <w:rFonts w:ascii="Angsana New" w:hAnsi="Angsana New"/>
          <w:sz w:val="30"/>
          <w:szCs w:val="30"/>
        </w:rPr>
        <w:t xml:space="preserve"> </w:t>
      </w:r>
    </w:p>
    <w:p w:rsidR="00EC6C4D" w:rsidRPr="00C24E18" w:rsidRDefault="00EC6C4D" w:rsidP="00E34A9A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:rsidR="00E34A9A" w:rsidRPr="00C24E18" w:rsidRDefault="00E34A9A" w:rsidP="00E34A9A">
      <w:pPr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5E6C38" w:rsidRPr="00C24E18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5E6C38" w:rsidRPr="00C24E18">
        <w:rPr>
          <w:rFonts w:ascii="Angsana New" w:eastAsia="Calibri" w:hAnsi="Angsana New" w:cs="Angsana New"/>
          <w:sz w:val="30"/>
          <w:szCs w:val="30"/>
          <w:cs/>
        </w:rPr>
        <w:t>นัยสำคัญในระบบการควบคุมภายในหาก</w:t>
      </w:r>
      <w:r w:rsidRPr="00C24E18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C24E18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:rsidR="00E34A9A" w:rsidRPr="00C24E18" w:rsidRDefault="00E34A9A" w:rsidP="00E34A9A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:rsidR="00E34A9A" w:rsidRPr="00C24E18" w:rsidRDefault="00E34A9A" w:rsidP="00E34A9A">
      <w:pPr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24E18">
        <w:rPr>
          <w:rFonts w:ascii="Angsana New" w:hAnsi="Angsana New" w:cs="Angsana New"/>
          <w:sz w:val="30"/>
          <w:szCs w:val="30"/>
          <w:cs/>
        </w:rPr>
        <w:t>อิสระ</w:t>
      </w:r>
    </w:p>
    <w:p w:rsidR="00E34A9A" w:rsidRPr="00C24E18" w:rsidRDefault="00E34A9A" w:rsidP="00E34A9A">
      <w:pPr>
        <w:jc w:val="thaiDistribute"/>
        <w:rPr>
          <w:rFonts w:ascii="Angsana New" w:hAnsi="Angsana New" w:cs="Angsana New"/>
          <w:sz w:val="28"/>
          <w:szCs w:val="28"/>
          <w:rtl/>
          <w:cs/>
        </w:rPr>
      </w:pPr>
    </w:p>
    <w:p w:rsidR="00E34A9A" w:rsidRPr="00C24E18" w:rsidRDefault="00E34A9A" w:rsidP="00E34A9A">
      <w:pPr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="00252F9F" w:rsidRPr="00C24E18">
        <w:rPr>
          <w:rFonts w:ascii="Angsana New" w:hAnsi="Angsana New" w:cs="Angsana New"/>
          <w:sz w:val="30"/>
          <w:szCs w:val="30"/>
          <w:cs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E34A9A" w:rsidRPr="00C24E18" w:rsidRDefault="00E34A9A" w:rsidP="00E34A9A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:rsidR="00E34A9A" w:rsidRPr="00C24E18" w:rsidRDefault="00E34A9A" w:rsidP="00E34A9A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13647E" w:rsidRPr="00C24E18" w:rsidRDefault="0013647E" w:rsidP="00E34A9A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E34A9A" w:rsidRPr="00C24E18" w:rsidRDefault="00E34A9A" w:rsidP="00E34A9A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E34A9A" w:rsidRPr="00C24E18" w:rsidRDefault="00E34A9A" w:rsidP="00E34A9A">
      <w:pPr>
        <w:pStyle w:val="T"/>
        <w:ind w:left="180"/>
        <w:jc w:val="both"/>
        <w:rPr>
          <w:rFonts w:ascii="Angsana New" w:hAnsi="Angsana New" w:cs="Angsana New"/>
          <w:cs/>
        </w:rPr>
      </w:pPr>
      <w:r w:rsidRPr="00C24E18">
        <w:rPr>
          <w:rFonts w:ascii="Angsana New" w:hAnsi="Angsana New" w:cs="Angsana New"/>
          <w:cs/>
        </w:rPr>
        <w:t>(</w:t>
      </w:r>
      <w:r w:rsidR="00890915" w:rsidRPr="00C24E18">
        <w:rPr>
          <w:rFonts w:ascii="Angsana New" w:hAnsi="Angsana New" w:cs="Angsana New" w:hint="cs"/>
          <w:cs/>
          <w:lang w:val="en-US"/>
        </w:rPr>
        <w:t>เนาวรัตน์ นิธิเกียรติพงศ์</w:t>
      </w:r>
      <w:r w:rsidRPr="00C24E18">
        <w:rPr>
          <w:rFonts w:ascii="Angsana New" w:hAnsi="Angsana New" w:cs="Angsana New" w:hint="cs"/>
          <w:cs/>
        </w:rPr>
        <w:t>)</w:t>
      </w:r>
    </w:p>
    <w:p w:rsidR="00E34A9A" w:rsidRPr="00C24E18" w:rsidRDefault="00E34A9A" w:rsidP="00E34A9A">
      <w:pPr>
        <w:pStyle w:val="T"/>
        <w:ind w:left="180"/>
        <w:jc w:val="both"/>
        <w:rPr>
          <w:rFonts w:ascii="Angsana New" w:hAnsi="Angsana New" w:cs="Angsana New"/>
          <w:cs/>
        </w:rPr>
      </w:pPr>
      <w:r w:rsidRPr="00C24E18">
        <w:rPr>
          <w:rFonts w:ascii="Angsana New" w:hAnsi="Angsana New" w:cs="Angsana New"/>
          <w:cs/>
        </w:rPr>
        <w:t>ผู้สอบบัญชีรับอนุญาต</w:t>
      </w:r>
    </w:p>
    <w:p w:rsidR="00E34A9A" w:rsidRPr="00C24E18" w:rsidRDefault="00E34A9A" w:rsidP="00E34A9A">
      <w:pPr>
        <w:pStyle w:val="T"/>
        <w:ind w:left="180"/>
        <w:jc w:val="both"/>
        <w:rPr>
          <w:rFonts w:ascii="Angsana New" w:hAnsi="Angsana New" w:cs="Angsana New"/>
          <w:lang w:val="en-US"/>
        </w:rPr>
      </w:pPr>
      <w:r w:rsidRPr="00C24E18">
        <w:rPr>
          <w:rFonts w:ascii="Angsana New" w:hAnsi="Angsana New" w:cs="Angsana New"/>
          <w:cs/>
        </w:rPr>
        <w:t xml:space="preserve">เลขทะเบียน </w:t>
      </w:r>
      <w:r w:rsidR="00890915" w:rsidRPr="00C24E18">
        <w:rPr>
          <w:rFonts w:ascii="Angsana New" w:hAnsi="Angsana New" w:cs="Angsana New"/>
          <w:lang w:val="en-US"/>
        </w:rPr>
        <w:t>7789</w:t>
      </w:r>
      <w:bookmarkStart w:id="1" w:name="_GoBack"/>
      <w:bookmarkEnd w:id="1"/>
    </w:p>
    <w:p w:rsidR="00E34A9A" w:rsidRPr="00C24E18" w:rsidRDefault="00E34A9A" w:rsidP="00E34A9A">
      <w:pPr>
        <w:ind w:left="180" w:right="29"/>
        <w:jc w:val="both"/>
        <w:rPr>
          <w:rFonts w:ascii="Angsana New" w:hAnsi="Angsana New" w:cs="Angsana New"/>
          <w:sz w:val="30"/>
          <w:szCs w:val="30"/>
        </w:rPr>
      </w:pPr>
    </w:p>
    <w:p w:rsidR="00E34A9A" w:rsidRPr="00C24E18" w:rsidRDefault="00E34A9A" w:rsidP="00E34A9A">
      <w:pPr>
        <w:ind w:left="180" w:right="29"/>
        <w:jc w:val="both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A3757D" w:rsidRPr="00C24E18" w:rsidRDefault="00E34A9A" w:rsidP="00A3757D">
      <w:pPr>
        <w:ind w:left="180"/>
        <w:rPr>
          <w:rFonts w:ascii="Angsana New" w:hAnsi="Angsana New" w:cs="Angsana New"/>
          <w:sz w:val="30"/>
          <w:szCs w:val="30"/>
          <w:lang w:val="th-TH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9B54AF" w:rsidRPr="00C24E18" w:rsidRDefault="00B80DDB" w:rsidP="00E24C3B">
      <w:pPr>
        <w:ind w:left="180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  <w:lang w:val="th-TH"/>
        </w:rPr>
        <w:t>18</w:t>
      </w:r>
      <w:r w:rsidR="00A3757D" w:rsidRPr="00C24E1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กุมภาพันธ</w:t>
      </w:r>
      <w:r w:rsidR="00ED7C28" w:rsidRPr="00C24E1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์ </w:t>
      </w:r>
      <w:r w:rsidR="00ED7C28" w:rsidRPr="00C24E18">
        <w:rPr>
          <w:rFonts w:ascii="Angsana New" w:hAnsi="Angsana New" w:cs="Angsana New"/>
          <w:sz w:val="30"/>
          <w:szCs w:val="30"/>
        </w:rPr>
        <w:t>256</w:t>
      </w:r>
      <w:r w:rsidR="00BE36C2" w:rsidRPr="00C24E18">
        <w:rPr>
          <w:rFonts w:ascii="Angsana New" w:hAnsi="Angsana New" w:cs="Angsana New"/>
          <w:sz w:val="30"/>
          <w:szCs w:val="30"/>
        </w:rPr>
        <w:t>3</w:t>
      </w:r>
    </w:p>
    <w:p w:rsidR="00927D09" w:rsidRPr="00C24E18" w:rsidRDefault="00927D09" w:rsidP="00927D09">
      <w:pPr>
        <w:pStyle w:val="a"/>
        <w:tabs>
          <w:tab w:val="clear" w:pos="1080"/>
        </w:tabs>
        <w:ind w:left="567"/>
        <w:jc w:val="thaiDistribute"/>
        <w:rPr>
          <w:rFonts w:ascii="Angsana New" w:hAnsi="Angsana New" w:cs="Angsana New"/>
          <w:lang w:val="en-US"/>
        </w:rPr>
      </w:pPr>
    </w:p>
    <w:sectPr w:rsidR="00927D09" w:rsidRPr="00C24E18" w:rsidSect="008C6B9D">
      <w:headerReference w:type="default" r:id="rId14"/>
      <w:footerReference w:type="default" r:id="rId15"/>
      <w:footerReference w:type="firs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53B3" w:rsidRDefault="00C253B3">
      <w:r>
        <w:separator/>
      </w:r>
    </w:p>
  </w:endnote>
  <w:endnote w:type="continuationSeparator" w:id="0">
    <w:p w:rsidR="00C253B3" w:rsidRDefault="00C25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EC7" w:rsidRDefault="00701EC7" w:rsidP="001135F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:rsidR="00701EC7" w:rsidRDefault="00701EC7" w:rsidP="00DF3C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EC7" w:rsidRPr="0001067C" w:rsidRDefault="00701EC7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sz w:val="30"/>
        <w:szCs w:val="30"/>
        <w:lang w:val="en-GB"/>
      </w:rPr>
    </w:pPr>
    <w:r w:rsidRPr="0001067C">
      <w:rPr>
        <w:rStyle w:val="PageNumber"/>
        <w:rFonts w:ascii="Angsana New" w:hAnsi="Angsana New" w:cs="Angsana New"/>
        <w:i/>
        <w:iCs/>
        <w:sz w:val="30"/>
        <w:szCs w:val="30"/>
      </w:rPr>
      <w:fldChar w:fldCharType="begin"/>
    </w:r>
    <w:r w:rsidRPr="0001067C">
      <w:rPr>
        <w:rStyle w:val="PageNumber"/>
        <w:rFonts w:ascii="Angsana New" w:hAnsi="Angsana New" w:cs="Angsana New"/>
        <w:i/>
        <w:iCs/>
        <w:sz w:val="30"/>
        <w:szCs w:val="30"/>
      </w:rPr>
      <w:instrText xml:space="preserve"> FILENAME </w:instrText>
    </w:r>
    <w:r w:rsidRPr="0001067C">
      <w:rPr>
        <w:rStyle w:val="PageNumber"/>
        <w:rFonts w:ascii="Angsana New" w:hAnsi="Angsana New" w:cs="Angsana New"/>
        <w:i/>
        <w:iCs/>
        <w:sz w:val="30"/>
        <w:szCs w:val="30"/>
      </w:rPr>
      <w:fldChar w:fldCharType="separate"/>
    </w:r>
    <w:r w:rsidR="00880AF7">
      <w:rPr>
        <w:rStyle w:val="PageNumber"/>
        <w:rFonts w:ascii="Angsana New" w:hAnsi="Angsana New" w:cs="Angsana New"/>
        <w:i/>
        <w:iCs/>
        <w:noProof/>
        <w:sz w:val="30"/>
        <w:szCs w:val="30"/>
      </w:rPr>
      <w:t>cprt1</w:t>
    </w:r>
    <w:r w:rsidRPr="0001067C">
      <w:rPr>
        <w:rStyle w:val="PageNumber"/>
        <w:rFonts w:ascii="Angsana New" w:hAnsi="Angsana New" w:cs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EC7" w:rsidRPr="0001067C" w:rsidRDefault="00701EC7" w:rsidP="00C403A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EC7" w:rsidRPr="0001067C" w:rsidRDefault="00701EC7" w:rsidP="00CD1B34">
    <w:pPr>
      <w:pStyle w:val="Footer"/>
      <w:jc w:val="center"/>
      <w:rPr>
        <w:rFonts w:ascii="Angsana New" w:hAnsi="Angsana New"/>
        <w:i/>
        <w:iCs/>
        <w:sz w:val="30"/>
        <w:szCs w:val="30"/>
        <w:lang w:val="en-GB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EC7" w:rsidRPr="007C62FA" w:rsidRDefault="00701EC7" w:rsidP="0001067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C62F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C62F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C62F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68</w:t>
    </w:r>
    <w:r w:rsidRPr="007C62F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701EC7" w:rsidRPr="0001067C" w:rsidRDefault="00701EC7" w:rsidP="007C62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EC7" w:rsidRPr="003A624E" w:rsidRDefault="00701EC7">
    <w:pPr>
      <w:rPr>
        <w:rFonts w:ascii="Angsana New" w:hAnsi="Angsana New"/>
        <w:sz w:val="30"/>
        <w:szCs w:val="30"/>
      </w:rPr>
    </w:pPr>
    <w:r w:rsidRPr="00376A71">
      <w:rPr>
        <w:rFonts w:ascii="Angsana New" w:hAnsi="Angsana New"/>
        <w:sz w:val="30"/>
        <w:szCs w:val="30"/>
      </w:rPr>
      <w:fldChar w:fldCharType="begin"/>
    </w:r>
    <w:r w:rsidRPr="00376A71">
      <w:rPr>
        <w:rFonts w:ascii="Angsana New" w:hAnsi="Angsana New"/>
        <w:sz w:val="30"/>
        <w:szCs w:val="30"/>
      </w:rPr>
      <w:instrText xml:space="preserve"> FILENAME </w:instrText>
    </w:r>
    <w:r w:rsidRPr="00376A71">
      <w:rPr>
        <w:rFonts w:ascii="Angsana New" w:hAnsi="Angsana New"/>
        <w:sz w:val="30"/>
        <w:szCs w:val="30"/>
      </w:rPr>
      <w:fldChar w:fldCharType="separate"/>
    </w:r>
    <w:r w:rsidR="00880AF7">
      <w:rPr>
        <w:rFonts w:ascii="Angsana New" w:hAnsi="Angsana New"/>
        <w:noProof/>
        <w:sz w:val="30"/>
        <w:szCs w:val="30"/>
      </w:rPr>
      <w:t>cprt1</w:t>
    </w:r>
    <w:r w:rsidRPr="00376A71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 xml:space="preserve">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  <w:t xml:space="preserve">                                               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EA3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66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53B3" w:rsidRDefault="00C253B3">
      <w:r>
        <w:separator/>
      </w:r>
    </w:p>
  </w:footnote>
  <w:footnote w:type="continuationSeparator" w:id="0">
    <w:p w:rsidR="00C253B3" w:rsidRDefault="00C25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EC7" w:rsidRDefault="00701EC7" w:rsidP="00C403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:rsidR="00701EC7" w:rsidRDefault="00701EC7" w:rsidP="00C403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EC7" w:rsidRDefault="00701EC7" w:rsidP="00DF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:rsidR="00701EC7" w:rsidRDefault="00701EC7" w:rsidP="00DF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:rsidR="00701EC7" w:rsidRDefault="00701EC7" w:rsidP="00DF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:rsidR="00701EC7" w:rsidRDefault="00701EC7" w:rsidP="00DF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:rsidR="00701EC7" w:rsidRDefault="00701EC7" w:rsidP="00DF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:rsidR="00701EC7" w:rsidRDefault="00701EC7" w:rsidP="00DF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:rsidR="00701EC7" w:rsidRPr="00DF3C43" w:rsidRDefault="00701EC7" w:rsidP="00DF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EC7" w:rsidRPr="00603A8F" w:rsidRDefault="00701EC7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618A5440"/>
    <w:lvl w:ilvl="0" w:tplc="AC92F7BC">
      <w:start w:val="1"/>
      <w:numFmt w:val="thaiLetters"/>
      <w:lvlText w:val="(%1)"/>
      <w:lvlJc w:val="left"/>
      <w:pPr>
        <w:ind w:left="252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A332EA"/>
    <w:multiLevelType w:val="hybridMultilevel"/>
    <w:tmpl w:val="868C0F66"/>
    <w:lvl w:ilvl="0" w:tplc="05748C7A">
      <w:start w:val="1"/>
      <w:numFmt w:val="thaiLetters"/>
      <w:lvlText w:val="%1)"/>
      <w:lvlJc w:val="left"/>
      <w:pPr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9DA046E"/>
    <w:multiLevelType w:val="hybridMultilevel"/>
    <w:tmpl w:val="3D463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758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23" w15:restartNumberingAfterBreak="0">
    <w:nsid w:val="4C686611"/>
    <w:multiLevelType w:val="hybridMultilevel"/>
    <w:tmpl w:val="9B90493E"/>
    <w:lvl w:ilvl="0" w:tplc="9C60BD7A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86E114E"/>
    <w:multiLevelType w:val="hybridMultilevel"/>
    <w:tmpl w:val="81285B5A"/>
    <w:lvl w:ilvl="0" w:tplc="2C8E8BC4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8"/>
  </w:num>
  <w:num w:numId="13">
    <w:abstractNumId w:val="24"/>
  </w:num>
  <w:num w:numId="14">
    <w:abstractNumId w:val="19"/>
  </w:num>
  <w:num w:numId="15">
    <w:abstractNumId w:val="21"/>
  </w:num>
  <w:num w:numId="16">
    <w:abstractNumId w:val="10"/>
  </w:num>
  <w:num w:numId="17">
    <w:abstractNumId w:val="22"/>
  </w:num>
  <w:num w:numId="18">
    <w:abstractNumId w:val="12"/>
  </w:num>
  <w:num w:numId="19">
    <w:abstractNumId w:val="16"/>
  </w:num>
  <w:num w:numId="20">
    <w:abstractNumId w:val="25"/>
  </w:num>
  <w:num w:numId="21">
    <w:abstractNumId w:val="11"/>
  </w:num>
  <w:num w:numId="22">
    <w:abstractNumId w:val="14"/>
  </w:num>
  <w:num w:numId="23">
    <w:abstractNumId w:val="15"/>
  </w:num>
  <w:num w:numId="24">
    <w:abstractNumId w:val="23"/>
  </w:num>
  <w:num w:numId="25">
    <w:abstractNumId w:val="26"/>
  </w:num>
  <w:num w:numId="26">
    <w:abstractNumId w:val="17"/>
  </w:num>
  <w:num w:numId="27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A5C"/>
    <w:rsid w:val="00000211"/>
    <w:rsid w:val="000002F7"/>
    <w:rsid w:val="000005E0"/>
    <w:rsid w:val="00000E53"/>
    <w:rsid w:val="00000ECD"/>
    <w:rsid w:val="00001EFC"/>
    <w:rsid w:val="00001FC2"/>
    <w:rsid w:val="00002743"/>
    <w:rsid w:val="00003078"/>
    <w:rsid w:val="000031C2"/>
    <w:rsid w:val="00003210"/>
    <w:rsid w:val="00003D2D"/>
    <w:rsid w:val="00004213"/>
    <w:rsid w:val="00004828"/>
    <w:rsid w:val="00007385"/>
    <w:rsid w:val="000078D5"/>
    <w:rsid w:val="0000791F"/>
    <w:rsid w:val="00007DDF"/>
    <w:rsid w:val="000100ED"/>
    <w:rsid w:val="000101F6"/>
    <w:rsid w:val="00010395"/>
    <w:rsid w:val="0001067C"/>
    <w:rsid w:val="00011020"/>
    <w:rsid w:val="00011144"/>
    <w:rsid w:val="00011421"/>
    <w:rsid w:val="00011578"/>
    <w:rsid w:val="00011893"/>
    <w:rsid w:val="00012070"/>
    <w:rsid w:val="00012E63"/>
    <w:rsid w:val="0001332C"/>
    <w:rsid w:val="00013703"/>
    <w:rsid w:val="000141ED"/>
    <w:rsid w:val="000151D8"/>
    <w:rsid w:val="000160B7"/>
    <w:rsid w:val="00016193"/>
    <w:rsid w:val="00016295"/>
    <w:rsid w:val="00016718"/>
    <w:rsid w:val="00016B4D"/>
    <w:rsid w:val="00017181"/>
    <w:rsid w:val="000179B4"/>
    <w:rsid w:val="00020FCE"/>
    <w:rsid w:val="00022ABC"/>
    <w:rsid w:val="000232B4"/>
    <w:rsid w:val="00023C0F"/>
    <w:rsid w:val="00023F5A"/>
    <w:rsid w:val="00024533"/>
    <w:rsid w:val="00024625"/>
    <w:rsid w:val="000253F0"/>
    <w:rsid w:val="00025724"/>
    <w:rsid w:val="00025857"/>
    <w:rsid w:val="00025B80"/>
    <w:rsid w:val="00026205"/>
    <w:rsid w:val="00026287"/>
    <w:rsid w:val="0002665F"/>
    <w:rsid w:val="000272AE"/>
    <w:rsid w:val="000306E5"/>
    <w:rsid w:val="00030838"/>
    <w:rsid w:val="00030ED0"/>
    <w:rsid w:val="000313CF"/>
    <w:rsid w:val="000318C9"/>
    <w:rsid w:val="00031E46"/>
    <w:rsid w:val="00031EBE"/>
    <w:rsid w:val="00032759"/>
    <w:rsid w:val="0003288D"/>
    <w:rsid w:val="00032B80"/>
    <w:rsid w:val="00032DBF"/>
    <w:rsid w:val="0003304A"/>
    <w:rsid w:val="00033654"/>
    <w:rsid w:val="00033DC6"/>
    <w:rsid w:val="000349CA"/>
    <w:rsid w:val="00034BAE"/>
    <w:rsid w:val="00034D01"/>
    <w:rsid w:val="00034FA5"/>
    <w:rsid w:val="00035539"/>
    <w:rsid w:val="0003586C"/>
    <w:rsid w:val="0003592A"/>
    <w:rsid w:val="00036CE9"/>
    <w:rsid w:val="00037F0E"/>
    <w:rsid w:val="00040362"/>
    <w:rsid w:val="00040CC6"/>
    <w:rsid w:val="0004152B"/>
    <w:rsid w:val="00041561"/>
    <w:rsid w:val="00041953"/>
    <w:rsid w:val="0004247F"/>
    <w:rsid w:val="00042964"/>
    <w:rsid w:val="00042F2E"/>
    <w:rsid w:val="000430EB"/>
    <w:rsid w:val="000431FE"/>
    <w:rsid w:val="0004329B"/>
    <w:rsid w:val="000432B0"/>
    <w:rsid w:val="000432E7"/>
    <w:rsid w:val="00043B4F"/>
    <w:rsid w:val="00043D5F"/>
    <w:rsid w:val="000450D8"/>
    <w:rsid w:val="00045683"/>
    <w:rsid w:val="00045CEA"/>
    <w:rsid w:val="00046A32"/>
    <w:rsid w:val="00046E0B"/>
    <w:rsid w:val="000470D5"/>
    <w:rsid w:val="00047672"/>
    <w:rsid w:val="000477A1"/>
    <w:rsid w:val="00047A02"/>
    <w:rsid w:val="00051B93"/>
    <w:rsid w:val="00051FBB"/>
    <w:rsid w:val="00052158"/>
    <w:rsid w:val="00052409"/>
    <w:rsid w:val="00052D6D"/>
    <w:rsid w:val="000530C6"/>
    <w:rsid w:val="00053CEC"/>
    <w:rsid w:val="00053E82"/>
    <w:rsid w:val="000544E9"/>
    <w:rsid w:val="00055FD7"/>
    <w:rsid w:val="00055FFE"/>
    <w:rsid w:val="000565D3"/>
    <w:rsid w:val="00056929"/>
    <w:rsid w:val="00056FAB"/>
    <w:rsid w:val="000578E3"/>
    <w:rsid w:val="000603FA"/>
    <w:rsid w:val="00060449"/>
    <w:rsid w:val="00060541"/>
    <w:rsid w:val="00060633"/>
    <w:rsid w:val="0006101A"/>
    <w:rsid w:val="000618F3"/>
    <w:rsid w:val="00062C76"/>
    <w:rsid w:val="00062CD6"/>
    <w:rsid w:val="0006335B"/>
    <w:rsid w:val="000636E7"/>
    <w:rsid w:val="000637D4"/>
    <w:rsid w:val="0006388C"/>
    <w:rsid w:val="00063CC2"/>
    <w:rsid w:val="000641C8"/>
    <w:rsid w:val="00064441"/>
    <w:rsid w:val="00065979"/>
    <w:rsid w:val="00065F25"/>
    <w:rsid w:val="000661F5"/>
    <w:rsid w:val="0006658F"/>
    <w:rsid w:val="000669C9"/>
    <w:rsid w:val="0006794A"/>
    <w:rsid w:val="00067EBC"/>
    <w:rsid w:val="0007037B"/>
    <w:rsid w:val="00071C70"/>
    <w:rsid w:val="00071D02"/>
    <w:rsid w:val="000722BF"/>
    <w:rsid w:val="000729A9"/>
    <w:rsid w:val="00072BAC"/>
    <w:rsid w:val="00073671"/>
    <w:rsid w:val="00073E02"/>
    <w:rsid w:val="00074427"/>
    <w:rsid w:val="0007459A"/>
    <w:rsid w:val="00074EC5"/>
    <w:rsid w:val="0007542A"/>
    <w:rsid w:val="00075AB2"/>
    <w:rsid w:val="00075C12"/>
    <w:rsid w:val="0007652C"/>
    <w:rsid w:val="00076B45"/>
    <w:rsid w:val="000772BB"/>
    <w:rsid w:val="000774C8"/>
    <w:rsid w:val="000774D3"/>
    <w:rsid w:val="00080317"/>
    <w:rsid w:val="0008060A"/>
    <w:rsid w:val="00080D1B"/>
    <w:rsid w:val="00082143"/>
    <w:rsid w:val="00082382"/>
    <w:rsid w:val="00082469"/>
    <w:rsid w:val="00083E52"/>
    <w:rsid w:val="0008452D"/>
    <w:rsid w:val="0008469D"/>
    <w:rsid w:val="00084871"/>
    <w:rsid w:val="0008587D"/>
    <w:rsid w:val="00085A32"/>
    <w:rsid w:val="00085CE3"/>
    <w:rsid w:val="000873EB"/>
    <w:rsid w:val="00087839"/>
    <w:rsid w:val="00087C5A"/>
    <w:rsid w:val="00087C92"/>
    <w:rsid w:val="000905E1"/>
    <w:rsid w:val="00090D0E"/>
    <w:rsid w:val="00090F6B"/>
    <w:rsid w:val="00091425"/>
    <w:rsid w:val="000915FF"/>
    <w:rsid w:val="00091684"/>
    <w:rsid w:val="000918AF"/>
    <w:rsid w:val="00092120"/>
    <w:rsid w:val="000922F6"/>
    <w:rsid w:val="000925F6"/>
    <w:rsid w:val="00092B2F"/>
    <w:rsid w:val="00092B67"/>
    <w:rsid w:val="0009359A"/>
    <w:rsid w:val="00093C46"/>
    <w:rsid w:val="00093FF7"/>
    <w:rsid w:val="00094560"/>
    <w:rsid w:val="000946AB"/>
    <w:rsid w:val="00094BE3"/>
    <w:rsid w:val="00095234"/>
    <w:rsid w:val="00096B3B"/>
    <w:rsid w:val="00096DF9"/>
    <w:rsid w:val="00096E9F"/>
    <w:rsid w:val="000974E4"/>
    <w:rsid w:val="000976F6"/>
    <w:rsid w:val="00097766"/>
    <w:rsid w:val="00097D83"/>
    <w:rsid w:val="00097D9C"/>
    <w:rsid w:val="000A028F"/>
    <w:rsid w:val="000A03F1"/>
    <w:rsid w:val="000A092A"/>
    <w:rsid w:val="000A0EF1"/>
    <w:rsid w:val="000A26F1"/>
    <w:rsid w:val="000A3693"/>
    <w:rsid w:val="000A3C1C"/>
    <w:rsid w:val="000A3E1A"/>
    <w:rsid w:val="000A3F68"/>
    <w:rsid w:val="000A4004"/>
    <w:rsid w:val="000A45DA"/>
    <w:rsid w:val="000A4F25"/>
    <w:rsid w:val="000A500B"/>
    <w:rsid w:val="000A5457"/>
    <w:rsid w:val="000A5C3C"/>
    <w:rsid w:val="000A659A"/>
    <w:rsid w:val="000A65FD"/>
    <w:rsid w:val="000A6610"/>
    <w:rsid w:val="000A6ADF"/>
    <w:rsid w:val="000A731E"/>
    <w:rsid w:val="000A7520"/>
    <w:rsid w:val="000B069A"/>
    <w:rsid w:val="000B091C"/>
    <w:rsid w:val="000B0EBC"/>
    <w:rsid w:val="000B1953"/>
    <w:rsid w:val="000B1C3C"/>
    <w:rsid w:val="000B1E3F"/>
    <w:rsid w:val="000B1E96"/>
    <w:rsid w:val="000B24A9"/>
    <w:rsid w:val="000B24ED"/>
    <w:rsid w:val="000B292C"/>
    <w:rsid w:val="000B2F4F"/>
    <w:rsid w:val="000B30C8"/>
    <w:rsid w:val="000B3783"/>
    <w:rsid w:val="000B480E"/>
    <w:rsid w:val="000B4C7D"/>
    <w:rsid w:val="000B4DC7"/>
    <w:rsid w:val="000B51E3"/>
    <w:rsid w:val="000B6226"/>
    <w:rsid w:val="000B6482"/>
    <w:rsid w:val="000B75A5"/>
    <w:rsid w:val="000B7743"/>
    <w:rsid w:val="000C01F8"/>
    <w:rsid w:val="000C06C4"/>
    <w:rsid w:val="000C1A9E"/>
    <w:rsid w:val="000C21AE"/>
    <w:rsid w:val="000C243C"/>
    <w:rsid w:val="000C2526"/>
    <w:rsid w:val="000C374F"/>
    <w:rsid w:val="000C40C6"/>
    <w:rsid w:val="000C5525"/>
    <w:rsid w:val="000C6292"/>
    <w:rsid w:val="000C6657"/>
    <w:rsid w:val="000C6E21"/>
    <w:rsid w:val="000C6FDD"/>
    <w:rsid w:val="000C7E5A"/>
    <w:rsid w:val="000D02CE"/>
    <w:rsid w:val="000D0539"/>
    <w:rsid w:val="000D0DCE"/>
    <w:rsid w:val="000D1AC7"/>
    <w:rsid w:val="000D1F62"/>
    <w:rsid w:val="000D265D"/>
    <w:rsid w:val="000D2AAE"/>
    <w:rsid w:val="000D2DBD"/>
    <w:rsid w:val="000D3075"/>
    <w:rsid w:val="000D3E0F"/>
    <w:rsid w:val="000D3F13"/>
    <w:rsid w:val="000D4764"/>
    <w:rsid w:val="000D5BD0"/>
    <w:rsid w:val="000D5D3B"/>
    <w:rsid w:val="000D6344"/>
    <w:rsid w:val="000D664F"/>
    <w:rsid w:val="000D6CD0"/>
    <w:rsid w:val="000E087D"/>
    <w:rsid w:val="000E099A"/>
    <w:rsid w:val="000E11C9"/>
    <w:rsid w:val="000E148E"/>
    <w:rsid w:val="000E15A3"/>
    <w:rsid w:val="000E2912"/>
    <w:rsid w:val="000E2DA3"/>
    <w:rsid w:val="000E2E4F"/>
    <w:rsid w:val="000E3D9F"/>
    <w:rsid w:val="000E48EA"/>
    <w:rsid w:val="000E569B"/>
    <w:rsid w:val="000E588E"/>
    <w:rsid w:val="000E5A51"/>
    <w:rsid w:val="000E627D"/>
    <w:rsid w:val="000E6935"/>
    <w:rsid w:val="000E6BA5"/>
    <w:rsid w:val="000E7137"/>
    <w:rsid w:val="000E79F0"/>
    <w:rsid w:val="000F03B9"/>
    <w:rsid w:val="000F098F"/>
    <w:rsid w:val="000F18ED"/>
    <w:rsid w:val="000F1A11"/>
    <w:rsid w:val="000F209F"/>
    <w:rsid w:val="000F2142"/>
    <w:rsid w:val="000F24AB"/>
    <w:rsid w:val="000F264D"/>
    <w:rsid w:val="000F2D00"/>
    <w:rsid w:val="000F38B1"/>
    <w:rsid w:val="000F390F"/>
    <w:rsid w:val="000F39FC"/>
    <w:rsid w:val="000F3B62"/>
    <w:rsid w:val="000F475E"/>
    <w:rsid w:val="000F4889"/>
    <w:rsid w:val="000F4B3C"/>
    <w:rsid w:val="000F4C59"/>
    <w:rsid w:val="000F4D43"/>
    <w:rsid w:val="000F5778"/>
    <w:rsid w:val="000F5CB6"/>
    <w:rsid w:val="000F66F1"/>
    <w:rsid w:val="000F6784"/>
    <w:rsid w:val="000F6974"/>
    <w:rsid w:val="000F7453"/>
    <w:rsid w:val="000F7A47"/>
    <w:rsid w:val="000F7C54"/>
    <w:rsid w:val="000F7DE6"/>
    <w:rsid w:val="000F7F2E"/>
    <w:rsid w:val="0010004F"/>
    <w:rsid w:val="00100069"/>
    <w:rsid w:val="00100ACF"/>
    <w:rsid w:val="00100E35"/>
    <w:rsid w:val="001010E8"/>
    <w:rsid w:val="001017B6"/>
    <w:rsid w:val="001019B0"/>
    <w:rsid w:val="00101EC9"/>
    <w:rsid w:val="00101EDA"/>
    <w:rsid w:val="001026C4"/>
    <w:rsid w:val="00102AF5"/>
    <w:rsid w:val="001030D7"/>
    <w:rsid w:val="001032CC"/>
    <w:rsid w:val="001037CD"/>
    <w:rsid w:val="00103894"/>
    <w:rsid w:val="00103B60"/>
    <w:rsid w:val="00104346"/>
    <w:rsid w:val="00104408"/>
    <w:rsid w:val="00104C83"/>
    <w:rsid w:val="00105193"/>
    <w:rsid w:val="00105655"/>
    <w:rsid w:val="00105B0D"/>
    <w:rsid w:val="00105CF6"/>
    <w:rsid w:val="00106A8E"/>
    <w:rsid w:val="00106D33"/>
    <w:rsid w:val="00106FC9"/>
    <w:rsid w:val="00106FD3"/>
    <w:rsid w:val="001102E1"/>
    <w:rsid w:val="00110720"/>
    <w:rsid w:val="0011183E"/>
    <w:rsid w:val="00111B89"/>
    <w:rsid w:val="00111FB5"/>
    <w:rsid w:val="0011200A"/>
    <w:rsid w:val="001121B5"/>
    <w:rsid w:val="001135F8"/>
    <w:rsid w:val="00113DD4"/>
    <w:rsid w:val="00114770"/>
    <w:rsid w:val="00114AA3"/>
    <w:rsid w:val="00114F11"/>
    <w:rsid w:val="0011538C"/>
    <w:rsid w:val="0011666A"/>
    <w:rsid w:val="00117183"/>
    <w:rsid w:val="001171F1"/>
    <w:rsid w:val="0012145F"/>
    <w:rsid w:val="00121746"/>
    <w:rsid w:val="001228C6"/>
    <w:rsid w:val="00122E61"/>
    <w:rsid w:val="00122FAE"/>
    <w:rsid w:val="001240B9"/>
    <w:rsid w:val="0012432B"/>
    <w:rsid w:val="001251B9"/>
    <w:rsid w:val="00125537"/>
    <w:rsid w:val="001262BE"/>
    <w:rsid w:val="00126313"/>
    <w:rsid w:val="0012686A"/>
    <w:rsid w:val="00126A7B"/>
    <w:rsid w:val="00126C6D"/>
    <w:rsid w:val="0012793A"/>
    <w:rsid w:val="00130DFC"/>
    <w:rsid w:val="00130E8E"/>
    <w:rsid w:val="00131B10"/>
    <w:rsid w:val="00131C9E"/>
    <w:rsid w:val="00132D81"/>
    <w:rsid w:val="00133ACB"/>
    <w:rsid w:val="001353F4"/>
    <w:rsid w:val="0013647E"/>
    <w:rsid w:val="0013657F"/>
    <w:rsid w:val="00136E08"/>
    <w:rsid w:val="001371DB"/>
    <w:rsid w:val="0013739A"/>
    <w:rsid w:val="001403DD"/>
    <w:rsid w:val="001419BC"/>
    <w:rsid w:val="00141B56"/>
    <w:rsid w:val="00141BB1"/>
    <w:rsid w:val="00141DCB"/>
    <w:rsid w:val="00142D3A"/>
    <w:rsid w:val="001439D1"/>
    <w:rsid w:val="00144151"/>
    <w:rsid w:val="00144858"/>
    <w:rsid w:val="001452C6"/>
    <w:rsid w:val="0014549F"/>
    <w:rsid w:val="00146071"/>
    <w:rsid w:val="00146A99"/>
    <w:rsid w:val="0014766F"/>
    <w:rsid w:val="00147774"/>
    <w:rsid w:val="00147F82"/>
    <w:rsid w:val="00150599"/>
    <w:rsid w:val="00150D76"/>
    <w:rsid w:val="00152A3B"/>
    <w:rsid w:val="001530E1"/>
    <w:rsid w:val="001537D1"/>
    <w:rsid w:val="00153C56"/>
    <w:rsid w:val="0015403E"/>
    <w:rsid w:val="0015427E"/>
    <w:rsid w:val="0015440C"/>
    <w:rsid w:val="00154939"/>
    <w:rsid w:val="00154E9E"/>
    <w:rsid w:val="00154F65"/>
    <w:rsid w:val="00154FA1"/>
    <w:rsid w:val="0015717E"/>
    <w:rsid w:val="00157C72"/>
    <w:rsid w:val="00160692"/>
    <w:rsid w:val="00161E7B"/>
    <w:rsid w:val="001625B3"/>
    <w:rsid w:val="00162E92"/>
    <w:rsid w:val="00163DCC"/>
    <w:rsid w:val="001657AD"/>
    <w:rsid w:val="00165806"/>
    <w:rsid w:val="00165C37"/>
    <w:rsid w:val="00165C8B"/>
    <w:rsid w:val="0016621A"/>
    <w:rsid w:val="00167512"/>
    <w:rsid w:val="00167C4A"/>
    <w:rsid w:val="00170519"/>
    <w:rsid w:val="0017060C"/>
    <w:rsid w:val="00170711"/>
    <w:rsid w:val="001715B2"/>
    <w:rsid w:val="001717F0"/>
    <w:rsid w:val="0017221D"/>
    <w:rsid w:val="00172671"/>
    <w:rsid w:val="0017306B"/>
    <w:rsid w:val="00173272"/>
    <w:rsid w:val="00173A63"/>
    <w:rsid w:val="0017496B"/>
    <w:rsid w:val="00174D90"/>
    <w:rsid w:val="00174FAD"/>
    <w:rsid w:val="0017558E"/>
    <w:rsid w:val="0017567F"/>
    <w:rsid w:val="00175A3E"/>
    <w:rsid w:val="00175AE3"/>
    <w:rsid w:val="001761B7"/>
    <w:rsid w:val="00176482"/>
    <w:rsid w:val="00176887"/>
    <w:rsid w:val="00177358"/>
    <w:rsid w:val="00177C58"/>
    <w:rsid w:val="00180FDD"/>
    <w:rsid w:val="001813D1"/>
    <w:rsid w:val="001814D7"/>
    <w:rsid w:val="0018283F"/>
    <w:rsid w:val="0018289B"/>
    <w:rsid w:val="001835AF"/>
    <w:rsid w:val="00183E11"/>
    <w:rsid w:val="00184662"/>
    <w:rsid w:val="00184FE0"/>
    <w:rsid w:val="001857EA"/>
    <w:rsid w:val="001858CC"/>
    <w:rsid w:val="00185B17"/>
    <w:rsid w:val="001861F7"/>
    <w:rsid w:val="00186D03"/>
    <w:rsid w:val="00187E37"/>
    <w:rsid w:val="00187F2D"/>
    <w:rsid w:val="0019065D"/>
    <w:rsid w:val="00190EFD"/>
    <w:rsid w:val="001913CC"/>
    <w:rsid w:val="001919B4"/>
    <w:rsid w:val="0019214F"/>
    <w:rsid w:val="001931C8"/>
    <w:rsid w:val="0019342A"/>
    <w:rsid w:val="00193F1F"/>
    <w:rsid w:val="001940B9"/>
    <w:rsid w:val="0019421F"/>
    <w:rsid w:val="00194418"/>
    <w:rsid w:val="0019597A"/>
    <w:rsid w:val="00195AB9"/>
    <w:rsid w:val="00195E1F"/>
    <w:rsid w:val="0019641C"/>
    <w:rsid w:val="00196562"/>
    <w:rsid w:val="00196AD5"/>
    <w:rsid w:val="0019741F"/>
    <w:rsid w:val="00197CAB"/>
    <w:rsid w:val="00197FC6"/>
    <w:rsid w:val="001A185C"/>
    <w:rsid w:val="001A190C"/>
    <w:rsid w:val="001A2868"/>
    <w:rsid w:val="001A2BD3"/>
    <w:rsid w:val="001A3CE3"/>
    <w:rsid w:val="001A51FB"/>
    <w:rsid w:val="001A55E7"/>
    <w:rsid w:val="001A56C3"/>
    <w:rsid w:val="001A5835"/>
    <w:rsid w:val="001A6847"/>
    <w:rsid w:val="001A6DEE"/>
    <w:rsid w:val="001A7307"/>
    <w:rsid w:val="001B038B"/>
    <w:rsid w:val="001B095E"/>
    <w:rsid w:val="001B243D"/>
    <w:rsid w:val="001B303E"/>
    <w:rsid w:val="001B3335"/>
    <w:rsid w:val="001B3B83"/>
    <w:rsid w:val="001B3E5E"/>
    <w:rsid w:val="001B4381"/>
    <w:rsid w:val="001B45C7"/>
    <w:rsid w:val="001B5EDE"/>
    <w:rsid w:val="001B666D"/>
    <w:rsid w:val="001B72AF"/>
    <w:rsid w:val="001B737C"/>
    <w:rsid w:val="001B7FE6"/>
    <w:rsid w:val="001C11B5"/>
    <w:rsid w:val="001C1C36"/>
    <w:rsid w:val="001C2249"/>
    <w:rsid w:val="001C33BA"/>
    <w:rsid w:val="001C345B"/>
    <w:rsid w:val="001C37CF"/>
    <w:rsid w:val="001C3834"/>
    <w:rsid w:val="001C3909"/>
    <w:rsid w:val="001C3BE8"/>
    <w:rsid w:val="001C43BB"/>
    <w:rsid w:val="001C4864"/>
    <w:rsid w:val="001C488E"/>
    <w:rsid w:val="001C48AC"/>
    <w:rsid w:val="001C55CD"/>
    <w:rsid w:val="001C65D8"/>
    <w:rsid w:val="001C6608"/>
    <w:rsid w:val="001C6824"/>
    <w:rsid w:val="001C6DDE"/>
    <w:rsid w:val="001D0C58"/>
    <w:rsid w:val="001D0DCD"/>
    <w:rsid w:val="001D1C74"/>
    <w:rsid w:val="001D2737"/>
    <w:rsid w:val="001D2780"/>
    <w:rsid w:val="001D3347"/>
    <w:rsid w:val="001D4172"/>
    <w:rsid w:val="001D470D"/>
    <w:rsid w:val="001D4D26"/>
    <w:rsid w:val="001D5956"/>
    <w:rsid w:val="001D5DFB"/>
    <w:rsid w:val="001D6446"/>
    <w:rsid w:val="001D7087"/>
    <w:rsid w:val="001D781D"/>
    <w:rsid w:val="001E0523"/>
    <w:rsid w:val="001E0C6B"/>
    <w:rsid w:val="001E0F8E"/>
    <w:rsid w:val="001E1608"/>
    <w:rsid w:val="001E2329"/>
    <w:rsid w:val="001E2919"/>
    <w:rsid w:val="001E2A6A"/>
    <w:rsid w:val="001E2F3F"/>
    <w:rsid w:val="001E313F"/>
    <w:rsid w:val="001E46DC"/>
    <w:rsid w:val="001E4A8A"/>
    <w:rsid w:val="001E4E56"/>
    <w:rsid w:val="001E4F2D"/>
    <w:rsid w:val="001E558B"/>
    <w:rsid w:val="001E57AD"/>
    <w:rsid w:val="001E58A6"/>
    <w:rsid w:val="001E6AF9"/>
    <w:rsid w:val="001E7135"/>
    <w:rsid w:val="001E7F66"/>
    <w:rsid w:val="001F0960"/>
    <w:rsid w:val="001F12C4"/>
    <w:rsid w:val="001F1461"/>
    <w:rsid w:val="001F1879"/>
    <w:rsid w:val="001F1979"/>
    <w:rsid w:val="001F1D92"/>
    <w:rsid w:val="001F1E07"/>
    <w:rsid w:val="001F2A1B"/>
    <w:rsid w:val="001F2B80"/>
    <w:rsid w:val="001F2D39"/>
    <w:rsid w:val="001F318E"/>
    <w:rsid w:val="001F3200"/>
    <w:rsid w:val="001F3522"/>
    <w:rsid w:val="001F4850"/>
    <w:rsid w:val="001F4DC8"/>
    <w:rsid w:val="001F5149"/>
    <w:rsid w:val="001F5A21"/>
    <w:rsid w:val="001F5A91"/>
    <w:rsid w:val="001F6207"/>
    <w:rsid w:val="001F63A0"/>
    <w:rsid w:val="001F65A8"/>
    <w:rsid w:val="001F7828"/>
    <w:rsid w:val="001F7850"/>
    <w:rsid w:val="001F7BC1"/>
    <w:rsid w:val="0020006A"/>
    <w:rsid w:val="0020010C"/>
    <w:rsid w:val="00200461"/>
    <w:rsid w:val="00200857"/>
    <w:rsid w:val="00200C10"/>
    <w:rsid w:val="00200D0A"/>
    <w:rsid w:val="00200EB1"/>
    <w:rsid w:val="002011B4"/>
    <w:rsid w:val="0020122F"/>
    <w:rsid w:val="00201783"/>
    <w:rsid w:val="00201CA6"/>
    <w:rsid w:val="00202698"/>
    <w:rsid w:val="00203058"/>
    <w:rsid w:val="0020392A"/>
    <w:rsid w:val="00203962"/>
    <w:rsid w:val="00203989"/>
    <w:rsid w:val="00203EB9"/>
    <w:rsid w:val="00203F10"/>
    <w:rsid w:val="002049D3"/>
    <w:rsid w:val="00205136"/>
    <w:rsid w:val="00206AC8"/>
    <w:rsid w:val="002074F2"/>
    <w:rsid w:val="00207F4D"/>
    <w:rsid w:val="002102F6"/>
    <w:rsid w:val="00210B43"/>
    <w:rsid w:val="0021205A"/>
    <w:rsid w:val="00212A9D"/>
    <w:rsid w:val="0021356F"/>
    <w:rsid w:val="0021407A"/>
    <w:rsid w:val="00214856"/>
    <w:rsid w:val="002148AC"/>
    <w:rsid w:val="00214ACF"/>
    <w:rsid w:val="00215416"/>
    <w:rsid w:val="00216389"/>
    <w:rsid w:val="00216B85"/>
    <w:rsid w:val="00217319"/>
    <w:rsid w:val="002174DD"/>
    <w:rsid w:val="002174EC"/>
    <w:rsid w:val="00217DD7"/>
    <w:rsid w:val="00220DBD"/>
    <w:rsid w:val="0022139E"/>
    <w:rsid w:val="00221999"/>
    <w:rsid w:val="00222246"/>
    <w:rsid w:val="00222397"/>
    <w:rsid w:val="002235FA"/>
    <w:rsid w:val="00223609"/>
    <w:rsid w:val="0022377C"/>
    <w:rsid w:val="002239C2"/>
    <w:rsid w:val="00223F5E"/>
    <w:rsid w:val="00224477"/>
    <w:rsid w:val="002248A4"/>
    <w:rsid w:val="002248B5"/>
    <w:rsid w:val="002249ED"/>
    <w:rsid w:val="00225533"/>
    <w:rsid w:val="00225584"/>
    <w:rsid w:val="002257BB"/>
    <w:rsid w:val="00226474"/>
    <w:rsid w:val="002267A4"/>
    <w:rsid w:val="00226A58"/>
    <w:rsid w:val="00226F38"/>
    <w:rsid w:val="002274C0"/>
    <w:rsid w:val="00230F78"/>
    <w:rsid w:val="00231742"/>
    <w:rsid w:val="00231A11"/>
    <w:rsid w:val="00231BB7"/>
    <w:rsid w:val="00231D58"/>
    <w:rsid w:val="0023211D"/>
    <w:rsid w:val="0023289F"/>
    <w:rsid w:val="00232CE3"/>
    <w:rsid w:val="00233108"/>
    <w:rsid w:val="00233337"/>
    <w:rsid w:val="00233AF7"/>
    <w:rsid w:val="00233F84"/>
    <w:rsid w:val="00234B94"/>
    <w:rsid w:val="00235067"/>
    <w:rsid w:val="00235EB0"/>
    <w:rsid w:val="00235EFB"/>
    <w:rsid w:val="00236163"/>
    <w:rsid w:val="00236A66"/>
    <w:rsid w:val="00237601"/>
    <w:rsid w:val="00237C6C"/>
    <w:rsid w:val="0024090E"/>
    <w:rsid w:val="00240C05"/>
    <w:rsid w:val="0024122C"/>
    <w:rsid w:val="00241454"/>
    <w:rsid w:val="00241604"/>
    <w:rsid w:val="00241693"/>
    <w:rsid w:val="00241885"/>
    <w:rsid w:val="00241B3E"/>
    <w:rsid w:val="00242CED"/>
    <w:rsid w:val="00242F02"/>
    <w:rsid w:val="002432AD"/>
    <w:rsid w:val="0024366A"/>
    <w:rsid w:val="00243D75"/>
    <w:rsid w:val="00244D30"/>
    <w:rsid w:val="00245950"/>
    <w:rsid w:val="00245C3A"/>
    <w:rsid w:val="00245D67"/>
    <w:rsid w:val="0024794E"/>
    <w:rsid w:val="00247AF8"/>
    <w:rsid w:val="002506AB"/>
    <w:rsid w:val="00250CCB"/>
    <w:rsid w:val="00250D25"/>
    <w:rsid w:val="00251745"/>
    <w:rsid w:val="002517C5"/>
    <w:rsid w:val="00251B8E"/>
    <w:rsid w:val="00252446"/>
    <w:rsid w:val="00252F89"/>
    <w:rsid w:val="00252F9F"/>
    <w:rsid w:val="00253182"/>
    <w:rsid w:val="0025340D"/>
    <w:rsid w:val="00253546"/>
    <w:rsid w:val="002535BF"/>
    <w:rsid w:val="002538A6"/>
    <w:rsid w:val="002545E4"/>
    <w:rsid w:val="00254BA9"/>
    <w:rsid w:val="00255080"/>
    <w:rsid w:val="002554AD"/>
    <w:rsid w:val="00256445"/>
    <w:rsid w:val="00256DB9"/>
    <w:rsid w:val="002605BB"/>
    <w:rsid w:val="0026199B"/>
    <w:rsid w:val="00262AAD"/>
    <w:rsid w:val="00262C09"/>
    <w:rsid w:val="0026355B"/>
    <w:rsid w:val="00263C42"/>
    <w:rsid w:val="00263E61"/>
    <w:rsid w:val="00263F97"/>
    <w:rsid w:val="00264FAF"/>
    <w:rsid w:val="00267008"/>
    <w:rsid w:val="00267E56"/>
    <w:rsid w:val="00267FE1"/>
    <w:rsid w:val="0027035D"/>
    <w:rsid w:val="00270951"/>
    <w:rsid w:val="00270ECE"/>
    <w:rsid w:val="00271044"/>
    <w:rsid w:val="00273193"/>
    <w:rsid w:val="00273D94"/>
    <w:rsid w:val="00274AB2"/>
    <w:rsid w:val="00275653"/>
    <w:rsid w:val="002764BA"/>
    <w:rsid w:val="00276F30"/>
    <w:rsid w:val="002777E5"/>
    <w:rsid w:val="00277E06"/>
    <w:rsid w:val="00280984"/>
    <w:rsid w:val="002809A3"/>
    <w:rsid w:val="00280DBE"/>
    <w:rsid w:val="0028148D"/>
    <w:rsid w:val="002814EC"/>
    <w:rsid w:val="002816B0"/>
    <w:rsid w:val="00281B65"/>
    <w:rsid w:val="00281DFC"/>
    <w:rsid w:val="00282386"/>
    <w:rsid w:val="0028247A"/>
    <w:rsid w:val="00282B9F"/>
    <w:rsid w:val="00282DFF"/>
    <w:rsid w:val="002833B3"/>
    <w:rsid w:val="00284A73"/>
    <w:rsid w:val="00285248"/>
    <w:rsid w:val="00285A24"/>
    <w:rsid w:val="00285A9C"/>
    <w:rsid w:val="00286B1C"/>
    <w:rsid w:val="00286D05"/>
    <w:rsid w:val="00287A16"/>
    <w:rsid w:val="00287B4D"/>
    <w:rsid w:val="00287E69"/>
    <w:rsid w:val="00291316"/>
    <w:rsid w:val="002921F7"/>
    <w:rsid w:val="002923AB"/>
    <w:rsid w:val="00293C12"/>
    <w:rsid w:val="002947AD"/>
    <w:rsid w:val="002952E8"/>
    <w:rsid w:val="002954EB"/>
    <w:rsid w:val="00295783"/>
    <w:rsid w:val="002968A4"/>
    <w:rsid w:val="00297AB6"/>
    <w:rsid w:val="002A0A9C"/>
    <w:rsid w:val="002A1B44"/>
    <w:rsid w:val="002A1C72"/>
    <w:rsid w:val="002A31FD"/>
    <w:rsid w:val="002A3704"/>
    <w:rsid w:val="002A4048"/>
    <w:rsid w:val="002A4193"/>
    <w:rsid w:val="002A45EC"/>
    <w:rsid w:val="002A6969"/>
    <w:rsid w:val="002A6BDB"/>
    <w:rsid w:val="002A78EB"/>
    <w:rsid w:val="002A7C70"/>
    <w:rsid w:val="002A7CAF"/>
    <w:rsid w:val="002B0260"/>
    <w:rsid w:val="002B101B"/>
    <w:rsid w:val="002B1460"/>
    <w:rsid w:val="002B1F7C"/>
    <w:rsid w:val="002B206E"/>
    <w:rsid w:val="002B2636"/>
    <w:rsid w:val="002B26FC"/>
    <w:rsid w:val="002B2AFC"/>
    <w:rsid w:val="002B31BE"/>
    <w:rsid w:val="002B331D"/>
    <w:rsid w:val="002B3723"/>
    <w:rsid w:val="002B3CA3"/>
    <w:rsid w:val="002B434C"/>
    <w:rsid w:val="002B467C"/>
    <w:rsid w:val="002B5549"/>
    <w:rsid w:val="002B638A"/>
    <w:rsid w:val="002B6493"/>
    <w:rsid w:val="002B6900"/>
    <w:rsid w:val="002C081B"/>
    <w:rsid w:val="002C0D88"/>
    <w:rsid w:val="002C1149"/>
    <w:rsid w:val="002C11F3"/>
    <w:rsid w:val="002C19DB"/>
    <w:rsid w:val="002C1D30"/>
    <w:rsid w:val="002C2304"/>
    <w:rsid w:val="002C29DE"/>
    <w:rsid w:val="002C2A94"/>
    <w:rsid w:val="002C2AB4"/>
    <w:rsid w:val="002C3179"/>
    <w:rsid w:val="002C3D5C"/>
    <w:rsid w:val="002C3DB6"/>
    <w:rsid w:val="002C3E2F"/>
    <w:rsid w:val="002C40A3"/>
    <w:rsid w:val="002C4438"/>
    <w:rsid w:val="002C475E"/>
    <w:rsid w:val="002C48E4"/>
    <w:rsid w:val="002C51BA"/>
    <w:rsid w:val="002C5D30"/>
    <w:rsid w:val="002C65D4"/>
    <w:rsid w:val="002C6B4E"/>
    <w:rsid w:val="002C6BA1"/>
    <w:rsid w:val="002C6FCF"/>
    <w:rsid w:val="002C797C"/>
    <w:rsid w:val="002D0953"/>
    <w:rsid w:val="002D1399"/>
    <w:rsid w:val="002D1636"/>
    <w:rsid w:val="002D1D55"/>
    <w:rsid w:val="002D1F02"/>
    <w:rsid w:val="002D2A48"/>
    <w:rsid w:val="002D3CC7"/>
    <w:rsid w:val="002D477E"/>
    <w:rsid w:val="002D4B05"/>
    <w:rsid w:val="002D512F"/>
    <w:rsid w:val="002D6044"/>
    <w:rsid w:val="002D60FD"/>
    <w:rsid w:val="002D63AB"/>
    <w:rsid w:val="002D6B2D"/>
    <w:rsid w:val="002D6B6F"/>
    <w:rsid w:val="002D7547"/>
    <w:rsid w:val="002D7A78"/>
    <w:rsid w:val="002E0951"/>
    <w:rsid w:val="002E0E2F"/>
    <w:rsid w:val="002E1005"/>
    <w:rsid w:val="002E1CA4"/>
    <w:rsid w:val="002E23CD"/>
    <w:rsid w:val="002E304D"/>
    <w:rsid w:val="002E40A8"/>
    <w:rsid w:val="002E4D5F"/>
    <w:rsid w:val="002E503A"/>
    <w:rsid w:val="002E55A7"/>
    <w:rsid w:val="002E56C6"/>
    <w:rsid w:val="002E5B9D"/>
    <w:rsid w:val="002E5EB5"/>
    <w:rsid w:val="002E5EC9"/>
    <w:rsid w:val="002E651F"/>
    <w:rsid w:val="002E6527"/>
    <w:rsid w:val="002E7118"/>
    <w:rsid w:val="002E733C"/>
    <w:rsid w:val="002E7534"/>
    <w:rsid w:val="002E7773"/>
    <w:rsid w:val="002F0DD0"/>
    <w:rsid w:val="002F1730"/>
    <w:rsid w:val="002F23E3"/>
    <w:rsid w:val="002F254D"/>
    <w:rsid w:val="002F266D"/>
    <w:rsid w:val="002F28AE"/>
    <w:rsid w:val="002F28BB"/>
    <w:rsid w:val="002F3B3A"/>
    <w:rsid w:val="002F3CB9"/>
    <w:rsid w:val="002F3CC4"/>
    <w:rsid w:val="002F3D93"/>
    <w:rsid w:val="002F40A8"/>
    <w:rsid w:val="002F43F6"/>
    <w:rsid w:val="002F464F"/>
    <w:rsid w:val="002F5038"/>
    <w:rsid w:val="002F52E3"/>
    <w:rsid w:val="002F5BE8"/>
    <w:rsid w:val="002F6275"/>
    <w:rsid w:val="002F6422"/>
    <w:rsid w:val="002F684E"/>
    <w:rsid w:val="002F6F63"/>
    <w:rsid w:val="00300699"/>
    <w:rsid w:val="00300A59"/>
    <w:rsid w:val="003010B6"/>
    <w:rsid w:val="00301BC4"/>
    <w:rsid w:val="00301D25"/>
    <w:rsid w:val="0030249A"/>
    <w:rsid w:val="0030321A"/>
    <w:rsid w:val="00303335"/>
    <w:rsid w:val="00303B5B"/>
    <w:rsid w:val="00303E2E"/>
    <w:rsid w:val="00304308"/>
    <w:rsid w:val="00304388"/>
    <w:rsid w:val="00304A11"/>
    <w:rsid w:val="0030521B"/>
    <w:rsid w:val="00306A62"/>
    <w:rsid w:val="00306E91"/>
    <w:rsid w:val="003072B3"/>
    <w:rsid w:val="00307392"/>
    <w:rsid w:val="00310130"/>
    <w:rsid w:val="00310256"/>
    <w:rsid w:val="003102FB"/>
    <w:rsid w:val="00310DED"/>
    <w:rsid w:val="0031179E"/>
    <w:rsid w:val="00311B6C"/>
    <w:rsid w:val="00314844"/>
    <w:rsid w:val="00314896"/>
    <w:rsid w:val="00315B93"/>
    <w:rsid w:val="00315F26"/>
    <w:rsid w:val="00316208"/>
    <w:rsid w:val="00316BF1"/>
    <w:rsid w:val="00317275"/>
    <w:rsid w:val="00320461"/>
    <w:rsid w:val="00320479"/>
    <w:rsid w:val="003205B2"/>
    <w:rsid w:val="003205D2"/>
    <w:rsid w:val="00320665"/>
    <w:rsid w:val="00320D76"/>
    <w:rsid w:val="00321119"/>
    <w:rsid w:val="0032136A"/>
    <w:rsid w:val="00321D70"/>
    <w:rsid w:val="00322B5E"/>
    <w:rsid w:val="003234EB"/>
    <w:rsid w:val="00324BCF"/>
    <w:rsid w:val="003252EB"/>
    <w:rsid w:val="00325A47"/>
    <w:rsid w:val="00325BAC"/>
    <w:rsid w:val="00325F46"/>
    <w:rsid w:val="00326CEB"/>
    <w:rsid w:val="003273E4"/>
    <w:rsid w:val="003274AB"/>
    <w:rsid w:val="003274E0"/>
    <w:rsid w:val="00327A4E"/>
    <w:rsid w:val="00327B54"/>
    <w:rsid w:val="00327F30"/>
    <w:rsid w:val="00330826"/>
    <w:rsid w:val="00330B41"/>
    <w:rsid w:val="0033123B"/>
    <w:rsid w:val="003318AF"/>
    <w:rsid w:val="00331B57"/>
    <w:rsid w:val="00331ECE"/>
    <w:rsid w:val="003321D0"/>
    <w:rsid w:val="003333FB"/>
    <w:rsid w:val="00333531"/>
    <w:rsid w:val="00333780"/>
    <w:rsid w:val="003344A6"/>
    <w:rsid w:val="0033491F"/>
    <w:rsid w:val="003349B0"/>
    <w:rsid w:val="003350A7"/>
    <w:rsid w:val="0033586D"/>
    <w:rsid w:val="00335DE4"/>
    <w:rsid w:val="003365BB"/>
    <w:rsid w:val="003369A8"/>
    <w:rsid w:val="00336C7D"/>
    <w:rsid w:val="00336FF3"/>
    <w:rsid w:val="00337787"/>
    <w:rsid w:val="00337D92"/>
    <w:rsid w:val="00340C9E"/>
    <w:rsid w:val="003411E7"/>
    <w:rsid w:val="003414C6"/>
    <w:rsid w:val="003416E1"/>
    <w:rsid w:val="00341DD3"/>
    <w:rsid w:val="00341F2E"/>
    <w:rsid w:val="00342217"/>
    <w:rsid w:val="00342D12"/>
    <w:rsid w:val="00343A33"/>
    <w:rsid w:val="00345661"/>
    <w:rsid w:val="00345796"/>
    <w:rsid w:val="003460EC"/>
    <w:rsid w:val="003461AA"/>
    <w:rsid w:val="003467EB"/>
    <w:rsid w:val="00346917"/>
    <w:rsid w:val="00346D6D"/>
    <w:rsid w:val="00346F57"/>
    <w:rsid w:val="0034746D"/>
    <w:rsid w:val="00347CEF"/>
    <w:rsid w:val="00350825"/>
    <w:rsid w:val="00350AEB"/>
    <w:rsid w:val="00350CCE"/>
    <w:rsid w:val="0035124D"/>
    <w:rsid w:val="003515CD"/>
    <w:rsid w:val="00351C26"/>
    <w:rsid w:val="00352043"/>
    <w:rsid w:val="003523CB"/>
    <w:rsid w:val="0035281D"/>
    <w:rsid w:val="00352FF1"/>
    <w:rsid w:val="00353049"/>
    <w:rsid w:val="003530DC"/>
    <w:rsid w:val="003531E4"/>
    <w:rsid w:val="0035329E"/>
    <w:rsid w:val="003532A5"/>
    <w:rsid w:val="00353580"/>
    <w:rsid w:val="00353685"/>
    <w:rsid w:val="00353DA8"/>
    <w:rsid w:val="00353E88"/>
    <w:rsid w:val="00354FA2"/>
    <w:rsid w:val="00355896"/>
    <w:rsid w:val="00355F08"/>
    <w:rsid w:val="00356097"/>
    <w:rsid w:val="00356890"/>
    <w:rsid w:val="00356A72"/>
    <w:rsid w:val="0035703F"/>
    <w:rsid w:val="00357070"/>
    <w:rsid w:val="00357220"/>
    <w:rsid w:val="00357F79"/>
    <w:rsid w:val="00360D59"/>
    <w:rsid w:val="00360E60"/>
    <w:rsid w:val="00361779"/>
    <w:rsid w:val="00361BBC"/>
    <w:rsid w:val="003622A5"/>
    <w:rsid w:val="003622E6"/>
    <w:rsid w:val="0036284F"/>
    <w:rsid w:val="00362A5D"/>
    <w:rsid w:val="00362BEF"/>
    <w:rsid w:val="00362D87"/>
    <w:rsid w:val="0036328F"/>
    <w:rsid w:val="00363750"/>
    <w:rsid w:val="00363E3D"/>
    <w:rsid w:val="00364060"/>
    <w:rsid w:val="003641A1"/>
    <w:rsid w:val="00364258"/>
    <w:rsid w:val="00364288"/>
    <w:rsid w:val="00364778"/>
    <w:rsid w:val="003649CD"/>
    <w:rsid w:val="00365770"/>
    <w:rsid w:val="0036577E"/>
    <w:rsid w:val="003674B7"/>
    <w:rsid w:val="00367590"/>
    <w:rsid w:val="00370B80"/>
    <w:rsid w:val="0037140C"/>
    <w:rsid w:val="00371CD8"/>
    <w:rsid w:val="00371F60"/>
    <w:rsid w:val="0037255D"/>
    <w:rsid w:val="00372EA6"/>
    <w:rsid w:val="003735DE"/>
    <w:rsid w:val="003736AE"/>
    <w:rsid w:val="00373B4D"/>
    <w:rsid w:val="00373DE7"/>
    <w:rsid w:val="00376856"/>
    <w:rsid w:val="00376A71"/>
    <w:rsid w:val="00376E64"/>
    <w:rsid w:val="0037758E"/>
    <w:rsid w:val="00377B60"/>
    <w:rsid w:val="003806F6"/>
    <w:rsid w:val="0038094D"/>
    <w:rsid w:val="003815D7"/>
    <w:rsid w:val="003818EB"/>
    <w:rsid w:val="00381AE5"/>
    <w:rsid w:val="003823D1"/>
    <w:rsid w:val="00382466"/>
    <w:rsid w:val="00382768"/>
    <w:rsid w:val="00382E9D"/>
    <w:rsid w:val="003836D1"/>
    <w:rsid w:val="003848E6"/>
    <w:rsid w:val="00384BA5"/>
    <w:rsid w:val="003856AD"/>
    <w:rsid w:val="00385CA3"/>
    <w:rsid w:val="00386B74"/>
    <w:rsid w:val="00386EDC"/>
    <w:rsid w:val="003879C3"/>
    <w:rsid w:val="00387EF6"/>
    <w:rsid w:val="00390036"/>
    <w:rsid w:val="00390159"/>
    <w:rsid w:val="00390906"/>
    <w:rsid w:val="00390EFB"/>
    <w:rsid w:val="0039132F"/>
    <w:rsid w:val="003915ED"/>
    <w:rsid w:val="00391C5C"/>
    <w:rsid w:val="00391E85"/>
    <w:rsid w:val="00392977"/>
    <w:rsid w:val="003931F8"/>
    <w:rsid w:val="003933C8"/>
    <w:rsid w:val="00394B30"/>
    <w:rsid w:val="0039543B"/>
    <w:rsid w:val="0039564D"/>
    <w:rsid w:val="0039623F"/>
    <w:rsid w:val="003965E3"/>
    <w:rsid w:val="0039694C"/>
    <w:rsid w:val="00396D73"/>
    <w:rsid w:val="003970A0"/>
    <w:rsid w:val="00397583"/>
    <w:rsid w:val="003975E3"/>
    <w:rsid w:val="00397D8C"/>
    <w:rsid w:val="003A046F"/>
    <w:rsid w:val="003A1220"/>
    <w:rsid w:val="003A1474"/>
    <w:rsid w:val="003A17C7"/>
    <w:rsid w:val="003A198A"/>
    <w:rsid w:val="003A1F9D"/>
    <w:rsid w:val="003A22E2"/>
    <w:rsid w:val="003A2A3B"/>
    <w:rsid w:val="003A2B78"/>
    <w:rsid w:val="003A3AE3"/>
    <w:rsid w:val="003A3CA0"/>
    <w:rsid w:val="003A4077"/>
    <w:rsid w:val="003A43B7"/>
    <w:rsid w:val="003A4C33"/>
    <w:rsid w:val="003A5291"/>
    <w:rsid w:val="003A5474"/>
    <w:rsid w:val="003A57C6"/>
    <w:rsid w:val="003A5BE8"/>
    <w:rsid w:val="003A624E"/>
    <w:rsid w:val="003A69B9"/>
    <w:rsid w:val="003A7787"/>
    <w:rsid w:val="003B00D5"/>
    <w:rsid w:val="003B08F0"/>
    <w:rsid w:val="003B1CB6"/>
    <w:rsid w:val="003B204F"/>
    <w:rsid w:val="003B2363"/>
    <w:rsid w:val="003B26AA"/>
    <w:rsid w:val="003B2D9D"/>
    <w:rsid w:val="003B307E"/>
    <w:rsid w:val="003B3BC0"/>
    <w:rsid w:val="003B3CC3"/>
    <w:rsid w:val="003B3F78"/>
    <w:rsid w:val="003B49D0"/>
    <w:rsid w:val="003B5201"/>
    <w:rsid w:val="003B5673"/>
    <w:rsid w:val="003B59D8"/>
    <w:rsid w:val="003B5A46"/>
    <w:rsid w:val="003B5B86"/>
    <w:rsid w:val="003B6204"/>
    <w:rsid w:val="003B6299"/>
    <w:rsid w:val="003B6907"/>
    <w:rsid w:val="003B73B0"/>
    <w:rsid w:val="003B792E"/>
    <w:rsid w:val="003B7B4B"/>
    <w:rsid w:val="003C02F2"/>
    <w:rsid w:val="003C09EE"/>
    <w:rsid w:val="003C0B2E"/>
    <w:rsid w:val="003C15FB"/>
    <w:rsid w:val="003C176C"/>
    <w:rsid w:val="003C1888"/>
    <w:rsid w:val="003C194F"/>
    <w:rsid w:val="003C19F7"/>
    <w:rsid w:val="003C1F63"/>
    <w:rsid w:val="003C2108"/>
    <w:rsid w:val="003C2423"/>
    <w:rsid w:val="003C2F10"/>
    <w:rsid w:val="003C3317"/>
    <w:rsid w:val="003C3839"/>
    <w:rsid w:val="003C3B0C"/>
    <w:rsid w:val="003C3FBD"/>
    <w:rsid w:val="003C41B5"/>
    <w:rsid w:val="003C44D3"/>
    <w:rsid w:val="003C48D1"/>
    <w:rsid w:val="003C49BF"/>
    <w:rsid w:val="003C4CDE"/>
    <w:rsid w:val="003C5837"/>
    <w:rsid w:val="003C5A87"/>
    <w:rsid w:val="003C6181"/>
    <w:rsid w:val="003C62A0"/>
    <w:rsid w:val="003C6DF9"/>
    <w:rsid w:val="003C6EE5"/>
    <w:rsid w:val="003C6F88"/>
    <w:rsid w:val="003D0251"/>
    <w:rsid w:val="003D08D6"/>
    <w:rsid w:val="003D1FAF"/>
    <w:rsid w:val="003D2E90"/>
    <w:rsid w:val="003D39D3"/>
    <w:rsid w:val="003D3AA0"/>
    <w:rsid w:val="003D3FF3"/>
    <w:rsid w:val="003D53EF"/>
    <w:rsid w:val="003D5578"/>
    <w:rsid w:val="003D58D6"/>
    <w:rsid w:val="003D640C"/>
    <w:rsid w:val="003D6FD1"/>
    <w:rsid w:val="003D7EA3"/>
    <w:rsid w:val="003E028C"/>
    <w:rsid w:val="003E09DC"/>
    <w:rsid w:val="003E0CFA"/>
    <w:rsid w:val="003E1044"/>
    <w:rsid w:val="003E14E0"/>
    <w:rsid w:val="003E1599"/>
    <w:rsid w:val="003E2201"/>
    <w:rsid w:val="003E3334"/>
    <w:rsid w:val="003E3E67"/>
    <w:rsid w:val="003E499C"/>
    <w:rsid w:val="003E4CF2"/>
    <w:rsid w:val="003E4D03"/>
    <w:rsid w:val="003E527E"/>
    <w:rsid w:val="003E5C57"/>
    <w:rsid w:val="003E6891"/>
    <w:rsid w:val="003E6DF7"/>
    <w:rsid w:val="003E7314"/>
    <w:rsid w:val="003E7801"/>
    <w:rsid w:val="003E7A83"/>
    <w:rsid w:val="003E7AA5"/>
    <w:rsid w:val="003F0776"/>
    <w:rsid w:val="003F0939"/>
    <w:rsid w:val="003F0B96"/>
    <w:rsid w:val="003F0C2C"/>
    <w:rsid w:val="003F0CD0"/>
    <w:rsid w:val="003F10A6"/>
    <w:rsid w:val="003F112D"/>
    <w:rsid w:val="003F1734"/>
    <w:rsid w:val="003F1E3D"/>
    <w:rsid w:val="003F1EA1"/>
    <w:rsid w:val="003F2B6E"/>
    <w:rsid w:val="003F2E25"/>
    <w:rsid w:val="003F2EBA"/>
    <w:rsid w:val="003F362D"/>
    <w:rsid w:val="003F3762"/>
    <w:rsid w:val="003F381E"/>
    <w:rsid w:val="003F38F7"/>
    <w:rsid w:val="003F3945"/>
    <w:rsid w:val="003F3B94"/>
    <w:rsid w:val="003F3B9F"/>
    <w:rsid w:val="003F3CA1"/>
    <w:rsid w:val="003F3D94"/>
    <w:rsid w:val="003F4202"/>
    <w:rsid w:val="003F49E0"/>
    <w:rsid w:val="003F5322"/>
    <w:rsid w:val="003F5817"/>
    <w:rsid w:val="003F5E30"/>
    <w:rsid w:val="003F5EEF"/>
    <w:rsid w:val="003F6677"/>
    <w:rsid w:val="003F685A"/>
    <w:rsid w:val="003F6869"/>
    <w:rsid w:val="003F6CD9"/>
    <w:rsid w:val="003F7EC7"/>
    <w:rsid w:val="004001BF"/>
    <w:rsid w:val="004002E3"/>
    <w:rsid w:val="00400E8E"/>
    <w:rsid w:val="00401341"/>
    <w:rsid w:val="004023BB"/>
    <w:rsid w:val="00402682"/>
    <w:rsid w:val="004027F4"/>
    <w:rsid w:val="004029CF"/>
    <w:rsid w:val="00402DD1"/>
    <w:rsid w:val="00402E8A"/>
    <w:rsid w:val="004031E5"/>
    <w:rsid w:val="004035A9"/>
    <w:rsid w:val="00403860"/>
    <w:rsid w:val="00403A97"/>
    <w:rsid w:val="00403DC7"/>
    <w:rsid w:val="0040478B"/>
    <w:rsid w:val="00404F40"/>
    <w:rsid w:val="0040533B"/>
    <w:rsid w:val="0040585E"/>
    <w:rsid w:val="00406778"/>
    <w:rsid w:val="00406A80"/>
    <w:rsid w:val="00406F19"/>
    <w:rsid w:val="00407A67"/>
    <w:rsid w:val="00412739"/>
    <w:rsid w:val="00413246"/>
    <w:rsid w:val="0041341F"/>
    <w:rsid w:val="00413860"/>
    <w:rsid w:val="004139A9"/>
    <w:rsid w:val="0041467E"/>
    <w:rsid w:val="0041472D"/>
    <w:rsid w:val="0041490D"/>
    <w:rsid w:val="00414FF2"/>
    <w:rsid w:val="004156F9"/>
    <w:rsid w:val="00415893"/>
    <w:rsid w:val="00415A7C"/>
    <w:rsid w:val="00415B25"/>
    <w:rsid w:val="004167B4"/>
    <w:rsid w:val="00416CE0"/>
    <w:rsid w:val="0041709C"/>
    <w:rsid w:val="00417383"/>
    <w:rsid w:val="0041775E"/>
    <w:rsid w:val="00420A71"/>
    <w:rsid w:val="00420FDF"/>
    <w:rsid w:val="00421AA5"/>
    <w:rsid w:val="00421E39"/>
    <w:rsid w:val="004226ED"/>
    <w:rsid w:val="00422CA3"/>
    <w:rsid w:val="00422FF2"/>
    <w:rsid w:val="0042356A"/>
    <w:rsid w:val="00423665"/>
    <w:rsid w:val="0042380B"/>
    <w:rsid w:val="00423EB7"/>
    <w:rsid w:val="004246BA"/>
    <w:rsid w:val="0042542F"/>
    <w:rsid w:val="00425B2D"/>
    <w:rsid w:val="0042606A"/>
    <w:rsid w:val="004260BF"/>
    <w:rsid w:val="00427039"/>
    <w:rsid w:val="00427277"/>
    <w:rsid w:val="00427592"/>
    <w:rsid w:val="0043012E"/>
    <w:rsid w:val="00430396"/>
    <w:rsid w:val="004314AC"/>
    <w:rsid w:val="0043195A"/>
    <w:rsid w:val="004319EB"/>
    <w:rsid w:val="0043353C"/>
    <w:rsid w:val="00433B9A"/>
    <w:rsid w:val="00433F1D"/>
    <w:rsid w:val="00434001"/>
    <w:rsid w:val="004340BE"/>
    <w:rsid w:val="00434743"/>
    <w:rsid w:val="0043478A"/>
    <w:rsid w:val="00435E15"/>
    <w:rsid w:val="004368B9"/>
    <w:rsid w:val="0043690B"/>
    <w:rsid w:val="00436B27"/>
    <w:rsid w:val="00436D23"/>
    <w:rsid w:val="00437792"/>
    <w:rsid w:val="0044046D"/>
    <w:rsid w:val="004417A2"/>
    <w:rsid w:val="00441925"/>
    <w:rsid w:val="0044192A"/>
    <w:rsid w:val="00441F07"/>
    <w:rsid w:val="004424A9"/>
    <w:rsid w:val="004429C7"/>
    <w:rsid w:val="00442A77"/>
    <w:rsid w:val="00442F56"/>
    <w:rsid w:val="004431F9"/>
    <w:rsid w:val="00443716"/>
    <w:rsid w:val="004437E6"/>
    <w:rsid w:val="004438A0"/>
    <w:rsid w:val="00443A27"/>
    <w:rsid w:val="00444F56"/>
    <w:rsid w:val="00445F78"/>
    <w:rsid w:val="00446320"/>
    <w:rsid w:val="0044694B"/>
    <w:rsid w:val="00447316"/>
    <w:rsid w:val="00447686"/>
    <w:rsid w:val="00450AFB"/>
    <w:rsid w:val="00450FDD"/>
    <w:rsid w:val="00451340"/>
    <w:rsid w:val="0045219C"/>
    <w:rsid w:val="00452282"/>
    <w:rsid w:val="0045253F"/>
    <w:rsid w:val="00453262"/>
    <w:rsid w:val="00453281"/>
    <w:rsid w:val="00453314"/>
    <w:rsid w:val="00453D27"/>
    <w:rsid w:val="004556C3"/>
    <w:rsid w:val="00456D11"/>
    <w:rsid w:val="004570F4"/>
    <w:rsid w:val="004572F2"/>
    <w:rsid w:val="00457D84"/>
    <w:rsid w:val="00457E96"/>
    <w:rsid w:val="00460166"/>
    <w:rsid w:val="0046030B"/>
    <w:rsid w:val="004608C7"/>
    <w:rsid w:val="00460BCF"/>
    <w:rsid w:val="004614B6"/>
    <w:rsid w:val="00461CD7"/>
    <w:rsid w:val="0046209B"/>
    <w:rsid w:val="004624B6"/>
    <w:rsid w:val="00462756"/>
    <w:rsid w:val="00462840"/>
    <w:rsid w:val="004628F1"/>
    <w:rsid w:val="00462E78"/>
    <w:rsid w:val="00463A7B"/>
    <w:rsid w:val="00463A99"/>
    <w:rsid w:val="00465266"/>
    <w:rsid w:val="00465343"/>
    <w:rsid w:val="00465504"/>
    <w:rsid w:val="0046590C"/>
    <w:rsid w:val="00465F6E"/>
    <w:rsid w:val="004665EF"/>
    <w:rsid w:val="00466707"/>
    <w:rsid w:val="00466D54"/>
    <w:rsid w:val="00467085"/>
    <w:rsid w:val="004675E0"/>
    <w:rsid w:val="004679BA"/>
    <w:rsid w:val="00467AC3"/>
    <w:rsid w:val="00467F04"/>
    <w:rsid w:val="00471F41"/>
    <w:rsid w:val="004725BA"/>
    <w:rsid w:val="0047268C"/>
    <w:rsid w:val="00472A7D"/>
    <w:rsid w:val="00473B69"/>
    <w:rsid w:val="00474009"/>
    <w:rsid w:val="0047462A"/>
    <w:rsid w:val="004748BA"/>
    <w:rsid w:val="00474956"/>
    <w:rsid w:val="00475372"/>
    <w:rsid w:val="004755B4"/>
    <w:rsid w:val="004759B1"/>
    <w:rsid w:val="00475AC6"/>
    <w:rsid w:val="0047619A"/>
    <w:rsid w:val="0047763D"/>
    <w:rsid w:val="0047768F"/>
    <w:rsid w:val="00477C3C"/>
    <w:rsid w:val="00480351"/>
    <w:rsid w:val="00480A34"/>
    <w:rsid w:val="00481246"/>
    <w:rsid w:val="00481C11"/>
    <w:rsid w:val="00481C7C"/>
    <w:rsid w:val="00481D6B"/>
    <w:rsid w:val="00481E8E"/>
    <w:rsid w:val="00482007"/>
    <w:rsid w:val="0048294B"/>
    <w:rsid w:val="00483AFE"/>
    <w:rsid w:val="00483E0F"/>
    <w:rsid w:val="00484C33"/>
    <w:rsid w:val="0048518A"/>
    <w:rsid w:val="00486ADB"/>
    <w:rsid w:val="00486D20"/>
    <w:rsid w:val="00486EF6"/>
    <w:rsid w:val="0048788D"/>
    <w:rsid w:val="004901DD"/>
    <w:rsid w:val="00490B18"/>
    <w:rsid w:val="00491390"/>
    <w:rsid w:val="004918B9"/>
    <w:rsid w:val="00492C77"/>
    <w:rsid w:val="00492D1F"/>
    <w:rsid w:val="00493003"/>
    <w:rsid w:val="00493439"/>
    <w:rsid w:val="00493735"/>
    <w:rsid w:val="0049466D"/>
    <w:rsid w:val="004954C1"/>
    <w:rsid w:val="00495E9D"/>
    <w:rsid w:val="004960B6"/>
    <w:rsid w:val="00496387"/>
    <w:rsid w:val="004969EC"/>
    <w:rsid w:val="00496B8E"/>
    <w:rsid w:val="00496CF5"/>
    <w:rsid w:val="0049760F"/>
    <w:rsid w:val="0049780B"/>
    <w:rsid w:val="004A0071"/>
    <w:rsid w:val="004A0231"/>
    <w:rsid w:val="004A050A"/>
    <w:rsid w:val="004A0800"/>
    <w:rsid w:val="004A0C21"/>
    <w:rsid w:val="004A1ADC"/>
    <w:rsid w:val="004A1FB9"/>
    <w:rsid w:val="004A2384"/>
    <w:rsid w:val="004A2438"/>
    <w:rsid w:val="004A2DF4"/>
    <w:rsid w:val="004A2F1C"/>
    <w:rsid w:val="004A3149"/>
    <w:rsid w:val="004A373C"/>
    <w:rsid w:val="004A448C"/>
    <w:rsid w:val="004A4DA9"/>
    <w:rsid w:val="004A4F3E"/>
    <w:rsid w:val="004A6535"/>
    <w:rsid w:val="004A65B7"/>
    <w:rsid w:val="004A677E"/>
    <w:rsid w:val="004A6D91"/>
    <w:rsid w:val="004A6F24"/>
    <w:rsid w:val="004A7B45"/>
    <w:rsid w:val="004A7BA2"/>
    <w:rsid w:val="004B045A"/>
    <w:rsid w:val="004B0751"/>
    <w:rsid w:val="004B10CD"/>
    <w:rsid w:val="004B186F"/>
    <w:rsid w:val="004B18E3"/>
    <w:rsid w:val="004B1A19"/>
    <w:rsid w:val="004B2048"/>
    <w:rsid w:val="004B224C"/>
    <w:rsid w:val="004B2372"/>
    <w:rsid w:val="004B252F"/>
    <w:rsid w:val="004B25DD"/>
    <w:rsid w:val="004B2E30"/>
    <w:rsid w:val="004B3385"/>
    <w:rsid w:val="004B35F0"/>
    <w:rsid w:val="004B3B21"/>
    <w:rsid w:val="004B3EE9"/>
    <w:rsid w:val="004B42B1"/>
    <w:rsid w:val="004B4A74"/>
    <w:rsid w:val="004B6080"/>
    <w:rsid w:val="004B61CA"/>
    <w:rsid w:val="004B6D83"/>
    <w:rsid w:val="004B7D45"/>
    <w:rsid w:val="004C0967"/>
    <w:rsid w:val="004C0E54"/>
    <w:rsid w:val="004C1295"/>
    <w:rsid w:val="004C1E5D"/>
    <w:rsid w:val="004C2FBF"/>
    <w:rsid w:val="004C336A"/>
    <w:rsid w:val="004C3382"/>
    <w:rsid w:val="004C3401"/>
    <w:rsid w:val="004C3BDB"/>
    <w:rsid w:val="004C417D"/>
    <w:rsid w:val="004C51E6"/>
    <w:rsid w:val="004C5919"/>
    <w:rsid w:val="004C5A44"/>
    <w:rsid w:val="004C7D46"/>
    <w:rsid w:val="004C7F0D"/>
    <w:rsid w:val="004D037C"/>
    <w:rsid w:val="004D0A41"/>
    <w:rsid w:val="004D0FD8"/>
    <w:rsid w:val="004D129C"/>
    <w:rsid w:val="004D16A6"/>
    <w:rsid w:val="004D23D7"/>
    <w:rsid w:val="004D25C4"/>
    <w:rsid w:val="004D268E"/>
    <w:rsid w:val="004D28D7"/>
    <w:rsid w:val="004D2A1E"/>
    <w:rsid w:val="004D3468"/>
    <w:rsid w:val="004D34B0"/>
    <w:rsid w:val="004D401D"/>
    <w:rsid w:val="004D41A3"/>
    <w:rsid w:val="004D471C"/>
    <w:rsid w:val="004D4751"/>
    <w:rsid w:val="004D49F6"/>
    <w:rsid w:val="004D4BEA"/>
    <w:rsid w:val="004D4ED5"/>
    <w:rsid w:val="004D54D1"/>
    <w:rsid w:val="004D5994"/>
    <w:rsid w:val="004D5995"/>
    <w:rsid w:val="004D68BF"/>
    <w:rsid w:val="004D6F13"/>
    <w:rsid w:val="004D7E41"/>
    <w:rsid w:val="004D7F64"/>
    <w:rsid w:val="004E0C56"/>
    <w:rsid w:val="004E125A"/>
    <w:rsid w:val="004E26C7"/>
    <w:rsid w:val="004E2B95"/>
    <w:rsid w:val="004E30E5"/>
    <w:rsid w:val="004E34DA"/>
    <w:rsid w:val="004E37FE"/>
    <w:rsid w:val="004E3A47"/>
    <w:rsid w:val="004E3DC6"/>
    <w:rsid w:val="004E3EAD"/>
    <w:rsid w:val="004E41D6"/>
    <w:rsid w:val="004E4FB3"/>
    <w:rsid w:val="004E5170"/>
    <w:rsid w:val="004E527A"/>
    <w:rsid w:val="004E57CE"/>
    <w:rsid w:val="004E58C3"/>
    <w:rsid w:val="004E5B2C"/>
    <w:rsid w:val="004E6055"/>
    <w:rsid w:val="004E62C7"/>
    <w:rsid w:val="004E63C2"/>
    <w:rsid w:val="004E6721"/>
    <w:rsid w:val="004E6791"/>
    <w:rsid w:val="004E69BA"/>
    <w:rsid w:val="004E6C37"/>
    <w:rsid w:val="004E71F6"/>
    <w:rsid w:val="004E7DFA"/>
    <w:rsid w:val="004F01BE"/>
    <w:rsid w:val="004F0217"/>
    <w:rsid w:val="004F035F"/>
    <w:rsid w:val="004F0CFD"/>
    <w:rsid w:val="004F0FCF"/>
    <w:rsid w:val="004F11D7"/>
    <w:rsid w:val="004F12AA"/>
    <w:rsid w:val="004F13C0"/>
    <w:rsid w:val="004F3D94"/>
    <w:rsid w:val="004F3FAD"/>
    <w:rsid w:val="004F4C79"/>
    <w:rsid w:val="004F4E44"/>
    <w:rsid w:val="004F537E"/>
    <w:rsid w:val="004F556C"/>
    <w:rsid w:val="004F5972"/>
    <w:rsid w:val="004F59C4"/>
    <w:rsid w:val="004F6143"/>
    <w:rsid w:val="004F6824"/>
    <w:rsid w:val="004F720C"/>
    <w:rsid w:val="004F7F7C"/>
    <w:rsid w:val="00500107"/>
    <w:rsid w:val="00501335"/>
    <w:rsid w:val="00502C7D"/>
    <w:rsid w:val="005034FA"/>
    <w:rsid w:val="00503853"/>
    <w:rsid w:val="005047CB"/>
    <w:rsid w:val="0050494D"/>
    <w:rsid w:val="005049AF"/>
    <w:rsid w:val="00504C1E"/>
    <w:rsid w:val="0050618C"/>
    <w:rsid w:val="005063E2"/>
    <w:rsid w:val="00506460"/>
    <w:rsid w:val="005064F3"/>
    <w:rsid w:val="00506E8C"/>
    <w:rsid w:val="005073FC"/>
    <w:rsid w:val="005074AA"/>
    <w:rsid w:val="0050761F"/>
    <w:rsid w:val="00507B75"/>
    <w:rsid w:val="00510506"/>
    <w:rsid w:val="00510E70"/>
    <w:rsid w:val="0051109D"/>
    <w:rsid w:val="00511B5C"/>
    <w:rsid w:val="00512695"/>
    <w:rsid w:val="00512804"/>
    <w:rsid w:val="00512E6F"/>
    <w:rsid w:val="00513169"/>
    <w:rsid w:val="00513296"/>
    <w:rsid w:val="005137E2"/>
    <w:rsid w:val="005139A9"/>
    <w:rsid w:val="00513AC6"/>
    <w:rsid w:val="00513C12"/>
    <w:rsid w:val="00513E78"/>
    <w:rsid w:val="005143A3"/>
    <w:rsid w:val="00514491"/>
    <w:rsid w:val="00514EAB"/>
    <w:rsid w:val="005151E4"/>
    <w:rsid w:val="00515BA2"/>
    <w:rsid w:val="005170D7"/>
    <w:rsid w:val="0051750E"/>
    <w:rsid w:val="00517654"/>
    <w:rsid w:val="005179EC"/>
    <w:rsid w:val="00520990"/>
    <w:rsid w:val="0052114F"/>
    <w:rsid w:val="00521201"/>
    <w:rsid w:val="00521A14"/>
    <w:rsid w:val="00522424"/>
    <w:rsid w:val="0052415A"/>
    <w:rsid w:val="00524CA7"/>
    <w:rsid w:val="00524EA2"/>
    <w:rsid w:val="00525FB5"/>
    <w:rsid w:val="00526219"/>
    <w:rsid w:val="00526705"/>
    <w:rsid w:val="005268F6"/>
    <w:rsid w:val="00527865"/>
    <w:rsid w:val="0053059A"/>
    <w:rsid w:val="00530769"/>
    <w:rsid w:val="00530CDE"/>
    <w:rsid w:val="00531B5D"/>
    <w:rsid w:val="00531BF4"/>
    <w:rsid w:val="00531DFD"/>
    <w:rsid w:val="0053221E"/>
    <w:rsid w:val="00532B2C"/>
    <w:rsid w:val="00532BD5"/>
    <w:rsid w:val="00532BE1"/>
    <w:rsid w:val="0053367A"/>
    <w:rsid w:val="005339AC"/>
    <w:rsid w:val="00533ACA"/>
    <w:rsid w:val="00534073"/>
    <w:rsid w:val="00535FFF"/>
    <w:rsid w:val="00536E30"/>
    <w:rsid w:val="00537B9B"/>
    <w:rsid w:val="0054034B"/>
    <w:rsid w:val="00540A80"/>
    <w:rsid w:val="00540F40"/>
    <w:rsid w:val="00542676"/>
    <w:rsid w:val="00542A94"/>
    <w:rsid w:val="0054320F"/>
    <w:rsid w:val="00543E0C"/>
    <w:rsid w:val="00544158"/>
    <w:rsid w:val="005447A1"/>
    <w:rsid w:val="00544A36"/>
    <w:rsid w:val="00544CB7"/>
    <w:rsid w:val="00545AA5"/>
    <w:rsid w:val="00545D9B"/>
    <w:rsid w:val="0054643E"/>
    <w:rsid w:val="00547047"/>
    <w:rsid w:val="00547285"/>
    <w:rsid w:val="00547E34"/>
    <w:rsid w:val="005504E1"/>
    <w:rsid w:val="00550D05"/>
    <w:rsid w:val="00550E7B"/>
    <w:rsid w:val="00550F70"/>
    <w:rsid w:val="005515E6"/>
    <w:rsid w:val="00551B4C"/>
    <w:rsid w:val="005524E1"/>
    <w:rsid w:val="00553466"/>
    <w:rsid w:val="00554A59"/>
    <w:rsid w:val="00554D8B"/>
    <w:rsid w:val="00555E4C"/>
    <w:rsid w:val="00555EC6"/>
    <w:rsid w:val="00555F04"/>
    <w:rsid w:val="00556857"/>
    <w:rsid w:val="0055697B"/>
    <w:rsid w:val="00556F4D"/>
    <w:rsid w:val="00557775"/>
    <w:rsid w:val="005601C2"/>
    <w:rsid w:val="0056082B"/>
    <w:rsid w:val="005613BB"/>
    <w:rsid w:val="00561E16"/>
    <w:rsid w:val="005620DF"/>
    <w:rsid w:val="00562A75"/>
    <w:rsid w:val="00562BCC"/>
    <w:rsid w:val="00562BEB"/>
    <w:rsid w:val="00563059"/>
    <w:rsid w:val="0056343E"/>
    <w:rsid w:val="005637E8"/>
    <w:rsid w:val="00563AB5"/>
    <w:rsid w:val="00563E08"/>
    <w:rsid w:val="005641D6"/>
    <w:rsid w:val="00564B40"/>
    <w:rsid w:val="00564BAF"/>
    <w:rsid w:val="00564F29"/>
    <w:rsid w:val="00564FC2"/>
    <w:rsid w:val="005653DB"/>
    <w:rsid w:val="00565838"/>
    <w:rsid w:val="00565D1E"/>
    <w:rsid w:val="00565DD5"/>
    <w:rsid w:val="00565EC2"/>
    <w:rsid w:val="005679B4"/>
    <w:rsid w:val="00567EC5"/>
    <w:rsid w:val="005703FC"/>
    <w:rsid w:val="00571593"/>
    <w:rsid w:val="0057178F"/>
    <w:rsid w:val="00571A44"/>
    <w:rsid w:val="00571BF3"/>
    <w:rsid w:val="00571DB1"/>
    <w:rsid w:val="00572076"/>
    <w:rsid w:val="00572286"/>
    <w:rsid w:val="00572345"/>
    <w:rsid w:val="00572433"/>
    <w:rsid w:val="00572CE8"/>
    <w:rsid w:val="005739E3"/>
    <w:rsid w:val="00574610"/>
    <w:rsid w:val="00574C51"/>
    <w:rsid w:val="00575524"/>
    <w:rsid w:val="00575D5A"/>
    <w:rsid w:val="00576EF8"/>
    <w:rsid w:val="00576F21"/>
    <w:rsid w:val="00580336"/>
    <w:rsid w:val="00580F6D"/>
    <w:rsid w:val="005812CC"/>
    <w:rsid w:val="005814A6"/>
    <w:rsid w:val="00581B01"/>
    <w:rsid w:val="00582D9D"/>
    <w:rsid w:val="00583619"/>
    <w:rsid w:val="00583C66"/>
    <w:rsid w:val="0058402A"/>
    <w:rsid w:val="005847D4"/>
    <w:rsid w:val="00584C19"/>
    <w:rsid w:val="0058534F"/>
    <w:rsid w:val="005867AC"/>
    <w:rsid w:val="00586962"/>
    <w:rsid w:val="00586D46"/>
    <w:rsid w:val="0058705C"/>
    <w:rsid w:val="005870B7"/>
    <w:rsid w:val="00587622"/>
    <w:rsid w:val="005877E9"/>
    <w:rsid w:val="00587B2E"/>
    <w:rsid w:val="005907BD"/>
    <w:rsid w:val="00590863"/>
    <w:rsid w:val="00590BB1"/>
    <w:rsid w:val="00590EB0"/>
    <w:rsid w:val="0059188B"/>
    <w:rsid w:val="00591EA2"/>
    <w:rsid w:val="00591EE2"/>
    <w:rsid w:val="00592396"/>
    <w:rsid w:val="005939BE"/>
    <w:rsid w:val="00593EDC"/>
    <w:rsid w:val="00594A33"/>
    <w:rsid w:val="005953F4"/>
    <w:rsid w:val="005954ED"/>
    <w:rsid w:val="0059587A"/>
    <w:rsid w:val="00595F34"/>
    <w:rsid w:val="0059659E"/>
    <w:rsid w:val="00596621"/>
    <w:rsid w:val="00596BDA"/>
    <w:rsid w:val="005A0574"/>
    <w:rsid w:val="005A0915"/>
    <w:rsid w:val="005A0E03"/>
    <w:rsid w:val="005A1778"/>
    <w:rsid w:val="005A2D0B"/>
    <w:rsid w:val="005A402D"/>
    <w:rsid w:val="005A4AD4"/>
    <w:rsid w:val="005A4E11"/>
    <w:rsid w:val="005A50B9"/>
    <w:rsid w:val="005A5236"/>
    <w:rsid w:val="005A5C55"/>
    <w:rsid w:val="005A682C"/>
    <w:rsid w:val="005A7596"/>
    <w:rsid w:val="005A7946"/>
    <w:rsid w:val="005A7EBC"/>
    <w:rsid w:val="005B06B6"/>
    <w:rsid w:val="005B0791"/>
    <w:rsid w:val="005B0C7D"/>
    <w:rsid w:val="005B0CBB"/>
    <w:rsid w:val="005B177F"/>
    <w:rsid w:val="005B1E22"/>
    <w:rsid w:val="005B205D"/>
    <w:rsid w:val="005B2176"/>
    <w:rsid w:val="005B240D"/>
    <w:rsid w:val="005B33FA"/>
    <w:rsid w:val="005B3AE5"/>
    <w:rsid w:val="005B4777"/>
    <w:rsid w:val="005B4BB4"/>
    <w:rsid w:val="005B4FD7"/>
    <w:rsid w:val="005B5308"/>
    <w:rsid w:val="005B5D9D"/>
    <w:rsid w:val="005B6CD1"/>
    <w:rsid w:val="005B6ED4"/>
    <w:rsid w:val="005B70C9"/>
    <w:rsid w:val="005B79CD"/>
    <w:rsid w:val="005C0064"/>
    <w:rsid w:val="005C0305"/>
    <w:rsid w:val="005C0550"/>
    <w:rsid w:val="005C2300"/>
    <w:rsid w:val="005C24FA"/>
    <w:rsid w:val="005C3118"/>
    <w:rsid w:val="005C3433"/>
    <w:rsid w:val="005C4249"/>
    <w:rsid w:val="005C46D2"/>
    <w:rsid w:val="005C477A"/>
    <w:rsid w:val="005C483E"/>
    <w:rsid w:val="005C4ED8"/>
    <w:rsid w:val="005C4F0C"/>
    <w:rsid w:val="005C50E4"/>
    <w:rsid w:val="005C56B1"/>
    <w:rsid w:val="005C5BEA"/>
    <w:rsid w:val="005C5D6A"/>
    <w:rsid w:val="005C6494"/>
    <w:rsid w:val="005C6A6B"/>
    <w:rsid w:val="005D07FC"/>
    <w:rsid w:val="005D0A4F"/>
    <w:rsid w:val="005D1064"/>
    <w:rsid w:val="005D1FDC"/>
    <w:rsid w:val="005D1FEE"/>
    <w:rsid w:val="005D20A2"/>
    <w:rsid w:val="005D28A7"/>
    <w:rsid w:val="005D2C48"/>
    <w:rsid w:val="005D2D8E"/>
    <w:rsid w:val="005D2F9F"/>
    <w:rsid w:val="005D327A"/>
    <w:rsid w:val="005D39EF"/>
    <w:rsid w:val="005D3B4D"/>
    <w:rsid w:val="005D3FE2"/>
    <w:rsid w:val="005D401E"/>
    <w:rsid w:val="005D4166"/>
    <w:rsid w:val="005D4B32"/>
    <w:rsid w:val="005D4E85"/>
    <w:rsid w:val="005D5525"/>
    <w:rsid w:val="005D5940"/>
    <w:rsid w:val="005D5FD5"/>
    <w:rsid w:val="005D615E"/>
    <w:rsid w:val="005D6257"/>
    <w:rsid w:val="005D69E8"/>
    <w:rsid w:val="005D6B9F"/>
    <w:rsid w:val="005D7090"/>
    <w:rsid w:val="005D72EB"/>
    <w:rsid w:val="005D7C43"/>
    <w:rsid w:val="005E059D"/>
    <w:rsid w:val="005E06BA"/>
    <w:rsid w:val="005E0F39"/>
    <w:rsid w:val="005E1065"/>
    <w:rsid w:val="005E12DE"/>
    <w:rsid w:val="005E197F"/>
    <w:rsid w:val="005E1B72"/>
    <w:rsid w:val="005E269B"/>
    <w:rsid w:val="005E29D4"/>
    <w:rsid w:val="005E316A"/>
    <w:rsid w:val="005E359E"/>
    <w:rsid w:val="005E3890"/>
    <w:rsid w:val="005E3D51"/>
    <w:rsid w:val="005E4A7E"/>
    <w:rsid w:val="005E593C"/>
    <w:rsid w:val="005E6C02"/>
    <w:rsid w:val="005E6C38"/>
    <w:rsid w:val="005E6C55"/>
    <w:rsid w:val="005E7299"/>
    <w:rsid w:val="005E7395"/>
    <w:rsid w:val="005E7AA7"/>
    <w:rsid w:val="005F030D"/>
    <w:rsid w:val="005F0475"/>
    <w:rsid w:val="005F07C7"/>
    <w:rsid w:val="005F0DDB"/>
    <w:rsid w:val="005F17AD"/>
    <w:rsid w:val="005F1F29"/>
    <w:rsid w:val="005F22C6"/>
    <w:rsid w:val="005F30A8"/>
    <w:rsid w:val="005F3567"/>
    <w:rsid w:val="005F4223"/>
    <w:rsid w:val="005F45B4"/>
    <w:rsid w:val="005F49D3"/>
    <w:rsid w:val="005F4A57"/>
    <w:rsid w:val="005F54B1"/>
    <w:rsid w:val="005F59CE"/>
    <w:rsid w:val="005F6BE5"/>
    <w:rsid w:val="005F7AAA"/>
    <w:rsid w:val="005F7E5F"/>
    <w:rsid w:val="00601371"/>
    <w:rsid w:val="00601668"/>
    <w:rsid w:val="00601AAB"/>
    <w:rsid w:val="00601E10"/>
    <w:rsid w:val="00601E57"/>
    <w:rsid w:val="0060204A"/>
    <w:rsid w:val="006023D3"/>
    <w:rsid w:val="00602635"/>
    <w:rsid w:val="0060375B"/>
    <w:rsid w:val="00603A8F"/>
    <w:rsid w:val="00603B7E"/>
    <w:rsid w:val="00604A9A"/>
    <w:rsid w:val="00604D65"/>
    <w:rsid w:val="006054DE"/>
    <w:rsid w:val="00605C22"/>
    <w:rsid w:val="00605D55"/>
    <w:rsid w:val="00605E01"/>
    <w:rsid w:val="00605E78"/>
    <w:rsid w:val="00606749"/>
    <w:rsid w:val="00606BA4"/>
    <w:rsid w:val="00607EB6"/>
    <w:rsid w:val="00610EB0"/>
    <w:rsid w:val="00611056"/>
    <w:rsid w:val="00611726"/>
    <w:rsid w:val="006117E0"/>
    <w:rsid w:val="00611BFD"/>
    <w:rsid w:val="00612110"/>
    <w:rsid w:val="00612558"/>
    <w:rsid w:val="00612A94"/>
    <w:rsid w:val="00614514"/>
    <w:rsid w:val="0061483F"/>
    <w:rsid w:val="00614EB0"/>
    <w:rsid w:val="00616308"/>
    <w:rsid w:val="00616627"/>
    <w:rsid w:val="00616F8C"/>
    <w:rsid w:val="0061704A"/>
    <w:rsid w:val="00617D10"/>
    <w:rsid w:val="00621143"/>
    <w:rsid w:val="00621ABB"/>
    <w:rsid w:val="00621DB2"/>
    <w:rsid w:val="00621FCD"/>
    <w:rsid w:val="00622049"/>
    <w:rsid w:val="00622E9C"/>
    <w:rsid w:val="006233C2"/>
    <w:rsid w:val="006242B6"/>
    <w:rsid w:val="006243AD"/>
    <w:rsid w:val="00624633"/>
    <w:rsid w:val="0062487B"/>
    <w:rsid w:val="006253A1"/>
    <w:rsid w:val="00625766"/>
    <w:rsid w:val="00625AC4"/>
    <w:rsid w:val="00625F51"/>
    <w:rsid w:val="00626172"/>
    <w:rsid w:val="006261B4"/>
    <w:rsid w:val="006267CE"/>
    <w:rsid w:val="00626C2C"/>
    <w:rsid w:val="00626D6C"/>
    <w:rsid w:val="00627191"/>
    <w:rsid w:val="00627257"/>
    <w:rsid w:val="00627542"/>
    <w:rsid w:val="006277E5"/>
    <w:rsid w:val="00627BAC"/>
    <w:rsid w:val="00627DC8"/>
    <w:rsid w:val="0063034A"/>
    <w:rsid w:val="006305C9"/>
    <w:rsid w:val="0063071B"/>
    <w:rsid w:val="00630CA0"/>
    <w:rsid w:val="00630E95"/>
    <w:rsid w:val="0063139E"/>
    <w:rsid w:val="00632146"/>
    <w:rsid w:val="0063261E"/>
    <w:rsid w:val="006327DA"/>
    <w:rsid w:val="00632A10"/>
    <w:rsid w:val="00633F7C"/>
    <w:rsid w:val="006344CB"/>
    <w:rsid w:val="006359EB"/>
    <w:rsid w:val="00637017"/>
    <w:rsid w:val="006377C7"/>
    <w:rsid w:val="00640DEB"/>
    <w:rsid w:val="0064111F"/>
    <w:rsid w:val="00644770"/>
    <w:rsid w:val="00645A5E"/>
    <w:rsid w:val="00646020"/>
    <w:rsid w:val="00646347"/>
    <w:rsid w:val="006464B0"/>
    <w:rsid w:val="00646961"/>
    <w:rsid w:val="00646B5E"/>
    <w:rsid w:val="00646BAB"/>
    <w:rsid w:val="00646F59"/>
    <w:rsid w:val="006476C2"/>
    <w:rsid w:val="00647FEC"/>
    <w:rsid w:val="00650AEA"/>
    <w:rsid w:val="00650CB5"/>
    <w:rsid w:val="00650EF9"/>
    <w:rsid w:val="00651649"/>
    <w:rsid w:val="006517E9"/>
    <w:rsid w:val="006518DA"/>
    <w:rsid w:val="00651915"/>
    <w:rsid w:val="00651FFF"/>
    <w:rsid w:val="00652C00"/>
    <w:rsid w:val="00652D9F"/>
    <w:rsid w:val="006531C1"/>
    <w:rsid w:val="00654605"/>
    <w:rsid w:val="0065463B"/>
    <w:rsid w:val="0065464F"/>
    <w:rsid w:val="00654810"/>
    <w:rsid w:val="00654C8A"/>
    <w:rsid w:val="0065582F"/>
    <w:rsid w:val="00655C9A"/>
    <w:rsid w:val="006567CE"/>
    <w:rsid w:val="00657B50"/>
    <w:rsid w:val="00657B99"/>
    <w:rsid w:val="00660594"/>
    <w:rsid w:val="00661207"/>
    <w:rsid w:val="00661467"/>
    <w:rsid w:val="00661C3E"/>
    <w:rsid w:val="00661C45"/>
    <w:rsid w:val="006633F8"/>
    <w:rsid w:val="00663C02"/>
    <w:rsid w:val="0066413D"/>
    <w:rsid w:val="00664630"/>
    <w:rsid w:val="00664B1F"/>
    <w:rsid w:val="00665052"/>
    <w:rsid w:val="00665320"/>
    <w:rsid w:val="006657D9"/>
    <w:rsid w:val="0066626A"/>
    <w:rsid w:val="00666471"/>
    <w:rsid w:val="00666BE3"/>
    <w:rsid w:val="00666CE9"/>
    <w:rsid w:val="00667293"/>
    <w:rsid w:val="0066730B"/>
    <w:rsid w:val="00667B2E"/>
    <w:rsid w:val="00670076"/>
    <w:rsid w:val="00671144"/>
    <w:rsid w:val="00671931"/>
    <w:rsid w:val="006719B4"/>
    <w:rsid w:val="006719BF"/>
    <w:rsid w:val="00672002"/>
    <w:rsid w:val="006722F7"/>
    <w:rsid w:val="006723B0"/>
    <w:rsid w:val="006727EC"/>
    <w:rsid w:val="0067284B"/>
    <w:rsid w:val="00672D9C"/>
    <w:rsid w:val="00672FDF"/>
    <w:rsid w:val="006732AA"/>
    <w:rsid w:val="00673398"/>
    <w:rsid w:val="0067341B"/>
    <w:rsid w:val="006752F2"/>
    <w:rsid w:val="00675387"/>
    <w:rsid w:val="00675DC4"/>
    <w:rsid w:val="00676B27"/>
    <w:rsid w:val="0068010D"/>
    <w:rsid w:val="00680B70"/>
    <w:rsid w:val="00680C3F"/>
    <w:rsid w:val="00680D04"/>
    <w:rsid w:val="00680F8A"/>
    <w:rsid w:val="00681157"/>
    <w:rsid w:val="006812B9"/>
    <w:rsid w:val="0068147E"/>
    <w:rsid w:val="0068193A"/>
    <w:rsid w:val="00681DE6"/>
    <w:rsid w:val="00682C0B"/>
    <w:rsid w:val="00682EA1"/>
    <w:rsid w:val="0068328D"/>
    <w:rsid w:val="00683329"/>
    <w:rsid w:val="00683792"/>
    <w:rsid w:val="00683CAE"/>
    <w:rsid w:val="006843B9"/>
    <w:rsid w:val="00685713"/>
    <w:rsid w:val="006864A5"/>
    <w:rsid w:val="00686BE4"/>
    <w:rsid w:val="00686CA8"/>
    <w:rsid w:val="00687879"/>
    <w:rsid w:val="00687C8E"/>
    <w:rsid w:val="00687D35"/>
    <w:rsid w:val="006900D9"/>
    <w:rsid w:val="00690B9E"/>
    <w:rsid w:val="00691301"/>
    <w:rsid w:val="00691AC3"/>
    <w:rsid w:val="00692980"/>
    <w:rsid w:val="00692D92"/>
    <w:rsid w:val="006933FB"/>
    <w:rsid w:val="00693A24"/>
    <w:rsid w:val="00694530"/>
    <w:rsid w:val="006946E6"/>
    <w:rsid w:val="006949D2"/>
    <w:rsid w:val="00694F65"/>
    <w:rsid w:val="00695370"/>
    <w:rsid w:val="006959B0"/>
    <w:rsid w:val="00695C2B"/>
    <w:rsid w:val="00695D2F"/>
    <w:rsid w:val="006964CD"/>
    <w:rsid w:val="006968C0"/>
    <w:rsid w:val="00696C31"/>
    <w:rsid w:val="00696C70"/>
    <w:rsid w:val="00697412"/>
    <w:rsid w:val="00697968"/>
    <w:rsid w:val="006A008F"/>
    <w:rsid w:val="006A1587"/>
    <w:rsid w:val="006A1615"/>
    <w:rsid w:val="006A1795"/>
    <w:rsid w:val="006A1914"/>
    <w:rsid w:val="006A1968"/>
    <w:rsid w:val="006A1CEA"/>
    <w:rsid w:val="006A3009"/>
    <w:rsid w:val="006A37C3"/>
    <w:rsid w:val="006A399E"/>
    <w:rsid w:val="006A3A54"/>
    <w:rsid w:val="006A3D8D"/>
    <w:rsid w:val="006A3EE5"/>
    <w:rsid w:val="006A4EB9"/>
    <w:rsid w:val="006A5123"/>
    <w:rsid w:val="006A52AA"/>
    <w:rsid w:val="006A5BB2"/>
    <w:rsid w:val="006A5CE3"/>
    <w:rsid w:val="006A5DAE"/>
    <w:rsid w:val="006A5DFD"/>
    <w:rsid w:val="006A6201"/>
    <w:rsid w:val="006A65EE"/>
    <w:rsid w:val="006A6E22"/>
    <w:rsid w:val="006A6EC0"/>
    <w:rsid w:val="006A757A"/>
    <w:rsid w:val="006A7C68"/>
    <w:rsid w:val="006A7F40"/>
    <w:rsid w:val="006B026C"/>
    <w:rsid w:val="006B031D"/>
    <w:rsid w:val="006B113F"/>
    <w:rsid w:val="006B14BD"/>
    <w:rsid w:val="006B1E8C"/>
    <w:rsid w:val="006B249A"/>
    <w:rsid w:val="006B2E13"/>
    <w:rsid w:val="006B31F9"/>
    <w:rsid w:val="006B380A"/>
    <w:rsid w:val="006B3951"/>
    <w:rsid w:val="006B41CF"/>
    <w:rsid w:val="006B41D2"/>
    <w:rsid w:val="006B458C"/>
    <w:rsid w:val="006B474C"/>
    <w:rsid w:val="006B4D60"/>
    <w:rsid w:val="006B4E84"/>
    <w:rsid w:val="006B5143"/>
    <w:rsid w:val="006B5267"/>
    <w:rsid w:val="006B68DF"/>
    <w:rsid w:val="006C16E9"/>
    <w:rsid w:val="006C2252"/>
    <w:rsid w:val="006C2960"/>
    <w:rsid w:val="006C2EA7"/>
    <w:rsid w:val="006C4120"/>
    <w:rsid w:val="006C441F"/>
    <w:rsid w:val="006C560C"/>
    <w:rsid w:val="006C5AD5"/>
    <w:rsid w:val="006C5B05"/>
    <w:rsid w:val="006C5F8E"/>
    <w:rsid w:val="006C6181"/>
    <w:rsid w:val="006C64BD"/>
    <w:rsid w:val="006C6D46"/>
    <w:rsid w:val="006C6D6E"/>
    <w:rsid w:val="006C7182"/>
    <w:rsid w:val="006C7C43"/>
    <w:rsid w:val="006D054D"/>
    <w:rsid w:val="006D132F"/>
    <w:rsid w:val="006D1F0E"/>
    <w:rsid w:val="006D21D8"/>
    <w:rsid w:val="006D2DEB"/>
    <w:rsid w:val="006D309E"/>
    <w:rsid w:val="006D3337"/>
    <w:rsid w:val="006D43B7"/>
    <w:rsid w:val="006D634E"/>
    <w:rsid w:val="006D678A"/>
    <w:rsid w:val="006D6F03"/>
    <w:rsid w:val="006D7232"/>
    <w:rsid w:val="006D7312"/>
    <w:rsid w:val="006D74C7"/>
    <w:rsid w:val="006D75E6"/>
    <w:rsid w:val="006D7755"/>
    <w:rsid w:val="006D79A0"/>
    <w:rsid w:val="006D7B84"/>
    <w:rsid w:val="006E0507"/>
    <w:rsid w:val="006E0744"/>
    <w:rsid w:val="006E0B07"/>
    <w:rsid w:val="006E1723"/>
    <w:rsid w:val="006E1A82"/>
    <w:rsid w:val="006E1D17"/>
    <w:rsid w:val="006E2249"/>
    <w:rsid w:val="006E2E4B"/>
    <w:rsid w:val="006E4380"/>
    <w:rsid w:val="006E4478"/>
    <w:rsid w:val="006E4551"/>
    <w:rsid w:val="006E4709"/>
    <w:rsid w:val="006E4794"/>
    <w:rsid w:val="006E4B43"/>
    <w:rsid w:val="006E4C41"/>
    <w:rsid w:val="006E556E"/>
    <w:rsid w:val="006E5713"/>
    <w:rsid w:val="006E5DD9"/>
    <w:rsid w:val="006E6CAE"/>
    <w:rsid w:val="006E7360"/>
    <w:rsid w:val="006E759B"/>
    <w:rsid w:val="006E7A26"/>
    <w:rsid w:val="006E7EC3"/>
    <w:rsid w:val="006F0E9A"/>
    <w:rsid w:val="006F1349"/>
    <w:rsid w:val="006F2214"/>
    <w:rsid w:val="006F240B"/>
    <w:rsid w:val="006F3859"/>
    <w:rsid w:val="006F38E3"/>
    <w:rsid w:val="006F43DE"/>
    <w:rsid w:val="006F48EC"/>
    <w:rsid w:val="006F4CCF"/>
    <w:rsid w:val="006F54D1"/>
    <w:rsid w:val="006F5DFE"/>
    <w:rsid w:val="006F5E9E"/>
    <w:rsid w:val="006F684A"/>
    <w:rsid w:val="006F7761"/>
    <w:rsid w:val="007003E1"/>
    <w:rsid w:val="007004B6"/>
    <w:rsid w:val="00700928"/>
    <w:rsid w:val="007017AE"/>
    <w:rsid w:val="00701EC7"/>
    <w:rsid w:val="00702299"/>
    <w:rsid w:val="007025A9"/>
    <w:rsid w:val="007026E5"/>
    <w:rsid w:val="007031B7"/>
    <w:rsid w:val="00703C0F"/>
    <w:rsid w:val="00703E63"/>
    <w:rsid w:val="00704A3B"/>
    <w:rsid w:val="00704C49"/>
    <w:rsid w:val="00704D14"/>
    <w:rsid w:val="0070528A"/>
    <w:rsid w:val="00705772"/>
    <w:rsid w:val="00705DAF"/>
    <w:rsid w:val="00707238"/>
    <w:rsid w:val="0071019F"/>
    <w:rsid w:val="00710958"/>
    <w:rsid w:val="00710DE3"/>
    <w:rsid w:val="007111DE"/>
    <w:rsid w:val="007113C1"/>
    <w:rsid w:val="0071156B"/>
    <w:rsid w:val="00711802"/>
    <w:rsid w:val="007118CA"/>
    <w:rsid w:val="00711EE2"/>
    <w:rsid w:val="007121D1"/>
    <w:rsid w:val="007126FF"/>
    <w:rsid w:val="00713188"/>
    <w:rsid w:val="00713294"/>
    <w:rsid w:val="00713CF5"/>
    <w:rsid w:val="00713DD0"/>
    <w:rsid w:val="007143F4"/>
    <w:rsid w:val="007145FC"/>
    <w:rsid w:val="007147FE"/>
    <w:rsid w:val="00714A10"/>
    <w:rsid w:val="00714E90"/>
    <w:rsid w:val="00715342"/>
    <w:rsid w:val="0071581C"/>
    <w:rsid w:val="00715D0B"/>
    <w:rsid w:val="00716520"/>
    <w:rsid w:val="007166B9"/>
    <w:rsid w:val="00716BE8"/>
    <w:rsid w:val="00716ED0"/>
    <w:rsid w:val="0071725F"/>
    <w:rsid w:val="00717F9B"/>
    <w:rsid w:val="00721057"/>
    <w:rsid w:val="007210A8"/>
    <w:rsid w:val="007210CD"/>
    <w:rsid w:val="0072153F"/>
    <w:rsid w:val="007218B3"/>
    <w:rsid w:val="007220D4"/>
    <w:rsid w:val="00722397"/>
    <w:rsid w:val="00722F47"/>
    <w:rsid w:val="00723F34"/>
    <w:rsid w:val="00724126"/>
    <w:rsid w:val="007241D7"/>
    <w:rsid w:val="0072465B"/>
    <w:rsid w:val="0072481F"/>
    <w:rsid w:val="00724DC7"/>
    <w:rsid w:val="00726559"/>
    <w:rsid w:val="007268E2"/>
    <w:rsid w:val="007279C4"/>
    <w:rsid w:val="00727C0C"/>
    <w:rsid w:val="007300EB"/>
    <w:rsid w:val="00730245"/>
    <w:rsid w:val="00730CAD"/>
    <w:rsid w:val="0073135B"/>
    <w:rsid w:val="007315D3"/>
    <w:rsid w:val="007319EA"/>
    <w:rsid w:val="00731BAE"/>
    <w:rsid w:val="00732646"/>
    <w:rsid w:val="007332E3"/>
    <w:rsid w:val="00733FA1"/>
    <w:rsid w:val="007340FA"/>
    <w:rsid w:val="00734ADB"/>
    <w:rsid w:val="00734F5B"/>
    <w:rsid w:val="00735E6D"/>
    <w:rsid w:val="00736B74"/>
    <w:rsid w:val="007375D7"/>
    <w:rsid w:val="00737C3E"/>
    <w:rsid w:val="007401F8"/>
    <w:rsid w:val="00740461"/>
    <w:rsid w:val="0074165B"/>
    <w:rsid w:val="00741844"/>
    <w:rsid w:val="00741A10"/>
    <w:rsid w:val="00741AD2"/>
    <w:rsid w:val="00742700"/>
    <w:rsid w:val="00743208"/>
    <w:rsid w:val="00744007"/>
    <w:rsid w:val="0074554A"/>
    <w:rsid w:val="00747346"/>
    <w:rsid w:val="00747531"/>
    <w:rsid w:val="007477DB"/>
    <w:rsid w:val="00747A70"/>
    <w:rsid w:val="00747B35"/>
    <w:rsid w:val="00751016"/>
    <w:rsid w:val="007510E4"/>
    <w:rsid w:val="0075144D"/>
    <w:rsid w:val="007515E4"/>
    <w:rsid w:val="00751AD5"/>
    <w:rsid w:val="00752036"/>
    <w:rsid w:val="00752774"/>
    <w:rsid w:val="0075377E"/>
    <w:rsid w:val="00753EEB"/>
    <w:rsid w:val="0075408D"/>
    <w:rsid w:val="007554B0"/>
    <w:rsid w:val="0075624E"/>
    <w:rsid w:val="007574B8"/>
    <w:rsid w:val="007575B2"/>
    <w:rsid w:val="007579B5"/>
    <w:rsid w:val="00757CB0"/>
    <w:rsid w:val="007614C8"/>
    <w:rsid w:val="007617BE"/>
    <w:rsid w:val="00762BC2"/>
    <w:rsid w:val="00762FFF"/>
    <w:rsid w:val="00763B70"/>
    <w:rsid w:val="00764ED4"/>
    <w:rsid w:val="00764FD2"/>
    <w:rsid w:val="00765D27"/>
    <w:rsid w:val="00766900"/>
    <w:rsid w:val="00767093"/>
    <w:rsid w:val="00767189"/>
    <w:rsid w:val="007671F4"/>
    <w:rsid w:val="007672E9"/>
    <w:rsid w:val="0076756A"/>
    <w:rsid w:val="00767C48"/>
    <w:rsid w:val="00770303"/>
    <w:rsid w:val="007703D0"/>
    <w:rsid w:val="00770750"/>
    <w:rsid w:val="007715B1"/>
    <w:rsid w:val="007715E4"/>
    <w:rsid w:val="00771767"/>
    <w:rsid w:val="00771929"/>
    <w:rsid w:val="00771A16"/>
    <w:rsid w:val="0077235B"/>
    <w:rsid w:val="00772426"/>
    <w:rsid w:val="00772E57"/>
    <w:rsid w:val="0077372B"/>
    <w:rsid w:val="00773F67"/>
    <w:rsid w:val="00774142"/>
    <w:rsid w:val="00774163"/>
    <w:rsid w:val="007744E4"/>
    <w:rsid w:val="00776320"/>
    <w:rsid w:val="00776C8C"/>
    <w:rsid w:val="007770E3"/>
    <w:rsid w:val="0077756E"/>
    <w:rsid w:val="0077774B"/>
    <w:rsid w:val="00777E7D"/>
    <w:rsid w:val="007805E8"/>
    <w:rsid w:val="00780757"/>
    <w:rsid w:val="00780B5F"/>
    <w:rsid w:val="00780F35"/>
    <w:rsid w:val="00780F7F"/>
    <w:rsid w:val="007813DE"/>
    <w:rsid w:val="00782441"/>
    <w:rsid w:val="00782900"/>
    <w:rsid w:val="00782A1A"/>
    <w:rsid w:val="00783576"/>
    <w:rsid w:val="00784814"/>
    <w:rsid w:val="00785413"/>
    <w:rsid w:val="0078639D"/>
    <w:rsid w:val="007866CE"/>
    <w:rsid w:val="007869C0"/>
    <w:rsid w:val="00787483"/>
    <w:rsid w:val="007879B6"/>
    <w:rsid w:val="0079054C"/>
    <w:rsid w:val="007905E7"/>
    <w:rsid w:val="00790C0B"/>
    <w:rsid w:val="007915DF"/>
    <w:rsid w:val="007918FD"/>
    <w:rsid w:val="00791A9C"/>
    <w:rsid w:val="00791F7E"/>
    <w:rsid w:val="0079251F"/>
    <w:rsid w:val="00792A9B"/>
    <w:rsid w:val="007932C7"/>
    <w:rsid w:val="00793978"/>
    <w:rsid w:val="00793A3C"/>
    <w:rsid w:val="007943A2"/>
    <w:rsid w:val="00794991"/>
    <w:rsid w:val="00794CB7"/>
    <w:rsid w:val="00795138"/>
    <w:rsid w:val="00795A6A"/>
    <w:rsid w:val="00795F1D"/>
    <w:rsid w:val="00795F8F"/>
    <w:rsid w:val="00796D50"/>
    <w:rsid w:val="00797666"/>
    <w:rsid w:val="00797BAE"/>
    <w:rsid w:val="00797D31"/>
    <w:rsid w:val="00797E9E"/>
    <w:rsid w:val="00797EAA"/>
    <w:rsid w:val="007A0087"/>
    <w:rsid w:val="007A1A7E"/>
    <w:rsid w:val="007A1D55"/>
    <w:rsid w:val="007A1DD7"/>
    <w:rsid w:val="007A20FC"/>
    <w:rsid w:val="007A257B"/>
    <w:rsid w:val="007A32C5"/>
    <w:rsid w:val="007A3672"/>
    <w:rsid w:val="007A3683"/>
    <w:rsid w:val="007A3ADD"/>
    <w:rsid w:val="007A44CD"/>
    <w:rsid w:val="007A511F"/>
    <w:rsid w:val="007A53B7"/>
    <w:rsid w:val="007A5432"/>
    <w:rsid w:val="007A5C16"/>
    <w:rsid w:val="007A5D61"/>
    <w:rsid w:val="007A5F8E"/>
    <w:rsid w:val="007A638C"/>
    <w:rsid w:val="007A762D"/>
    <w:rsid w:val="007B0150"/>
    <w:rsid w:val="007B0D90"/>
    <w:rsid w:val="007B15F4"/>
    <w:rsid w:val="007B1A73"/>
    <w:rsid w:val="007B1EAB"/>
    <w:rsid w:val="007B1F58"/>
    <w:rsid w:val="007B22F9"/>
    <w:rsid w:val="007B24D3"/>
    <w:rsid w:val="007B25E1"/>
    <w:rsid w:val="007B2B12"/>
    <w:rsid w:val="007B3706"/>
    <w:rsid w:val="007B37D3"/>
    <w:rsid w:val="007B4313"/>
    <w:rsid w:val="007B4750"/>
    <w:rsid w:val="007B4AC4"/>
    <w:rsid w:val="007B6FBA"/>
    <w:rsid w:val="007B7123"/>
    <w:rsid w:val="007C09C8"/>
    <w:rsid w:val="007C2215"/>
    <w:rsid w:val="007C2572"/>
    <w:rsid w:val="007C263A"/>
    <w:rsid w:val="007C2FEB"/>
    <w:rsid w:val="007C30A2"/>
    <w:rsid w:val="007C329B"/>
    <w:rsid w:val="007C3EA0"/>
    <w:rsid w:val="007C5544"/>
    <w:rsid w:val="007C55B9"/>
    <w:rsid w:val="007C5E94"/>
    <w:rsid w:val="007C6297"/>
    <w:rsid w:val="007C62FA"/>
    <w:rsid w:val="007C6343"/>
    <w:rsid w:val="007C7A87"/>
    <w:rsid w:val="007D02EB"/>
    <w:rsid w:val="007D045A"/>
    <w:rsid w:val="007D09D8"/>
    <w:rsid w:val="007D14BC"/>
    <w:rsid w:val="007D14CD"/>
    <w:rsid w:val="007D216C"/>
    <w:rsid w:val="007D251C"/>
    <w:rsid w:val="007D2699"/>
    <w:rsid w:val="007D307A"/>
    <w:rsid w:val="007D32CC"/>
    <w:rsid w:val="007D3387"/>
    <w:rsid w:val="007D356B"/>
    <w:rsid w:val="007D36B9"/>
    <w:rsid w:val="007D4471"/>
    <w:rsid w:val="007D4599"/>
    <w:rsid w:val="007D5910"/>
    <w:rsid w:val="007D5DE7"/>
    <w:rsid w:val="007D61E4"/>
    <w:rsid w:val="007D64CD"/>
    <w:rsid w:val="007D65FE"/>
    <w:rsid w:val="007D67BB"/>
    <w:rsid w:val="007D6837"/>
    <w:rsid w:val="007D71FF"/>
    <w:rsid w:val="007D720E"/>
    <w:rsid w:val="007D7389"/>
    <w:rsid w:val="007D79C8"/>
    <w:rsid w:val="007E0172"/>
    <w:rsid w:val="007E0F2F"/>
    <w:rsid w:val="007E1FE9"/>
    <w:rsid w:val="007E23B8"/>
    <w:rsid w:val="007E257E"/>
    <w:rsid w:val="007E2B9A"/>
    <w:rsid w:val="007E343F"/>
    <w:rsid w:val="007E4517"/>
    <w:rsid w:val="007E5381"/>
    <w:rsid w:val="007E6C4A"/>
    <w:rsid w:val="007E727F"/>
    <w:rsid w:val="007E7498"/>
    <w:rsid w:val="007F017B"/>
    <w:rsid w:val="007F0EC3"/>
    <w:rsid w:val="007F1270"/>
    <w:rsid w:val="007F1B09"/>
    <w:rsid w:val="007F2845"/>
    <w:rsid w:val="007F2FB3"/>
    <w:rsid w:val="007F3288"/>
    <w:rsid w:val="007F3567"/>
    <w:rsid w:val="007F363B"/>
    <w:rsid w:val="007F3B57"/>
    <w:rsid w:val="007F3D76"/>
    <w:rsid w:val="007F45F6"/>
    <w:rsid w:val="007F48D2"/>
    <w:rsid w:val="007F4F25"/>
    <w:rsid w:val="007F5546"/>
    <w:rsid w:val="007F5BC3"/>
    <w:rsid w:val="007F5CAE"/>
    <w:rsid w:val="007F637E"/>
    <w:rsid w:val="007F6E0C"/>
    <w:rsid w:val="007F718A"/>
    <w:rsid w:val="007F7833"/>
    <w:rsid w:val="007F7B5B"/>
    <w:rsid w:val="00800820"/>
    <w:rsid w:val="00800D67"/>
    <w:rsid w:val="00801FA1"/>
    <w:rsid w:val="00803E26"/>
    <w:rsid w:val="00804B2F"/>
    <w:rsid w:val="008053C0"/>
    <w:rsid w:val="00805B99"/>
    <w:rsid w:val="00805BF9"/>
    <w:rsid w:val="0080693C"/>
    <w:rsid w:val="00806CD4"/>
    <w:rsid w:val="0080755F"/>
    <w:rsid w:val="008075C0"/>
    <w:rsid w:val="00807641"/>
    <w:rsid w:val="00807C6D"/>
    <w:rsid w:val="0081000C"/>
    <w:rsid w:val="0081024B"/>
    <w:rsid w:val="008104CA"/>
    <w:rsid w:val="00810B08"/>
    <w:rsid w:val="00810F4F"/>
    <w:rsid w:val="00811F39"/>
    <w:rsid w:val="008134F0"/>
    <w:rsid w:val="0081354D"/>
    <w:rsid w:val="00813784"/>
    <w:rsid w:val="0081437B"/>
    <w:rsid w:val="008149CC"/>
    <w:rsid w:val="00815F2A"/>
    <w:rsid w:val="008163E1"/>
    <w:rsid w:val="00816610"/>
    <w:rsid w:val="00816C1A"/>
    <w:rsid w:val="00816C46"/>
    <w:rsid w:val="008172FF"/>
    <w:rsid w:val="00817F47"/>
    <w:rsid w:val="008200CB"/>
    <w:rsid w:val="00820174"/>
    <w:rsid w:val="008202FA"/>
    <w:rsid w:val="008204FE"/>
    <w:rsid w:val="0082126E"/>
    <w:rsid w:val="008225A1"/>
    <w:rsid w:val="00823432"/>
    <w:rsid w:val="00823460"/>
    <w:rsid w:val="00823613"/>
    <w:rsid w:val="0082372A"/>
    <w:rsid w:val="0082502E"/>
    <w:rsid w:val="00825A4D"/>
    <w:rsid w:val="00825A7C"/>
    <w:rsid w:val="008262F4"/>
    <w:rsid w:val="0082695C"/>
    <w:rsid w:val="0082718B"/>
    <w:rsid w:val="008273CE"/>
    <w:rsid w:val="00827439"/>
    <w:rsid w:val="00827A25"/>
    <w:rsid w:val="00827FE4"/>
    <w:rsid w:val="00830630"/>
    <w:rsid w:val="00830844"/>
    <w:rsid w:val="008319EB"/>
    <w:rsid w:val="00832088"/>
    <w:rsid w:val="00832141"/>
    <w:rsid w:val="00832C67"/>
    <w:rsid w:val="00833DC7"/>
    <w:rsid w:val="008345C9"/>
    <w:rsid w:val="0083469B"/>
    <w:rsid w:val="00834E89"/>
    <w:rsid w:val="00834EE9"/>
    <w:rsid w:val="00834FDC"/>
    <w:rsid w:val="00835046"/>
    <w:rsid w:val="008350FC"/>
    <w:rsid w:val="008360BC"/>
    <w:rsid w:val="00836CE5"/>
    <w:rsid w:val="008373BB"/>
    <w:rsid w:val="00837EBA"/>
    <w:rsid w:val="00840237"/>
    <w:rsid w:val="0084046B"/>
    <w:rsid w:val="00840DA4"/>
    <w:rsid w:val="00840DCB"/>
    <w:rsid w:val="0084350D"/>
    <w:rsid w:val="00843510"/>
    <w:rsid w:val="00843908"/>
    <w:rsid w:val="008446EE"/>
    <w:rsid w:val="00844A06"/>
    <w:rsid w:val="00844A44"/>
    <w:rsid w:val="00845C05"/>
    <w:rsid w:val="008460A2"/>
    <w:rsid w:val="00846701"/>
    <w:rsid w:val="008473CB"/>
    <w:rsid w:val="00847A06"/>
    <w:rsid w:val="00847A83"/>
    <w:rsid w:val="00850374"/>
    <w:rsid w:val="0085046E"/>
    <w:rsid w:val="00850582"/>
    <w:rsid w:val="008514E5"/>
    <w:rsid w:val="008524F0"/>
    <w:rsid w:val="0085286D"/>
    <w:rsid w:val="00853397"/>
    <w:rsid w:val="008538BC"/>
    <w:rsid w:val="008539CE"/>
    <w:rsid w:val="00853C61"/>
    <w:rsid w:val="00853F62"/>
    <w:rsid w:val="008541C4"/>
    <w:rsid w:val="00854BE5"/>
    <w:rsid w:val="00855314"/>
    <w:rsid w:val="00855395"/>
    <w:rsid w:val="00855481"/>
    <w:rsid w:val="008554A5"/>
    <w:rsid w:val="008565B9"/>
    <w:rsid w:val="00856671"/>
    <w:rsid w:val="00856B02"/>
    <w:rsid w:val="0085705C"/>
    <w:rsid w:val="008600F6"/>
    <w:rsid w:val="008609F0"/>
    <w:rsid w:val="00860C38"/>
    <w:rsid w:val="00860D73"/>
    <w:rsid w:val="00861A5F"/>
    <w:rsid w:val="00861CAE"/>
    <w:rsid w:val="00862901"/>
    <w:rsid w:val="00862D90"/>
    <w:rsid w:val="00863A4D"/>
    <w:rsid w:val="00863F74"/>
    <w:rsid w:val="00864C08"/>
    <w:rsid w:val="00865049"/>
    <w:rsid w:val="00865595"/>
    <w:rsid w:val="00865609"/>
    <w:rsid w:val="00866851"/>
    <w:rsid w:val="00870AC7"/>
    <w:rsid w:val="00870BBA"/>
    <w:rsid w:val="00871768"/>
    <w:rsid w:val="00871E11"/>
    <w:rsid w:val="00871F6C"/>
    <w:rsid w:val="00872163"/>
    <w:rsid w:val="008725C3"/>
    <w:rsid w:val="008726BB"/>
    <w:rsid w:val="00872B63"/>
    <w:rsid w:val="00872EF6"/>
    <w:rsid w:val="00873048"/>
    <w:rsid w:val="008732B0"/>
    <w:rsid w:val="008738A0"/>
    <w:rsid w:val="00873BBE"/>
    <w:rsid w:val="00873CAE"/>
    <w:rsid w:val="00874A2D"/>
    <w:rsid w:val="00874BEC"/>
    <w:rsid w:val="00875128"/>
    <w:rsid w:val="00875927"/>
    <w:rsid w:val="00877924"/>
    <w:rsid w:val="00880674"/>
    <w:rsid w:val="00880AF7"/>
    <w:rsid w:val="008811C9"/>
    <w:rsid w:val="0088196A"/>
    <w:rsid w:val="00881C44"/>
    <w:rsid w:val="00882285"/>
    <w:rsid w:val="0088231D"/>
    <w:rsid w:val="0088267F"/>
    <w:rsid w:val="0088288B"/>
    <w:rsid w:val="00883D7F"/>
    <w:rsid w:val="00884303"/>
    <w:rsid w:val="008846DA"/>
    <w:rsid w:val="0088494E"/>
    <w:rsid w:val="0088693F"/>
    <w:rsid w:val="0088749E"/>
    <w:rsid w:val="00887F83"/>
    <w:rsid w:val="0089067E"/>
    <w:rsid w:val="00890915"/>
    <w:rsid w:val="0089098D"/>
    <w:rsid w:val="00890D46"/>
    <w:rsid w:val="00890D62"/>
    <w:rsid w:val="00891054"/>
    <w:rsid w:val="0089177E"/>
    <w:rsid w:val="008926D9"/>
    <w:rsid w:val="00893F93"/>
    <w:rsid w:val="008947EF"/>
    <w:rsid w:val="00894963"/>
    <w:rsid w:val="008965E9"/>
    <w:rsid w:val="00896C85"/>
    <w:rsid w:val="008974E3"/>
    <w:rsid w:val="008974F0"/>
    <w:rsid w:val="008A0987"/>
    <w:rsid w:val="008A19E8"/>
    <w:rsid w:val="008A1CA6"/>
    <w:rsid w:val="008A1DD2"/>
    <w:rsid w:val="008A30B7"/>
    <w:rsid w:val="008A3912"/>
    <w:rsid w:val="008A4F7A"/>
    <w:rsid w:val="008A51D1"/>
    <w:rsid w:val="008A6589"/>
    <w:rsid w:val="008A7033"/>
    <w:rsid w:val="008A74FD"/>
    <w:rsid w:val="008A782A"/>
    <w:rsid w:val="008A7A19"/>
    <w:rsid w:val="008B11A5"/>
    <w:rsid w:val="008B11A9"/>
    <w:rsid w:val="008B1413"/>
    <w:rsid w:val="008B175F"/>
    <w:rsid w:val="008B19C5"/>
    <w:rsid w:val="008B1D8E"/>
    <w:rsid w:val="008B1EB3"/>
    <w:rsid w:val="008B27AA"/>
    <w:rsid w:val="008B2DF5"/>
    <w:rsid w:val="008B355D"/>
    <w:rsid w:val="008B45BC"/>
    <w:rsid w:val="008B569E"/>
    <w:rsid w:val="008B601E"/>
    <w:rsid w:val="008B6065"/>
    <w:rsid w:val="008B61D2"/>
    <w:rsid w:val="008B67BC"/>
    <w:rsid w:val="008B68D6"/>
    <w:rsid w:val="008B6A7E"/>
    <w:rsid w:val="008C0966"/>
    <w:rsid w:val="008C1785"/>
    <w:rsid w:val="008C2A04"/>
    <w:rsid w:val="008C2C10"/>
    <w:rsid w:val="008C3306"/>
    <w:rsid w:val="008C388D"/>
    <w:rsid w:val="008C4544"/>
    <w:rsid w:val="008C4988"/>
    <w:rsid w:val="008C4AB9"/>
    <w:rsid w:val="008C4D12"/>
    <w:rsid w:val="008C4F76"/>
    <w:rsid w:val="008C64F0"/>
    <w:rsid w:val="008C6916"/>
    <w:rsid w:val="008C6B9D"/>
    <w:rsid w:val="008C7103"/>
    <w:rsid w:val="008C718A"/>
    <w:rsid w:val="008C7386"/>
    <w:rsid w:val="008D0554"/>
    <w:rsid w:val="008D148F"/>
    <w:rsid w:val="008D1B3C"/>
    <w:rsid w:val="008D239D"/>
    <w:rsid w:val="008D3349"/>
    <w:rsid w:val="008D3886"/>
    <w:rsid w:val="008D3C58"/>
    <w:rsid w:val="008D53FE"/>
    <w:rsid w:val="008D5D5E"/>
    <w:rsid w:val="008D6153"/>
    <w:rsid w:val="008D6D4F"/>
    <w:rsid w:val="008D7AA0"/>
    <w:rsid w:val="008E034A"/>
    <w:rsid w:val="008E0E8A"/>
    <w:rsid w:val="008E1142"/>
    <w:rsid w:val="008E1260"/>
    <w:rsid w:val="008E1762"/>
    <w:rsid w:val="008E17A3"/>
    <w:rsid w:val="008E185B"/>
    <w:rsid w:val="008E1AB7"/>
    <w:rsid w:val="008E1E7F"/>
    <w:rsid w:val="008E2372"/>
    <w:rsid w:val="008E24ED"/>
    <w:rsid w:val="008E260B"/>
    <w:rsid w:val="008E2A85"/>
    <w:rsid w:val="008E2E4E"/>
    <w:rsid w:val="008E3244"/>
    <w:rsid w:val="008E336B"/>
    <w:rsid w:val="008E3B8C"/>
    <w:rsid w:val="008E3CAB"/>
    <w:rsid w:val="008E410B"/>
    <w:rsid w:val="008E4376"/>
    <w:rsid w:val="008E4431"/>
    <w:rsid w:val="008E4AAF"/>
    <w:rsid w:val="008E4E40"/>
    <w:rsid w:val="008E6764"/>
    <w:rsid w:val="008E7149"/>
    <w:rsid w:val="008E78CD"/>
    <w:rsid w:val="008F1A2D"/>
    <w:rsid w:val="008F264D"/>
    <w:rsid w:val="008F26DA"/>
    <w:rsid w:val="008F28E7"/>
    <w:rsid w:val="008F295B"/>
    <w:rsid w:val="008F35A8"/>
    <w:rsid w:val="008F3AEB"/>
    <w:rsid w:val="008F429E"/>
    <w:rsid w:val="008F4980"/>
    <w:rsid w:val="008F4E0E"/>
    <w:rsid w:val="008F5165"/>
    <w:rsid w:val="008F56FF"/>
    <w:rsid w:val="008F5713"/>
    <w:rsid w:val="008F62C6"/>
    <w:rsid w:val="008F6653"/>
    <w:rsid w:val="008F68BF"/>
    <w:rsid w:val="008F7A72"/>
    <w:rsid w:val="00900010"/>
    <w:rsid w:val="00900D65"/>
    <w:rsid w:val="00903495"/>
    <w:rsid w:val="0090358F"/>
    <w:rsid w:val="0090379F"/>
    <w:rsid w:val="00903DFB"/>
    <w:rsid w:val="00905238"/>
    <w:rsid w:val="009052BE"/>
    <w:rsid w:val="00905929"/>
    <w:rsid w:val="0090592C"/>
    <w:rsid w:val="00905A6C"/>
    <w:rsid w:val="009063E2"/>
    <w:rsid w:val="009066CD"/>
    <w:rsid w:val="00906AD0"/>
    <w:rsid w:val="00906DD3"/>
    <w:rsid w:val="00906F84"/>
    <w:rsid w:val="0090720F"/>
    <w:rsid w:val="009074F1"/>
    <w:rsid w:val="009076BD"/>
    <w:rsid w:val="00910402"/>
    <w:rsid w:val="00910DB7"/>
    <w:rsid w:val="00911820"/>
    <w:rsid w:val="00911893"/>
    <w:rsid w:val="00911E87"/>
    <w:rsid w:val="00912BBD"/>
    <w:rsid w:val="00912BF5"/>
    <w:rsid w:val="009140CA"/>
    <w:rsid w:val="00914165"/>
    <w:rsid w:val="0091441D"/>
    <w:rsid w:val="009147BA"/>
    <w:rsid w:val="00915374"/>
    <w:rsid w:val="009155B7"/>
    <w:rsid w:val="00916049"/>
    <w:rsid w:val="009167DC"/>
    <w:rsid w:val="0091682B"/>
    <w:rsid w:val="00916944"/>
    <w:rsid w:val="00916DB0"/>
    <w:rsid w:val="009176F3"/>
    <w:rsid w:val="0091770E"/>
    <w:rsid w:val="00920305"/>
    <w:rsid w:val="00920312"/>
    <w:rsid w:val="0092047D"/>
    <w:rsid w:val="00920C6B"/>
    <w:rsid w:val="00921142"/>
    <w:rsid w:val="009211D4"/>
    <w:rsid w:val="00921DF8"/>
    <w:rsid w:val="00921E82"/>
    <w:rsid w:val="0092249E"/>
    <w:rsid w:val="00922AF2"/>
    <w:rsid w:val="00922C51"/>
    <w:rsid w:val="009235D8"/>
    <w:rsid w:val="009253EE"/>
    <w:rsid w:val="009256F6"/>
    <w:rsid w:val="009261AE"/>
    <w:rsid w:val="009261C2"/>
    <w:rsid w:val="00926665"/>
    <w:rsid w:val="00926890"/>
    <w:rsid w:val="009270B9"/>
    <w:rsid w:val="00927146"/>
    <w:rsid w:val="00927817"/>
    <w:rsid w:val="00927D09"/>
    <w:rsid w:val="009300F3"/>
    <w:rsid w:val="00930121"/>
    <w:rsid w:val="0093053C"/>
    <w:rsid w:val="0093094B"/>
    <w:rsid w:val="00930A0E"/>
    <w:rsid w:val="00930BA1"/>
    <w:rsid w:val="00931977"/>
    <w:rsid w:val="0093200E"/>
    <w:rsid w:val="0093289B"/>
    <w:rsid w:val="00932B1C"/>
    <w:rsid w:val="00933339"/>
    <w:rsid w:val="0093384C"/>
    <w:rsid w:val="00933D01"/>
    <w:rsid w:val="00934030"/>
    <w:rsid w:val="00934685"/>
    <w:rsid w:val="00936DCA"/>
    <w:rsid w:val="00937F15"/>
    <w:rsid w:val="009417A9"/>
    <w:rsid w:val="009418D7"/>
    <w:rsid w:val="00941BCE"/>
    <w:rsid w:val="00942645"/>
    <w:rsid w:val="009426E8"/>
    <w:rsid w:val="00942FD1"/>
    <w:rsid w:val="00943FB0"/>
    <w:rsid w:val="009441B8"/>
    <w:rsid w:val="009452EA"/>
    <w:rsid w:val="0094561B"/>
    <w:rsid w:val="00945AF1"/>
    <w:rsid w:val="00945C3D"/>
    <w:rsid w:val="00945DFC"/>
    <w:rsid w:val="0094611F"/>
    <w:rsid w:val="009467FB"/>
    <w:rsid w:val="0094753D"/>
    <w:rsid w:val="009475BB"/>
    <w:rsid w:val="009500E4"/>
    <w:rsid w:val="009503A6"/>
    <w:rsid w:val="00950780"/>
    <w:rsid w:val="0095095B"/>
    <w:rsid w:val="00950F44"/>
    <w:rsid w:val="00951077"/>
    <w:rsid w:val="009513F1"/>
    <w:rsid w:val="009514FF"/>
    <w:rsid w:val="0095199F"/>
    <w:rsid w:val="00951F4A"/>
    <w:rsid w:val="00952484"/>
    <w:rsid w:val="00952E59"/>
    <w:rsid w:val="00952F10"/>
    <w:rsid w:val="009537A3"/>
    <w:rsid w:val="009542E6"/>
    <w:rsid w:val="009543D5"/>
    <w:rsid w:val="00954624"/>
    <w:rsid w:val="009546E1"/>
    <w:rsid w:val="0095476C"/>
    <w:rsid w:val="00954F5E"/>
    <w:rsid w:val="0095563E"/>
    <w:rsid w:val="00955A27"/>
    <w:rsid w:val="00955FB4"/>
    <w:rsid w:val="00956309"/>
    <w:rsid w:val="00956888"/>
    <w:rsid w:val="00957081"/>
    <w:rsid w:val="00957510"/>
    <w:rsid w:val="00957951"/>
    <w:rsid w:val="009604DD"/>
    <w:rsid w:val="009607CE"/>
    <w:rsid w:val="00962722"/>
    <w:rsid w:val="00962D62"/>
    <w:rsid w:val="00962D81"/>
    <w:rsid w:val="00962DEC"/>
    <w:rsid w:val="00963179"/>
    <w:rsid w:val="00963217"/>
    <w:rsid w:val="00963448"/>
    <w:rsid w:val="009637A3"/>
    <w:rsid w:val="00963886"/>
    <w:rsid w:val="00963920"/>
    <w:rsid w:val="00964969"/>
    <w:rsid w:val="00964C4B"/>
    <w:rsid w:val="00964EDC"/>
    <w:rsid w:val="00964FE1"/>
    <w:rsid w:val="009654C0"/>
    <w:rsid w:val="009667A1"/>
    <w:rsid w:val="009669F3"/>
    <w:rsid w:val="00966C7A"/>
    <w:rsid w:val="00967444"/>
    <w:rsid w:val="0096745F"/>
    <w:rsid w:val="00967BEA"/>
    <w:rsid w:val="00967DDA"/>
    <w:rsid w:val="009704FC"/>
    <w:rsid w:val="0097093F"/>
    <w:rsid w:val="00970DA7"/>
    <w:rsid w:val="009716FA"/>
    <w:rsid w:val="009718B8"/>
    <w:rsid w:val="00971B77"/>
    <w:rsid w:val="00972482"/>
    <w:rsid w:val="00972722"/>
    <w:rsid w:val="00972803"/>
    <w:rsid w:val="0097435C"/>
    <w:rsid w:val="0097493D"/>
    <w:rsid w:val="00974FD5"/>
    <w:rsid w:val="009752E5"/>
    <w:rsid w:val="00975DC5"/>
    <w:rsid w:val="009761C5"/>
    <w:rsid w:val="009763DE"/>
    <w:rsid w:val="00976C02"/>
    <w:rsid w:val="00976C4B"/>
    <w:rsid w:val="00976D64"/>
    <w:rsid w:val="00977301"/>
    <w:rsid w:val="009774A1"/>
    <w:rsid w:val="009775BF"/>
    <w:rsid w:val="0098073B"/>
    <w:rsid w:val="00981AA5"/>
    <w:rsid w:val="00981EB6"/>
    <w:rsid w:val="00982FD0"/>
    <w:rsid w:val="0098365E"/>
    <w:rsid w:val="00983820"/>
    <w:rsid w:val="009841A3"/>
    <w:rsid w:val="009843F0"/>
    <w:rsid w:val="00984655"/>
    <w:rsid w:val="009851E4"/>
    <w:rsid w:val="00985C76"/>
    <w:rsid w:val="00987979"/>
    <w:rsid w:val="00987CF2"/>
    <w:rsid w:val="0099093E"/>
    <w:rsid w:val="00993319"/>
    <w:rsid w:val="009936DB"/>
    <w:rsid w:val="00993A19"/>
    <w:rsid w:val="00993A85"/>
    <w:rsid w:val="00993B47"/>
    <w:rsid w:val="00994B2D"/>
    <w:rsid w:val="0099514F"/>
    <w:rsid w:val="00995B3C"/>
    <w:rsid w:val="00995E7F"/>
    <w:rsid w:val="00996155"/>
    <w:rsid w:val="00996584"/>
    <w:rsid w:val="00996C25"/>
    <w:rsid w:val="00996EB7"/>
    <w:rsid w:val="00996F75"/>
    <w:rsid w:val="009A00E1"/>
    <w:rsid w:val="009A05CD"/>
    <w:rsid w:val="009A0F2E"/>
    <w:rsid w:val="009A170D"/>
    <w:rsid w:val="009A1B44"/>
    <w:rsid w:val="009A37A2"/>
    <w:rsid w:val="009A3B2D"/>
    <w:rsid w:val="009A3B94"/>
    <w:rsid w:val="009A453C"/>
    <w:rsid w:val="009A47EC"/>
    <w:rsid w:val="009A4C5C"/>
    <w:rsid w:val="009A4D44"/>
    <w:rsid w:val="009A4F48"/>
    <w:rsid w:val="009A5319"/>
    <w:rsid w:val="009A5D1A"/>
    <w:rsid w:val="009A5FAE"/>
    <w:rsid w:val="009A7045"/>
    <w:rsid w:val="009A74E0"/>
    <w:rsid w:val="009A7681"/>
    <w:rsid w:val="009A789F"/>
    <w:rsid w:val="009B066E"/>
    <w:rsid w:val="009B081D"/>
    <w:rsid w:val="009B1634"/>
    <w:rsid w:val="009B1932"/>
    <w:rsid w:val="009B1B0B"/>
    <w:rsid w:val="009B23D5"/>
    <w:rsid w:val="009B2798"/>
    <w:rsid w:val="009B2A75"/>
    <w:rsid w:val="009B371F"/>
    <w:rsid w:val="009B4294"/>
    <w:rsid w:val="009B4566"/>
    <w:rsid w:val="009B4898"/>
    <w:rsid w:val="009B508C"/>
    <w:rsid w:val="009B5152"/>
    <w:rsid w:val="009B54AF"/>
    <w:rsid w:val="009B57BE"/>
    <w:rsid w:val="009B596F"/>
    <w:rsid w:val="009B5E1A"/>
    <w:rsid w:val="009B6EA4"/>
    <w:rsid w:val="009B72AD"/>
    <w:rsid w:val="009B72B6"/>
    <w:rsid w:val="009B7C9E"/>
    <w:rsid w:val="009C0777"/>
    <w:rsid w:val="009C0868"/>
    <w:rsid w:val="009C086E"/>
    <w:rsid w:val="009C0E5E"/>
    <w:rsid w:val="009C2156"/>
    <w:rsid w:val="009C269B"/>
    <w:rsid w:val="009C2E9C"/>
    <w:rsid w:val="009C3056"/>
    <w:rsid w:val="009C3EE3"/>
    <w:rsid w:val="009C4061"/>
    <w:rsid w:val="009C434B"/>
    <w:rsid w:val="009C4B23"/>
    <w:rsid w:val="009C4C1C"/>
    <w:rsid w:val="009C4F2A"/>
    <w:rsid w:val="009C51DC"/>
    <w:rsid w:val="009C53D6"/>
    <w:rsid w:val="009C5B4B"/>
    <w:rsid w:val="009C5B68"/>
    <w:rsid w:val="009C5E2B"/>
    <w:rsid w:val="009C6364"/>
    <w:rsid w:val="009C65A5"/>
    <w:rsid w:val="009C6C83"/>
    <w:rsid w:val="009C6FD2"/>
    <w:rsid w:val="009C722C"/>
    <w:rsid w:val="009C737E"/>
    <w:rsid w:val="009C7BC6"/>
    <w:rsid w:val="009C7E51"/>
    <w:rsid w:val="009D10D0"/>
    <w:rsid w:val="009D1AC2"/>
    <w:rsid w:val="009D2084"/>
    <w:rsid w:val="009D210A"/>
    <w:rsid w:val="009D28DB"/>
    <w:rsid w:val="009D28E5"/>
    <w:rsid w:val="009D2A2B"/>
    <w:rsid w:val="009D2AA2"/>
    <w:rsid w:val="009D2C3A"/>
    <w:rsid w:val="009D41E2"/>
    <w:rsid w:val="009D427A"/>
    <w:rsid w:val="009D445D"/>
    <w:rsid w:val="009D5FB3"/>
    <w:rsid w:val="009D6953"/>
    <w:rsid w:val="009D705C"/>
    <w:rsid w:val="009D75C4"/>
    <w:rsid w:val="009D7C79"/>
    <w:rsid w:val="009E0560"/>
    <w:rsid w:val="009E130F"/>
    <w:rsid w:val="009E14B7"/>
    <w:rsid w:val="009E1C1F"/>
    <w:rsid w:val="009E2258"/>
    <w:rsid w:val="009E27B6"/>
    <w:rsid w:val="009E299C"/>
    <w:rsid w:val="009E2A72"/>
    <w:rsid w:val="009E2D3C"/>
    <w:rsid w:val="009E31E5"/>
    <w:rsid w:val="009E3856"/>
    <w:rsid w:val="009E43A8"/>
    <w:rsid w:val="009E4D10"/>
    <w:rsid w:val="009E56C0"/>
    <w:rsid w:val="009E688C"/>
    <w:rsid w:val="009E68C1"/>
    <w:rsid w:val="009E6BFD"/>
    <w:rsid w:val="009E6D53"/>
    <w:rsid w:val="009E7051"/>
    <w:rsid w:val="009F0183"/>
    <w:rsid w:val="009F0218"/>
    <w:rsid w:val="009F0D34"/>
    <w:rsid w:val="009F13F8"/>
    <w:rsid w:val="009F1493"/>
    <w:rsid w:val="009F1D4F"/>
    <w:rsid w:val="009F248D"/>
    <w:rsid w:val="009F293D"/>
    <w:rsid w:val="009F2A27"/>
    <w:rsid w:val="009F2B05"/>
    <w:rsid w:val="009F388F"/>
    <w:rsid w:val="009F40E5"/>
    <w:rsid w:val="009F4FDD"/>
    <w:rsid w:val="009F61A9"/>
    <w:rsid w:val="009F6591"/>
    <w:rsid w:val="009F676D"/>
    <w:rsid w:val="009F768C"/>
    <w:rsid w:val="009F7B13"/>
    <w:rsid w:val="00A0040F"/>
    <w:rsid w:val="00A0090E"/>
    <w:rsid w:val="00A01AA5"/>
    <w:rsid w:val="00A02388"/>
    <w:rsid w:val="00A024E7"/>
    <w:rsid w:val="00A026B9"/>
    <w:rsid w:val="00A02F40"/>
    <w:rsid w:val="00A03671"/>
    <w:rsid w:val="00A038C2"/>
    <w:rsid w:val="00A03F02"/>
    <w:rsid w:val="00A048DE"/>
    <w:rsid w:val="00A05D9F"/>
    <w:rsid w:val="00A06728"/>
    <w:rsid w:val="00A06F66"/>
    <w:rsid w:val="00A07612"/>
    <w:rsid w:val="00A103EF"/>
    <w:rsid w:val="00A10506"/>
    <w:rsid w:val="00A10EF8"/>
    <w:rsid w:val="00A111B8"/>
    <w:rsid w:val="00A11791"/>
    <w:rsid w:val="00A1185D"/>
    <w:rsid w:val="00A119C0"/>
    <w:rsid w:val="00A1241E"/>
    <w:rsid w:val="00A1310A"/>
    <w:rsid w:val="00A13EF8"/>
    <w:rsid w:val="00A16083"/>
    <w:rsid w:val="00A16DA8"/>
    <w:rsid w:val="00A175BB"/>
    <w:rsid w:val="00A17DC3"/>
    <w:rsid w:val="00A20D40"/>
    <w:rsid w:val="00A20F3D"/>
    <w:rsid w:val="00A210F6"/>
    <w:rsid w:val="00A21B64"/>
    <w:rsid w:val="00A21F52"/>
    <w:rsid w:val="00A22589"/>
    <w:rsid w:val="00A23133"/>
    <w:rsid w:val="00A232C7"/>
    <w:rsid w:val="00A242A3"/>
    <w:rsid w:val="00A24ACB"/>
    <w:rsid w:val="00A24AFC"/>
    <w:rsid w:val="00A25159"/>
    <w:rsid w:val="00A254E7"/>
    <w:rsid w:val="00A256D1"/>
    <w:rsid w:val="00A25794"/>
    <w:rsid w:val="00A25885"/>
    <w:rsid w:val="00A26183"/>
    <w:rsid w:val="00A264C7"/>
    <w:rsid w:val="00A26549"/>
    <w:rsid w:val="00A26D07"/>
    <w:rsid w:val="00A274C4"/>
    <w:rsid w:val="00A276BF"/>
    <w:rsid w:val="00A27857"/>
    <w:rsid w:val="00A300BF"/>
    <w:rsid w:val="00A30D92"/>
    <w:rsid w:val="00A318BB"/>
    <w:rsid w:val="00A31CC6"/>
    <w:rsid w:val="00A323C4"/>
    <w:rsid w:val="00A3379D"/>
    <w:rsid w:val="00A34574"/>
    <w:rsid w:val="00A34812"/>
    <w:rsid w:val="00A35A0D"/>
    <w:rsid w:val="00A363E1"/>
    <w:rsid w:val="00A36CEB"/>
    <w:rsid w:val="00A37569"/>
    <w:rsid w:val="00A3757D"/>
    <w:rsid w:val="00A378F7"/>
    <w:rsid w:val="00A3793C"/>
    <w:rsid w:val="00A37970"/>
    <w:rsid w:val="00A37AF3"/>
    <w:rsid w:val="00A40179"/>
    <w:rsid w:val="00A4044D"/>
    <w:rsid w:val="00A405F5"/>
    <w:rsid w:val="00A405FD"/>
    <w:rsid w:val="00A40B33"/>
    <w:rsid w:val="00A41486"/>
    <w:rsid w:val="00A42226"/>
    <w:rsid w:val="00A42B5E"/>
    <w:rsid w:val="00A42F42"/>
    <w:rsid w:val="00A445BD"/>
    <w:rsid w:val="00A45E3C"/>
    <w:rsid w:val="00A46B0C"/>
    <w:rsid w:val="00A47C4E"/>
    <w:rsid w:val="00A502FB"/>
    <w:rsid w:val="00A516C9"/>
    <w:rsid w:val="00A51ACF"/>
    <w:rsid w:val="00A536B0"/>
    <w:rsid w:val="00A53931"/>
    <w:rsid w:val="00A53E36"/>
    <w:rsid w:val="00A53FB5"/>
    <w:rsid w:val="00A54D28"/>
    <w:rsid w:val="00A551E1"/>
    <w:rsid w:val="00A552C8"/>
    <w:rsid w:val="00A55388"/>
    <w:rsid w:val="00A55B4E"/>
    <w:rsid w:val="00A56517"/>
    <w:rsid w:val="00A569C7"/>
    <w:rsid w:val="00A5740B"/>
    <w:rsid w:val="00A57C5D"/>
    <w:rsid w:val="00A57F18"/>
    <w:rsid w:val="00A600DE"/>
    <w:rsid w:val="00A60C21"/>
    <w:rsid w:val="00A610A6"/>
    <w:rsid w:val="00A6173C"/>
    <w:rsid w:val="00A62AD1"/>
    <w:rsid w:val="00A62B9D"/>
    <w:rsid w:val="00A636FB"/>
    <w:rsid w:val="00A639D1"/>
    <w:rsid w:val="00A643CD"/>
    <w:rsid w:val="00A647D9"/>
    <w:rsid w:val="00A6558C"/>
    <w:rsid w:val="00A65696"/>
    <w:rsid w:val="00A656E9"/>
    <w:rsid w:val="00A65760"/>
    <w:rsid w:val="00A65E94"/>
    <w:rsid w:val="00A66018"/>
    <w:rsid w:val="00A66A45"/>
    <w:rsid w:val="00A67E55"/>
    <w:rsid w:val="00A701A2"/>
    <w:rsid w:val="00A70942"/>
    <w:rsid w:val="00A71708"/>
    <w:rsid w:val="00A718FB"/>
    <w:rsid w:val="00A71A0A"/>
    <w:rsid w:val="00A71B83"/>
    <w:rsid w:val="00A72095"/>
    <w:rsid w:val="00A727DD"/>
    <w:rsid w:val="00A731B2"/>
    <w:rsid w:val="00A738BF"/>
    <w:rsid w:val="00A73AD7"/>
    <w:rsid w:val="00A74A35"/>
    <w:rsid w:val="00A75785"/>
    <w:rsid w:val="00A757CD"/>
    <w:rsid w:val="00A75ED6"/>
    <w:rsid w:val="00A768EF"/>
    <w:rsid w:val="00A77C55"/>
    <w:rsid w:val="00A77E62"/>
    <w:rsid w:val="00A80867"/>
    <w:rsid w:val="00A81241"/>
    <w:rsid w:val="00A81B80"/>
    <w:rsid w:val="00A822A6"/>
    <w:rsid w:val="00A8230C"/>
    <w:rsid w:val="00A832F7"/>
    <w:rsid w:val="00A83E5E"/>
    <w:rsid w:val="00A84300"/>
    <w:rsid w:val="00A84654"/>
    <w:rsid w:val="00A84730"/>
    <w:rsid w:val="00A8550F"/>
    <w:rsid w:val="00A85625"/>
    <w:rsid w:val="00A85766"/>
    <w:rsid w:val="00A85950"/>
    <w:rsid w:val="00A86310"/>
    <w:rsid w:val="00A869B0"/>
    <w:rsid w:val="00A86E40"/>
    <w:rsid w:val="00A90595"/>
    <w:rsid w:val="00A9082F"/>
    <w:rsid w:val="00A90A56"/>
    <w:rsid w:val="00A90BAF"/>
    <w:rsid w:val="00A90D6B"/>
    <w:rsid w:val="00A90DD6"/>
    <w:rsid w:val="00A911F6"/>
    <w:rsid w:val="00A91252"/>
    <w:rsid w:val="00A91723"/>
    <w:rsid w:val="00A919CA"/>
    <w:rsid w:val="00A91BE6"/>
    <w:rsid w:val="00A91E09"/>
    <w:rsid w:val="00A92241"/>
    <w:rsid w:val="00A9243F"/>
    <w:rsid w:val="00A93078"/>
    <w:rsid w:val="00A94230"/>
    <w:rsid w:val="00A9487B"/>
    <w:rsid w:val="00A949CB"/>
    <w:rsid w:val="00A94C46"/>
    <w:rsid w:val="00A950CD"/>
    <w:rsid w:val="00A95145"/>
    <w:rsid w:val="00A96703"/>
    <w:rsid w:val="00A96A19"/>
    <w:rsid w:val="00A96AEE"/>
    <w:rsid w:val="00A96C01"/>
    <w:rsid w:val="00A96F07"/>
    <w:rsid w:val="00A976A7"/>
    <w:rsid w:val="00A97FE9"/>
    <w:rsid w:val="00AA1C34"/>
    <w:rsid w:val="00AA1DB0"/>
    <w:rsid w:val="00AA29AB"/>
    <w:rsid w:val="00AA3009"/>
    <w:rsid w:val="00AA3195"/>
    <w:rsid w:val="00AA38B9"/>
    <w:rsid w:val="00AA3AE9"/>
    <w:rsid w:val="00AA3E45"/>
    <w:rsid w:val="00AA4253"/>
    <w:rsid w:val="00AA430B"/>
    <w:rsid w:val="00AA4A7F"/>
    <w:rsid w:val="00AA4CDF"/>
    <w:rsid w:val="00AA57F2"/>
    <w:rsid w:val="00AA5883"/>
    <w:rsid w:val="00AA58C3"/>
    <w:rsid w:val="00AA5BA3"/>
    <w:rsid w:val="00AA66A0"/>
    <w:rsid w:val="00AA6956"/>
    <w:rsid w:val="00AA7487"/>
    <w:rsid w:val="00AA7C46"/>
    <w:rsid w:val="00AA7EF3"/>
    <w:rsid w:val="00AB045F"/>
    <w:rsid w:val="00AB0782"/>
    <w:rsid w:val="00AB1DEF"/>
    <w:rsid w:val="00AB2104"/>
    <w:rsid w:val="00AB2809"/>
    <w:rsid w:val="00AB3A28"/>
    <w:rsid w:val="00AB3B3C"/>
    <w:rsid w:val="00AB3E8E"/>
    <w:rsid w:val="00AB40CF"/>
    <w:rsid w:val="00AB4252"/>
    <w:rsid w:val="00AB4DC3"/>
    <w:rsid w:val="00AB538F"/>
    <w:rsid w:val="00AB53E3"/>
    <w:rsid w:val="00AB6CDA"/>
    <w:rsid w:val="00AB7B95"/>
    <w:rsid w:val="00AB7FDB"/>
    <w:rsid w:val="00AC01A4"/>
    <w:rsid w:val="00AC0610"/>
    <w:rsid w:val="00AC0E82"/>
    <w:rsid w:val="00AC14E9"/>
    <w:rsid w:val="00AC19BD"/>
    <w:rsid w:val="00AC216B"/>
    <w:rsid w:val="00AC28B0"/>
    <w:rsid w:val="00AC2E4A"/>
    <w:rsid w:val="00AC3868"/>
    <w:rsid w:val="00AC49D3"/>
    <w:rsid w:val="00AC4BC2"/>
    <w:rsid w:val="00AC4EC7"/>
    <w:rsid w:val="00AC5660"/>
    <w:rsid w:val="00AC6232"/>
    <w:rsid w:val="00AC6662"/>
    <w:rsid w:val="00AC6A8B"/>
    <w:rsid w:val="00AC6B7E"/>
    <w:rsid w:val="00AC796B"/>
    <w:rsid w:val="00AC7AD3"/>
    <w:rsid w:val="00AD01D6"/>
    <w:rsid w:val="00AD0DD2"/>
    <w:rsid w:val="00AD11C4"/>
    <w:rsid w:val="00AD1246"/>
    <w:rsid w:val="00AD246C"/>
    <w:rsid w:val="00AD2781"/>
    <w:rsid w:val="00AD3629"/>
    <w:rsid w:val="00AD378D"/>
    <w:rsid w:val="00AD41C7"/>
    <w:rsid w:val="00AD4972"/>
    <w:rsid w:val="00AD52B8"/>
    <w:rsid w:val="00AD55D4"/>
    <w:rsid w:val="00AD579A"/>
    <w:rsid w:val="00AD5F2F"/>
    <w:rsid w:val="00AD6205"/>
    <w:rsid w:val="00AD6695"/>
    <w:rsid w:val="00AD67E7"/>
    <w:rsid w:val="00AD6844"/>
    <w:rsid w:val="00AD6A03"/>
    <w:rsid w:val="00AE009E"/>
    <w:rsid w:val="00AE1019"/>
    <w:rsid w:val="00AE1111"/>
    <w:rsid w:val="00AE1292"/>
    <w:rsid w:val="00AE1BC6"/>
    <w:rsid w:val="00AE1E37"/>
    <w:rsid w:val="00AE24C9"/>
    <w:rsid w:val="00AE2BF9"/>
    <w:rsid w:val="00AE2E16"/>
    <w:rsid w:val="00AE2F3F"/>
    <w:rsid w:val="00AE3781"/>
    <w:rsid w:val="00AE3EE0"/>
    <w:rsid w:val="00AE471E"/>
    <w:rsid w:val="00AE479B"/>
    <w:rsid w:val="00AE4C5A"/>
    <w:rsid w:val="00AE4DB8"/>
    <w:rsid w:val="00AE5744"/>
    <w:rsid w:val="00AE58B8"/>
    <w:rsid w:val="00AE5F98"/>
    <w:rsid w:val="00AE700B"/>
    <w:rsid w:val="00AE7529"/>
    <w:rsid w:val="00AE771F"/>
    <w:rsid w:val="00AE7859"/>
    <w:rsid w:val="00AF1E6A"/>
    <w:rsid w:val="00AF1ED5"/>
    <w:rsid w:val="00AF2D56"/>
    <w:rsid w:val="00AF3128"/>
    <w:rsid w:val="00AF3336"/>
    <w:rsid w:val="00AF366F"/>
    <w:rsid w:val="00AF3766"/>
    <w:rsid w:val="00AF3ECE"/>
    <w:rsid w:val="00AF5490"/>
    <w:rsid w:val="00AF5A73"/>
    <w:rsid w:val="00AF6C0D"/>
    <w:rsid w:val="00AF75AE"/>
    <w:rsid w:val="00AF7771"/>
    <w:rsid w:val="00AF7B76"/>
    <w:rsid w:val="00B00262"/>
    <w:rsid w:val="00B007F3"/>
    <w:rsid w:val="00B0115F"/>
    <w:rsid w:val="00B011B9"/>
    <w:rsid w:val="00B0187B"/>
    <w:rsid w:val="00B01ADB"/>
    <w:rsid w:val="00B01DD3"/>
    <w:rsid w:val="00B02FD1"/>
    <w:rsid w:val="00B03A96"/>
    <w:rsid w:val="00B0480E"/>
    <w:rsid w:val="00B0480F"/>
    <w:rsid w:val="00B048D3"/>
    <w:rsid w:val="00B04A68"/>
    <w:rsid w:val="00B053B1"/>
    <w:rsid w:val="00B055E1"/>
    <w:rsid w:val="00B064C0"/>
    <w:rsid w:val="00B06F04"/>
    <w:rsid w:val="00B0763A"/>
    <w:rsid w:val="00B0780F"/>
    <w:rsid w:val="00B105BF"/>
    <w:rsid w:val="00B10B60"/>
    <w:rsid w:val="00B10F2B"/>
    <w:rsid w:val="00B10FEE"/>
    <w:rsid w:val="00B11A72"/>
    <w:rsid w:val="00B11EEF"/>
    <w:rsid w:val="00B11F56"/>
    <w:rsid w:val="00B120BB"/>
    <w:rsid w:val="00B1276B"/>
    <w:rsid w:val="00B13318"/>
    <w:rsid w:val="00B1400A"/>
    <w:rsid w:val="00B14644"/>
    <w:rsid w:val="00B14B22"/>
    <w:rsid w:val="00B15286"/>
    <w:rsid w:val="00B15F15"/>
    <w:rsid w:val="00B16B6B"/>
    <w:rsid w:val="00B17114"/>
    <w:rsid w:val="00B20826"/>
    <w:rsid w:val="00B20FA0"/>
    <w:rsid w:val="00B2164A"/>
    <w:rsid w:val="00B2198E"/>
    <w:rsid w:val="00B22A83"/>
    <w:rsid w:val="00B22F07"/>
    <w:rsid w:val="00B249C1"/>
    <w:rsid w:val="00B24BC9"/>
    <w:rsid w:val="00B2500B"/>
    <w:rsid w:val="00B2527C"/>
    <w:rsid w:val="00B25DCB"/>
    <w:rsid w:val="00B26975"/>
    <w:rsid w:val="00B27433"/>
    <w:rsid w:val="00B275F6"/>
    <w:rsid w:val="00B27CAB"/>
    <w:rsid w:val="00B30711"/>
    <w:rsid w:val="00B30732"/>
    <w:rsid w:val="00B3170E"/>
    <w:rsid w:val="00B31DEA"/>
    <w:rsid w:val="00B3219A"/>
    <w:rsid w:val="00B332D3"/>
    <w:rsid w:val="00B3490F"/>
    <w:rsid w:val="00B3495A"/>
    <w:rsid w:val="00B34F10"/>
    <w:rsid w:val="00B35246"/>
    <w:rsid w:val="00B35361"/>
    <w:rsid w:val="00B35DDD"/>
    <w:rsid w:val="00B35FFE"/>
    <w:rsid w:val="00B363D1"/>
    <w:rsid w:val="00B37A1C"/>
    <w:rsid w:val="00B416BC"/>
    <w:rsid w:val="00B41DE9"/>
    <w:rsid w:val="00B426E7"/>
    <w:rsid w:val="00B42829"/>
    <w:rsid w:val="00B43707"/>
    <w:rsid w:val="00B442BD"/>
    <w:rsid w:val="00B44B06"/>
    <w:rsid w:val="00B45E80"/>
    <w:rsid w:val="00B45EBC"/>
    <w:rsid w:val="00B46104"/>
    <w:rsid w:val="00B465A2"/>
    <w:rsid w:val="00B476EC"/>
    <w:rsid w:val="00B47728"/>
    <w:rsid w:val="00B50F47"/>
    <w:rsid w:val="00B51529"/>
    <w:rsid w:val="00B52ADC"/>
    <w:rsid w:val="00B52BF7"/>
    <w:rsid w:val="00B52E20"/>
    <w:rsid w:val="00B5330C"/>
    <w:rsid w:val="00B53906"/>
    <w:rsid w:val="00B53F93"/>
    <w:rsid w:val="00B5422F"/>
    <w:rsid w:val="00B543DF"/>
    <w:rsid w:val="00B548EE"/>
    <w:rsid w:val="00B54BA3"/>
    <w:rsid w:val="00B5562E"/>
    <w:rsid w:val="00B55A93"/>
    <w:rsid w:val="00B56C6D"/>
    <w:rsid w:val="00B570FD"/>
    <w:rsid w:val="00B57542"/>
    <w:rsid w:val="00B57997"/>
    <w:rsid w:val="00B579EF"/>
    <w:rsid w:val="00B6052B"/>
    <w:rsid w:val="00B60A59"/>
    <w:rsid w:val="00B617EA"/>
    <w:rsid w:val="00B61DA0"/>
    <w:rsid w:val="00B62780"/>
    <w:rsid w:val="00B63D94"/>
    <w:rsid w:val="00B64644"/>
    <w:rsid w:val="00B64D34"/>
    <w:rsid w:val="00B651D4"/>
    <w:rsid w:val="00B652AA"/>
    <w:rsid w:val="00B65BED"/>
    <w:rsid w:val="00B66281"/>
    <w:rsid w:val="00B66856"/>
    <w:rsid w:val="00B66C96"/>
    <w:rsid w:val="00B6721B"/>
    <w:rsid w:val="00B67BBD"/>
    <w:rsid w:val="00B700EA"/>
    <w:rsid w:val="00B70DC8"/>
    <w:rsid w:val="00B7141C"/>
    <w:rsid w:val="00B718A4"/>
    <w:rsid w:val="00B71A4E"/>
    <w:rsid w:val="00B72D99"/>
    <w:rsid w:val="00B73229"/>
    <w:rsid w:val="00B73AF8"/>
    <w:rsid w:val="00B749C7"/>
    <w:rsid w:val="00B75204"/>
    <w:rsid w:val="00B755BB"/>
    <w:rsid w:val="00B757C6"/>
    <w:rsid w:val="00B7587B"/>
    <w:rsid w:val="00B76553"/>
    <w:rsid w:val="00B76815"/>
    <w:rsid w:val="00B778FD"/>
    <w:rsid w:val="00B800B7"/>
    <w:rsid w:val="00B8014B"/>
    <w:rsid w:val="00B8070C"/>
    <w:rsid w:val="00B80DDB"/>
    <w:rsid w:val="00B81949"/>
    <w:rsid w:val="00B81A40"/>
    <w:rsid w:val="00B81CAD"/>
    <w:rsid w:val="00B826F0"/>
    <w:rsid w:val="00B834D3"/>
    <w:rsid w:val="00B83929"/>
    <w:rsid w:val="00B8398F"/>
    <w:rsid w:val="00B83A53"/>
    <w:rsid w:val="00B8409C"/>
    <w:rsid w:val="00B843E1"/>
    <w:rsid w:val="00B84517"/>
    <w:rsid w:val="00B84560"/>
    <w:rsid w:val="00B8482C"/>
    <w:rsid w:val="00B85650"/>
    <w:rsid w:val="00B856B9"/>
    <w:rsid w:val="00B85F75"/>
    <w:rsid w:val="00B86995"/>
    <w:rsid w:val="00B8711D"/>
    <w:rsid w:val="00B87196"/>
    <w:rsid w:val="00B873FC"/>
    <w:rsid w:val="00B90416"/>
    <w:rsid w:val="00B90A0C"/>
    <w:rsid w:val="00B90E02"/>
    <w:rsid w:val="00B91B10"/>
    <w:rsid w:val="00B91DED"/>
    <w:rsid w:val="00B91E57"/>
    <w:rsid w:val="00B92343"/>
    <w:rsid w:val="00B92927"/>
    <w:rsid w:val="00B929F8"/>
    <w:rsid w:val="00B930CD"/>
    <w:rsid w:val="00B9374A"/>
    <w:rsid w:val="00B93D19"/>
    <w:rsid w:val="00B955CB"/>
    <w:rsid w:val="00B958E3"/>
    <w:rsid w:val="00B95C0B"/>
    <w:rsid w:val="00B95FB2"/>
    <w:rsid w:val="00B960B3"/>
    <w:rsid w:val="00B9708E"/>
    <w:rsid w:val="00B97AC9"/>
    <w:rsid w:val="00BA04B9"/>
    <w:rsid w:val="00BA0BB2"/>
    <w:rsid w:val="00BA0E21"/>
    <w:rsid w:val="00BA1644"/>
    <w:rsid w:val="00BA1880"/>
    <w:rsid w:val="00BA1DCE"/>
    <w:rsid w:val="00BA24DB"/>
    <w:rsid w:val="00BA25EC"/>
    <w:rsid w:val="00BA3064"/>
    <w:rsid w:val="00BA3260"/>
    <w:rsid w:val="00BA34E0"/>
    <w:rsid w:val="00BA35D7"/>
    <w:rsid w:val="00BA45FF"/>
    <w:rsid w:val="00BA4B0C"/>
    <w:rsid w:val="00BA52FD"/>
    <w:rsid w:val="00BA533A"/>
    <w:rsid w:val="00BA579F"/>
    <w:rsid w:val="00BA5BB3"/>
    <w:rsid w:val="00BA5FA7"/>
    <w:rsid w:val="00BA619B"/>
    <w:rsid w:val="00BA6812"/>
    <w:rsid w:val="00BA6D86"/>
    <w:rsid w:val="00BA793E"/>
    <w:rsid w:val="00BA79AA"/>
    <w:rsid w:val="00BB00F8"/>
    <w:rsid w:val="00BB04BC"/>
    <w:rsid w:val="00BB07DD"/>
    <w:rsid w:val="00BB089B"/>
    <w:rsid w:val="00BB0C4B"/>
    <w:rsid w:val="00BB166D"/>
    <w:rsid w:val="00BB1826"/>
    <w:rsid w:val="00BB1847"/>
    <w:rsid w:val="00BB197F"/>
    <w:rsid w:val="00BB1A6F"/>
    <w:rsid w:val="00BB1A71"/>
    <w:rsid w:val="00BB1D0B"/>
    <w:rsid w:val="00BB457F"/>
    <w:rsid w:val="00BB4873"/>
    <w:rsid w:val="00BB4BCE"/>
    <w:rsid w:val="00BB5610"/>
    <w:rsid w:val="00BB5EE2"/>
    <w:rsid w:val="00BB6531"/>
    <w:rsid w:val="00BB6E23"/>
    <w:rsid w:val="00BB7187"/>
    <w:rsid w:val="00BC0055"/>
    <w:rsid w:val="00BC0486"/>
    <w:rsid w:val="00BC1733"/>
    <w:rsid w:val="00BC1A62"/>
    <w:rsid w:val="00BC1B0D"/>
    <w:rsid w:val="00BC3601"/>
    <w:rsid w:val="00BC3FE8"/>
    <w:rsid w:val="00BC402D"/>
    <w:rsid w:val="00BC4497"/>
    <w:rsid w:val="00BC4B3E"/>
    <w:rsid w:val="00BC4DA1"/>
    <w:rsid w:val="00BC5303"/>
    <w:rsid w:val="00BC553E"/>
    <w:rsid w:val="00BC588A"/>
    <w:rsid w:val="00BC5DF7"/>
    <w:rsid w:val="00BC60F8"/>
    <w:rsid w:val="00BC6117"/>
    <w:rsid w:val="00BC692C"/>
    <w:rsid w:val="00BC69DB"/>
    <w:rsid w:val="00BC7204"/>
    <w:rsid w:val="00BC73C2"/>
    <w:rsid w:val="00BC7830"/>
    <w:rsid w:val="00BC7831"/>
    <w:rsid w:val="00BD01B6"/>
    <w:rsid w:val="00BD0B35"/>
    <w:rsid w:val="00BD0B66"/>
    <w:rsid w:val="00BD0E5A"/>
    <w:rsid w:val="00BD0E8E"/>
    <w:rsid w:val="00BD0ECF"/>
    <w:rsid w:val="00BD1374"/>
    <w:rsid w:val="00BD13AE"/>
    <w:rsid w:val="00BD1BA2"/>
    <w:rsid w:val="00BD1BB4"/>
    <w:rsid w:val="00BD1F03"/>
    <w:rsid w:val="00BD2283"/>
    <w:rsid w:val="00BD2985"/>
    <w:rsid w:val="00BD3818"/>
    <w:rsid w:val="00BD386C"/>
    <w:rsid w:val="00BD3BC5"/>
    <w:rsid w:val="00BD477D"/>
    <w:rsid w:val="00BD4844"/>
    <w:rsid w:val="00BD4E63"/>
    <w:rsid w:val="00BD4E64"/>
    <w:rsid w:val="00BD50CB"/>
    <w:rsid w:val="00BD5B1F"/>
    <w:rsid w:val="00BD6AEA"/>
    <w:rsid w:val="00BD72EB"/>
    <w:rsid w:val="00BE0AB5"/>
    <w:rsid w:val="00BE0EB7"/>
    <w:rsid w:val="00BE1518"/>
    <w:rsid w:val="00BE19FA"/>
    <w:rsid w:val="00BE1A90"/>
    <w:rsid w:val="00BE24FB"/>
    <w:rsid w:val="00BE2E87"/>
    <w:rsid w:val="00BE36C2"/>
    <w:rsid w:val="00BE3D69"/>
    <w:rsid w:val="00BE4DE5"/>
    <w:rsid w:val="00BE5704"/>
    <w:rsid w:val="00BE5AB7"/>
    <w:rsid w:val="00BE72C6"/>
    <w:rsid w:val="00BE7642"/>
    <w:rsid w:val="00BE7B39"/>
    <w:rsid w:val="00BE7F06"/>
    <w:rsid w:val="00BF00BB"/>
    <w:rsid w:val="00BF047A"/>
    <w:rsid w:val="00BF0ED6"/>
    <w:rsid w:val="00BF254E"/>
    <w:rsid w:val="00BF2B14"/>
    <w:rsid w:val="00BF3207"/>
    <w:rsid w:val="00BF3386"/>
    <w:rsid w:val="00BF34E6"/>
    <w:rsid w:val="00BF3598"/>
    <w:rsid w:val="00BF3FF9"/>
    <w:rsid w:val="00BF449B"/>
    <w:rsid w:val="00BF46A6"/>
    <w:rsid w:val="00BF4850"/>
    <w:rsid w:val="00BF48AA"/>
    <w:rsid w:val="00BF50F1"/>
    <w:rsid w:val="00BF526B"/>
    <w:rsid w:val="00BF56B3"/>
    <w:rsid w:val="00BF5A7B"/>
    <w:rsid w:val="00BF6111"/>
    <w:rsid w:val="00BF6369"/>
    <w:rsid w:val="00BF6785"/>
    <w:rsid w:val="00C002C0"/>
    <w:rsid w:val="00C0083C"/>
    <w:rsid w:val="00C009BE"/>
    <w:rsid w:val="00C00F0E"/>
    <w:rsid w:val="00C013A8"/>
    <w:rsid w:val="00C01912"/>
    <w:rsid w:val="00C01C58"/>
    <w:rsid w:val="00C02450"/>
    <w:rsid w:val="00C034A9"/>
    <w:rsid w:val="00C04030"/>
    <w:rsid w:val="00C053FB"/>
    <w:rsid w:val="00C0585C"/>
    <w:rsid w:val="00C05F7F"/>
    <w:rsid w:val="00C064E5"/>
    <w:rsid w:val="00C06607"/>
    <w:rsid w:val="00C07953"/>
    <w:rsid w:val="00C10283"/>
    <w:rsid w:val="00C10DA5"/>
    <w:rsid w:val="00C113EA"/>
    <w:rsid w:val="00C1151C"/>
    <w:rsid w:val="00C11AA3"/>
    <w:rsid w:val="00C1221B"/>
    <w:rsid w:val="00C12719"/>
    <w:rsid w:val="00C136B8"/>
    <w:rsid w:val="00C139B9"/>
    <w:rsid w:val="00C139F7"/>
    <w:rsid w:val="00C141E0"/>
    <w:rsid w:val="00C159D9"/>
    <w:rsid w:val="00C1644D"/>
    <w:rsid w:val="00C166E2"/>
    <w:rsid w:val="00C16861"/>
    <w:rsid w:val="00C16A8A"/>
    <w:rsid w:val="00C17456"/>
    <w:rsid w:val="00C177C9"/>
    <w:rsid w:val="00C17D7C"/>
    <w:rsid w:val="00C17DF5"/>
    <w:rsid w:val="00C20E57"/>
    <w:rsid w:val="00C20F75"/>
    <w:rsid w:val="00C21115"/>
    <w:rsid w:val="00C21211"/>
    <w:rsid w:val="00C2123A"/>
    <w:rsid w:val="00C213F6"/>
    <w:rsid w:val="00C22195"/>
    <w:rsid w:val="00C2239D"/>
    <w:rsid w:val="00C22479"/>
    <w:rsid w:val="00C22981"/>
    <w:rsid w:val="00C230D3"/>
    <w:rsid w:val="00C2333A"/>
    <w:rsid w:val="00C2370B"/>
    <w:rsid w:val="00C23A50"/>
    <w:rsid w:val="00C24E18"/>
    <w:rsid w:val="00C24E74"/>
    <w:rsid w:val="00C253B3"/>
    <w:rsid w:val="00C26475"/>
    <w:rsid w:val="00C26A2C"/>
    <w:rsid w:val="00C26AD7"/>
    <w:rsid w:val="00C279F0"/>
    <w:rsid w:val="00C27A04"/>
    <w:rsid w:val="00C30498"/>
    <w:rsid w:val="00C304E2"/>
    <w:rsid w:val="00C30894"/>
    <w:rsid w:val="00C308B4"/>
    <w:rsid w:val="00C30A89"/>
    <w:rsid w:val="00C31A43"/>
    <w:rsid w:val="00C31EF1"/>
    <w:rsid w:val="00C31F4A"/>
    <w:rsid w:val="00C32160"/>
    <w:rsid w:val="00C321FC"/>
    <w:rsid w:val="00C32447"/>
    <w:rsid w:val="00C32802"/>
    <w:rsid w:val="00C3280B"/>
    <w:rsid w:val="00C32A5D"/>
    <w:rsid w:val="00C32AFA"/>
    <w:rsid w:val="00C338E5"/>
    <w:rsid w:val="00C33DFE"/>
    <w:rsid w:val="00C33EA7"/>
    <w:rsid w:val="00C33FE4"/>
    <w:rsid w:val="00C34C6C"/>
    <w:rsid w:val="00C3533C"/>
    <w:rsid w:val="00C3569A"/>
    <w:rsid w:val="00C3573E"/>
    <w:rsid w:val="00C358C7"/>
    <w:rsid w:val="00C35944"/>
    <w:rsid w:val="00C36173"/>
    <w:rsid w:val="00C36484"/>
    <w:rsid w:val="00C366D1"/>
    <w:rsid w:val="00C36F22"/>
    <w:rsid w:val="00C37248"/>
    <w:rsid w:val="00C379E2"/>
    <w:rsid w:val="00C37AF3"/>
    <w:rsid w:val="00C37B3A"/>
    <w:rsid w:val="00C37D87"/>
    <w:rsid w:val="00C403A7"/>
    <w:rsid w:val="00C4089C"/>
    <w:rsid w:val="00C43230"/>
    <w:rsid w:val="00C437DE"/>
    <w:rsid w:val="00C43EE6"/>
    <w:rsid w:val="00C44E3F"/>
    <w:rsid w:val="00C44FE9"/>
    <w:rsid w:val="00C469A7"/>
    <w:rsid w:val="00C46BB6"/>
    <w:rsid w:val="00C46D4E"/>
    <w:rsid w:val="00C475B6"/>
    <w:rsid w:val="00C47D2A"/>
    <w:rsid w:val="00C50359"/>
    <w:rsid w:val="00C506A1"/>
    <w:rsid w:val="00C5077F"/>
    <w:rsid w:val="00C507F1"/>
    <w:rsid w:val="00C50B8A"/>
    <w:rsid w:val="00C50E06"/>
    <w:rsid w:val="00C513F0"/>
    <w:rsid w:val="00C51919"/>
    <w:rsid w:val="00C51C35"/>
    <w:rsid w:val="00C51C46"/>
    <w:rsid w:val="00C522D7"/>
    <w:rsid w:val="00C523DF"/>
    <w:rsid w:val="00C52BA8"/>
    <w:rsid w:val="00C52C7D"/>
    <w:rsid w:val="00C532B9"/>
    <w:rsid w:val="00C53B72"/>
    <w:rsid w:val="00C5421D"/>
    <w:rsid w:val="00C54923"/>
    <w:rsid w:val="00C55297"/>
    <w:rsid w:val="00C56436"/>
    <w:rsid w:val="00C56FCE"/>
    <w:rsid w:val="00C575CF"/>
    <w:rsid w:val="00C603BF"/>
    <w:rsid w:val="00C605CD"/>
    <w:rsid w:val="00C60F25"/>
    <w:rsid w:val="00C60F34"/>
    <w:rsid w:val="00C62955"/>
    <w:rsid w:val="00C6326D"/>
    <w:rsid w:val="00C639FE"/>
    <w:rsid w:val="00C64239"/>
    <w:rsid w:val="00C64381"/>
    <w:rsid w:val="00C64CB2"/>
    <w:rsid w:val="00C651B6"/>
    <w:rsid w:val="00C6564B"/>
    <w:rsid w:val="00C66C0D"/>
    <w:rsid w:val="00C67088"/>
    <w:rsid w:val="00C67531"/>
    <w:rsid w:val="00C70137"/>
    <w:rsid w:val="00C71159"/>
    <w:rsid w:val="00C71B21"/>
    <w:rsid w:val="00C71C33"/>
    <w:rsid w:val="00C72A61"/>
    <w:rsid w:val="00C73669"/>
    <w:rsid w:val="00C74339"/>
    <w:rsid w:val="00C7499B"/>
    <w:rsid w:val="00C7503B"/>
    <w:rsid w:val="00C75AC0"/>
    <w:rsid w:val="00C75B3F"/>
    <w:rsid w:val="00C75B95"/>
    <w:rsid w:val="00C75C1E"/>
    <w:rsid w:val="00C75EA3"/>
    <w:rsid w:val="00C76285"/>
    <w:rsid w:val="00C772FD"/>
    <w:rsid w:val="00C77650"/>
    <w:rsid w:val="00C7789E"/>
    <w:rsid w:val="00C8197C"/>
    <w:rsid w:val="00C826D2"/>
    <w:rsid w:val="00C835F9"/>
    <w:rsid w:val="00C837BC"/>
    <w:rsid w:val="00C83C7B"/>
    <w:rsid w:val="00C840FB"/>
    <w:rsid w:val="00C851AF"/>
    <w:rsid w:val="00C8659B"/>
    <w:rsid w:val="00C86667"/>
    <w:rsid w:val="00C872E1"/>
    <w:rsid w:val="00C90324"/>
    <w:rsid w:val="00C9071E"/>
    <w:rsid w:val="00C907D3"/>
    <w:rsid w:val="00C91B72"/>
    <w:rsid w:val="00C91C62"/>
    <w:rsid w:val="00C921C3"/>
    <w:rsid w:val="00C927CB"/>
    <w:rsid w:val="00C92CFE"/>
    <w:rsid w:val="00C9309E"/>
    <w:rsid w:val="00C9429A"/>
    <w:rsid w:val="00C9486D"/>
    <w:rsid w:val="00C94C8B"/>
    <w:rsid w:val="00C94CD7"/>
    <w:rsid w:val="00C94E6D"/>
    <w:rsid w:val="00C953C7"/>
    <w:rsid w:val="00C956EC"/>
    <w:rsid w:val="00C95728"/>
    <w:rsid w:val="00C959DE"/>
    <w:rsid w:val="00C96105"/>
    <w:rsid w:val="00C965DF"/>
    <w:rsid w:val="00C96834"/>
    <w:rsid w:val="00C968B2"/>
    <w:rsid w:val="00C97EAD"/>
    <w:rsid w:val="00CA05C1"/>
    <w:rsid w:val="00CA0996"/>
    <w:rsid w:val="00CA0F27"/>
    <w:rsid w:val="00CA13C1"/>
    <w:rsid w:val="00CA14A9"/>
    <w:rsid w:val="00CA173F"/>
    <w:rsid w:val="00CA1E6F"/>
    <w:rsid w:val="00CA2E7E"/>
    <w:rsid w:val="00CA35C8"/>
    <w:rsid w:val="00CA3E3D"/>
    <w:rsid w:val="00CA4187"/>
    <w:rsid w:val="00CA46A0"/>
    <w:rsid w:val="00CA51C3"/>
    <w:rsid w:val="00CA545B"/>
    <w:rsid w:val="00CA55B3"/>
    <w:rsid w:val="00CA5687"/>
    <w:rsid w:val="00CA56CA"/>
    <w:rsid w:val="00CA57E0"/>
    <w:rsid w:val="00CA596D"/>
    <w:rsid w:val="00CA5DCF"/>
    <w:rsid w:val="00CA602B"/>
    <w:rsid w:val="00CA6D71"/>
    <w:rsid w:val="00CA70CF"/>
    <w:rsid w:val="00CA7C60"/>
    <w:rsid w:val="00CB0190"/>
    <w:rsid w:val="00CB0402"/>
    <w:rsid w:val="00CB09D6"/>
    <w:rsid w:val="00CB128E"/>
    <w:rsid w:val="00CB17E5"/>
    <w:rsid w:val="00CB1B6A"/>
    <w:rsid w:val="00CB1DE5"/>
    <w:rsid w:val="00CB2054"/>
    <w:rsid w:val="00CB20A2"/>
    <w:rsid w:val="00CB2309"/>
    <w:rsid w:val="00CB2670"/>
    <w:rsid w:val="00CB2733"/>
    <w:rsid w:val="00CB2E37"/>
    <w:rsid w:val="00CB2FE8"/>
    <w:rsid w:val="00CB302F"/>
    <w:rsid w:val="00CB3578"/>
    <w:rsid w:val="00CB3736"/>
    <w:rsid w:val="00CB392F"/>
    <w:rsid w:val="00CB4123"/>
    <w:rsid w:val="00CB43B9"/>
    <w:rsid w:val="00CB5541"/>
    <w:rsid w:val="00CB58F2"/>
    <w:rsid w:val="00CB5E4C"/>
    <w:rsid w:val="00CB647F"/>
    <w:rsid w:val="00CB6A5C"/>
    <w:rsid w:val="00CB7040"/>
    <w:rsid w:val="00CB7595"/>
    <w:rsid w:val="00CB7679"/>
    <w:rsid w:val="00CC0241"/>
    <w:rsid w:val="00CC0565"/>
    <w:rsid w:val="00CC0976"/>
    <w:rsid w:val="00CC1032"/>
    <w:rsid w:val="00CC10DC"/>
    <w:rsid w:val="00CC14B7"/>
    <w:rsid w:val="00CC1694"/>
    <w:rsid w:val="00CC1756"/>
    <w:rsid w:val="00CC24F9"/>
    <w:rsid w:val="00CC28B3"/>
    <w:rsid w:val="00CC2CBE"/>
    <w:rsid w:val="00CC2FAA"/>
    <w:rsid w:val="00CC37F9"/>
    <w:rsid w:val="00CC3E03"/>
    <w:rsid w:val="00CC407B"/>
    <w:rsid w:val="00CC4D30"/>
    <w:rsid w:val="00CC5D4E"/>
    <w:rsid w:val="00CC67CF"/>
    <w:rsid w:val="00CC6DC2"/>
    <w:rsid w:val="00CC7A76"/>
    <w:rsid w:val="00CD0B67"/>
    <w:rsid w:val="00CD12B9"/>
    <w:rsid w:val="00CD1B34"/>
    <w:rsid w:val="00CD28F6"/>
    <w:rsid w:val="00CD2AF0"/>
    <w:rsid w:val="00CD2BA0"/>
    <w:rsid w:val="00CD4209"/>
    <w:rsid w:val="00CD4589"/>
    <w:rsid w:val="00CD4902"/>
    <w:rsid w:val="00CD5576"/>
    <w:rsid w:val="00CD5742"/>
    <w:rsid w:val="00CD5D31"/>
    <w:rsid w:val="00CD6003"/>
    <w:rsid w:val="00CD605A"/>
    <w:rsid w:val="00CD638B"/>
    <w:rsid w:val="00CD6796"/>
    <w:rsid w:val="00CD6868"/>
    <w:rsid w:val="00CD6C2E"/>
    <w:rsid w:val="00CD71B1"/>
    <w:rsid w:val="00CD7FD5"/>
    <w:rsid w:val="00CE0F67"/>
    <w:rsid w:val="00CE1938"/>
    <w:rsid w:val="00CE1AF9"/>
    <w:rsid w:val="00CE1CC2"/>
    <w:rsid w:val="00CE2136"/>
    <w:rsid w:val="00CE225C"/>
    <w:rsid w:val="00CE2266"/>
    <w:rsid w:val="00CE289C"/>
    <w:rsid w:val="00CE2905"/>
    <w:rsid w:val="00CE2C8C"/>
    <w:rsid w:val="00CE4346"/>
    <w:rsid w:val="00CE4561"/>
    <w:rsid w:val="00CE4936"/>
    <w:rsid w:val="00CE4A15"/>
    <w:rsid w:val="00CE4D19"/>
    <w:rsid w:val="00CE5A2C"/>
    <w:rsid w:val="00CE60D7"/>
    <w:rsid w:val="00CE6C19"/>
    <w:rsid w:val="00CE7D93"/>
    <w:rsid w:val="00CF01FB"/>
    <w:rsid w:val="00CF03DB"/>
    <w:rsid w:val="00CF0A04"/>
    <w:rsid w:val="00CF0DE2"/>
    <w:rsid w:val="00CF1034"/>
    <w:rsid w:val="00CF1243"/>
    <w:rsid w:val="00CF13CA"/>
    <w:rsid w:val="00CF15B1"/>
    <w:rsid w:val="00CF18F4"/>
    <w:rsid w:val="00CF264D"/>
    <w:rsid w:val="00CF2C85"/>
    <w:rsid w:val="00CF315D"/>
    <w:rsid w:val="00CF40B3"/>
    <w:rsid w:val="00CF4BBB"/>
    <w:rsid w:val="00CF5104"/>
    <w:rsid w:val="00CF5641"/>
    <w:rsid w:val="00CF6CCE"/>
    <w:rsid w:val="00CF781E"/>
    <w:rsid w:val="00CF791D"/>
    <w:rsid w:val="00CF7E0D"/>
    <w:rsid w:val="00D000E5"/>
    <w:rsid w:val="00D0089B"/>
    <w:rsid w:val="00D01027"/>
    <w:rsid w:val="00D0125F"/>
    <w:rsid w:val="00D01A82"/>
    <w:rsid w:val="00D031F7"/>
    <w:rsid w:val="00D0419D"/>
    <w:rsid w:val="00D0446A"/>
    <w:rsid w:val="00D04B26"/>
    <w:rsid w:val="00D05456"/>
    <w:rsid w:val="00D06D57"/>
    <w:rsid w:val="00D070A4"/>
    <w:rsid w:val="00D07139"/>
    <w:rsid w:val="00D07A6F"/>
    <w:rsid w:val="00D11400"/>
    <w:rsid w:val="00D126EF"/>
    <w:rsid w:val="00D13533"/>
    <w:rsid w:val="00D135A6"/>
    <w:rsid w:val="00D14287"/>
    <w:rsid w:val="00D14639"/>
    <w:rsid w:val="00D15114"/>
    <w:rsid w:val="00D15194"/>
    <w:rsid w:val="00D156D1"/>
    <w:rsid w:val="00D15F14"/>
    <w:rsid w:val="00D16866"/>
    <w:rsid w:val="00D17010"/>
    <w:rsid w:val="00D17146"/>
    <w:rsid w:val="00D1786A"/>
    <w:rsid w:val="00D1790C"/>
    <w:rsid w:val="00D17B1F"/>
    <w:rsid w:val="00D17E35"/>
    <w:rsid w:val="00D20DD2"/>
    <w:rsid w:val="00D2142F"/>
    <w:rsid w:val="00D21558"/>
    <w:rsid w:val="00D217CC"/>
    <w:rsid w:val="00D21881"/>
    <w:rsid w:val="00D21B59"/>
    <w:rsid w:val="00D22098"/>
    <w:rsid w:val="00D220F9"/>
    <w:rsid w:val="00D2213E"/>
    <w:rsid w:val="00D2214F"/>
    <w:rsid w:val="00D2281B"/>
    <w:rsid w:val="00D22A45"/>
    <w:rsid w:val="00D22B24"/>
    <w:rsid w:val="00D238F6"/>
    <w:rsid w:val="00D24194"/>
    <w:rsid w:val="00D24D4E"/>
    <w:rsid w:val="00D26052"/>
    <w:rsid w:val="00D268D9"/>
    <w:rsid w:val="00D26B26"/>
    <w:rsid w:val="00D26ECE"/>
    <w:rsid w:val="00D27229"/>
    <w:rsid w:val="00D27260"/>
    <w:rsid w:val="00D27357"/>
    <w:rsid w:val="00D2738E"/>
    <w:rsid w:val="00D27770"/>
    <w:rsid w:val="00D278E9"/>
    <w:rsid w:val="00D27C57"/>
    <w:rsid w:val="00D27CAD"/>
    <w:rsid w:val="00D27DB0"/>
    <w:rsid w:val="00D27E34"/>
    <w:rsid w:val="00D31BDE"/>
    <w:rsid w:val="00D32066"/>
    <w:rsid w:val="00D320F7"/>
    <w:rsid w:val="00D32259"/>
    <w:rsid w:val="00D32C43"/>
    <w:rsid w:val="00D32CBA"/>
    <w:rsid w:val="00D334BF"/>
    <w:rsid w:val="00D335CE"/>
    <w:rsid w:val="00D33AA4"/>
    <w:rsid w:val="00D3465E"/>
    <w:rsid w:val="00D34B65"/>
    <w:rsid w:val="00D35076"/>
    <w:rsid w:val="00D353DB"/>
    <w:rsid w:val="00D35BC3"/>
    <w:rsid w:val="00D3632E"/>
    <w:rsid w:val="00D36AEF"/>
    <w:rsid w:val="00D3713A"/>
    <w:rsid w:val="00D37341"/>
    <w:rsid w:val="00D37784"/>
    <w:rsid w:val="00D37E04"/>
    <w:rsid w:val="00D37E12"/>
    <w:rsid w:val="00D37F9B"/>
    <w:rsid w:val="00D40042"/>
    <w:rsid w:val="00D40073"/>
    <w:rsid w:val="00D40417"/>
    <w:rsid w:val="00D40E08"/>
    <w:rsid w:val="00D41432"/>
    <w:rsid w:val="00D4143D"/>
    <w:rsid w:val="00D416E2"/>
    <w:rsid w:val="00D41B5A"/>
    <w:rsid w:val="00D42C22"/>
    <w:rsid w:val="00D4306C"/>
    <w:rsid w:val="00D43351"/>
    <w:rsid w:val="00D43637"/>
    <w:rsid w:val="00D43D66"/>
    <w:rsid w:val="00D4436D"/>
    <w:rsid w:val="00D44F52"/>
    <w:rsid w:val="00D4507F"/>
    <w:rsid w:val="00D4589D"/>
    <w:rsid w:val="00D46004"/>
    <w:rsid w:val="00D46169"/>
    <w:rsid w:val="00D4677A"/>
    <w:rsid w:val="00D46935"/>
    <w:rsid w:val="00D46945"/>
    <w:rsid w:val="00D46AD9"/>
    <w:rsid w:val="00D47117"/>
    <w:rsid w:val="00D4753F"/>
    <w:rsid w:val="00D5289C"/>
    <w:rsid w:val="00D53AEE"/>
    <w:rsid w:val="00D54930"/>
    <w:rsid w:val="00D55996"/>
    <w:rsid w:val="00D55D39"/>
    <w:rsid w:val="00D55EF1"/>
    <w:rsid w:val="00D56877"/>
    <w:rsid w:val="00D568F8"/>
    <w:rsid w:val="00D56CDF"/>
    <w:rsid w:val="00D57FD2"/>
    <w:rsid w:val="00D6044B"/>
    <w:rsid w:val="00D60CA3"/>
    <w:rsid w:val="00D61300"/>
    <w:rsid w:val="00D6155E"/>
    <w:rsid w:val="00D618B7"/>
    <w:rsid w:val="00D620EF"/>
    <w:rsid w:val="00D63DF0"/>
    <w:rsid w:val="00D63EEB"/>
    <w:rsid w:val="00D640CD"/>
    <w:rsid w:val="00D65AAA"/>
    <w:rsid w:val="00D66281"/>
    <w:rsid w:val="00D66D36"/>
    <w:rsid w:val="00D673E3"/>
    <w:rsid w:val="00D674C3"/>
    <w:rsid w:val="00D67D7D"/>
    <w:rsid w:val="00D67D7F"/>
    <w:rsid w:val="00D67EB8"/>
    <w:rsid w:val="00D67FA9"/>
    <w:rsid w:val="00D7047B"/>
    <w:rsid w:val="00D70603"/>
    <w:rsid w:val="00D70D9F"/>
    <w:rsid w:val="00D70E43"/>
    <w:rsid w:val="00D71209"/>
    <w:rsid w:val="00D7146B"/>
    <w:rsid w:val="00D721F8"/>
    <w:rsid w:val="00D722AF"/>
    <w:rsid w:val="00D72F41"/>
    <w:rsid w:val="00D734EF"/>
    <w:rsid w:val="00D73672"/>
    <w:rsid w:val="00D73806"/>
    <w:rsid w:val="00D73D95"/>
    <w:rsid w:val="00D73EA9"/>
    <w:rsid w:val="00D747D6"/>
    <w:rsid w:val="00D75FA1"/>
    <w:rsid w:val="00D76197"/>
    <w:rsid w:val="00D77FFB"/>
    <w:rsid w:val="00D809AC"/>
    <w:rsid w:val="00D80DF5"/>
    <w:rsid w:val="00D82D05"/>
    <w:rsid w:val="00D830FA"/>
    <w:rsid w:val="00D8369B"/>
    <w:rsid w:val="00D83888"/>
    <w:rsid w:val="00D839BA"/>
    <w:rsid w:val="00D83AB0"/>
    <w:rsid w:val="00D83B60"/>
    <w:rsid w:val="00D84A10"/>
    <w:rsid w:val="00D8569E"/>
    <w:rsid w:val="00D85907"/>
    <w:rsid w:val="00D85C9A"/>
    <w:rsid w:val="00D861BE"/>
    <w:rsid w:val="00D86499"/>
    <w:rsid w:val="00D86607"/>
    <w:rsid w:val="00D868DB"/>
    <w:rsid w:val="00D8791B"/>
    <w:rsid w:val="00D91C44"/>
    <w:rsid w:val="00D91F74"/>
    <w:rsid w:val="00D92174"/>
    <w:rsid w:val="00D923F5"/>
    <w:rsid w:val="00D924D3"/>
    <w:rsid w:val="00D92676"/>
    <w:rsid w:val="00D932F6"/>
    <w:rsid w:val="00D93932"/>
    <w:rsid w:val="00D93D0D"/>
    <w:rsid w:val="00D941FB"/>
    <w:rsid w:val="00D94505"/>
    <w:rsid w:val="00D945FF"/>
    <w:rsid w:val="00D94A57"/>
    <w:rsid w:val="00D94AE3"/>
    <w:rsid w:val="00D957F6"/>
    <w:rsid w:val="00D95CB7"/>
    <w:rsid w:val="00D95D18"/>
    <w:rsid w:val="00D95D19"/>
    <w:rsid w:val="00D96023"/>
    <w:rsid w:val="00D968F9"/>
    <w:rsid w:val="00D96947"/>
    <w:rsid w:val="00D97461"/>
    <w:rsid w:val="00D9761C"/>
    <w:rsid w:val="00D97B81"/>
    <w:rsid w:val="00D97C8C"/>
    <w:rsid w:val="00DA01DE"/>
    <w:rsid w:val="00DA036E"/>
    <w:rsid w:val="00DA1423"/>
    <w:rsid w:val="00DA142B"/>
    <w:rsid w:val="00DA1A6E"/>
    <w:rsid w:val="00DA1A76"/>
    <w:rsid w:val="00DA3189"/>
    <w:rsid w:val="00DA31B7"/>
    <w:rsid w:val="00DA3315"/>
    <w:rsid w:val="00DA3732"/>
    <w:rsid w:val="00DA3889"/>
    <w:rsid w:val="00DA39F1"/>
    <w:rsid w:val="00DA3C9D"/>
    <w:rsid w:val="00DA4452"/>
    <w:rsid w:val="00DA4BC1"/>
    <w:rsid w:val="00DA4C0D"/>
    <w:rsid w:val="00DA4D6F"/>
    <w:rsid w:val="00DA5DDD"/>
    <w:rsid w:val="00DA66A2"/>
    <w:rsid w:val="00DA7274"/>
    <w:rsid w:val="00DA7661"/>
    <w:rsid w:val="00DB04E2"/>
    <w:rsid w:val="00DB06CC"/>
    <w:rsid w:val="00DB09F4"/>
    <w:rsid w:val="00DB0AD1"/>
    <w:rsid w:val="00DB106A"/>
    <w:rsid w:val="00DB11C5"/>
    <w:rsid w:val="00DB152E"/>
    <w:rsid w:val="00DB1940"/>
    <w:rsid w:val="00DB1C78"/>
    <w:rsid w:val="00DB22D5"/>
    <w:rsid w:val="00DB28CE"/>
    <w:rsid w:val="00DB39E2"/>
    <w:rsid w:val="00DB3E1E"/>
    <w:rsid w:val="00DB4C71"/>
    <w:rsid w:val="00DB5189"/>
    <w:rsid w:val="00DB532B"/>
    <w:rsid w:val="00DB631C"/>
    <w:rsid w:val="00DB7C56"/>
    <w:rsid w:val="00DB7D92"/>
    <w:rsid w:val="00DC00B1"/>
    <w:rsid w:val="00DC00EB"/>
    <w:rsid w:val="00DC033D"/>
    <w:rsid w:val="00DC0F24"/>
    <w:rsid w:val="00DC1406"/>
    <w:rsid w:val="00DC143C"/>
    <w:rsid w:val="00DC14FD"/>
    <w:rsid w:val="00DC3510"/>
    <w:rsid w:val="00DC3C41"/>
    <w:rsid w:val="00DC45FB"/>
    <w:rsid w:val="00DC4D94"/>
    <w:rsid w:val="00DC4D9C"/>
    <w:rsid w:val="00DC4E37"/>
    <w:rsid w:val="00DC54C4"/>
    <w:rsid w:val="00DC5951"/>
    <w:rsid w:val="00DC68F5"/>
    <w:rsid w:val="00DC6B89"/>
    <w:rsid w:val="00DC77DC"/>
    <w:rsid w:val="00DD0134"/>
    <w:rsid w:val="00DD04A2"/>
    <w:rsid w:val="00DD064B"/>
    <w:rsid w:val="00DD082A"/>
    <w:rsid w:val="00DD134B"/>
    <w:rsid w:val="00DD17FA"/>
    <w:rsid w:val="00DD1A2F"/>
    <w:rsid w:val="00DD1C5F"/>
    <w:rsid w:val="00DD2741"/>
    <w:rsid w:val="00DD2ABB"/>
    <w:rsid w:val="00DD4170"/>
    <w:rsid w:val="00DD4FDD"/>
    <w:rsid w:val="00DD5F54"/>
    <w:rsid w:val="00DD6CC7"/>
    <w:rsid w:val="00DD7670"/>
    <w:rsid w:val="00DD7CBA"/>
    <w:rsid w:val="00DD7D7C"/>
    <w:rsid w:val="00DD7EE0"/>
    <w:rsid w:val="00DE01F4"/>
    <w:rsid w:val="00DE0201"/>
    <w:rsid w:val="00DE0343"/>
    <w:rsid w:val="00DE0442"/>
    <w:rsid w:val="00DE06FD"/>
    <w:rsid w:val="00DE0CCB"/>
    <w:rsid w:val="00DE1778"/>
    <w:rsid w:val="00DE1BB3"/>
    <w:rsid w:val="00DE1E16"/>
    <w:rsid w:val="00DE257D"/>
    <w:rsid w:val="00DE299B"/>
    <w:rsid w:val="00DE2A9A"/>
    <w:rsid w:val="00DE2C5F"/>
    <w:rsid w:val="00DE2EBD"/>
    <w:rsid w:val="00DE2FBA"/>
    <w:rsid w:val="00DE2FCA"/>
    <w:rsid w:val="00DE3392"/>
    <w:rsid w:val="00DE3E97"/>
    <w:rsid w:val="00DE4226"/>
    <w:rsid w:val="00DE4A69"/>
    <w:rsid w:val="00DE4BCE"/>
    <w:rsid w:val="00DE4C02"/>
    <w:rsid w:val="00DE54E7"/>
    <w:rsid w:val="00DE5A30"/>
    <w:rsid w:val="00DE64F7"/>
    <w:rsid w:val="00DE6B8F"/>
    <w:rsid w:val="00DE6DF7"/>
    <w:rsid w:val="00DE6E8E"/>
    <w:rsid w:val="00DE711B"/>
    <w:rsid w:val="00DF0BD6"/>
    <w:rsid w:val="00DF1079"/>
    <w:rsid w:val="00DF2332"/>
    <w:rsid w:val="00DF2828"/>
    <w:rsid w:val="00DF31DF"/>
    <w:rsid w:val="00DF32EE"/>
    <w:rsid w:val="00DF3C43"/>
    <w:rsid w:val="00DF52C6"/>
    <w:rsid w:val="00DF56B5"/>
    <w:rsid w:val="00DF584F"/>
    <w:rsid w:val="00DF5EF6"/>
    <w:rsid w:val="00DF69EA"/>
    <w:rsid w:val="00DF73F5"/>
    <w:rsid w:val="00DF777A"/>
    <w:rsid w:val="00DF7A38"/>
    <w:rsid w:val="00DF7B99"/>
    <w:rsid w:val="00DF7BBB"/>
    <w:rsid w:val="00DF7CE6"/>
    <w:rsid w:val="00E0002C"/>
    <w:rsid w:val="00E005AB"/>
    <w:rsid w:val="00E00F13"/>
    <w:rsid w:val="00E01391"/>
    <w:rsid w:val="00E01DF1"/>
    <w:rsid w:val="00E02780"/>
    <w:rsid w:val="00E02B72"/>
    <w:rsid w:val="00E035EB"/>
    <w:rsid w:val="00E03992"/>
    <w:rsid w:val="00E03E32"/>
    <w:rsid w:val="00E03EE4"/>
    <w:rsid w:val="00E04FBC"/>
    <w:rsid w:val="00E05766"/>
    <w:rsid w:val="00E05824"/>
    <w:rsid w:val="00E0588A"/>
    <w:rsid w:val="00E05DA0"/>
    <w:rsid w:val="00E06447"/>
    <w:rsid w:val="00E06E6E"/>
    <w:rsid w:val="00E07678"/>
    <w:rsid w:val="00E07E70"/>
    <w:rsid w:val="00E07E9D"/>
    <w:rsid w:val="00E100D4"/>
    <w:rsid w:val="00E103AA"/>
    <w:rsid w:val="00E10507"/>
    <w:rsid w:val="00E108D4"/>
    <w:rsid w:val="00E1104D"/>
    <w:rsid w:val="00E11596"/>
    <w:rsid w:val="00E116EE"/>
    <w:rsid w:val="00E1175C"/>
    <w:rsid w:val="00E11C99"/>
    <w:rsid w:val="00E11CD7"/>
    <w:rsid w:val="00E122FE"/>
    <w:rsid w:val="00E12677"/>
    <w:rsid w:val="00E12E36"/>
    <w:rsid w:val="00E131B5"/>
    <w:rsid w:val="00E1365F"/>
    <w:rsid w:val="00E137CB"/>
    <w:rsid w:val="00E14481"/>
    <w:rsid w:val="00E165DE"/>
    <w:rsid w:val="00E172BC"/>
    <w:rsid w:val="00E20943"/>
    <w:rsid w:val="00E21031"/>
    <w:rsid w:val="00E2187F"/>
    <w:rsid w:val="00E21C4E"/>
    <w:rsid w:val="00E23694"/>
    <w:rsid w:val="00E237B4"/>
    <w:rsid w:val="00E23A7D"/>
    <w:rsid w:val="00E24036"/>
    <w:rsid w:val="00E24130"/>
    <w:rsid w:val="00E24673"/>
    <w:rsid w:val="00E24AA4"/>
    <w:rsid w:val="00E24C3B"/>
    <w:rsid w:val="00E24C90"/>
    <w:rsid w:val="00E24FF1"/>
    <w:rsid w:val="00E25273"/>
    <w:rsid w:val="00E260BE"/>
    <w:rsid w:val="00E26312"/>
    <w:rsid w:val="00E267D6"/>
    <w:rsid w:val="00E273A9"/>
    <w:rsid w:val="00E27D23"/>
    <w:rsid w:val="00E30C35"/>
    <w:rsid w:val="00E31480"/>
    <w:rsid w:val="00E31601"/>
    <w:rsid w:val="00E31914"/>
    <w:rsid w:val="00E31B0E"/>
    <w:rsid w:val="00E31F3C"/>
    <w:rsid w:val="00E32045"/>
    <w:rsid w:val="00E32111"/>
    <w:rsid w:val="00E3313D"/>
    <w:rsid w:val="00E33260"/>
    <w:rsid w:val="00E33352"/>
    <w:rsid w:val="00E34266"/>
    <w:rsid w:val="00E34A9A"/>
    <w:rsid w:val="00E34FCE"/>
    <w:rsid w:val="00E3505C"/>
    <w:rsid w:val="00E35E1F"/>
    <w:rsid w:val="00E35EFC"/>
    <w:rsid w:val="00E361EA"/>
    <w:rsid w:val="00E3701A"/>
    <w:rsid w:val="00E373DD"/>
    <w:rsid w:val="00E405D7"/>
    <w:rsid w:val="00E408CF"/>
    <w:rsid w:val="00E411E0"/>
    <w:rsid w:val="00E41B9B"/>
    <w:rsid w:val="00E42087"/>
    <w:rsid w:val="00E42268"/>
    <w:rsid w:val="00E43DB3"/>
    <w:rsid w:val="00E43F2A"/>
    <w:rsid w:val="00E44320"/>
    <w:rsid w:val="00E4583A"/>
    <w:rsid w:val="00E463E7"/>
    <w:rsid w:val="00E466BC"/>
    <w:rsid w:val="00E474F9"/>
    <w:rsid w:val="00E478EB"/>
    <w:rsid w:val="00E47B2D"/>
    <w:rsid w:val="00E47E36"/>
    <w:rsid w:val="00E500AB"/>
    <w:rsid w:val="00E5084A"/>
    <w:rsid w:val="00E50A2C"/>
    <w:rsid w:val="00E50B3D"/>
    <w:rsid w:val="00E51E9C"/>
    <w:rsid w:val="00E53098"/>
    <w:rsid w:val="00E53295"/>
    <w:rsid w:val="00E54103"/>
    <w:rsid w:val="00E552B2"/>
    <w:rsid w:val="00E55EC6"/>
    <w:rsid w:val="00E561D9"/>
    <w:rsid w:val="00E56A9E"/>
    <w:rsid w:val="00E56BE9"/>
    <w:rsid w:val="00E60387"/>
    <w:rsid w:val="00E60463"/>
    <w:rsid w:val="00E60BF1"/>
    <w:rsid w:val="00E60DE4"/>
    <w:rsid w:val="00E61FB8"/>
    <w:rsid w:val="00E623A4"/>
    <w:rsid w:val="00E62E86"/>
    <w:rsid w:val="00E631C1"/>
    <w:rsid w:val="00E635E4"/>
    <w:rsid w:val="00E6367C"/>
    <w:rsid w:val="00E6389B"/>
    <w:rsid w:val="00E64BF4"/>
    <w:rsid w:val="00E65354"/>
    <w:rsid w:val="00E66007"/>
    <w:rsid w:val="00E66388"/>
    <w:rsid w:val="00E665D8"/>
    <w:rsid w:val="00E66879"/>
    <w:rsid w:val="00E669A0"/>
    <w:rsid w:val="00E66F55"/>
    <w:rsid w:val="00E66FBB"/>
    <w:rsid w:val="00E67DE0"/>
    <w:rsid w:val="00E70605"/>
    <w:rsid w:val="00E706A8"/>
    <w:rsid w:val="00E7076E"/>
    <w:rsid w:val="00E7087E"/>
    <w:rsid w:val="00E70B2A"/>
    <w:rsid w:val="00E711F4"/>
    <w:rsid w:val="00E71C00"/>
    <w:rsid w:val="00E71E97"/>
    <w:rsid w:val="00E725EC"/>
    <w:rsid w:val="00E731AF"/>
    <w:rsid w:val="00E736AB"/>
    <w:rsid w:val="00E73945"/>
    <w:rsid w:val="00E73DD6"/>
    <w:rsid w:val="00E740B8"/>
    <w:rsid w:val="00E74371"/>
    <w:rsid w:val="00E74675"/>
    <w:rsid w:val="00E74824"/>
    <w:rsid w:val="00E74D00"/>
    <w:rsid w:val="00E754CA"/>
    <w:rsid w:val="00E756F9"/>
    <w:rsid w:val="00E757AC"/>
    <w:rsid w:val="00E75ED6"/>
    <w:rsid w:val="00E7610C"/>
    <w:rsid w:val="00E76149"/>
    <w:rsid w:val="00E76222"/>
    <w:rsid w:val="00E76E92"/>
    <w:rsid w:val="00E77C58"/>
    <w:rsid w:val="00E77EBA"/>
    <w:rsid w:val="00E77FF2"/>
    <w:rsid w:val="00E800B2"/>
    <w:rsid w:val="00E809C5"/>
    <w:rsid w:val="00E80A25"/>
    <w:rsid w:val="00E80D3D"/>
    <w:rsid w:val="00E812B2"/>
    <w:rsid w:val="00E817F0"/>
    <w:rsid w:val="00E81B42"/>
    <w:rsid w:val="00E81FB7"/>
    <w:rsid w:val="00E82336"/>
    <w:rsid w:val="00E82542"/>
    <w:rsid w:val="00E82BE4"/>
    <w:rsid w:val="00E83010"/>
    <w:rsid w:val="00E83E2F"/>
    <w:rsid w:val="00E85C04"/>
    <w:rsid w:val="00E86098"/>
    <w:rsid w:val="00E866CA"/>
    <w:rsid w:val="00E87487"/>
    <w:rsid w:val="00E90081"/>
    <w:rsid w:val="00E90328"/>
    <w:rsid w:val="00E90871"/>
    <w:rsid w:val="00E908D8"/>
    <w:rsid w:val="00E90AF0"/>
    <w:rsid w:val="00E91578"/>
    <w:rsid w:val="00E922DA"/>
    <w:rsid w:val="00E92B8C"/>
    <w:rsid w:val="00E92CC8"/>
    <w:rsid w:val="00E933A3"/>
    <w:rsid w:val="00E93637"/>
    <w:rsid w:val="00E93676"/>
    <w:rsid w:val="00E93861"/>
    <w:rsid w:val="00E942A2"/>
    <w:rsid w:val="00E9593E"/>
    <w:rsid w:val="00E95D23"/>
    <w:rsid w:val="00E95E6E"/>
    <w:rsid w:val="00E97194"/>
    <w:rsid w:val="00E97A75"/>
    <w:rsid w:val="00E97E45"/>
    <w:rsid w:val="00EA007C"/>
    <w:rsid w:val="00EA08E4"/>
    <w:rsid w:val="00EA1736"/>
    <w:rsid w:val="00EA1856"/>
    <w:rsid w:val="00EA2201"/>
    <w:rsid w:val="00EA2F48"/>
    <w:rsid w:val="00EA33A6"/>
    <w:rsid w:val="00EA3D93"/>
    <w:rsid w:val="00EA4403"/>
    <w:rsid w:val="00EA4471"/>
    <w:rsid w:val="00EA4F54"/>
    <w:rsid w:val="00EA53AF"/>
    <w:rsid w:val="00EA5464"/>
    <w:rsid w:val="00EA634D"/>
    <w:rsid w:val="00EA68E9"/>
    <w:rsid w:val="00EA7CD7"/>
    <w:rsid w:val="00EA7CDA"/>
    <w:rsid w:val="00EB0370"/>
    <w:rsid w:val="00EB2126"/>
    <w:rsid w:val="00EB2680"/>
    <w:rsid w:val="00EB2C97"/>
    <w:rsid w:val="00EB33C9"/>
    <w:rsid w:val="00EB4314"/>
    <w:rsid w:val="00EB4CAF"/>
    <w:rsid w:val="00EB4F68"/>
    <w:rsid w:val="00EB55CA"/>
    <w:rsid w:val="00EB5870"/>
    <w:rsid w:val="00EB5B59"/>
    <w:rsid w:val="00EB7546"/>
    <w:rsid w:val="00EC0286"/>
    <w:rsid w:val="00EC0E7A"/>
    <w:rsid w:val="00EC106D"/>
    <w:rsid w:val="00EC149F"/>
    <w:rsid w:val="00EC15E1"/>
    <w:rsid w:val="00EC3416"/>
    <w:rsid w:val="00EC36DF"/>
    <w:rsid w:val="00EC3BFA"/>
    <w:rsid w:val="00EC3E14"/>
    <w:rsid w:val="00EC5C20"/>
    <w:rsid w:val="00EC6010"/>
    <w:rsid w:val="00EC6C4D"/>
    <w:rsid w:val="00EC6C4E"/>
    <w:rsid w:val="00EC6E01"/>
    <w:rsid w:val="00EC711F"/>
    <w:rsid w:val="00EC7121"/>
    <w:rsid w:val="00EC71D2"/>
    <w:rsid w:val="00EC7923"/>
    <w:rsid w:val="00EC7A5B"/>
    <w:rsid w:val="00EC7D0C"/>
    <w:rsid w:val="00ED0F68"/>
    <w:rsid w:val="00ED0F7A"/>
    <w:rsid w:val="00ED0FF6"/>
    <w:rsid w:val="00ED120B"/>
    <w:rsid w:val="00ED1AE1"/>
    <w:rsid w:val="00ED1BE8"/>
    <w:rsid w:val="00ED1FE4"/>
    <w:rsid w:val="00ED24D5"/>
    <w:rsid w:val="00ED2C21"/>
    <w:rsid w:val="00ED2D06"/>
    <w:rsid w:val="00ED2F8D"/>
    <w:rsid w:val="00ED3030"/>
    <w:rsid w:val="00ED36C0"/>
    <w:rsid w:val="00ED412E"/>
    <w:rsid w:val="00ED5951"/>
    <w:rsid w:val="00ED743D"/>
    <w:rsid w:val="00ED7835"/>
    <w:rsid w:val="00ED7BB4"/>
    <w:rsid w:val="00ED7C28"/>
    <w:rsid w:val="00EE0C7D"/>
    <w:rsid w:val="00EE0D48"/>
    <w:rsid w:val="00EE1710"/>
    <w:rsid w:val="00EE1D11"/>
    <w:rsid w:val="00EE1DB7"/>
    <w:rsid w:val="00EE1E79"/>
    <w:rsid w:val="00EE2F1D"/>
    <w:rsid w:val="00EE3FCE"/>
    <w:rsid w:val="00EE4C48"/>
    <w:rsid w:val="00EE4D79"/>
    <w:rsid w:val="00EE524B"/>
    <w:rsid w:val="00EE52C6"/>
    <w:rsid w:val="00EE5473"/>
    <w:rsid w:val="00EE5EE6"/>
    <w:rsid w:val="00EE6931"/>
    <w:rsid w:val="00EE6FC1"/>
    <w:rsid w:val="00EE76FE"/>
    <w:rsid w:val="00EF1737"/>
    <w:rsid w:val="00EF2961"/>
    <w:rsid w:val="00EF34DE"/>
    <w:rsid w:val="00EF360B"/>
    <w:rsid w:val="00EF3AA0"/>
    <w:rsid w:val="00EF3F6D"/>
    <w:rsid w:val="00EF42DD"/>
    <w:rsid w:val="00EF42EC"/>
    <w:rsid w:val="00EF47F2"/>
    <w:rsid w:val="00EF523C"/>
    <w:rsid w:val="00EF563A"/>
    <w:rsid w:val="00EF60BB"/>
    <w:rsid w:val="00EF621F"/>
    <w:rsid w:val="00EF6428"/>
    <w:rsid w:val="00EF667D"/>
    <w:rsid w:val="00F00D95"/>
    <w:rsid w:val="00F01829"/>
    <w:rsid w:val="00F01BD8"/>
    <w:rsid w:val="00F01E58"/>
    <w:rsid w:val="00F022DE"/>
    <w:rsid w:val="00F02382"/>
    <w:rsid w:val="00F02CE9"/>
    <w:rsid w:val="00F03365"/>
    <w:rsid w:val="00F03E20"/>
    <w:rsid w:val="00F03E5A"/>
    <w:rsid w:val="00F04633"/>
    <w:rsid w:val="00F049B3"/>
    <w:rsid w:val="00F05F4E"/>
    <w:rsid w:val="00F0704C"/>
    <w:rsid w:val="00F072C5"/>
    <w:rsid w:val="00F07CC4"/>
    <w:rsid w:val="00F104C8"/>
    <w:rsid w:val="00F10CFB"/>
    <w:rsid w:val="00F10E05"/>
    <w:rsid w:val="00F1136D"/>
    <w:rsid w:val="00F11900"/>
    <w:rsid w:val="00F11BAB"/>
    <w:rsid w:val="00F11D6C"/>
    <w:rsid w:val="00F12029"/>
    <w:rsid w:val="00F122DD"/>
    <w:rsid w:val="00F12647"/>
    <w:rsid w:val="00F13AC3"/>
    <w:rsid w:val="00F145B0"/>
    <w:rsid w:val="00F15060"/>
    <w:rsid w:val="00F15682"/>
    <w:rsid w:val="00F1607A"/>
    <w:rsid w:val="00F16348"/>
    <w:rsid w:val="00F16E59"/>
    <w:rsid w:val="00F175BE"/>
    <w:rsid w:val="00F1772A"/>
    <w:rsid w:val="00F20DAA"/>
    <w:rsid w:val="00F20DCE"/>
    <w:rsid w:val="00F21905"/>
    <w:rsid w:val="00F22708"/>
    <w:rsid w:val="00F228E0"/>
    <w:rsid w:val="00F22BAE"/>
    <w:rsid w:val="00F2354C"/>
    <w:rsid w:val="00F23559"/>
    <w:rsid w:val="00F23846"/>
    <w:rsid w:val="00F2409F"/>
    <w:rsid w:val="00F2442A"/>
    <w:rsid w:val="00F244AC"/>
    <w:rsid w:val="00F249EE"/>
    <w:rsid w:val="00F24C56"/>
    <w:rsid w:val="00F25742"/>
    <w:rsid w:val="00F25EE9"/>
    <w:rsid w:val="00F2618A"/>
    <w:rsid w:val="00F262AB"/>
    <w:rsid w:val="00F2695B"/>
    <w:rsid w:val="00F2750C"/>
    <w:rsid w:val="00F27632"/>
    <w:rsid w:val="00F279F9"/>
    <w:rsid w:val="00F27B3B"/>
    <w:rsid w:val="00F27B7C"/>
    <w:rsid w:val="00F303B6"/>
    <w:rsid w:val="00F306B1"/>
    <w:rsid w:val="00F31374"/>
    <w:rsid w:val="00F316FC"/>
    <w:rsid w:val="00F31870"/>
    <w:rsid w:val="00F32702"/>
    <w:rsid w:val="00F327A8"/>
    <w:rsid w:val="00F3298C"/>
    <w:rsid w:val="00F32E4D"/>
    <w:rsid w:val="00F339D3"/>
    <w:rsid w:val="00F33A9E"/>
    <w:rsid w:val="00F33DF1"/>
    <w:rsid w:val="00F34422"/>
    <w:rsid w:val="00F350E2"/>
    <w:rsid w:val="00F361DF"/>
    <w:rsid w:val="00F3716B"/>
    <w:rsid w:val="00F376B6"/>
    <w:rsid w:val="00F40365"/>
    <w:rsid w:val="00F40673"/>
    <w:rsid w:val="00F40AEB"/>
    <w:rsid w:val="00F40E0A"/>
    <w:rsid w:val="00F41206"/>
    <w:rsid w:val="00F41271"/>
    <w:rsid w:val="00F41C24"/>
    <w:rsid w:val="00F41C5B"/>
    <w:rsid w:val="00F4256A"/>
    <w:rsid w:val="00F42E28"/>
    <w:rsid w:val="00F43B71"/>
    <w:rsid w:val="00F440A4"/>
    <w:rsid w:val="00F447BD"/>
    <w:rsid w:val="00F44937"/>
    <w:rsid w:val="00F44A2E"/>
    <w:rsid w:val="00F4587C"/>
    <w:rsid w:val="00F4644C"/>
    <w:rsid w:val="00F4718E"/>
    <w:rsid w:val="00F474D0"/>
    <w:rsid w:val="00F47FFC"/>
    <w:rsid w:val="00F50442"/>
    <w:rsid w:val="00F50A56"/>
    <w:rsid w:val="00F512B1"/>
    <w:rsid w:val="00F51DE3"/>
    <w:rsid w:val="00F521D1"/>
    <w:rsid w:val="00F523A9"/>
    <w:rsid w:val="00F52AFA"/>
    <w:rsid w:val="00F5339B"/>
    <w:rsid w:val="00F53D40"/>
    <w:rsid w:val="00F53FB6"/>
    <w:rsid w:val="00F545E9"/>
    <w:rsid w:val="00F54656"/>
    <w:rsid w:val="00F54A8C"/>
    <w:rsid w:val="00F55D5E"/>
    <w:rsid w:val="00F55EA3"/>
    <w:rsid w:val="00F57DD1"/>
    <w:rsid w:val="00F57EEA"/>
    <w:rsid w:val="00F600E9"/>
    <w:rsid w:val="00F604C7"/>
    <w:rsid w:val="00F60906"/>
    <w:rsid w:val="00F60A92"/>
    <w:rsid w:val="00F611AC"/>
    <w:rsid w:val="00F612B7"/>
    <w:rsid w:val="00F617C9"/>
    <w:rsid w:val="00F61CBB"/>
    <w:rsid w:val="00F620F0"/>
    <w:rsid w:val="00F6294C"/>
    <w:rsid w:val="00F62DD1"/>
    <w:rsid w:val="00F63446"/>
    <w:rsid w:val="00F63E6E"/>
    <w:rsid w:val="00F650D6"/>
    <w:rsid w:val="00F6547D"/>
    <w:rsid w:val="00F654BA"/>
    <w:rsid w:val="00F65812"/>
    <w:rsid w:val="00F65CFB"/>
    <w:rsid w:val="00F65DB1"/>
    <w:rsid w:val="00F65F59"/>
    <w:rsid w:val="00F66792"/>
    <w:rsid w:val="00F667C9"/>
    <w:rsid w:val="00F669D6"/>
    <w:rsid w:val="00F700DF"/>
    <w:rsid w:val="00F70172"/>
    <w:rsid w:val="00F70206"/>
    <w:rsid w:val="00F703EE"/>
    <w:rsid w:val="00F7056C"/>
    <w:rsid w:val="00F70C56"/>
    <w:rsid w:val="00F70D05"/>
    <w:rsid w:val="00F71183"/>
    <w:rsid w:val="00F71683"/>
    <w:rsid w:val="00F71ABF"/>
    <w:rsid w:val="00F71FF0"/>
    <w:rsid w:val="00F721EC"/>
    <w:rsid w:val="00F7313B"/>
    <w:rsid w:val="00F73205"/>
    <w:rsid w:val="00F732C2"/>
    <w:rsid w:val="00F73453"/>
    <w:rsid w:val="00F737B6"/>
    <w:rsid w:val="00F73981"/>
    <w:rsid w:val="00F73B87"/>
    <w:rsid w:val="00F73E02"/>
    <w:rsid w:val="00F742C3"/>
    <w:rsid w:val="00F75716"/>
    <w:rsid w:val="00F75986"/>
    <w:rsid w:val="00F75DB1"/>
    <w:rsid w:val="00F7612E"/>
    <w:rsid w:val="00F76584"/>
    <w:rsid w:val="00F769F9"/>
    <w:rsid w:val="00F77883"/>
    <w:rsid w:val="00F819B1"/>
    <w:rsid w:val="00F836D5"/>
    <w:rsid w:val="00F83BB2"/>
    <w:rsid w:val="00F842E3"/>
    <w:rsid w:val="00F849DB"/>
    <w:rsid w:val="00F84D42"/>
    <w:rsid w:val="00F85055"/>
    <w:rsid w:val="00F851C7"/>
    <w:rsid w:val="00F8658E"/>
    <w:rsid w:val="00F86B4B"/>
    <w:rsid w:val="00F878DD"/>
    <w:rsid w:val="00F87DE1"/>
    <w:rsid w:val="00F87FF6"/>
    <w:rsid w:val="00F902E6"/>
    <w:rsid w:val="00F903AA"/>
    <w:rsid w:val="00F90B01"/>
    <w:rsid w:val="00F911A7"/>
    <w:rsid w:val="00F91257"/>
    <w:rsid w:val="00F913F1"/>
    <w:rsid w:val="00F91D64"/>
    <w:rsid w:val="00F921F6"/>
    <w:rsid w:val="00F926D0"/>
    <w:rsid w:val="00F9289A"/>
    <w:rsid w:val="00F929B2"/>
    <w:rsid w:val="00F92A4D"/>
    <w:rsid w:val="00F932D4"/>
    <w:rsid w:val="00F93591"/>
    <w:rsid w:val="00F93CB3"/>
    <w:rsid w:val="00F9402D"/>
    <w:rsid w:val="00F94C1E"/>
    <w:rsid w:val="00F94DF2"/>
    <w:rsid w:val="00F95B40"/>
    <w:rsid w:val="00F96131"/>
    <w:rsid w:val="00F96412"/>
    <w:rsid w:val="00F96479"/>
    <w:rsid w:val="00F967CB"/>
    <w:rsid w:val="00F9688F"/>
    <w:rsid w:val="00F9704A"/>
    <w:rsid w:val="00F97113"/>
    <w:rsid w:val="00F97219"/>
    <w:rsid w:val="00F978D1"/>
    <w:rsid w:val="00FA0CD4"/>
    <w:rsid w:val="00FA0D63"/>
    <w:rsid w:val="00FA128B"/>
    <w:rsid w:val="00FA1428"/>
    <w:rsid w:val="00FA1B9B"/>
    <w:rsid w:val="00FA2103"/>
    <w:rsid w:val="00FA2120"/>
    <w:rsid w:val="00FA308D"/>
    <w:rsid w:val="00FA347D"/>
    <w:rsid w:val="00FA45D5"/>
    <w:rsid w:val="00FA4C8D"/>
    <w:rsid w:val="00FA5057"/>
    <w:rsid w:val="00FA54E5"/>
    <w:rsid w:val="00FA56F4"/>
    <w:rsid w:val="00FA5E6D"/>
    <w:rsid w:val="00FA69EA"/>
    <w:rsid w:val="00FA6D04"/>
    <w:rsid w:val="00FA6E90"/>
    <w:rsid w:val="00FA7A53"/>
    <w:rsid w:val="00FA7C70"/>
    <w:rsid w:val="00FA7E6F"/>
    <w:rsid w:val="00FB0BB2"/>
    <w:rsid w:val="00FB1609"/>
    <w:rsid w:val="00FB185E"/>
    <w:rsid w:val="00FB2645"/>
    <w:rsid w:val="00FB28D2"/>
    <w:rsid w:val="00FB2C9E"/>
    <w:rsid w:val="00FB33EE"/>
    <w:rsid w:val="00FB3728"/>
    <w:rsid w:val="00FB408F"/>
    <w:rsid w:val="00FB41FF"/>
    <w:rsid w:val="00FB4419"/>
    <w:rsid w:val="00FB4D86"/>
    <w:rsid w:val="00FB5023"/>
    <w:rsid w:val="00FB5160"/>
    <w:rsid w:val="00FB56BA"/>
    <w:rsid w:val="00FB58F4"/>
    <w:rsid w:val="00FB64F9"/>
    <w:rsid w:val="00FB67CC"/>
    <w:rsid w:val="00FB6B69"/>
    <w:rsid w:val="00FB7F74"/>
    <w:rsid w:val="00FC0D22"/>
    <w:rsid w:val="00FC120A"/>
    <w:rsid w:val="00FC17D3"/>
    <w:rsid w:val="00FC1886"/>
    <w:rsid w:val="00FC2335"/>
    <w:rsid w:val="00FC2FB8"/>
    <w:rsid w:val="00FC3477"/>
    <w:rsid w:val="00FC366F"/>
    <w:rsid w:val="00FC3B1A"/>
    <w:rsid w:val="00FC3F75"/>
    <w:rsid w:val="00FC44CB"/>
    <w:rsid w:val="00FC50B2"/>
    <w:rsid w:val="00FC521E"/>
    <w:rsid w:val="00FC5C12"/>
    <w:rsid w:val="00FC67FE"/>
    <w:rsid w:val="00FD0261"/>
    <w:rsid w:val="00FD041F"/>
    <w:rsid w:val="00FD086B"/>
    <w:rsid w:val="00FD0C19"/>
    <w:rsid w:val="00FD15A4"/>
    <w:rsid w:val="00FD1AFA"/>
    <w:rsid w:val="00FD1BFD"/>
    <w:rsid w:val="00FD1E94"/>
    <w:rsid w:val="00FD1FB1"/>
    <w:rsid w:val="00FD2935"/>
    <w:rsid w:val="00FD2BA3"/>
    <w:rsid w:val="00FD357B"/>
    <w:rsid w:val="00FD3942"/>
    <w:rsid w:val="00FD3EDE"/>
    <w:rsid w:val="00FD4191"/>
    <w:rsid w:val="00FD45B5"/>
    <w:rsid w:val="00FD4CE2"/>
    <w:rsid w:val="00FD4E9D"/>
    <w:rsid w:val="00FD5099"/>
    <w:rsid w:val="00FD5788"/>
    <w:rsid w:val="00FD5CB2"/>
    <w:rsid w:val="00FD707C"/>
    <w:rsid w:val="00FE0535"/>
    <w:rsid w:val="00FE12B7"/>
    <w:rsid w:val="00FE1E10"/>
    <w:rsid w:val="00FE1F67"/>
    <w:rsid w:val="00FE3088"/>
    <w:rsid w:val="00FE325A"/>
    <w:rsid w:val="00FE339C"/>
    <w:rsid w:val="00FE36DF"/>
    <w:rsid w:val="00FE3A46"/>
    <w:rsid w:val="00FE3BA3"/>
    <w:rsid w:val="00FE3E99"/>
    <w:rsid w:val="00FE4454"/>
    <w:rsid w:val="00FE44FE"/>
    <w:rsid w:val="00FE4B0A"/>
    <w:rsid w:val="00FE4CF6"/>
    <w:rsid w:val="00FE4F52"/>
    <w:rsid w:val="00FE532F"/>
    <w:rsid w:val="00FE544B"/>
    <w:rsid w:val="00FE5542"/>
    <w:rsid w:val="00FE59F1"/>
    <w:rsid w:val="00FE5A2A"/>
    <w:rsid w:val="00FE5DEC"/>
    <w:rsid w:val="00FE5DFD"/>
    <w:rsid w:val="00FE6077"/>
    <w:rsid w:val="00FE6934"/>
    <w:rsid w:val="00FF1611"/>
    <w:rsid w:val="00FF1AB7"/>
    <w:rsid w:val="00FF2285"/>
    <w:rsid w:val="00FF269A"/>
    <w:rsid w:val="00FF26EB"/>
    <w:rsid w:val="00FF29E7"/>
    <w:rsid w:val="00FF2E95"/>
    <w:rsid w:val="00FF3611"/>
    <w:rsid w:val="00FF3ECD"/>
    <w:rsid w:val="00FF3EE8"/>
    <w:rsid w:val="00FF43B0"/>
    <w:rsid w:val="00FF50EF"/>
    <w:rsid w:val="00FF5614"/>
    <w:rsid w:val="00FF5CF0"/>
    <w:rsid w:val="00FF61D3"/>
    <w:rsid w:val="00FF6727"/>
    <w:rsid w:val="00FF6C9C"/>
    <w:rsid w:val="00FF7B6E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BEC6377"/>
  <w15:chartTrackingRefBased/>
  <w15:docId w15:val="{A795F9B2-86DC-4528-8984-1F167F26A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628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9B19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B19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B19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9B19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Times New Roman" w:hAnsi="Times New Roman" w:cs="Angsana New"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B19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B19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B19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B1932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paragraph" w:styleId="Caption">
    <w:name w:val="caption"/>
    <w:basedOn w:val="Normal"/>
    <w:next w:val="Normal"/>
    <w:qFormat/>
    <w:rsid w:val="009B1932"/>
    <w:rPr>
      <w:b/>
      <w:bCs/>
    </w:rPr>
  </w:style>
  <w:style w:type="paragraph" w:styleId="ListBullet">
    <w:name w:val="List Bullet"/>
    <w:basedOn w:val="Normal"/>
    <w:rsid w:val="009B19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B19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B19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B19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B19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B19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B19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B1932"/>
    <w:pPr>
      <w:ind w:left="284"/>
    </w:pPr>
  </w:style>
  <w:style w:type="paragraph" w:customStyle="1" w:styleId="AAFrameAddress">
    <w:name w:val="AA Frame Address"/>
    <w:basedOn w:val="Heading1"/>
    <w:rsid w:val="009B19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9B193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B19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B19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B19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B19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B1932"/>
    <w:pPr>
      <w:ind w:left="851" w:hanging="284"/>
    </w:pPr>
  </w:style>
  <w:style w:type="paragraph" w:styleId="Index4">
    <w:name w:val="index 4"/>
    <w:basedOn w:val="Normal"/>
    <w:next w:val="Normal"/>
    <w:semiHidden/>
    <w:rsid w:val="009B1932"/>
    <w:pPr>
      <w:ind w:left="1135" w:hanging="284"/>
    </w:pPr>
  </w:style>
  <w:style w:type="paragraph" w:styleId="Index6">
    <w:name w:val="index 6"/>
    <w:basedOn w:val="Normal"/>
    <w:next w:val="Normal"/>
    <w:semiHidden/>
    <w:rsid w:val="009B1932"/>
    <w:pPr>
      <w:ind w:left="1702" w:hanging="284"/>
    </w:pPr>
  </w:style>
  <w:style w:type="paragraph" w:styleId="Index5">
    <w:name w:val="index 5"/>
    <w:basedOn w:val="Normal"/>
    <w:next w:val="Normal"/>
    <w:semiHidden/>
    <w:rsid w:val="009B1932"/>
    <w:pPr>
      <w:ind w:left="1418" w:hanging="284"/>
    </w:pPr>
  </w:style>
  <w:style w:type="paragraph" w:styleId="Index7">
    <w:name w:val="index 7"/>
    <w:basedOn w:val="Normal"/>
    <w:next w:val="Normal"/>
    <w:semiHidden/>
    <w:rsid w:val="009B1932"/>
    <w:pPr>
      <w:ind w:left="1985" w:hanging="284"/>
    </w:pPr>
  </w:style>
  <w:style w:type="paragraph" w:styleId="Index8">
    <w:name w:val="index 8"/>
    <w:basedOn w:val="Normal"/>
    <w:next w:val="Normal"/>
    <w:semiHidden/>
    <w:rsid w:val="009B1932"/>
    <w:pPr>
      <w:ind w:left="2269" w:hanging="284"/>
    </w:pPr>
  </w:style>
  <w:style w:type="paragraph" w:styleId="Index9">
    <w:name w:val="index 9"/>
    <w:basedOn w:val="Normal"/>
    <w:next w:val="Normal"/>
    <w:semiHidden/>
    <w:rsid w:val="009B1932"/>
    <w:pPr>
      <w:ind w:left="2552" w:hanging="284"/>
    </w:pPr>
  </w:style>
  <w:style w:type="paragraph" w:styleId="TOC2">
    <w:name w:val="toc 2"/>
    <w:basedOn w:val="Normal"/>
    <w:next w:val="Normal"/>
    <w:semiHidden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B1932"/>
    <w:pPr>
      <w:ind w:left="851"/>
    </w:pPr>
  </w:style>
  <w:style w:type="paragraph" w:styleId="TOC5">
    <w:name w:val="toc 5"/>
    <w:basedOn w:val="Normal"/>
    <w:next w:val="Normal"/>
    <w:semiHidden/>
    <w:rsid w:val="009B1932"/>
    <w:pPr>
      <w:ind w:left="1134"/>
    </w:pPr>
  </w:style>
  <w:style w:type="paragraph" w:styleId="TOC6">
    <w:name w:val="toc 6"/>
    <w:basedOn w:val="Normal"/>
    <w:next w:val="Normal"/>
    <w:semiHidden/>
    <w:rsid w:val="009B1932"/>
    <w:pPr>
      <w:ind w:left="1418"/>
    </w:pPr>
  </w:style>
  <w:style w:type="paragraph" w:styleId="TOC7">
    <w:name w:val="toc 7"/>
    <w:basedOn w:val="Normal"/>
    <w:next w:val="Normal"/>
    <w:semiHidden/>
    <w:rsid w:val="009B1932"/>
    <w:pPr>
      <w:ind w:left="1701"/>
    </w:pPr>
  </w:style>
  <w:style w:type="paragraph" w:styleId="TOC8">
    <w:name w:val="toc 8"/>
    <w:basedOn w:val="Normal"/>
    <w:next w:val="Normal"/>
    <w:semiHidden/>
    <w:rsid w:val="009B1932"/>
    <w:pPr>
      <w:ind w:left="1985"/>
    </w:pPr>
  </w:style>
  <w:style w:type="paragraph" w:styleId="TOC9">
    <w:name w:val="toc 9"/>
    <w:basedOn w:val="Normal"/>
    <w:next w:val="Normal"/>
    <w:semiHidden/>
    <w:rsid w:val="009B1932"/>
    <w:pPr>
      <w:ind w:left="2268"/>
    </w:pPr>
  </w:style>
  <w:style w:type="paragraph" w:styleId="TableofFigures">
    <w:name w:val="table of figures"/>
    <w:basedOn w:val="Normal"/>
    <w:next w:val="Normal"/>
    <w:semiHidden/>
    <w:rsid w:val="009B1932"/>
    <w:pPr>
      <w:ind w:left="567" w:hanging="567"/>
    </w:pPr>
  </w:style>
  <w:style w:type="paragraph" w:styleId="ListBullet5">
    <w:name w:val="List Bullet 5"/>
    <w:basedOn w:val="Normal"/>
    <w:rsid w:val="009B19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B1932"/>
    <w:pPr>
      <w:spacing w:after="120"/>
    </w:pPr>
  </w:style>
  <w:style w:type="paragraph" w:styleId="BodyTextFirstIndent">
    <w:name w:val="Body Text First Indent"/>
    <w:basedOn w:val="BodyText"/>
    <w:rsid w:val="009B1932"/>
    <w:pPr>
      <w:ind w:firstLine="284"/>
    </w:pPr>
  </w:style>
  <w:style w:type="paragraph" w:styleId="BodyTextIndent">
    <w:name w:val="Body Text Indent"/>
    <w:basedOn w:val="Normal"/>
    <w:rsid w:val="009B1932"/>
    <w:pPr>
      <w:spacing w:after="120"/>
      <w:ind w:left="283"/>
    </w:pPr>
  </w:style>
  <w:style w:type="paragraph" w:styleId="BodyTextFirstIndent2">
    <w:name w:val="Body Text First Indent 2"/>
    <w:basedOn w:val="BodyTextIndent"/>
    <w:rsid w:val="009B1932"/>
    <w:pPr>
      <w:ind w:left="284" w:firstLine="284"/>
    </w:pPr>
  </w:style>
  <w:style w:type="character" w:styleId="Strong">
    <w:name w:val="Strong"/>
    <w:qFormat/>
    <w:rsid w:val="009B19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B19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B19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B19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B19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B19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B19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B1932"/>
    <w:pPr>
      <w:framePr w:h="1054" w:wrap="around" w:y="5920"/>
    </w:pPr>
  </w:style>
  <w:style w:type="paragraph" w:customStyle="1" w:styleId="ReportHeading3">
    <w:name w:val="ReportHeading3"/>
    <w:basedOn w:val="ReportHeading2"/>
    <w:rsid w:val="009B1932"/>
    <w:pPr>
      <w:framePr w:h="443" w:wrap="around" w:y="8223"/>
    </w:pPr>
  </w:style>
  <w:style w:type="paragraph" w:customStyle="1" w:styleId="a">
    <w:name w:val="¢éÍ¤ÇÒÁ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B19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B19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B19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B19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B19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B19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?????3??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28"/>
      <w:szCs w:val="28"/>
    </w:rPr>
  </w:style>
  <w:style w:type="paragraph" w:customStyle="1" w:styleId="a2">
    <w:name w:val="ºÇ¡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ลบ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styleId="PageNumber">
    <w:name w:val="page number"/>
    <w:basedOn w:val="DefaultParagraphFont"/>
    <w:rsid w:val="009B1932"/>
  </w:style>
  <w:style w:type="paragraph" w:styleId="BodyText2">
    <w:name w:val="Body Text 2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4">
    <w:name w:val="?????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0">
    <w:name w:val="????? T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5">
    <w:name w:val="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 w:cs="EucrosiaUPC"/>
      <w:sz w:val="28"/>
      <w:szCs w:val="28"/>
    </w:rPr>
  </w:style>
  <w:style w:type="paragraph" w:styleId="BalloonText">
    <w:name w:val="Balloon Text"/>
    <w:basedOn w:val="Normal"/>
    <w:semiHidden/>
    <w:rsid w:val="005B240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C23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1D27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D2737"/>
    <w:rPr>
      <w:rFonts w:ascii="Angsana New" w:hAnsi="Angsana New" w:cs="Angsana New"/>
      <w:sz w:val="30"/>
      <w:szCs w:val="30"/>
      <w:lang w:val="en-GB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CD28F6"/>
    <w:rPr>
      <w:rFonts w:ascii="Arial" w:hAnsi="Arial"/>
      <w:sz w:val="18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C12719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675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E">
    <w:name w:val="?????? E"/>
    <w:basedOn w:val="Normal"/>
    <w:rsid w:val="008C2A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headingitalic">
    <w:name w:val="heading italic"/>
    <w:aliases w:val="hi"/>
    <w:basedOn w:val="Normal"/>
    <w:rsid w:val="00F703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e0">
    <w:name w:val="e"/>
    <w:basedOn w:val="Normal"/>
    <w:rsid w:val="00F703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456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 w:cs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45661"/>
    <w:rPr>
      <w:rFonts w:cs="Angsana New"/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D1714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EF36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1">
    <w:name w:val="Char Char1"/>
    <w:rsid w:val="0035609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A83E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469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995B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9B1B0B"/>
    <w:pPr>
      <w:ind w:left="720"/>
      <w:contextualSpacing/>
    </w:pPr>
    <w:rPr>
      <w:rFonts w:cs="Angsana New"/>
      <w:szCs w:val="22"/>
    </w:rPr>
  </w:style>
  <w:style w:type="character" w:customStyle="1" w:styleId="Heading2Char1">
    <w:name w:val="Heading 2 Char1"/>
    <w:rsid w:val="001C43BB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57243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uiPriority w:val="99"/>
    <w:rsid w:val="00B11A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11A72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B11A7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11A72"/>
    <w:rPr>
      <w:b/>
      <w:bCs/>
    </w:rPr>
  </w:style>
  <w:style w:type="character" w:customStyle="1" w:styleId="CommentSubjectChar">
    <w:name w:val="Comment Subject Char"/>
    <w:link w:val="CommentSubject"/>
    <w:rsid w:val="00B11A72"/>
    <w:rPr>
      <w:rFonts w:ascii="Arial" w:hAnsi="Arial" w:cs="Angsana New"/>
      <w:b/>
      <w:bCs/>
      <w:szCs w:val="25"/>
    </w:rPr>
  </w:style>
  <w:style w:type="character" w:customStyle="1" w:styleId="Heading7Char">
    <w:name w:val="Heading 7 Char"/>
    <w:link w:val="Heading7"/>
    <w:rsid w:val="004755B4"/>
    <w:rPr>
      <w:rFonts w:cs="EucrosiaUPC"/>
      <w:sz w:val="28"/>
      <w:szCs w:val="28"/>
    </w:rPr>
  </w:style>
  <w:style w:type="paragraph" w:styleId="Revision">
    <w:name w:val="Revision"/>
    <w:hidden/>
    <w:uiPriority w:val="99"/>
    <w:semiHidden/>
    <w:rsid w:val="00CC6DC2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rsid w:val="006E2E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906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063E2"/>
    <w:rPr>
      <w:rFonts w:ascii="Consolas" w:eastAsia="Calibri" w:hAnsi="Consolas" w:cs="Cordia New"/>
      <w:sz w:val="21"/>
      <w:szCs w:val="26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96BDA"/>
    <w:pPr>
      <w:spacing w:after="120" w:line="260" w:lineRule="atLeast"/>
      <w:ind w:left="1134" w:right="389"/>
    </w:pPr>
  </w:style>
  <w:style w:type="character" w:customStyle="1" w:styleId="AccPolicyalternativeChar">
    <w:name w:val="Acc Policy alternative Char"/>
    <w:link w:val="AccPolicyalternative"/>
    <w:rsid w:val="00596BDA"/>
    <w:rPr>
      <w:rFonts w:cs="Angsana New"/>
      <w:bCs/>
      <w:i/>
      <w:iCs/>
      <w:sz w:val="22"/>
      <w:szCs w:val="22"/>
      <w:lang w:val="en-US" w:eastAsia="en-GB" w:bidi="th-TH"/>
    </w:rPr>
  </w:style>
  <w:style w:type="character" w:customStyle="1" w:styleId="FooterChar">
    <w:name w:val="Footer Char"/>
    <w:link w:val="Footer"/>
    <w:uiPriority w:val="99"/>
    <w:rsid w:val="00E80A25"/>
    <w:rPr>
      <w:rFonts w:ascii="Arial" w:hAnsi="Arial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C27A0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34A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435E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35E15"/>
    <w:rPr>
      <w:sz w:val="18"/>
      <w:lang w:val="en-GB" w:bidi="ar-SA"/>
    </w:rPr>
  </w:style>
  <w:style w:type="character" w:styleId="FootnoteReference">
    <w:name w:val="footnote reference"/>
    <w:uiPriority w:val="99"/>
    <w:unhideWhenUsed/>
    <w:rsid w:val="00435E15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95476C"/>
    <w:rPr>
      <w:sz w:val="22"/>
      <w:lang w:val="en-GB" w:bidi="ar-SA"/>
    </w:rPr>
  </w:style>
  <w:style w:type="paragraph" w:customStyle="1" w:styleId="FSBlank">
    <w:name w:val="FS_Blank"/>
    <w:basedOn w:val="Normal"/>
    <w:link w:val="FSBlankChar"/>
    <w:qFormat/>
    <w:rsid w:val="00F275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F2750C"/>
    <w:rPr>
      <w:rFonts w:ascii="Angsana New" w:eastAsia="MS Mincho" w:hAnsi="Angsana New" w:cs="Angsana New"/>
      <w:lang w:val="en-US" w:eastAsia="en-US"/>
    </w:rPr>
  </w:style>
  <w:style w:type="paragraph" w:styleId="NoSpacing">
    <w:name w:val="No Spacing"/>
    <w:uiPriority w:val="1"/>
    <w:qFormat/>
    <w:rsid w:val="00E95E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39F7AC-4CE2-4EA5-A9BE-39A0F1AFD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6</Pages>
  <Words>2043</Words>
  <Characters>8035</Characters>
  <Application>Microsoft Office Word</Application>
  <DocSecurity>0</DocSecurity>
  <Lines>66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มงกุฎวัฒนะ จำกัด (มหาชน)</vt:lpstr>
    </vt:vector>
  </TitlesOfParts>
  <Company>KPMG</Company>
  <LinksUpToDate>false</LinksUpToDate>
  <CharactersWithSpaces>10058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มงกุฎวัฒนะ จำกัด (มหาชน)</dc:title>
  <dc:subject/>
  <dc:creator>AA</dc:creator>
  <cp:keywords/>
  <cp:lastModifiedBy>Somjai, Nigonyanont</cp:lastModifiedBy>
  <cp:revision>3</cp:revision>
  <cp:lastPrinted>2020-02-12T02:09:00Z</cp:lastPrinted>
  <dcterms:created xsi:type="dcterms:W3CDTF">2020-02-18T06:39:00Z</dcterms:created>
  <dcterms:modified xsi:type="dcterms:W3CDTF">2020-02-18T06:52:00Z</dcterms:modified>
</cp:coreProperties>
</file>