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DC14FD" w:rsidRPr="00C24E18" w:rsidTr="009728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C24E18" w:rsidRDefault="006E0744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DC14FD" w:rsidRPr="00C24E18" w:rsidTr="00C36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DC14FD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C14FD" w:rsidRPr="00C24E18" w:rsidRDefault="00DC14FD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14FD" w:rsidRPr="00C24E18" w:rsidRDefault="00A05D9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63DF0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63DF0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7D6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1364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ลงทุน</w:t>
            </w:r>
            <w:r w:rsidR="0013647E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ชั่วคราว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63DF0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63DF0" w:rsidRPr="00C24E18" w:rsidTr="002479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D63DF0" w:rsidRPr="00C24E18" w:rsidRDefault="00D63DF0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DF0" w:rsidRPr="00C24E18" w:rsidRDefault="00D63DF0" w:rsidP="00591E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E97194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97194" w:rsidRPr="00C24E18" w:rsidRDefault="00E97194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97194" w:rsidRPr="00C24E18" w:rsidRDefault="00E97194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97194" w:rsidRPr="00C24E18" w:rsidRDefault="00E97194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สินทรัพย์ที่ใช้เป็นหลักประกัน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10004F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10004F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ED5951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D46169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</w:t>
            </w:r>
            <w:r w:rsidR="0010004F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10004F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241454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710DE3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DE3" w:rsidRPr="00C24E18" w:rsidRDefault="00241454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10DE3" w:rsidRPr="00C24E18" w:rsidRDefault="00710DE3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0DE3" w:rsidRPr="00C24E18" w:rsidRDefault="00710DE3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</w:t>
            </w:r>
            <w:r w:rsidR="00E97194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งาน</w:t>
            </w:r>
            <w:r w:rsidR="00241454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25584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25584" w:rsidRPr="00C24E18" w:rsidRDefault="00225584" w:rsidP="002255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25584" w:rsidRPr="00C24E18" w:rsidRDefault="00225584" w:rsidP="002255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25584" w:rsidRPr="00C24E18" w:rsidRDefault="00225584" w:rsidP="002255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F04633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ในการบริหาร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F04633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 w:rsidR="000B51E3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F04633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F04633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41454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F04633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C19BD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10004F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C19BD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0004F" w:rsidRPr="00C24E18" w:rsidTr="00DD0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0004F" w:rsidRPr="00C24E18" w:rsidRDefault="00241454" w:rsidP="002479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C19BD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0004F" w:rsidRPr="00C24E18" w:rsidRDefault="0010004F" w:rsidP="00DD01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0004F" w:rsidRPr="00C24E18" w:rsidRDefault="0010004F" w:rsidP="00CB1B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85907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85907" w:rsidRPr="00C24E18" w:rsidRDefault="00241454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C19BD"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85907" w:rsidRPr="00C24E18" w:rsidRDefault="00D85907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85907" w:rsidRPr="00C24E18" w:rsidRDefault="00D85907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D85907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85907" w:rsidRPr="00C24E18" w:rsidRDefault="00AC19BD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D85907" w:rsidRPr="00C24E18" w:rsidRDefault="00D85907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F35A8" w:rsidRPr="00C24E18" w:rsidRDefault="00E97194" w:rsidP="008F35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D85907" w:rsidRPr="00C24E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8F35A8" w:rsidRPr="00C24E18" w:rsidTr="007A7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F35A8" w:rsidRPr="004B10CD" w:rsidRDefault="008F35A8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F35A8" w:rsidRPr="00C24E18" w:rsidRDefault="008F35A8" w:rsidP="00D859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F35A8" w:rsidRPr="00C24E18" w:rsidRDefault="008F35A8" w:rsidP="008F35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B61DA0" w:rsidRPr="00C24E18" w:rsidRDefault="00B61DA0" w:rsidP="00D8590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  <w:sectPr w:rsidR="00B61DA0" w:rsidRPr="00C24E18" w:rsidSect="000B51E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AC01A4" w:rsidRPr="00C24E18" w:rsidRDefault="00A02F40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AC01A4" w:rsidRPr="00C24E1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C48E4" w:rsidRPr="00C24E18" w:rsidRDefault="00AC01A4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6A1968" w:rsidRPr="00C24E18">
        <w:rPr>
          <w:rFonts w:ascii="Angsana New" w:hAnsi="Angsana New" w:cs="Angsana New"/>
          <w:sz w:val="30"/>
          <w:szCs w:val="30"/>
          <w:cs/>
        </w:rPr>
        <w:t>วันที่</w:t>
      </w:r>
      <w:r w:rsidR="00322B5E" w:rsidRPr="00C24E18">
        <w:rPr>
          <w:rFonts w:ascii="Angsana New" w:hAnsi="Angsana New" w:cs="Angsana New"/>
          <w:sz w:val="30"/>
          <w:szCs w:val="30"/>
        </w:rPr>
        <w:t xml:space="preserve"> </w:t>
      </w:r>
      <w:r w:rsidR="00012E63" w:rsidRPr="00C24E18">
        <w:rPr>
          <w:rFonts w:ascii="Angsana New" w:hAnsi="Angsana New" w:cs="Angsana New"/>
          <w:sz w:val="30"/>
          <w:szCs w:val="30"/>
        </w:rPr>
        <w:t>18</w:t>
      </w:r>
      <w:r w:rsidR="00ED7C28" w:rsidRPr="00C24E18">
        <w:rPr>
          <w:rFonts w:ascii="Angsana New" w:hAnsi="Angsana New" w:cs="Angsana New"/>
          <w:sz w:val="30"/>
          <w:szCs w:val="30"/>
        </w:rPr>
        <w:t xml:space="preserve"> </w:t>
      </w:r>
      <w:r w:rsidR="00ED7C28" w:rsidRPr="00C24E1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6564B" w:rsidRPr="00C24E18">
        <w:rPr>
          <w:rFonts w:ascii="Angsana New" w:hAnsi="Angsana New" w:cs="Angsana New"/>
          <w:sz w:val="30"/>
          <w:szCs w:val="30"/>
        </w:rPr>
        <w:t>256</w:t>
      </w:r>
      <w:r w:rsidR="00BE36C2" w:rsidRPr="00C24E18">
        <w:rPr>
          <w:rFonts w:ascii="Angsana New" w:hAnsi="Angsana New" w:cs="Angsana New"/>
          <w:sz w:val="30"/>
          <w:szCs w:val="30"/>
        </w:rPr>
        <w:t>3</w:t>
      </w:r>
    </w:p>
    <w:p w:rsidR="00AC01A4" w:rsidRPr="00C24E18" w:rsidRDefault="00AC01A4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C01A4" w:rsidRPr="00C24E18" w:rsidRDefault="00AC01A4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1</w:t>
      </w:r>
      <w:r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473CB" w:rsidRPr="00C24E18" w:rsidRDefault="008473CB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 ซีพีอาร์ โกมุ อินดัสเตรียล จำกัด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(มหาชน)  </w:t>
      </w:r>
      <w:r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บริษัท</w:t>
      </w:r>
      <w:r w:rsidR="009B1932" w:rsidRPr="00C24E18">
        <w:rPr>
          <w:rFonts w:ascii="Angsana New" w:hAnsi="Angsana New" w:cs="Angsana New"/>
          <w:sz w:val="30"/>
          <w:szCs w:val="30"/>
        </w:rPr>
        <w:t>”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="00012E63" w:rsidRPr="00C24E18">
        <w:rPr>
          <w:rFonts w:ascii="Angsana New" w:hAnsi="Angsana New" w:cs="Angsana New"/>
          <w:sz w:val="30"/>
          <w:szCs w:val="30"/>
          <w:cs/>
        </w:rPr>
        <w:t xml:space="preserve">จดทะเบียนกับตลาดหลักทรัพย์เอ็มเอไอ </w:t>
      </w:r>
      <w:r w:rsidR="00012E63" w:rsidRPr="00C24E18">
        <w:rPr>
          <w:rFonts w:ascii="Angsana New" w:hAnsi="Angsana New" w:cs="Angsana New"/>
          <w:sz w:val="30"/>
          <w:szCs w:val="30"/>
        </w:rPr>
        <w:t xml:space="preserve">(MAI) </w:t>
      </w:r>
      <w:r w:rsidR="00012E63" w:rsidRPr="00C24E18">
        <w:rPr>
          <w:rFonts w:ascii="Angsana New" w:hAnsi="Angsana New" w:cs="Angsana New"/>
          <w:sz w:val="30"/>
          <w:szCs w:val="30"/>
          <w:cs/>
        </w:rPr>
        <w:t xml:space="preserve">เมื่อเดือนกรกฎาคม </w:t>
      </w:r>
      <w:r w:rsidR="00012E63" w:rsidRPr="00C24E18">
        <w:rPr>
          <w:rFonts w:ascii="Angsana New" w:hAnsi="Angsana New" w:cs="Angsana New"/>
          <w:sz w:val="30"/>
          <w:szCs w:val="30"/>
          <w:lang w:val="en-GB"/>
        </w:rPr>
        <w:t xml:space="preserve">2547 </w:t>
      </w:r>
      <w:r w:rsidR="00012E63" w:rsidRPr="00C24E18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มีที่อยู่</w:t>
      </w:r>
      <w:r w:rsidRPr="00C24E18">
        <w:rPr>
          <w:rFonts w:ascii="Angsana New" w:hAnsi="Angsana New" w:cs="Angsana New"/>
          <w:sz w:val="30"/>
          <w:szCs w:val="30"/>
          <w:cs/>
        </w:rPr>
        <w:t>จดทะเบียน</w:t>
      </w:r>
      <w:r w:rsidR="00012E63" w:rsidRPr="00C24E1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C24E18">
        <w:rPr>
          <w:rFonts w:ascii="Angsana New" w:hAnsi="Angsana New" w:cs="Angsana New"/>
          <w:sz w:val="30"/>
          <w:szCs w:val="30"/>
          <w:lang w:val="en-GB"/>
        </w:rPr>
        <w:t xml:space="preserve">78 </w:t>
      </w:r>
      <w:r w:rsidRPr="00C24E18">
        <w:rPr>
          <w:rFonts w:ascii="Angsana New" w:hAnsi="Angsana New" w:cs="Angsana New"/>
          <w:sz w:val="30"/>
          <w:szCs w:val="30"/>
          <w:cs/>
          <w:lang w:val="en-GB"/>
        </w:rPr>
        <w:t xml:space="preserve">หมู่ </w:t>
      </w:r>
      <w:r w:rsidR="009B1932" w:rsidRPr="00C24E18">
        <w:rPr>
          <w:rFonts w:ascii="Angsana New" w:hAnsi="Angsana New" w:cs="Angsana New"/>
          <w:sz w:val="30"/>
          <w:szCs w:val="30"/>
          <w:lang w:val="en-GB"/>
        </w:rPr>
        <w:t xml:space="preserve">2 </w:t>
      </w:r>
      <w:r w:rsidR="009B1932" w:rsidRPr="00C24E18">
        <w:rPr>
          <w:rFonts w:ascii="Angsana New" w:hAnsi="Angsana New" w:cs="Angsana New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:rsidR="00557775" w:rsidRPr="00C24E18" w:rsidRDefault="00557775" w:rsidP="0001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473CB" w:rsidRPr="00C24E18" w:rsidRDefault="00D44F52" w:rsidP="00434001">
      <w:pPr>
        <w:pStyle w:val="block"/>
        <w:spacing w:after="0" w:line="240" w:lineRule="auto"/>
        <w:ind w:left="540" w:right="2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บริษัทใหญ่ในระหว่างปี</w:t>
      </w:r>
      <w:r w:rsidR="008473CB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คือ 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/>
        </w:rPr>
        <w:t>Kinugawa Rubber Industrial Co., Ltd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>.</w:t>
      </w:r>
      <w:r w:rsidR="008473CB" w:rsidRPr="00C24E18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>(</w:t>
      </w:r>
      <w:r w:rsidR="00C5077F" w:rsidRPr="00C24E1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ถือหุ้</w:t>
      </w:r>
      <w:r w:rsidR="00C5077F" w:rsidRPr="00C24E1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น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ร้อยละ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49) 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ซึ่งบริษัท</w:t>
      </w:r>
      <w:r w:rsidR="00085A32" w:rsidRPr="00C24E18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ดังกล่าว</w:t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เป็น</w:t>
      </w:r>
      <w:r w:rsidR="00F73453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br/>
      </w:r>
      <w:r w:rsidR="009B1932" w:rsidRPr="00C24E18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นิติบุคคลที่จัดตั้งขึ้นในประเทศญี่ปุ่น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5D39EF" w:rsidRPr="00C24E18" w:rsidRDefault="008473CB" w:rsidP="005D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บริษัทดำเนินธุรกิจหลักเกี่ยวกับผลิตและจำหน่ายชิ้นส่วนยาง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รายละเอียดของ</w:t>
      </w:r>
      <w:r w:rsidR="00A9670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บริษัทย่อย ณ วันที่ </w:t>
      </w:r>
      <w:r w:rsidRPr="00C24E18">
        <w:rPr>
          <w:rFonts w:ascii="Angsana New" w:hAnsi="Angsana New" w:cs="Angsana New"/>
          <w:sz w:val="30"/>
          <w:szCs w:val="30"/>
        </w:rPr>
        <w:t>3</w:t>
      </w:r>
      <w:r w:rsidR="006B5143" w:rsidRPr="00C24E18">
        <w:rPr>
          <w:rFonts w:ascii="Angsana New" w:hAnsi="Angsana New" w:cs="Angsana New"/>
          <w:sz w:val="30"/>
          <w:szCs w:val="30"/>
        </w:rPr>
        <w:t xml:space="preserve">1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  <w:r w:rsidR="0095199F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6916" w:rsidRPr="00C24E18">
        <w:rPr>
          <w:rFonts w:ascii="Angsana New" w:hAnsi="Angsana New" w:cs="Angsana New" w:hint="cs"/>
          <w:sz w:val="30"/>
          <w:szCs w:val="30"/>
          <w:cs/>
        </w:rPr>
        <w:t>ได้เปิ</w:t>
      </w:r>
      <w:r w:rsidR="0080755F" w:rsidRPr="00C24E18">
        <w:rPr>
          <w:rFonts w:ascii="Angsana New" w:hAnsi="Angsana New" w:cs="Angsana New" w:hint="cs"/>
          <w:sz w:val="30"/>
          <w:szCs w:val="30"/>
          <w:cs/>
        </w:rPr>
        <w:t>ดเผยไว้ในหมายเหตุ</w:t>
      </w:r>
      <w:r w:rsidR="00E97194" w:rsidRPr="00C24E18">
        <w:rPr>
          <w:rFonts w:ascii="Angsana New" w:hAnsi="Angsana New" w:cs="Angsana New" w:hint="cs"/>
          <w:sz w:val="30"/>
          <w:szCs w:val="30"/>
          <w:cs/>
        </w:rPr>
        <w:t>ข้อ</w:t>
      </w:r>
      <w:r w:rsidR="00A552C8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52C8" w:rsidRPr="00C24E18">
        <w:rPr>
          <w:rFonts w:ascii="Angsana New" w:hAnsi="Angsana New" w:cs="Angsana New"/>
          <w:sz w:val="30"/>
          <w:szCs w:val="30"/>
        </w:rPr>
        <w:t>11</w:t>
      </w:r>
    </w:p>
    <w:p w:rsidR="008473CB" w:rsidRPr="00C24E18" w:rsidRDefault="008473CB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D95CB7" w:rsidRPr="00C24E18" w:rsidRDefault="00D95CB7" w:rsidP="005C5BEA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9B1932" w:rsidP="00D0713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100D4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8C6916" w:rsidRPr="00C24E18" w:rsidRDefault="008C6916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6916" w:rsidRPr="00C24E18" w:rsidRDefault="00012E63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ED7835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1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  <w:r w:rsidR="00ED7835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ซึ่งไม่มีผลกระทบอย่างมีสาระสำคัญต่อ</w:t>
      </w:r>
      <w:r w:rsidR="00ED7835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งบการเงินของกลุ่มบริษัท</w:t>
      </w:r>
      <w:r w:rsidR="000B51E3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0B51E3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กลุ่มบริษัทได้ปฏิบัติตามมาตรฐานการรายงานทางการเงิน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15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0305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9203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เป็นครั้งแรกแทนมาตรฐานการบัญชี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18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0305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11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0305">
        <w:rPr>
          <w:rFonts w:ascii="Angsana New" w:hAnsi="Angsana New" w:cs="Angsana New" w:hint="cs"/>
          <w:i/>
          <w:iCs/>
          <w:sz w:val="30"/>
          <w:szCs w:val="30"/>
          <w:cs/>
        </w:rPr>
        <w:t>สัญญาก่อสร้าง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ED7835" w:rsidRPr="00C24E18">
        <w:rPr>
          <w:rFonts w:ascii="Angsana New" w:hAnsi="Angsana New" w:cs="Angsana New"/>
          <w:sz w:val="30"/>
          <w:szCs w:val="30"/>
        </w:rPr>
        <w:t>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(</w:t>
      </w:r>
      <w:r w:rsidR="003B49D0" w:rsidRPr="00C24E18">
        <w:rPr>
          <w:rFonts w:ascii="Angsana New" w:hAnsi="Angsana New" w:cs="Angsana New" w:hint="cs"/>
          <w:sz w:val="30"/>
          <w:szCs w:val="30"/>
          <w:cs/>
        </w:rPr>
        <w:t>ด</w:t>
      </w:r>
      <w:r w:rsidRPr="00C24E18">
        <w:rPr>
          <w:rFonts w:ascii="Angsana New" w:hAnsi="Angsana New" w:cs="Angsana New"/>
          <w:sz w:val="30"/>
          <w:szCs w:val="30"/>
          <w:cs/>
        </w:rPr>
        <w:t>)</w:t>
      </w:r>
    </w:p>
    <w:p w:rsidR="00ED7835" w:rsidRPr="00C24E18" w:rsidRDefault="00ED7835" w:rsidP="008C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24BCF" w:rsidRPr="00C24E18" w:rsidRDefault="00324BCF" w:rsidP="0032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ไม่ได้นำมาตรฐานการรายงานทาง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การเงินที่ออกและปรับปรุงใหม่ซึ่งยังไม่มี</w:t>
      </w:r>
      <w:r w:rsidRPr="00C24E18">
        <w:rPr>
          <w:rFonts w:ascii="Angsana New" w:hAnsi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24E18">
        <w:rPr>
          <w:rFonts w:ascii="Angsana New" w:hAnsi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C24E18">
        <w:rPr>
          <w:rFonts w:ascii="Angsana New" w:hAnsi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FE3BA3" w:rsidRPr="00C24E18" w:rsidRDefault="00FE3BA3" w:rsidP="00E47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</w:rPr>
      </w:pPr>
    </w:p>
    <w:p w:rsidR="00557775" w:rsidRPr="00C24E18" w:rsidRDefault="009B1B0B" w:rsidP="00D07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9C6FD2" w:rsidRPr="00C24E18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C24E18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557775" w:rsidRPr="00C24E18" w:rsidRDefault="00557775" w:rsidP="00D1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  <w:highlight w:val="cyan"/>
        </w:rPr>
      </w:pPr>
    </w:p>
    <w:p w:rsidR="00557775" w:rsidRPr="00C24E18" w:rsidRDefault="009B19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0031C2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24E18">
        <w:rPr>
          <w:rFonts w:ascii="Angsana New" w:hAnsi="Angsana New"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/>
          <w:i/>
          <w:iCs/>
          <w:sz w:val="30"/>
          <w:szCs w:val="30"/>
          <w:cs/>
        </w:rPr>
        <w:tab/>
      </w:r>
      <w:r w:rsidR="00E14481" w:rsidRPr="00C24E1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9B1B0B" w:rsidRPr="00C24E1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2"/>
          <w:szCs w:val="22"/>
        </w:rPr>
      </w:pPr>
    </w:p>
    <w:p w:rsidR="006723B0" w:rsidRPr="00701EC7" w:rsidRDefault="00ED7835" w:rsidP="0067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="00E14481" w:rsidRPr="00C24E18"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="009B1B0B" w:rsidRPr="00C24E18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</w:t>
      </w:r>
      <w:r w:rsidR="00BB1A6F" w:rsidRPr="00C24E18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="009B1B0B" w:rsidRPr="00C24E18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ของกลุ่มบริษัททั้งนี้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701EC7">
        <w:rPr>
          <w:rFonts w:ascii="Angsana New" w:hAnsi="Angsana New" w:cs="Angsana New" w:hint="cs"/>
          <w:sz w:val="30"/>
          <w:szCs w:val="30"/>
          <w:cs/>
        </w:rPr>
        <w:t>ต่อเนื่อง</w:t>
      </w:r>
      <w:r w:rsidRPr="00701E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EC7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9C65A5" w:rsidRPr="00701EC7" w:rsidRDefault="009C65A5" w:rsidP="006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C65A5" w:rsidRPr="00701EC7" w:rsidRDefault="009C65A5" w:rsidP="009C65A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1EC7">
        <w:rPr>
          <w:rFonts w:ascii="Angsana New" w:hAnsi="Angsana New" w:cs="Angsana New" w:hint="cs"/>
          <w:sz w:val="30"/>
          <w:szCs w:val="30"/>
          <w:cs/>
        </w:rPr>
        <w:t>การใช้วิจารณญาณ</w:t>
      </w:r>
    </w:p>
    <w:p w:rsidR="009C65A5" w:rsidRPr="00701EC7" w:rsidRDefault="009C65A5" w:rsidP="009C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C65A5" w:rsidRPr="00701EC7" w:rsidRDefault="00920305" w:rsidP="00701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1EC7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701EC7">
        <w:rPr>
          <w:rFonts w:asciiTheme="majorBidi" w:hAnsiTheme="majorBidi" w:cstheme="majorBidi"/>
          <w:sz w:val="30"/>
          <w:szCs w:val="30"/>
        </w:rPr>
        <w:t xml:space="preserve"> </w:t>
      </w:r>
      <w:r w:rsidRPr="00701EC7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:rsidR="00920305" w:rsidRPr="00701EC7" w:rsidRDefault="00920305" w:rsidP="0092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920305" w:rsidRPr="00701EC7" w:rsidTr="00F654BA">
        <w:tc>
          <w:tcPr>
            <w:tcW w:w="1890" w:type="dxa"/>
          </w:tcPr>
          <w:p w:rsidR="00920305" w:rsidRPr="00701EC7" w:rsidRDefault="00920305" w:rsidP="00F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54BA" w:rsidRPr="00701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01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701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01EC7">
              <w:rPr>
                <w:rFonts w:asciiTheme="majorBidi" w:hAnsiTheme="majorBidi" w:cstheme="majorBidi"/>
                <w:sz w:val="30"/>
                <w:szCs w:val="30"/>
              </w:rPr>
              <w:t xml:space="preserve"> 19</w:t>
            </w:r>
          </w:p>
        </w:tc>
        <w:tc>
          <w:tcPr>
            <w:tcW w:w="6930" w:type="dxa"/>
          </w:tcPr>
          <w:p w:rsidR="00920305" w:rsidRPr="00701EC7" w:rsidRDefault="00920305" w:rsidP="00F65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701EC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:rsidR="00920305" w:rsidRPr="00701EC7" w:rsidRDefault="00920305" w:rsidP="0092030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  <w:r w:rsidRPr="00701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01EC7" w:rsidRPr="00701EC7" w:rsidTr="00701EC7">
        <w:tc>
          <w:tcPr>
            <w:tcW w:w="1890" w:type="dxa"/>
          </w:tcPr>
          <w:p w:rsidR="00701EC7" w:rsidRPr="00701EC7" w:rsidRDefault="00701EC7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930" w:type="dxa"/>
          </w:tcPr>
          <w:p w:rsidR="00701EC7" w:rsidRPr="00701EC7" w:rsidRDefault="00701EC7" w:rsidP="0070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EC7">
              <w:rPr>
                <w:rFonts w:asciiTheme="majorBidi" w:hAnsiTheme="majorBidi" w:cstheme="majorBidi"/>
                <w:sz w:val="30"/>
                <w:szCs w:val="30"/>
                <w:cs/>
              </w:rPr>
              <w:t>ในกิจการที่กลุ่มบริษัทลงทุนหรือไม่</w:t>
            </w:r>
          </w:p>
        </w:tc>
      </w:tr>
    </w:tbl>
    <w:p w:rsidR="006D21D8" w:rsidRPr="00C24E18" w:rsidRDefault="009C65A5" w:rsidP="009C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</w:rPr>
        <w:br w:type="page"/>
      </w:r>
      <w:r w:rsidRPr="00C24E18">
        <w:rPr>
          <w:rFonts w:ascii="Angsana New" w:hAnsi="Angsana New" w:cs="Angsana New"/>
          <w:sz w:val="30"/>
          <w:szCs w:val="30"/>
        </w:rPr>
        <w:lastRenderedPageBreak/>
        <w:t>(2)</w:t>
      </w:r>
      <w:r w:rsidRPr="00C24E18">
        <w:rPr>
          <w:rFonts w:ascii="Angsana New" w:hAnsi="Angsana New" w:cs="Angsana New"/>
          <w:sz w:val="30"/>
          <w:szCs w:val="30"/>
        </w:rPr>
        <w:tab/>
      </w:r>
      <w:r w:rsidR="006D21D8" w:rsidRPr="00C24E18">
        <w:rPr>
          <w:rFonts w:ascii="Angsana New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="006D21D8" w:rsidRPr="00C24E1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D21D8" w:rsidRPr="00C24E18" w:rsidRDefault="006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6E0744" w:rsidRPr="00C24E18" w:rsidRDefault="006D21D8" w:rsidP="009C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BB1A6F" w:rsidRPr="00C24E18">
        <w:rPr>
          <w:rFonts w:ascii="Angsana New" w:hAnsi="Angsana New" w:cs="Angsana New" w:hint="cs"/>
          <w:sz w:val="30"/>
          <w:szCs w:val="30"/>
          <w:cs/>
        </w:rPr>
        <w:t>ข้อ</w:t>
      </w:r>
      <w:r w:rsidRPr="00C24E18">
        <w:rPr>
          <w:rFonts w:ascii="Angsana New" w:hAnsi="Angsana New" w:cs="Angsana New" w:hint="cs"/>
          <w:sz w:val="30"/>
          <w:szCs w:val="30"/>
          <w:cs/>
        </w:rPr>
        <w:t>ต่อไปนี้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8637" w:type="dxa"/>
        <w:tblInd w:w="990" w:type="dxa"/>
        <w:tblLook w:val="04A0" w:firstRow="1" w:lastRow="0" w:firstColumn="1" w:lastColumn="0" w:noHBand="0" w:noVBand="1"/>
      </w:tblPr>
      <w:tblGrid>
        <w:gridCol w:w="1890"/>
        <w:gridCol w:w="6747"/>
      </w:tblGrid>
      <w:tr w:rsidR="002506AB" w:rsidRPr="00C24E18" w:rsidTr="00443716">
        <w:tc>
          <w:tcPr>
            <w:tcW w:w="1890" w:type="dxa"/>
          </w:tcPr>
          <w:p w:rsidR="002506AB" w:rsidRPr="00C24E18" w:rsidRDefault="002506AB" w:rsidP="0080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004828"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85CA3" w:rsidRPr="00C24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747" w:type="dxa"/>
          </w:tcPr>
          <w:p w:rsidR="002506AB" w:rsidRPr="00C24E18" w:rsidRDefault="00932B1C" w:rsidP="005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การวัดมูลค่าภาระผูกพันของโครงการผลประโยชน์ที่กำหนดไว้</w:t>
            </w:r>
          </w:p>
          <w:p w:rsidR="00932B1C" w:rsidRPr="00C24E18" w:rsidRDefault="00932B1C" w:rsidP="009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B51E3" w:rsidRPr="00C24E18" w:rsidTr="00443716">
        <w:tc>
          <w:tcPr>
            <w:tcW w:w="1890" w:type="dxa"/>
          </w:tcPr>
          <w:p w:rsidR="000B51E3" w:rsidRPr="00C24E18" w:rsidRDefault="000B51E3" w:rsidP="000B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6747" w:type="dxa"/>
          </w:tcPr>
          <w:p w:rsidR="000B51E3" w:rsidRPr="00C24E18" w:rsidRDefault="000B51E3" w:rsidP="000B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C24E18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 xml:space="preserve"> </w:t>
            </w:r>
          </w:p>
          <w:p w:rsidR="000B51E3" w:rsidRPr="00C24E18" w:rsidRDefault="000B51E3" w:rsidP="000B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 xml:space="preserve">   </w:t>
            </w: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</w:tbl>
    <w:p w:rsidR="006727EC" w:rsidRPr="00C24E18" w:rsidRDefault="0067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557775" w:rsidRPr="00C24E18" w:rsidRDefault="00E50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3</w:t>
      </w:r>
      <w:r w:rsidR="001C43BB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C43BB" w:rsidRPr="00C24E18">
        <w:rPr>
          <w:rFonts w:ascii="Angsana New" w:hAnsi="Angsana New" w:cs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B275F6" w:rsidRPr="00C24E18" w:rsidRDefault="00B275F6" w:rsidP="005C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D83B60" w:rsidRPr="00C24E18" w:rsidRDefault="00B275F6" w:rsidP="009C6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  <w:u w:val="single"/>
        </w:rPr>
      </w:pPr>
    </w:p>
    <w:p w:rsidR="00AC01A4" w:rsidRPr="00C24E18" w:rsidRDefault="009B1932" w:rsidP="005C5BEA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24E18">
        <w:rPr>
          <w:rFonts w:ascii="Angsana New" w:hAnsi="Angsana New" w:cs="Angsana New"/>
          <w:b/>
          <w:bCs/>
          <w:i/>
          <w:iCs/>
          <w:cs/>
        </w:rPr>
        <w:t>(ก)</w:t>
      </w:r>
      <w:r w:rsidRPr="00C24E18">
        <w:rPr>
          <w:rFonts w:ascii="Angsana New" w:hAnsi="Angsana New" w:cs="Angsana New"/>
          <w:b/>
          <w:bCs/>
          <w:i/>
          <w:iCs/>
          <w:cs/>
        </w:rPr>
        <w:tab/>
        <w:t>เกณฑ์ในการจัดทำงบการเงินรวม</w:t>
      </w:r>
    </w:p>
    <w:p w:rsidR="00557775" w:rsidRPr="00C24E18" w:rsidRDefault="0055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B275F6" w:rsidRPr="00C24E18" w:rsidRDefault="00B275F6" w:rsidP="005C5BEA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>งบการเงินรวมประกอบด้วยงบการเงินของบริษัท และบริษัทย่อย</w:t>
      </w:r>
      <w:r w:rsidR="009B1932" w:rsidRPr="00C24E18">
        <w:rPr>
          <w:rFonts w:ascii="Angsana New" w:hAnsi="Angsana New" w:cs="Angsana New"/>
          <w:cs/>
        </w:rPr>
        <w:t xml:space="preserve"> </w:t>
      </w:r>
      <w:r w:rsidRPr="00C24E18">
        <w:rPr>
          <w:rFonts w:ascii="Angsana New" w:hAnsi="Angsana New" w:cs="Angsana New"/>
          <w:cs/>
        </w:rPr>
        <w:t>(รวมกันเรียกว่า “</w:t>
      </w:r>
      <w:r w:rsidR="009B1932" w:rsidRPr="00C24E18">
        <w:rPr>
          <w:rFonts w:ascii="Angsana New" w:hAnsi="Angsana New" w:cs="Angsana New"/>
          <w:cs/>
        </w:rPr>
        <w:t>กลุ่มบริษัท”) และส่วนได้เสียของกลุ่มบริษัทในบริษัทร่วม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07612" w:rsidRPr="00C24E18" w:rsidRDefault="00A07612" w:rsidP="00A07612">
      <w:pPr>
        <w:pStyle w:val="BodyText2"/>
        <w:ind w:left="540" w:right="47"/>
        <w:jc w:val="thaiDistribute"/>
        <w:rPr>
          <w:rFonts w:ascii="Angsana New" w:hAnsi="Angsana New" w:cs="Angsana New"/>
          <w:b/>
          <w:bCs/>
          <w:lang w:val="en-US"/>
        </w:rPr>
      </w:pPr>
      <w:r w:rsidRPr="00C24E18">
        <w:rPr>
          <w:rFonts w:ascii="Angsana New" w:hAnsi="Angsana New" w:cs="Angsana New"/>
          <w:i/>
          <w:iCs/>
          <w:cs/>
        </w:rPr>
        <w:t>ส่วนได้เสียที่ไม่มีอำนาจควบคุม</w:t>
      </w:r>
    </w:p>
    <w:p w:rsidR="00A07612" w:rsidRPr="00C24E18" w:rsidRDefault="00A07612" w:rsidP="00A07612">
      <w:pPr>
        <w:pStyle w:val="BodyText2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:rsidR="00A07612" w:rsidRPr="00C24E18" w:rsidRDefault="00A07612" w:rsidP="00A0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A07612" w:rsidRPr="00C24E18" w:rsidRDefault="00A07612" w:rsidP="00A0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6DF9" w:rsidRPr="00C24E18" w:rsidRDefault="003C6DF9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:rsidR="00537B9B" w:rsidRPr="00C24E18" w:rsidRDefault="00537B9B" w:rsidP="00537B9B">
      <w:pPr>
        <w:pStyle w:val="BodyText2"/>
        <w:ind w:left="540" w:right="47"/>
        <w:rPr>
          <w:rFonts w:ascii="Angsana New" w:hAnsi="Angsana New" w:cs="Angsana New"/>
        </w:rPr>
      </w:pP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:rsidR="00537B9B" w:rsidRPr="00C24E18" w:rsidRDefault="00537B9B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5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24E18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C24E18">
        <w:rPr>
          <w:rFonts w:ascii="Angsana New" w:hAnsi="Angsana New" w:cs="Angsana New" w:hint="cs"/>
          <w:sz w:val="30"/>
          <w:szCs w:val="30"/>
          <w:cs/>
        </w:rPr>
        <w:t>จ</w:t>
      </w:r>
      <w:r w:rsidRPr="00C24E18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C24E18">
        <w:rPr>
          <w:rFonts w:ascii="Angsana New" w:hAnsi="Angsana New" w:cs="Angsana New"/>
          <w:sz w:val="30"/>
          <w:szCs w:val="30"/>
          <w:cs/>
        </w:rPr>
        <w:t>นโยบายดังกล่าว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A092A" w:rsidRPr="00C24E18" w:rsidRDefault="000A092A" w:rsidP="000A0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โดย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C24E1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24E18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C24E18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C24E18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443716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มีอิทธิพลอย่างมีนัยสำคัญ </w:t>
      </w:r>
    </w:p>
    <w:p w:rsidR="009C65A5" w:rsidRPr="00C24E18" w:rsidRDefault="009C65A5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36484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A07612" w:rsidRPr="00C24E18" w:rsidRDefault="00A07612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27CB" w:rsidRPr="00C24E18" w:rsidRDefault="00C927CB" w:rsidP="00322B5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24E18">
        <w:rPr>
          <w:rFonts w:ascii="Angsana New" w:hAnsi="Angsana New" w:cs="Angsana New"/>
          <w:i/>
          <w:iCs/>
          <w:sz w:val="30"/>
          <w:szCs w:val="30"/>
        </w:rPr>
        <w:t>(</w:t>
      </w:r>
      <w:r w:rsidR="00AC01A4" w:rsidRPr="00C24E18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C24E18">
        <w:rPr>
          <w:rFonts w:ascii="Angsana New" w:hAnsi="Angsana New" w:cs="Angsana New" w:hint="cs"/>
          <w:sz w:val="30"/>
          <w:szCs w:val="30"/>
          <w:cs/>
        </w:rPr>
        <w:t>สกุล</w:t>
      </w:r>
      <w:r w:rsidRPr="00C24E18">
        <w:rPr>
          <w:rFonts w:ascii="Angsana New" w:hAnsi="Angsana New" w:cs="Angsana New"/>
          <w:sz w:val="30"/>
          <w:szCs w:val="30"/>
          <w:cs/>
        </w:rPr>
        <w:t>เงิน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ที่ใช้ในการดำเนินงานของแต่ละบริษัทในกลุ่มบริษัท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C24E18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Pr="00C24E18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24E18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</w:p>
    <w:p w:rsidR="00016295" w:rsidRPr="00C24E18" w:rsidRDefault="00016295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24E18">
        <w:rPr>
          <w:rFonts w:ascii="Angsana New" w:hAnsi="Angsana New" w:cs="Angsana New"/>
          <w:sz w:val="30"/>
          <w:szCs w:val="30"/>
          <w:cs/>
        </w:rPr>
        <w:t>บันทึกตามเกณฑ์ราคาทุนเดิม แปลงค่าเป็น</w:t>
      </w:r>
      <w:r w:rsidRPr="00C24E18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805B99" w:rsidRPr="00C24E18" w:rsidRDefault="00805B99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C67531" w:rsidRPr="00C24E18" w:rsidRDefault="00805B99" w:rsidP="000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C927CB" w:rsidRPr="00C24E18" w:rsidRDefault="00C927CB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D4436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เงินสดและ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:rsidR="00557775" w:rsidRPr="00C24E18" w:rsidRDefault="00557775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757C6" w:rsidRPr="00C24E18" w:rsidRDefault="00805B9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697412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เผื่อเรียก และเงิน</w:t>
      </w:r>
      <w:r w:rsidR="00A552C8" w:rsidRPr="00C24E18">
        <w:rPr>
          <w:rFonts w:ascii="Angsana New" w:hAnsi="Angsana New" w:cs="Angsana New"/>
          <w:sz w:val="30"/>
          <w:szCs w:val="30"/>
          <w:cs/>
        </w:rPr>
        <w:t>ลงทุนระยะสั้นที่มีสภาพคล่องสูง</w:t>
      </w:r>
    </w:p>
    <w:p w:rsidR="00A96703" w:rsidRPr="00C24E18" w:rsidRDefault="00A9670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927CB" w:rsidRPr="00C24E18" w:rsidRDefault="00C927CB" w:rsidP="00805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D4436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="000B51E3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ลูกหนี้อื่น</w:t>
      </w:r>
      <w:r w:rsidR="000B51E3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B61DA0" w:rsidRPr="002D477E" w:rsidRDefault="001419BC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</w:t>
      </w:r>
      <w:r w:rsidRPr="002D477E">
        <w:rPr>
          <w:rFonts w:ascii="Angsana New" w:hAnsi="Angsana New" w:cs="Angsana New" w:hint="cs"/>
          <w:sz w:val="30"/>
          <w:szCs w:val="30"/>
          <w:cs/>
        </w:rPr>
        <w:t>สัญญา</w:t>
      </w:r>
    </w:p>
    <w:p w:rsidR="001419BC" w:rsidRPr="002D477E" w:rsidRDefault="001419BC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E2136" w:rsidRPr="002D477E" w:rsidRDefault="00CE2136" w:rsidP="00CE21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477E">
        <w:rPr>
          <w:rFonts w:ascii="Angsana New" w:hAnsi="Angsana New" w:cs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2D47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477E">
        <w:rPr>
          <w:rFonts w:ascii="Angsana New" w:hAnsi="Angsana New" w:cs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CE2136" w:rsidRPr="002D477E" w:rsidRDefault="00CE2136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E2136" w:rsidRPr="00C24E18" w:rsidRDefault="00CE2136" w:rsidP="00CE21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477E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2D477E">
        <w:rPr>
          <w:rFonts w:ascii="Angsana New" w:hAnsi="Angsana New" w:cs="Angsana New" w:hint="cs"/>
          <w:sz w:val="30"/>
          <w:szCs w:val="30"/>
          <w:cs/>
        </w:rPr>
        <w:t>วัดมูลค่าด้วยมูลค่าของสิ่งตอบแทนที่</w:t>
      </w:r>
      <w:r w:rsidRPr="002D477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D477E">
        <w:rPr>
          <w:rFonts w:ascii="Angsana New" w:hAnsi="Angsana New" w:cs="Angsana New" w:hint="cs"/>
          <w:sz w:val="30"/>
          <w:szCs w:val="30"/>
          <w:cs/>
        </w:rPr>
        <w:t>คาดว่าจะได้รับหักขาดทุนจากการด้อยค่า</w:t>
      </w:r>
    </w:p>
    <w:p w:rsidR="008B45BC" w:rsidRPr="00C24E18" w:rsidRDefault="008B45BC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57775" w:rsidRPr="00C24E18" w:rsidRDefault="006964CD" w:rsidP="008B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D4436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8B45BC"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="008B45BC"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C67531" w:rsidRPr="00C24E18" w:rsidRDefault="00C67531" w:rsidP="00A0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964CD" w:rsidRPr="00C24E18" w:rsidRDefault="00436D2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89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6964CD" w:rsidRPr="00C24E18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964CD" w:rsidRPr="00C24E18" w:rsidRDefault="00D4436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90720F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ต้นทุนสินค้าประกอบด้วยต้นทุนที่ซื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้อ ต้นทุนในการดัดแปลงหรือต้นทุนอื่นเพื่อให้สินค้าอยู่ในสถานที่และสภาพปัจจุบัน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964CD" w:rsidRPr="00C24E18" w:rsidRDefault="0084350D" w:rsidP="00322B5E">
      <w:pPr>
        <w:pStyle w:val="a4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C24E18">
        <w:rPr>
          <w:rFonts w:ascii="Angsana New" w:hAnsi="Angsana New" w:cs="Angsana New" w:hint="cs"/>
          <w:cs/>
        </w:rPr>
        <w:t>โดยประมาณ</w:t>
      </w:r>
      <w:r w:rsidRPr="00C24E18">
        <w:rPr>
          <w:rFonts w:ascii="Angsana New" w:hAnsi="Angsana New" w:cs="Angsana New"/>
          <w:cs/>
        </w:rPr>
        <w:t>ในการขาย</w:t>
      </w:r>
    </w:p>
    <w:p w:rsidR="00962D62" w:rsidRPr="00C24E18" w:rsidRDefault="00962D6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964CD" w:rsidRPr="00C24E18" w:rsidRDefault="009C65A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ฉ</w:t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3F6CD9" w:rsidRPr="00C24E18" w:rsidRDefault="003F6CD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3F6CD9" w:rsidRPr="00C24E18" w:rsidRDefault="003F6CD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เงินลงทุนชั่วคราว</w:t>
      </w:r>
    </w:p>
    <w:p w:rsidR="003F6CD9" w:rsidRPr="00C24E18" w:rsidRDefault="003F6CD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3F6CD9" w:rsidRPr="00C24E18" w:rsidRDefault="003F6CD9" w:rsidP="00591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เงินลงทุนชั่วคราว</w:t>
      </w:r>
      <w:r w:rsidR="00004828" w:rsidRPr="00C24E18">
        <w:rPr>
          <w:rFonts w:ascii="Angsana New" w:hAnsi="Angsana New" w:cs="Angsana New" w:hint="cs"/>
          <w:sz w:val="30"/>
          <w:szCs w:val="30"/>
          <w:cs/>
        </w:rPr>
        <w:t xml:space="preserve">ประกอบด้วยเงินฝากประจำกับสถาบันการเงินที่มีวันครบกำหนดมากกว่า </w:t>
      </w:r>
      <w:r w:rsidR="00004828" w:rsidRPr="00C24E18">
        <w:rPr>
          <w:rFonts w:ascii="Angsana New" w:hAnsi="Angsana New" w:cs="Angsana New"/>
          <w:sz w:val="30"/>
          <w:szCs w:val="30"/>
        </w:rPr>
        <w:t>3</w:t>
      </w:r>
      <w:r w:rsidR="00004828" w:rsidRPr="00C24E18">
        <w:rPr>
          <w:rFonts w:ascii="Angsana New" w:hAnsi="Angsana New" w:cs="Angsana New" w:hint="cs"/>
          <w:sz w:val="30"/>
          <w:szCs w:val="30"/>
          <w:cs/>
        </w:rPr>
        <w:t xml:space="preserve"> เดือนถึง</w:t>
      </w:r>
      <w:r w:rsidR="00004828" w:rsidRPr="00C24E18">
        <w:rPr>
          <w:rFonts w:ascii="Angsana New" w:hAnsi="Angsana New" w:cs="Angsana New"/>
          <w:sz w:val="30"/>
          <w:szCs w:val="30"/>
        </w:rPr>
        <w:t xml:space="preserve"> 12</w:t>
      </w:r>
      <w:r w:rsidR="0059188B" w:rsidRPr="00C24E18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59188B" w:rsidRPr="00C24E18">
        <w:rPr>
          <w:rFonts w:ascii="Angsana New" w:hAnsi="Angsana New" w:cs="Angsana New"/>
          <w:sz w:val="30"/>
          <w:szCs w:val="30"/>
        </w:rPr>
        <w:t xml:space="preserve"> </w:t>
      </w:r>
      <w:r w:rsidR="0059188B" w:rsidRPr="00C24E18">
        <w:rPr>
          <w:rFonts w:ascii="Angsana New" w:hAnsi="Angsana New" w:cs="Angsana New"/>
          <w:sz w:val="30"/>
          <w:szCs w:val="30"/>
        </w:rPr>
        <w:br/>
      </w:r>
      <w:r w:rsidR="00004828" w:rsidRPr="00C24E18">
        <w:rPr>
          <w:rFonts w:ascii="Angsana New" w:hAnsi="Angsana New" w:cs="Angsana New" w:hint="cs"/>
          <w:sz w:val="30"/>
          <w:szCs w:val="30"/>
          <w:cs/>
        </w:rPr>
        <w:t>นับจากวันที่ได้มา</w:t>
      </w:r>
    </w:p>
    <w:p w:rsidR="003F6CD9" w:rsidRPr="00C24E18" w:rsidRDefault="003F6CD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6964CD" w:rsidRPr="00C24E18" w:rsidRDefault="00696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  <w:r w:rsidR="0090720F"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และบริษัทร่วม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:rsidR="006964CD" w:rsidRPr="00C24E18" w:rsidRDefault="00696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เงินลงทุนในบริษัทย่อย</w:t>
      </w:r>
      <w:r w:rsidR="00D416E2"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0720F" w:rsidRPr="00C24E18">
        <w:rPr>
          <w:rFonts w:ascii="Angsana New" w:hAnsi="Angsana New" w:cs="Angsana New"/>
          <w:sz w:val="30"/>
          <w:szCs w:val="30"/>
          <w:cs/>
          <w:lang w:val="th-TH"/>
        </w:rPr>
        <w:t>แล</w:t>
      </w:r>
      <w:r w:rsidR="009B1932" w:rsidRPr="00C24E18">
        <w:rPr>
          <w:rFonts w:ascii="Angsana New" w:hAnsi="Angsana New" w:cs="Angsana New"/>
          <w:sz w:val="30"/>
          <w:szCs w:val="30"/>
          <w:cs/>
          <w:lang w:val="th-TH"/>
        </w:rPr>
        <w:t>ะบริษัทร่วมในงบการเงินเฉพาะ</w:t>
      </w:r>
      <w:r w:rsidR="00805B99"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กิจการ</w:t>
      </w:r>
      <w:r w:rsidR="00E50B3D"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ของบริษัท</w:t>
      </w:r>
      <w:r w:rsidR="009B1932" w:rsidRPr="00C24E18">
        <w:rPr>
          <w:rFonts w:ascii="Angsana New" w:hAnsi="Angsana New" w:cs="Angsana New"/>
          <w:sz w:val="30"/>
          <w:szCs w:val="30"/>
          <w:cs/>
          <w:lang w:val="th-TH"/>
        </w:rPr>
        <w:t>บันทึกบัญชีโดยใช้วิธีราคาทุนส่วนการบันทึกบัญชีเงินลงทุนในบริษัทร่วมในงบการเงินรวมใช้วิธีส่วนได้เสีย</w:t>
      </w:r>
    </w:p>
    <w:p w:rsidR="00B757C6" w:rsidRPr="00C24E18" w:rsidRDefault="00B757C6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FD1BFD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ช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DA31B7" w:rsidRPr="00C24E18">
        <w:rPr>
          <w:rFonts w:ascii="Angsana New" w:hAnsi="Angsana New" w:cs="Angsana New"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557775" w:rsidRPr="00C24E18" w:rsidRDefault="00557775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B2AFC" w:rsidRPr="00C24E18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ได้แ</w:t>
      </w:r>
      <w:r w:rsidRPr="00C24E18">
        <w:rPr>
          <w:rFonts w:ascii="Angsana New" w:hAnsi="Angsana New" w:cs="Angsana New"/>
          <w:sz w:val="30"/>
          <w:szCs w:val="30"/>
          <w:cs/>
        </w:rPr>
        <w:t>ก่อสังหาริม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ทรัพย์</w:t>
      </w:r>
      <w:r w:rsidRPr="00C24E18">
        <w:rPr>
          <w:rFonts w:ascii="Angsana New" w:hAnsi="Angsana New" w:cs="Angsana New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="00FD1BFD" w:rsidRPr="00C24E18">
        <w:rPr>
          <w:rFonts w:ascii="Angsana New" w:hAnsi="Angsana New" w:cs="Angsana New"/>
          <w:sz w:val="30"/>
          <w:szCs w:val="30"/>
          <w:cs/>
        </w:rPr>
        <w:t>จากมูลค่า</w:t>
      </w:r>
      <w:r w:rsidR="00697412" w:rsidRPr="00C24E18">
        <w:rPr>
          <w:rFonts w:ascii="Angsana New" w:hAnsi="Angsana New" w:cs="Angsana New"/>
          <w:sz w:val="30"/>
          <w:szCs w:val="30"/>
        </w:rPr>
        <w:br/>
      </w:r>
      <w:r w:rsidR="00FD1BFD" w:rsidRPr="00C24E18">
        <w:rPr>
          <w:rFonts w:ascii="Angsana New" w:hAnsi="Angsana New" w:cs="Angsana New"/>
          <w:sz w:val="30"/>
          <w:szCs w:val="30"/>
          <w:cs/>
        </w:rPr>
        <w:t>ที่เพิ่มขึ้น</w:t>
      </w:r>
      <w:r w:rsidRPr="00C24E18">
        <w:rPr>
          <w:rFonts w:ascii="Angsana New" w:hAnsi="Angsana New" w:cs="Angsana New"/>
          <w:sz w:val="30"/>
          <w:szCs w:val="30"/>
          <w:cs/>
        </w:rPr>
        <w:t>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7C55B9" w:rsidRPr="00C24E18" w:rsidRDefault="007C55B9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096E9F" w:rsidRPr="00C24E18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8C64F0"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="007E5381" w:rsidRPr="00C24E18">
        <w:rPr>
          <w:rFonts w:ascii="Angsana New" w:hAnsi="Angsana New" w:cs="Angsana New"/>
          <w:sz w:val="30"/>
          <w:szCs w:val="30"/>
          <w:cs/>
        </w:rPr>
        <w:t>ราคาทุนหักค่าเสื่อม</w:t>
      </w:r>
      <w:r w:rsidR="003F6CD9" w:rsidRPr="00C24E18">
        <w:rPr>
          <w:rFonts w:ascii="Angsana New" w:hAnsi="Angsana New" w:cs="Angsana New"/>
          <w:sz w:val="30"/>
          <w:szCs w:val="30"/>
          <w:cs/>
        </w:rPr>
        <w:t xml:space="preserve">ราคาสะสมและขาดทุนจากการด้อยค่า </w:t>
      </w:r>
    </w:p>
    <w:p w:rsidR="00096E9F" w:rsidRPr="00C24E18" w:rsidRDefault="00096E9F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9B1932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4350D" w:rsidRPr="00C24E18" w:rsidRDefault="0084350D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D1BFD" w:rsidRPr="00C24E18" w:rsidRDefault="007E5381" w:rsidP="00322B5E">
      <w:pPr>
        <w:pStyle w:val="AccPolicyHeading"/>
        <w:ind w:firstLine="0"/>
      </w:pPr>
      <w:r w:rsidRPr="00C24E18">
        <w:rPr>
          <w:cs/>
        </w:rPr>
        <w:t>ค่าเสื่อมราคาจะบันทึกในกำไร</w:t>
      </w:r>
      <w:r w:rsidR="009B1932" w:rsidRPr="00C24E18">
        <w:rPr>
          <w:cs/>
        </w:rPr>
        <w:t>หรือ</w:t>
      </w:r>
      <w:r w:rsidRPr="00C24E18">
        <w:rPr>
          <w:cs/>
        </w:rPr>
        <w:t>ขาดทุน ซึ</w:t>
      </w:r>
      <w:r w:rsidR="004F11D7" w:rsidRPr="00C24E18">
        <w:rPr>
          <w:cs/>
        </w:rPr>
        <w:t>่งคำนวณโดยวิธีเส้นตรงตามอายุการให้ประโยชน์</w:t>
      </w:r>
      <w:r w:rsidRPr="00C24E18">
        <w:rPr>
          <w:cs/>
        </w:rPr>
        <w:t>โดยประมาณของสินทรัพย์แต่ละรายการ  ประมาณการอายุการ</w:t>
      </w:r>
      <w:r w:rsidR="004F11D7" w:rsidRPr="00C24E18">
        <w:rPr>
          <w:cs/>
        </w:rPr>
        <w:t>ให</w:t>
      </w:r>
      <w:r w:rsidR="00547285" w:rsidRPr="00C24E18">
        <w:rPr>
          <w:cs/>
        </w:rPr>
        <w:t>้</w:t>
      </w:r>
      <w:r w:rsidR="004F11D7" w:rsidRPr="00C24E18">
        <w:rPr>
          <w:cs/>
        </w:rPr>
        <w:t>ประโยชน์</w:t>
      </w:r>
      <w:r w:rsidRPr="00C24E18">
        <w:rPr>
          <w:cs/>
        </w:rPr>
        <w:t>ของสินทรัพย์แสดงได้ดังนี้</w:t>
      </w:r>
    </w:p>
    <w:p w:rsidR="00E35E1F" w:rsidRPr="00C24E18" w:rsidRDefault="00E35E1F" w:rsidP="00322B5E">
      <w:pPr>
        <w:pStyle w:val="AccPolicyHeading"/>
        <w:ind w:firstLine="0"/>
      </w:pPr>
    </w:p>
    <w:tbl>
      <w:tblPr>
        <w:tblW w:w="7938" w:type="dxa"/>
        <w:tblInd w:w="450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3E4CF2" w:rsidRPr="00C24E18" w:rsidTr="00D945FF">
        <w:tc>
          <w:tcPr>
            <w:tcW w:w="5488" w:type="dxa"/>
            <w:shd w:val="clear" w:color="auto" w:fill="auto"/>
            <w:vAlign w:val="bottom"/>
          </w:tcPr>
          <w:p w:rsidR="00557775" w:rsidRPr="00C24E18" w:rsidRDefault="003E4CF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50" w:type="dxa"/>
          </w:tcPr>
          <w:p w:rsidR="00557775" w:rsidRPr="00C24E18" w:rsidRDefault="003E4CF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20   ปี</w:t>
            </w:r>
          </w:p>
        </w:tc>
      </w:tr>
      <w:tr w:rsidR="003E4CF2" w:rsidRPr="00C24E18" w:rsidTr="00D945FF">
        <w:tc>
          <w:tcPr>
            <w:tcW w:w="5488" w:type="dxa"/>
            <w:shd w:val="clear" w:color="auto" w:fill="auto"/>
            <w:vAlign w:val="bottom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450" w:type="dxa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20   ปี</w:t>
            </w:r>
          </w:p>
        </w:tc>
      </w:tr>
    </w:tbl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1786A" w:rsidRPr="00C24E18" w:rsidRDefault="00E35E1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:rsidR="00C36484" w:rsidRPr="00C24E18" w:rsidRDefault="00C36484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D1BFD" w:rsidRPr="00C24E18" w:rsidRDefault="00FD1BFD" w:rsidP="00322B5E">
      <w:pPr>
        <w:pStyle w:val="AccPolicyHeading"/>
      </w:pPr>
      <w:r w:rsidRPr="00C24E18">
        <w:rPr>
          <w:b/>
          <w:bCs/>
          <w:i/>
          <w:iCs/>
          <w:cs/>
        </w:rPr>
        <w:lastRenderedPageBreak/>
        <w:t>(ซ)</w:t>
      </w:r>
      <w:r w:rsidRPr="00C24E18">
        <w:tab/>
      </w:r>
      <w:r w:rsidRPr="00C24E18">
        <w:rPr>
          <w:b/>
          <w:bCs/>
          <w:i/>
          <w:iCs/>
          <w:cs/>
        </w:rPr>
        <w:t>ที่ดิน อาคารและอุปกรณ์</w:t>
      </w:r>
      <w:r w:rsidR="009B1932" w:rsidRPr="00C24E18">
        <w:rPr>
          <w:b/>
          <w:bCs/>
          <w:i/>
          <w:iCs/>
        </w:rPr>
        <w:t xml:space="preserve"> 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:rsidR="00A07612" w:rsidRPr="00C24E18" w:rsidRDefault="00A07612" w:rsidP="00A07612">
      <w:pPr>
        <w:tabs>
          <w:tab w:val="clear" w:pos="227"/>
          <w:tab w:val="clear" w:pos="454"/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A07612" w:rsidRPr="00C24E18" w:rsidRDefault="00A0761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:rsidR="006964CD" w:rsidRPr="00C24E18" w:rsidRDefault="00696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</w:t>
      </w:r>
      <w:r w:rsidR="0084350D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งกิจการ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6964CD" w:rsidRPr="00C24E18" w:rsidRDefault="001D2737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ที่ดิน</w:t>
      </w:r>
      <w:r w:rsidR="00262C09" w:rsidRPr="00C24E18">
        <w:rPr>
          <w:rFonts w:ascii="Angsana New" w:hAnsi="Angsana New" w:cs="Angsana New"/>
          <w:sz w:val="30"/>
          <w:szCs w:val="30"/>
          <w:cs/>
        </w:rPr>
        <w:t xml:space="preserve"> อาคารและอุปกรณ์วัดมูลค่า</w:t>
      </w:r>
      <w:r w:rsidR="006964CD" w:rsidRPr="00C24E18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</w:t>
      </w:r>
      <w:r w:rsidR="0080693C" w:rsidRPr="00C24E18">
        <w:rPr>
          <w:rFonts w:ascii="Angsana New" w:hAnsi="Angsana New" w:cs="Angsana New"/>
          <w:sz w:val="30"/>
          <w:szCs w:val="30"/>
          <w:cs/>
        </w:rPr>
        <w:t>และขาดทุนจากการด้อยค่า</w:t>
      </w:r>
    </w:p>
    <w:p w:rsidR="00962D62" w:rsidRPr="00C24E18" w:rsidRDefault="00962D6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72433" w:rsidRPr="00C24E18" w:rsidRDefault="007D1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รวมถึงต้นทุนของวัสดุ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แรงงานทางตรง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และต้นทุนทางตรงอื่น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ๆ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930121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:rsidR="0040478B" w:rsidRPr="00C24E18" w:rsidRDefault="0040478B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72433" w:rsidRPr="00C24E18" w:rsidRDefault="0057243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อาคาร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และอุปกรณ์แต่ละรายการที่</w:t>
      </w:r>
      <w:r w:rsidRPr="00C24E18">
        <w:rPr>
          <w:rFonts w:ascii="Angsana New" w:hAnsi="Angsana New" w:cs="Angsana New"/>
          <w:sz w:val="30"/>
          <w:szCs w:val="30"/>
          <w:cs/>
        </w:rPr>
        <w:t>มีอายุการให้ประโยชน์ไม่เท่ากัน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ต้อง</w:t>
      </w:r>
      <w:r w:rsidRPr="00C24E18">
        <w:rPr>
          <w:rFonts w:ascii="Angsana New" w:hAnsi="Angsana New" w:cs="Angsana New"/>
          <w:sz w:val="30"/>
          <w:szCs w:val="30"/>
          <w:cs/>
        </w:rPr>
        <w:t>บันทึกแต่ละส่วน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ประกอบ</w:t>
      </w:r>
      <w:r w:rsidRPr="00C24E18">
        <w:rPr>
          <w:rFonts w:ascii="Angsana New" w:hAnsi="Angsana New" w:cs="Angsana New"/>
          <w:sz w:val="30"/>
          <w:szCs w:val="30"/>
          <w:cs/>
        </w:rPr>
        <w:t>ที่มีนัยสำคัญแยกต่างหากจากกัน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9B193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0B51E3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การจำหน่ายกับมูลค่าตามบัญชีของที่ดิน อาคาร และอุป</w:t>
      </w:r>
      <w:r w:rsidR="00477C3C" w:rsidRPr="00C24E18">
        <w:rPr>
          <w:rFonts w:ascii="Angsana New" w:hAnsi="Angsana New" w:cs="Angsana New"/>
          <w:sz w:val="30"/>
          <w:szCs w:val="30"/>
          <w:cs/>
        </w:rPr>
        <w:t>กรณ์ โดยรับรู้ในกำไรหรือขาดทุน</w:t>
      </w:r>
    </w:p>
    <w:p w:rsidR="005339AC" w:rsidRPr="00C24E18" w:rsidRDefault="005339AC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339AC" w:rsidRPr="00C24E18" w:rsidRDefault="00096E9F" w:rsidP="0009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  <w:r w:rsidRPr="00C24E18">
        <w:rPr>
          <w:rFonts w:ascii="Angsana New" w:hAnsi="Angsana New" w:cs="Angsana New"/>
          <w:i/>
          <w:iCs/>
          <w:sz w:val="30"/>
          <w:szCs w:val="30"/>
        </w:rPr>
        <w:tab/>
      </w:r>
      <w:r w:rsidR="005339AC" w:rsidRPr="00C24E1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สินทรัพย์ที่เช่า</w:t>
      </w:r>
    </w:p>
    <w:p w:rsidR="00DA31B7" w:rsidRPr="00C24E18" w:rsidRDefault="005339AC" w:rsidP="00533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C24E18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C24E18">
        <w:rPr>
          <w:rFonts w:ascii="Angsana New" w:hAnsi="Angsana New" w:cs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Pr="00C24E1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C24E18">
        <w:rPr>
          <w:rFonts w:ascii="Angsana New" w:hAnsi="Angsana New" w:cs="Angsana New"/>
          <w:sz w:val="30"/>
          <w:szCs w:val="30"/>
          <w:cs/>
        </w:rPr>
        <w:t>ยุติธรรม</w:t>
      </w:r>
      <w:r w:rsidRPr="00C24E18">
        <w:rPr>
          <w:rFonts w:ascii="Angsana New" w:hAnsi="Angsana New" w:cs="Angsana New"/>
          <w:spacing w:val="-12"/>
          <w:sz w:val="30"/>
          <w:szCs w:val="30"/>
          <w:cs/>
        </w:rPr>
        <w:t>หรือมูลค่าปัจจุบันของจำนวนเงินขั้นต่ำที่ต้องจ่ายตามส</w:t>
      </w:r>
      <w:r w:rsidR="00D37E12" w:rsidRPr="00C24E18">
        <w:rPr>
          <w:rFonts w:ascii="Angsana New" w:hAnsi="Angsana New" w:cs="Angsana New"/>
          <w:spacing w:val="-12"/>
          <w:sz w:val="30"/>
          <w:szCs w:val="30"/>
          <w:cs/>
        </w:rPr>
        <w:t>ัญญาเช่าแล้วแต่จำนวนใดจะต่ำกว่า</w:t>
      </w:r>
      <w:r w:rsidR="00E87487" w:rsidRPr="00C24E18">
        <w:rPr>
          <w:rFonts w:ascii="Angsana New" w:hAnsi="Angsana New" w:cs="Angsana New"/>
          <w:sz w:val="30"/>
          <w:szCs w:val="30"/>
          <w:cs/>
        </w:rPr>
        <w:t>หักด้วย</w:t>
      </w:r>
      <w:r w:rsidR="00D37E12" w:rsidRPr="00C24E18">
        <w:rPr>
          <w:rFonts w:ascii="Angsana New" w:hAnsi="Angsana New" w:cs="Angsana New"/>
          <w:sz w:val="30"/>
          <w:szCs w:val="30"/>
          <w:cs/>
        </w:rPr>
        <w:t>ค่าเสื่อมราค</w:t>
      </w:r>
      <w:r w:rsidR="00D37E12" w:rsidRPr="00C24E18">
        <w:rPr>
          <w:rFonts w:ascii="Angsana New" w:hAnsi="Angsana New" w:cs="Angsana New" w:hint="cs"/>
          <w:sz w:val="30"/>
          <w:szCs w:val="30"/>
          <w:cs/>
        </w:rPr>
        <w:t>า</w:t>
      </w:r>
      <w:r w:rsidRPr="00C24E18">
        <w:rPr>
          <w:rFonts w:ascii="Angsana New" w:hAnsi="Angsana New" w:cs="Angsana New"/>
          <w:sz w:val="30"/>
          <w:szCs w:val="30"/>
          <w:cs/>
        </w:rPr>
        <w:t>สะสมและขาดทุน</w:t>
      </w:r>
      <w:r w:rsidRPr="00C24E18">
        <w:rPr>
          <w:rFonts w:ascii="Angsana New" w:hAnsi="Angsana New" w:cs="Angsana New"/>
          <w:spacing w:val="-6"/>
          <w:sz w:val="30"/>
          <w:szCs w:val="30"/>
          <w:cs/>
        </w:rPr>
        <w:t>จาก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</w:t>
      </w:r>
    </w:p>
    <w:p w:rsidR="005339AC" w:rsidRPr="00C24E18" w:rsidRDefault="005339AC" w:rsidP="00C2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2C5D30" w:rsidRPr="00C24E18" w:rsidRDefault="002C5D30" w:rsidP="00C2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2C5D30" w:rsidRPr="00C24E18" w:rsidRDefault="002C5D30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77FFB" w:rsidRPr="00C24E18" w:rsidRDefault="002C5D30" w:rsidP="0083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</w:t>
      </w:r>
      <w:r w:rsidR="00F63E6E" w:rsidRPr="00C24E18">
        <w:rPr>
          <w:rFonts w:ascii="Angsana New" w:hAnsi="Angsana New" w:cs="Angsana New"/>
          <w:sz w:val="30"/>
          <w:szCs w:val="30"/>
          <w:cs/>
        </w:rPr>
        <w:t>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557775" w:rsidRPr="00C24E18" w:rsidRDefault="009B193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57775" w:rsidRPr="00C24E18" w:rsidRDefault="00500107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จะรับรู้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เป็นส่วนหนึ่ง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ของมูลค่าตามบัญชีของรายการ</w:t>
      </w:r>
      <w:r w:rsidRPr="00C24E18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ถ้า</w:t>
      </w:r>
      <w:r w:rsidRPr="00C24E18">
        <w:rPr>
          <w:rFonts w:ascii="Angsana New" w:hAnsi="Angsana New" w:cs="Angsana New"/>
          <w:sz w:val="30"/>
          <w:szCs w:val="30"/>
          <w:cs/>
        </w:rPr>
        <w:t>มีความเป็นไปได้ค่อนข้างแน่ที่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และสามารถ</w:t>
      </w:r>
      <w:r w:rsidRPr="00C24E18">
        <w:rPr>
          <w:rFonts w:ascii="Angsana New" w:hAnsi="Angsana New" w:cs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</w:t>
      </w:r>
      <w:r w:rsidR="0027035D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ต้นทุนที่เกิดขึ้นในการซ่อมบ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รุง</w:t>
      </w:r>
      <w:r w:rsidRPr="00C24E18">
        <w:rPr>
          <w:rFonts w:ascii="Angsana New" w:hAnsi="Angsana New" w:cs="Angsana New"/>
          <w:sz w:val="30"/>
          <w:szCs w:val="30"/>
          <w:cs/>
        </w:rPr>
        <w:t>อาคารและอุปกรณ์ที่เกิดขึ้นเป็นประจ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ำจะรับรู้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ในก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ำ</w:t>
      </w:r>
      <w:r w:rsidRPr="00C24E18">
        <w:rPr>
          <w:rFonts w:ascii="Angsana New" w:hAnsi="Angsana New" w:cs="Angsana New"/>
          <w:sz w:val="30"/>
          <w:szCs w:val="30"/>
          <w:cs/>
        </w:rPr>
        <w:t>ไรหรือขาดทุนเมื่อเกิดขึ้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น</w:t>
      </w:r>
    </w:p>
    <w:p w:rsidR="007A44CD" w:rsidRPr="00C24E18" w:rsidRDefault="007A4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557775" w:rsidRPr="00C24E18" w:rsidRDefault="004A0800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D615E" w:rsidRPr="00C24E18" w:rsidRDefault="004918B9" w:rsidP="007C55B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ค่าเส</w:t>
      </w:r>
      <w:r w:rsidR="009B1932" w:rsidRPr="00C24E18">
        <w:rPr>
          <w:rFonts w:ascii="Angsana New" w:hAnsi="Angsana New" w:cs="Angsana New"/>
          <w:color w:val="auto"/>
          <w:sz w:val="30"/>
          <w:szCs w:val="30"/>
          <w:cs/>
        </w:rPr>
        <w:t>ื่อมราคาคำนวณจา</w:t>
      </w:r>
      <w:r w:rsidR="00930121" w:rsidRPr="00C24E18">
        <w:rPr>
          <w:rFonts w:ascii="Angsana New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="009B1932" w:rsidRPr="00C24E18">
        <w:rPr>
          <w:rFonts w:ascii="Angsana New" w:hAnsi="Angsana New" w:cs="Angsana New"/>
          <w:color w:val="auto"/>
          <w:sz w:val="30"/>
          <w:szCs w:val="30"/>
          <w:cs/>
        </w:rPr>
        <w:t>และอุปกรณ์ ซึ่งประกอบด้วยราคา</w:t>
      </w:r>
      <w:r w:rsidRPr="00C24E18">
        <w:rPr>
          <w:rFonts w:ascii="Angsana New" w:hAnsi="Angsana New" w:cs="Angsana New"/>
          <w:color w:val="auto"/>
          <w:sz w:val="30"/>
          <w:szCs w:val="30"/>
          <w:cs/>
        </w:rPr>
        <w:t>ทุนของสินทรัพย์หรือต้นทุนในการเปลี่ยนแทนอื่น</w:t>
      </w:r>
      <w:r w:rsidRPr="00C24E1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C65A5" w:rsidRPr="00C24E18" w:rsidRDefault="009C65A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A0800" w:rsidRPr="00C24E18" w:rsidRDefault="004918B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C24E18">
        <w:rPr>
          <w:rFonts w:ascii="Angsana New" w:hAnsi="Angsana New" w:cs="Angsana New"/>
          <w:sz w:val="30"/>
          <w:szCs w:val="30"/>
          <w:cs/>
        </w:rPr>
        <w:t>สินทรัพย์แต่ละรายการ  ประมาณการอายุการ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:rsidR="005D39EF" w:rsidRPr="00C24E18" w:rsidRDefault="005D39E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5"/>
          <w:szCs w:val="25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600"/>
      </w:tblGrid>
      <w:tr w:rsidR="00D77FFB" w:rsidRPr="00C24E18" w:rsidTr="00D945FF">
        <w:tc>
          <w:tcPr>
            <w:tcW w:w="5598" w:type="dxa"/>
          </w:tcPr>
          <w:p w:rsidR="00D77FFB" w:rsidRPr="00C24E18" w:rsidRDefault="00D77FFB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600" w:type="dxa"/>
          </w:tcPr>
          <w:p w:rsidR="00D77FFB" w:rsidRPr="00C24E18" w:rsidRDefault="00D77FFB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20   ปี</w:t>
            </w:r>
          </w:p>
        </w:tc>
      </w:tr>
      <w:tr w:rsidR="00E035EB" w:rsidRPr="00C24E18" w:rsidTr="00D945FF">
        <w:tc>
          <w:tcPr>
            <w:tcW w:w="5598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3600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20   ปี</w:t>
            </w:r>
          </w:p>
        </w:tc>
      </w:tr>
      <w:tr w:rsidR="00E035EB" w:rsidRPr="00C24E18" w:rsidTr="00D945FF">
        <w:trPr>
          <w:trHeight w:val="224"/>
        </w:trPr>
        <w:tc>
          <w:tcPr>
            <w:tcW w:w="5598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600" w:type="dxa"/>
          </w:tcPr>
          <w:p w:rsidR="00E035EB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697412"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97412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  <w:tr w:rsidR="00B834D3" w:rsidRPr="00C24E18" w:rsidTr="00D945FF">
        <w:tc>
          <w:tcPr>
            <w:tcW w:w="5598" w:type="dxa"/>
          </w:tcPr>
          <w:p w:rsidR="00B834D3" w:rsidRPr="00C24E18" w:rsidRDefault="00B834D3" w:rsidP="00322B5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600" w:type="dxa"/>
          </w:tcPr>
          <w:p w:rsidR="00B834D3" w:rsidRPr="00C24E18" w:rsidRDefault="00B834D3" w:rsidP="00322B5E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C24E18">
              <w:rPr>
                <w:rFonts w:ascii="Angsana New" w:hAnsi="Angsana New" w:cs="Angsana New"/>
                <w:lang w:val="en-US"/>
              </w:rPr>
              <w:t>5</w:t>
            </w:r>
            <w:r w:rsidR="009B1932" w:rsidRPr="00C24E18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="009B1932" w:rsidRPr="00C24E18">
              <w:rPr>
                <w:rFonts w:ascii="Angsana New" w:hAnsi="Angsana New" w:cs="Angsana New"/>
                <w:lang w:val="en-US"/>
              </w:rPr>
              <w:t xml:space="preserve"> </w:t>
            </w:r>
            <w:r w:rsidR="009B1932" w:rsidRPr="00C24E18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E035EB" w:rsidRPr="00C24E18" w:rsidTr="00D945FF">
        <w:tc>
          <w:tcPr>
            <w:tcW w:w="5598" w:type="dxa"/>
          </w:tcPr>
          <w:p w:rsidR="00E035EB" w:rsidRPr="00C24E18" w:rsidRDefault="00E035EB" w:rsidP="00322B5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C24E18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600" w:type="dxa"/>
          </w:tcPr>
          <w:p w:rsidR="00E035EB" w:rsidRPr="00C24E18" w:rsidRDefault="00E035EB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</w:tbl>
    <w:p w:rsidR="00B757C6" w:rsidRPr="00C24E18" w:rsidRDefault="00B757C6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5"/>
          <w:szCs w:val="25"/>
        </w:rPr>
      </w:pPr>
    </w:p>
    <w:p w:rsidR="00B8409C" w:rsidRPr="00C24E18" w:rsidRDefault="00BF3207" w:rsidP="00B84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</w:t>
      </w:r>
      <w:r w:rsidR="00B8409C" w:rsidRPr="00C24E18">
        <w:rPr>
          <w:rFonts w:ascii="Angsana New" w:hAnsi="Angsana New" w:cs="Angsana New"/>
          <w:sz w:val="30"/>
          <w:szCs w:val="30"/>
          <w:cs/>
        </w:rPr>
        <w:t>าสำหรับที่ดินและสินทรัพย์ระหว่าง</w:t>
      </w:r>
      <w:r w:rsidRPr="00C24E18">
        <w:rPr>
          <w:rFonts w:ascii="Angsana New" w:hAnsi="Angsana New" w:cs="Angsana New"/>
          <w:sz w:val="30"/>
          <w:szCs w:val="30"/>
          <w:cs/>
        </w:rPr>
        <w:t>ก่อสร้าง</w:t>
      </w:r>
      <w:r w:rsidR="00B8409C" w:rsidRPr="00C24E18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:rsidR="00972482" w:rsidRPr="00C24E18" w:rsidRDefault="0097248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5"/>
          <w:szCs w:val="25"/>
        </w:rPr>
      </w:pPr>
    </w:p>
    <w:p w:rsidR="004918B9" w:rsidRPr="00C24E18" w:rsidRDefault="009B1932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339AC" w:rsidRPr="00C24E18" w:rsidRDefault="005339AC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 w:cs="Angsana New"/>
          <w:b/>
          <w:bCs/>
          <w:i/>
          <w:iCs/>
          <w:sz w:val="25"/>
          <w:szCs w:val="25"/>
        </w:rPr>
      </w:pPr>
    </w:p>
    <w:p w:rsidR="00557775" w:rsidRPr="00C24E18" w:rsidRDefault="00E1050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ฌ</w:t>
      </w:r>
      <w:r w:rsidR="00BF3207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BF3207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7A44CD" w:rsidRPr="00C24E18" w:rsidRDefault="007A4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 w:rsidR="008C64F0" w:rsidRPr="00C24E18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C24E18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:rsidR="007A44CD" w:rsidRPr="00C24E18" w:rsidRDefault="007A4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557775" w:rsidRPr="00C24E18" w:rsidRDefault="009C65A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shd w:val="clear" w:color="auto" w:fill="E0E0E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9B1932"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B64D34" w:rsidRPr="00C24E18" w:rsidRDefault="00B64D34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่าตัดจำหน่ายคำนวณ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>จาก</w:t>
      </w:r>
      <w:r w:rsidR="009B1932" w:rsidRPr="00C24E18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C379E2" w:rsidRPr="00C24E18" w:rsidRDefault="00C379E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D77FFB"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C379E2" w:rsidRPr="00C24E18" w:rsidRDefault="00C379E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557775" w:rsidRPr="00C24E18" w:rsidRDefault="00B64D34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สำหรับปีปัจจุบันและปีเปรียบเทียบ</w:t>
      </w:r>
      <w:r w:rsidRPr="00C24E1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98"/>
        <w:gridCol w:w="3483"/>
      </w:tblGrid>
      <w:tr w:rsidR="005B6ED4" w:rsidRPr="00C24E18" w:rsidTr="00D945FF">
        <w:tc>
          <w:tcPr>
            <w:tcW w:w="5598" w:type="dxa"/>
          </w:tcPr>
          <w:p w:rsidR="005B6ED4" w:rsidRPr="00C24E18" w:rsidRDefault="007D14CD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483" w:type="dxa"/>
          </w:tcPr>
          <w:p w:rsidR="005B6ED4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ปี</w:t>
            </w:r>
          </w:p>
        </w:tc>
      </w:tr>
    </w:tbl>
    <w:p w:rsidR="007A44CD" w:rsidRPr="00C24E18" w:rsidRDefault="007A44CD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:rsidR="00D34B65" w:rsidRPr="00C24E18" w:rsidRDefault="009B1932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9C65A5" w:rsidRPr="00C24E18" w:rsidRDefault="009C65A5" w:rsidP="00322B5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506AB" w:rsidRPr="00C24E18" w:rsidRDefault="002506AB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(ญ)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2506AB" w:rsidRPr="00C24E18" w:rsidRDefault="002506AB" w:rsidP="00322B5E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B0D90" w:rsidRPr="00C24E18" w:rsidRDefault="007B0D90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ได้รับการทบทวน ณ ทุกวันที่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รายงาน</w:t>
      </w:r>
      <w:r w:rsidRPr="00C24E1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ว่ามีข้อบ่งชี้เรื่องการด้อยค่าหรือไม่</w:t>
      </w:r>
      <w:r w:rsidR="00FE1E1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5D615E" w:rsidRPr="00C24E18">
        <w:rPr>
          <w:rFonts w:ascii="Angsana New" w:hAnsi="Angsana New" w:cs="Angsana New"/>
          <w:sz w:val="30"/>
          <w:szCs w:val="30"/>
          <w:cs/>
        </w:rPr>
        <w:br/>
      </w:r>
      <w:r w:rsidR="00FE1E10" w:rsidRPr="00C24E18">
        <w:rPr>
          <w:rFonts w:ascii="Angsana New" w:hAnsi="Angsana New" w:cs="Angsana New"/>
          <w:sz w:val="30"/>
          <w:szCs w:val="30"/>
          <w:cs/>
        </w:rPr>
        <w:t>ใน</w:t>
      </w:r>
      <w:r w:rsidRPr="00C24E18">
        <w:rPr>
          <w:rFonts w:ascii="Angsana New" w:hAnsi="Angsana New" w:cs="Angsana New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E1E10" w:rsidRPr="00C24E18" w:rsidRDefault="00B0115F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ED2D06" w:rsidRPr="00C24E18">
        <w:rPr>
          <w:rFonts w:ascii="Angsana New" w:hAnsi="Angsana New" w:cs="Angsana New"/>
          <w:sz w:val="30"/>
          <w:szCs w:val="30"/>
          <w:cs/>
        </w:rPr>
        <w:t>เมื่อมูลค่าตามบัญชีของสินทรัพย์</w:t>
      </w:r>
      <w:r w:rsidRPr="00C24E18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</w:t>
      </w:r>
      <w:r w:rsidR="006C2960" w:rsidRPr="00C24E18">
        <w:rPr>
          <w:rFonts w:ascii="Angsana New" w:hAnsi="Angsana New" w:cs="Angsana New"/>
          <w:sz w:val="30"/>
          <w:szCs w:val="30"/>
          <w:cs/>
        </w:rPr>
        <w:t>กำไร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หรือ</w:t>
      </w:r>
      <w:r w:rsidR="006C2960" w:rsidRPr="00C24E18">
        <w:rPr>
          <w:rFonts w:ascii="Angsana New" w:hAnsi="Angsana New" w:cs="Angsana New"/>
          <w:sz w:val="30"/>
          <w:szCs w:val="30"/>
          <w:cs/>
        </w:rPr>
        <w:t>ขาดทุน</w:t>
      </w:r>
      <w:r w:rsidR="005620DF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เคยรับรู้ในส่วนของผู้ถือหุ้นและมีการด้อยค่าในเวลาต่อมา  ในกรณีนี้ให้รับรู้ในส่วนของผู้ถือหุ้น</w:t>
      </w:r>
    </w:p>
    <w:p w:rsidR="005339AC" w:rsidRPr="00C24E18" w:rsidRDefault="005339AC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964CD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B0D90" w:rsidRPr="00C24E18" w:rsidRDefault="007B0D90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ที่ไม่ใช่สินทรัพย์ทางการเงิน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หมายถึง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มูลค่าจากการใช้ของสินทรัพย์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C24E18">
        <w:rPr>
          <w:rFonts w:ascii="Angsana New" w:hAnsi="Angsana New" w:cs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โดยอิสระจาก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สินทรัพย์อื่น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จะ</w:t>
      </w:r>
      <w:r w:rsidRPr="00C24E18">
        <w:rPr>
          <w:rFonts w:ascii="Angsana New" w:hAnsi="Angsana New" w:cs="Angsana New"/>
          <w:sz w:val="30"/>
          <w:szCs w:val="30"/>
          <w:cs/>
        </w:rPr>
        <w:t>พิจารณามูลค่าที่คาดว่าจะได้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รับคืนรวมกับ</w:t>
      </w:r>
      <w:r w:rsidRPr="00C24E18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เกี่ยวข้องด้วย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964CD" w:rsidRPr="00C24E18" w:rsidRDefault="00696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E54103" w:rsidRPr="00C24E18" w:rsidRDefault="007D1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ที่เคยรับรู้ในงวดก่อนจะถูกประเมิน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ณ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ขาดทุนจากการด้อยค่าจะถูกกลับรายการ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</w:t>
      </w:r>
      <w:r w:rsidRPr="00C24E18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:rsidR="005D615E" w:rsidRPr="00C24E18" w:rsidRDefault="005D615E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557775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ฎ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หนี้สินที่มีภาระดอกเบี้ย</w:t>
      </w:r>
    </w:p>
    <w:p w:rsidR="007D14CD" w:rsidRPr="00C24E18" w:rsidRDefault="007D14CD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E54103" w:rsidRPr="00C24E18" w:rsidRDefault="004A1ADC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BB1A6F" w:rsidRPr="00C24E18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C24E18">
        <w:rPr>
          <w:rFonts w:ascii="Angsana New" w:hAnsi="Angsana New" w:cs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B54BA3" w:rsidRPr="00C24E18">
        <w:rPr>
          <w:rFonts w:ascii="Angsana New" w:hAnsi="Angsana New" w:cs="Angsana New"/>
          <w:spacing w:val="-20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pacing w:val="-20"/>
          <w:sz w:val="30"/>
          <w:szCs w:val="30"/>
          <w:cs/>
        </w:rPr>
        <w:t>ภ</w:t>
      </w:r>
      <w:r w:rsidRPr="00C24E18">
        <w:rPr>
          <w:rFonts w:ascii="Angsana New" w:hAnsi="Angsana New" w:cs="Angsana New"/>
          <w:sz w:val="30"/>
          <w:szCs w:val="30"/>
          <w:cs/>
        </w:rPr>
        <w:t>ายหลังจากการบันทึกหนี้สินที่มีภาระดอกเบี้ยจะบันทึกต่อมาโดยวิธีราคา</w:t>
      </w:r>
      <w:r w:rsidR="00611BFD" w:rsidRPr="00C24E18">
        <w:rPr>
          <w:rFonts w:ascii="Angsana New" w:hAnsi="Angsana New" w:cs="Angsana New"/>
          <w:sz w:val="30"/>
          <w:szCs w:val="30"/>
          <w:cs/>
        </w:rPr>
        <w:t>ทุนตัดจำหน่าย</w:t>
      </w:r>
      <w:r w:rsidR="00611BFD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 จะบันทึกใน</w:t>
      </w:r>
      <w:r w:rsidR="00ED2D06" w:rsidRPr="00C24E18">
        <w:rPr>
          <w:rFonts w:ascii="Angsana New" w:hAnsi="Angsana New" w:cs="Angsana New"/>
          <w:sz w:val="30"/>
          <w:szCs w:val="30"/>
          <w:cs/>
        </w:rPr>
        <w:t>กำไรหรือขาดทุน</w:t>
      </w:r>
      <w:r w:rsidRPr="00C24E18">
        <w:rPr>
          <w:rFonts w:ascii="Angsana New" w:hAnsi="Angsana New" w:cs="Angsana New"/>
          <w:sz w:val="30"/>
          <w:szCs w:val="30"/>
          <w:cs/>
        </w:rPr>
        <w:t>ตลอดอายุการกู้ยืมโดยใช้วิธีอัตราดอกเบี้ยที่แท้จริง</w:t>
      </w:r>
    </w:p>
    <w:p w:rsidR="00303E2E" w:rsidRPr="00C24E18" w:rsidRDefault="00303E2E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57775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FD1BF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ฏ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062CD6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5339AC" w:rsidRPr="00C24E18" w:rsidRDefault="005339AC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sz w:val="22"/>
          <w:szCs w:val="22"/>
        </w:rPr>
      </w:pPr>
    </w:p>
    <w:p w:rsidR="000B51E3" w:rsidRPr="00C24E18" w:rsidRDefault="000B51E3" w:rsidP="000B51E3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(ฐ)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ab/>
        <w:t>หนี้สินที่เกิดจากสัญญา</w:t>
      </w:r>
    </w:p>
    <w:p w:rsidR="000B51E3" w:rsidRPr="00C24E18" w:rsidRDefault="000B51E3" w:rsidP="000B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0B51E3" w:rsidRPr="00C24E18" w:rsidRDefault="000B51E3" w:rsidP="000B51E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 รับรู้รายได้ที่เกี่ยวข้อง </w:t>
      </w:r>
    </w:p>
    <w:p w:rsidR="000B51E3" w:rsidRPr="00C24E18" w:rsidRDefault="000B51E3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sz w:val="22"/>
          <w:szCs w:val="22"/>
        </w:rPr>
      </w:pPr>
    </w:p>
    <w:p w:rsidR="00861CAE" w:rsidRPr="00C24E18" w:rsidRDefault="00861CAE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0B51E3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ฑ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ประโยชน์</w:t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  <w:r w:rsidRPr="00C24E1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 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DA31B7" w:rsidRPr="00C24E18" w:rsidRDefault="009C65A5" w:rsidP="00DA31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/>
          <w:iCs/>
          <w:sz w:val="30"/>
          <w:szCs w:val="30"/>
          <w:cs/>
        </w:rPr>
        <w:br w:type="page"/>
      </w:r>
      <w:r w:rsidR="00DA31B7" w:rsidRPr="00C24E18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C24E18">
        <w:rPr>
          <w:rFonts w:ascii="Angsana New" w:hAnsi="Angsana New" w:cs="Angsana New" w:hint="cs"/>
          <w:sz w:val="30"/>
          <w:szCs w:val="30"/>
          <w:cs/>
        </w:rPr>
        <w:t>งวด</w:t>
      </w:r>
      <w:r w:rsidRPr="00C24E18">
        <w:rPr>
          <w:rFonts w:ascii="Angsana New" w:hAnsi="Angsana New" w:cs="Angsana New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C24E18">
        <w:rPr>
          <w:rFonts w:ascii="Angsana New" w:hAnsi="Angsana New" w:cs="Angsana New" w:hint="cs"/>
          <w:sz w:val="30"/>
          <w:szCs w:val="30"/>
          <w:cs/>
        </w:rPr>
        <w:t>ส</w:t>
      </w:r>
      <w:r w:rsidRPr="00C24E18">
        <w:rPr>
          <w:rFonts w:ascii="Angsana New" w:hAnsi="Angsana New" w:cs="Angsana New"/>
          <w:sz w:val="30"/>
          <w:szCs w:val="30"/>
          <w:cs/>
        </w:rPr>
        <w:t>ดเพื่อให้เป็นมูลค่าปัจจุบัน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การคำนวณ</w:t>
      </w:r>
      <w:r w:rsidRPr="00C24E18">
        <w:rPr>
          <w:rFonts w:ascii="Angsana New" w:hAnsi="Angsana New" w:cs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C24E18">
        <w:rPr>
          <w:rFonts w:ascii="Angsana New" w:hAnsi="Angsana New" w:cs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 ผลจาก</w:t>
      </w:r>
      <w:r w:rsidRPr="00C24E18">
        <w:rPr>
          <w:rFonts w:ascii="Angsana New" w:hAnsi="Angsana New" w:cs="Angsana New"/>
          <w:sz w:val="30"/>
          <w:szCs w:val="30"/>
          <w:cs/>
        </w:rPr>
        <w:t>การคำนวณ</w:t>
      </w:r>
      <w:r w:rsidRPr="00C24E18">
        <w:rPr>
          <w:rFonts w:ascii="Angsana New" w:hAnsi="Angsana New" w:cs="Angsana New" w:hint="cs"/>
          <w:sz w:val="30"/>
          <w:szCs w:val="30"/>
          <w:cs/>
        </w:rPr>
        <w:t>อาจทำให้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กลุ่มบริษัทมี</w:t>
      </w:r>
      <w:r w:rsidRPr="00C24E18">
        <w:rPr>
          <w:rFonts w:ascii="Angsana New" w:hAnsi="Angsana New" w:cs="Angsana New" w:hint="cs"/>
          <w:sz w:val="30"/>
          <w:szCs w:val="30"/>
          <w:cs/>
        </w:rPr>
        <w:t>สินทรัพย์เกิดขึ้น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ซึ่งการรับรู้เป็นสินทรัพย์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จะใช้</w:t>
      </w:r>
      <w:r w:rsidRPr="00C24E18">
        <w:rPr>
          <w:rFonts w:ascii="Angsana New" w:hAnsi="Angsana New" w:cs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C24E18">
        <w:rPr>
          <w:rFonts w:ascii="Angsana New" w:hAnsi="Angsana New" w:cs="Angsana New" w:hint="cs"/>
          <w:sz w:val="30"/>
          <w:szCs w:val="30"/>
          <w:cs/>
        </w:rPr>
        <w:t>ต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มีการพิจารณาถึงความต้องการเงินทุนขั้นต่ำสำหรับโครงการต่าง ๆ ของกลุ่มบริษัท </w:t>
      </w:r>
    </w:p>
    <w:p w:rsidR="00B61DA0" w:rsidRPr="00C24E18" w:rsidRDefault="00B61DA0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ใน</w:t>
      </w:r>
      <w:r w:rsidRPr="00C24E18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C24E18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D615E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ณ ต้นปี โดยคำนึงถึงการเปลี่ยนแปลงใดๆ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3B49D0" w:rsidRPr="00C24E18" w:rsidRDefault="003B49D0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31B7" w:rsidRPr="00C24E18" w:rsidRDefault="00DA31B7" w:rsidP="005A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เมื่อมีการ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C24E18">
        <w:rPr>
          <w:rFonts w:ascii="Angsana New" w:hAnsi="Angsana New" w:cs="Angsana New"/>
          <w:sz w:val="30"/>
          <w:szCs w:val="30"/>
          <w:cs/>
        </w:rPr>
        <w:t>ผลประโยชน</w:t>
      </w:r>
      <w:r w:rsidR="005A682C" w:rsidRPr="00C24E18">
        <w:rPr>
          <w:rFonts w:ascii="Angsana New" w:hAnsi="Angsana New" w:cs="Angsana New"/>
          <w:sz w:val="30"/>
          <w:szCs w:val="30"/>
          <w:cs/>
        </w:rPr>
        <w:t>์ของโครงการหรือการลดขนาดโครงการ</w:t>
      </w:r>
      <w:r w:rsidR="005A682C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กำไร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กลุ่มบริษัท 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24E18"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Pr="00C24E18">
        <w:rPr>
          <w:rFonts w:ascii="Angsana New" w:hAnsi="Angsana New" w:cs="Angsana New"/>
          <w:sz w:val="30"/>
          <w:szCs w:val="30"/>
          <w:cs/>
        </w:rPr>
        <w:t>เมื่อเกิดขึ้น</w:t>
      </w:r>
    </w:p>
    <w:p w:rsidR="005339AC" w:rsidRPr="00C24E18" w:rsidRDefault="005339AC" w:rsidP="00DA31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Cordia New"/>
          <w:iCs/>
          <w:sz w:val="30"/>
          <w:szCs w:val="30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24E1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C24E18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C24E18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E866CA" w:rsidRPr="00C24E1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A31B7" w:rsidRPr="00C24E18" w:rsidRDefault="00DA31B7" w:rsidP="00DA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:rsidR="006964CD" w:rsidRPr="00C24E18" w:rsidRDefault="009C65A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0B51E3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ฒ</w:t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6964C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557775" w:rsidRPr="00C24E18" w:rsidRDefault="002C3DB6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มีภาระ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>ผูกพัน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ตาม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กฎหมาย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>หรือภาระผูกพันจากการอนุมาน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ที่เกิดขึ้นในปัจจุบันอัน</w:t>
      </w:r>
      <w:r w:rsidRPr="00C24E18">
        <w:rPr>
          <w:rFonts w:ascii="Angsana New" w:hAnsi="Angsana New" w:cs="Angsana New"/>
          <w:i/>
          <w:sz w:val="30"/>
          <w:szCs w:val="30"/>
          <w:cs/>
        </w:rPr>
        <w:t>เป็นผลมาจากเหตุการณ์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ใน</w:t>
      </w:r>
      <w:r w:rsidR="00233108" w:rsidRPr="00C24E18">
        <w:rPr>
          <w:rFonts w:ascii="Angsana New" w:hAnsi="Angsana New" w:cs="Angsana New"/>
          <w:i/>
          <w:sz w:val="30"/>
          <w:szCs w:val="30"/>
          <w:cs/>
        </w:rPr>
        <w:t>อดีต</w:t>
      </w:r>
      <w:r w:rsidR="00436D23" w:rsidRPr="00C24E18">
        <w:rPr>
          <w:rFonts w:ascii="Angsana New" w:hAnsi="Angsana New" w:cs="Angsana New" w:hint="cs"/>
          <w:i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="009B1932" w:rsidRPr="00C24E18">
        <w:rPr>
          <w:rFonts w:ascii="Angsana New" w:hAnsi="Angsana New" w:cs="Angsana New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จ่ายไปเพื่อชำระภาระ</w:t>
      </w:r>
      <w:r w:rsidR="00262C09" w:rsidRPr="00C24E18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>ถึง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C6DF9" w:rsidRPr="00C24E18" w:rsidRDefault="003C6DF9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C6DF9" w:rsidRPr="00C24E18" w:rsidRDefault="003C6DF9" w:rsidP="003C6D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(ณ)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3C6DF9" w:rsidRPr="00C24E18" w:rsidRDefault="003C6DF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C6DF9" w:rsidRPr="00C24E18" w:rsidRDefault="003C6DF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szCs w:val="22"/>
        </w:rPr>
      </w:pP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รวมถึงการวัดมูลค่ายุติธรรมระดับ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3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C24E18">
        <w:rPr>
          <w:rFonts w:hint="cs"/>
          <w:szCs w:val="22"/>
          <w:cs/>
          <w:lang w:bidi="th-TH"/>
        </w:rPr>
        <w:t xml:space="preserve"> </w:t>
      </w:r>
    </w:p>
    <w:p w:rsidR="003C6DF9" w:rsidRPr="00C24E18" w:rsidRDefault="003C6DF9" w:rsidP="003C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3C6DF9" w:rsidRPr="00C24E18" w:rsidRDefault="003C6DF9" w:rsidP="003C6DF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และปรับปรุงการวัดมูลค่าที่มีนัยสำคัญอย่างสม่ำเสมอ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หากมีการใช้ข้อมูลจากบุคคลที่สามเพื่อวัดมูลค่ายุติธรรม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เช่น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ราคาจากนายหน้า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หรือการตั้งราคา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lang w:bidi="th-TH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3C6DF9" w:rsidRPr="00C24E18" w:rsidRDefault="003C6DF9" w:rsidP="003C6DF9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:rsidR="003C6DF9" w:rsidRPr="00C24E18" w:rsidRDefault="003C6DF9" w:rsidP="003C6DF9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 w:cstheme="minorBidi"/>
          <w:sz w:val="30"/>
          <w:szCs w:val="30"/>
          <w:lang w:val="th-TH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C24E18">
        <w:rPr>
          <w:rFonts w:ascii="Angsana New" w:hAnsi="Angsana New" w:cs="Angsana New"/>
          <w:sz w:val="30"/>
          <w:szCs w:val="30"/>
          <w:cs/>
        </w:rPr>
        <w:t>ปัญหา</w:t>
      </w:r>
      <w:r w:rsidRPr="00C24E18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C24E18">
        <w:rPr>
          <w:rFonts w:ascii="Angsana New" w:hAnsi="Angsana New" w:cs="Angsana New"/>
          <w:sz w:val="30"/>
          <w:szCs w:val="30"/>
          <w:cs/>
        </w:rPr>
        <w:t>สำคัญ</w:t>
      </w:r>
      <w:r w:rsidRPr="00C24E18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C24E18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</w:t>
      </w:r>
      <w:r w:rsidRPr="00C24E18">
        <w:rPr>
          <w:rFonts w:ascii="Angsana New" w:hAnsi="Angsana New"/>
          <w:sz w:val="30"/>
          <w:szCs w:val="30"/>
          <w:cs/>
        </w:rPr>
        <w:t>กลุ่ม</w:t>
      </w:r>
      <w:r w:rsidRPr="00C24E18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2274C0" w:rsidRPr="00C24E18" w:rsidRDefault="002274C0" w:rsidP="003C6DF9">
      <w:pPr>
        <w:pStyle w:val="BodyText"/>
        <w:shd w:val="clear" w:color="auto" w:fill="FFFFFF"/>
        <w:tabs>
          <w:tab w:val="left" w:pos="1260"/>
        </w:tabs>
        <w:spacing w:after="0"/>
        <w:ind w:left="540"/>
        <w:jc w:val="both"/>
        <w:rPr>
          <w:rFonts w:ascii="Angsana New" w:hAnsi="Angsana New" w:cstheme="minorBidi"/>
          <w:sz w:val="30"/>
          <w:szCs w:val="30"/>
          <w:cs/>
        </w:rPr>
      </w:pPr>
    </w:p>
    <w:p w:rsidR="003C6DF9" w:rsidRPr="00C24E18" w:rsidRDefault="002274C0" w:rsidP="003C6DF9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การ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3C6DF9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3C6DF9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C6DF9" w:rsidRPr="00C24E18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="003C6DF9" w:rsidRPr="00C24E18">
        <w:rPr>
          <w:rFonts w:ascii="Angsana New" w:hAnsi="Angsana New" w:hint="cs"/>
          <w:sz w:val="30"/>
          <w:szCs w:val="30"/>
          <w:cs/>
        </w:rPr>
        <w:t xml:space="preserve"> </w:t>
      </w:r>
    </w:p>
    <w:p w:rsidR="003C6DF9" w:rsidRPr="00C24E18" w:rsidRDefault="003C6DF9" w:rsidP="003C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58"/>
        <w:jc w:val="thaiDistribute"/>
        <w:rPr>
          <w:rFonts w:ascii="Angsana New" w:hAnsi="Angsana New" w:cs="Angsana New"/>
          <w:sz w:val="28"/>
          <w:szCs w:val="28"/>
        </w:rPr>
      </w:pPr>
    </w:p>
    <w:p w:rsidR="003C6DF9" w:rsidRPr="00C24E18" w:rsidRDefault="003C6DF9" w:rsidP="003C6DF9">
      <w:pPr>
        <w:pStyle w:val="block"/>
        <w:numPr>
          <w:ilvl w:val="0"/>
          <w:numId w:val="17"/>
        </w:numPr>
        <w:tabs>
          <w:tab w:val="left" w:pos="900"/>
          <w:tab w:val="left" w:pos="216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C24E1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C24E1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24E1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4B42B1" w:rsidRPr="00C24E18" w:rsidRDefault="004B42B1" w:rsidP="004B42B1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C24E18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C24E1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24E18">
        <w:rPr>
          <w:rFonts w:ascii="Angsana New" w:hAnsi="Angsana New" w:cs="Angsana New" w:hint="cs"/>
          <w:spacing w:val="-10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Pr="00C24E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เสนอซื้อขายซึ่งรวมอยู่ในข้อมูลระดับ </w:t>
      </w:r>
      <w:r w:rsidRPr="00C24E1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3C6DF9" w:rsidRPr="00C24E18" w:rsidRDefault="004B42B1" w:rsidP="003C6DF9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ข้อมูลระดับ</w:t>
      </w:r>
      <w:r w:rsidRPr="00C24E18">
        <w:rPr>
          <w:rFonts w:ascii="Angsana New" w:hAnsi="Angsana New" w:cs="Angsana New"/>
          <w:sz w:val="30"/>
          <w:szCs w:val="30"/>
          <w:cs/>
          <w:lang w:bidi="th-TH"/>
        </w:rPr>
        <w:t xml:space="preserve"> 3  </w:t>
      </w:r>
      <w:r w:rsidRPr="00C24E1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3C6DF9" w:rsidRPr="00C24E18" w:rsidRDefault="003C6DF9" w:rsidP="003C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58"/>
        <w:jc w:val="thaiDistribute"/>
        <w:rPr>
          <w:rFonts w:ascii="Angsana New" w:hAnsi="Angsana New" w:cs="Angsana New"/>
          <w:sz w:val="28"/>
          <w:szCs w:val="28"/>
        </w:rPr>
      </w:pPr>
    </w:p>
    <w:p w:rsidR="003C6DF9" w:rsidRPr="00C24E18" w:rsidRDefault="003C6DF9" w:rsidP="003C6DF9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C6DF9" w:rsidRPr="00C24E18" w:rsidRDefault="003C6DF9" w:rsidP="003C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3C6DF9" w:rsidRPr="00C24E18" w:rsidRDefault="003C6DF9" w:rsidP="003C6DF9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C6DF9" w:rsidRPr="00C24E18" w:rsidRDefault="003C6DF9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รายได้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6964CD" w:rsidRPr="00C24E18" w:rsidRDefault="0002585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2562</w:t>
      </w:r>
      <w:r w:rsidR="008B11A9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A91252" w:rsidRPr="00C24E18" w:rsidRDefault="00A91252" w:rsidP="000258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062CD6" w:rsidRPr="00C24E18" w:rsidRDefault="00025857" w:rsidP="005D6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และส่วนลดตามปริมาณ</w:t>
      </w:r>
      <w:r w:rsidR="00C32AFA" w:rsidRPr="00C24E18">
        <w:rPr>
          <w:rFonts w:ascii="Angsana New" w:hAnsi="Angsana New" w:cs="Angsana New"/>
          <w:sz w:val="30"/>
          <w:szCs w:val="30"/>
          <w:cs/>
        </w:rPr>
        <w:t xml:space="preserve">  </w:t>
      </w:r>
      <w:r w:rsidR="00C32AFA"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5D615E" w:rsidRPr="00C24E18" w:rsidRDefault="005D615E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025857" w:rsidRPr="00C24E18" w:rsidRDefault="0002585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:rsidR="006359EB" w:rsidRPr="00C24E18" w:rsidRDefault="006359EB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รายได้จะรับรู้ในจำนวนที่มีความเป็นไปได้ค่อนข้างแน่</w:t>
      </w:r>
      <w:r w:rsidR="00C213F6" w:rsidRPr="00C24E18">
        <w:rPr>
          <w:rFonts w:ascii="Angsana New" w:hAnsi="Angsana New" w:cs="Angsana New"/>
          <w:i/>
          <w:sz w:val="30"/>
          <w:szCs w:val="30"/>
        </w:rPr>
        <w:br/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Cs/>
          <w:sz w:val="30"/>
          <w:szCs w:val="30"/>
        </w:rPr>
      </w:pPr>
      <w:r w:rsidRPr="00C24E18">
        <w:rPr>
          <w:rFonts w:ascii="Angsana New" w:hAnsi="Angsana New" w:cs="Angsana New" w:hint="cs"/>
          <w:b/>
          <w:bCs/>
          <w:iCs/>
          <w:sz w:val="30"/>
          <w:szCs w:val="30"/>
          <w:cs/>
        </w:rPr>
        <w:t>นโยบายการบัญชีสำหรับการรับรู้รายได้ในปี</w:t>
      </w:r>
      <w:r w:rsidRPr="00C24E18">
        <w:rPr>
          <w:rFonts w:ascii="Angsana New" w:hAnsi="Angsana New" w:cs="Angsana New"/>
          <w:b/>
          <w:bCs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b/>
          <w:bCs/>
          <w:i/>
          <w:sz w:val="30"/>
          <w:szCs w:val="30"/>
        </w:rPr>
        <w:t>2561</w:t>
      </w: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Cs/>
          <w:sz w:val="28"/>
          <w:szCs w:val="28"/>
        </w:rPr>
      </w:pP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ไม่อาจวัดมูลค่าของจำนวนรายได้และต้นทุนที่เกิดขึ้นได้อย่างน่าเชื่อถือ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หรือมีความเป็นไปได้ค่อนข้างแน่นอนที่จะต้องรับคืนสินค้า</w:t>
      </w:r>
    </w:p>
    <w:p w:rsidR="003B49D0" w:rsidRPr="00C24E18" w:rsidRDefault="003B4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6359EB" w:rsidRPr="00C24E18" w:rsidRDefault="006359E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รายได้ค่าเช่า</w:t>
      </w:r>
    </w:p>
    <w:p w:rsidR="006359EB" w:rsidRPr="00C24E18" w:rsidRDefault="006359EB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460BCF" w:rsidRPr="00C24E18" w:rsidRDefault="00460BCF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</w:p>
    <w:p w:rsidR="003B49D0" w:rsidRPr="00C24E18" w:rsidRDefault="003B49D0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60BCF" w:rsidRPr="00C24E18" w:rsidRDefault="00460BCF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ถ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:rsidR="00C9309E" w:rsidRPr="00C24E18" w:rsidRDefault="00C9309E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D217CC" w:rsidRPr="00C24E18" w:rsidRDefault="00460BCF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C24E18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และดอกเบี้ยรับบันทึกในกำไร</w:t>
      </w:r>
      <w:r w:rsidR="00C06607" w:rsidRPr="00C24E18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C24E18">
        <w:rPr>
          <w:rFonts w:ascii="Angsana New" w:hAnsi="Angsana New" w:cs="Angsana New" w:hint="cs"/>
          <w:i/>
          <w:sz w:val="30"/>
          <w:szCs w:val="30"/>
          <w:cs/>
        </w:rPr>
        <w:t>ขาดทุนตามเกณฑ์คงค้าง</w:t>
      </w:r>
    </w:p>
    <w:p w:rsidR="006359EB" w:rsidRPr="00C24E18" w:rsidRDefault="006359EB" w:rsidP="00460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C3BDB" w:rsidRPr="00C24E18" w:rsidRDefault="004C3BDB" w:rsidP="006359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9B1932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557775" w:rsidRPr="00C24E18" w:rsidRDefault="00557775" w:rsidP="00322B5E">
      <w:pPr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82336" w:rsidRPr="00C24E18" w:rsidRDefault="009B1932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ต้นทุนทางการเงิน</w:t>
      </w:r>
      <w:r w:rsidR="005D615E" w:rsidRPr="00C24E18">
        <w:rPr>
          <w:rFonts w:ascii="Angsana New" w:hAnsi="Angsana New" w:cs="Angsana New" w:hint="cs"/>
          <w:sz w:val="30"/>
          <w:szCs w:val="30"/>
          <w:cs/>
        </w:rPr>
        <w:t xml:space="preserve">ประกอบด้วยดอกเบี้ยจ่ายและค่าใช้จ่ายในทำนองเดียวกัน </w:t>
      </w:r>
      <w:r w:rsidR="00FB67CC" w:rsidRPr="00C24E18">
        <w:rPr>
          <w:rFonts w:ascii="Angsana New" w:hAnsi="Angsana New" w:cs="Angsana New"/>
          <w:sz w:val="30"/>
          <w:szCs w:val="30"/>
          <w:cs/>
        </w:rPr>
        <w:t>บันทึก</w:t>
      </w:r>
      <w:r w:rsidR="005D615E" w:rsidRPr="00C24E18">
        <w:rPr>
          <w:rFonts w:ascii="Angsana New" w:hAnsi="Angsana New" w:cs="Angsana New" w:hint="cs"/>
          <w:sz w:val="30"/>
          <w:szCs w:val="30"/>
          <w:cs/>
        </w:rPr>
        <w:t>ในกำไรหรือขาดทุนในงวด</w:t>
      </w:r>
      <w:r w:rsidR="00CE4936" w:rsidRPr="00C24E18">
        <w:rPr>
          <w:rFonts w:ascii="Angsana New" w:hAnsi="Angsana New" w:cs="Angsana New"/>
          <w:sz w:val="30"/>
          <w:szCs w:val="30"/>
          <w:cs/>
        </w:rPr>
        <w:br/>
      </w:r>
      <w:r w:rsidR="005D615E" w:rsidRPr="00C24E18">
        <w:rPr>
          <w:rFonts w:ascii="Angsana New" w:hAnsi="Angsana New" w:cs="Angsana New" w:hint="cs"/>
          <w:sz w:val="30"/>
          <w:szCs w:val="30"/>
          <w:cs/>
        </w:rPr>
        <w:t>ที่ค่าใช้จ่ายดังกล่าวเกิดขึ้น ต้นทุนทางการเงินที่เกิดจากตามสัญญาเช่าการเงิน บันทึก</w:t>
      </w:r>
      <w:r w:rsidR="00FB67CC" w:rsidRPr="00C24E18">
        <w:rPr>
          <w:rFonts w:ascii="Angsana New" w:hAnsi="Angsana New" w:cs="Angsana New"/>
          <w:sz w:val="30"/>
          <w:szCs w:val="30"/>
          <w:cs/>
        </w:rPr>
        <w:t>โดยใช้วิธีอัตราดอกเบี้ยที่แท้จริง</w:t>
      </w:r>
    </w:p>
    <w:p w:rsidR="008319EB" w:rsidRPr="00C24E18" w:rsidRDefault="008319EB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964CD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ธ</w:t>
      </w:r>
      <w:r w:rsidR="0051109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51109D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สัญญาเช่าดำเนินงาน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543DF" w:rsidRPr="00C24E18" w:rsidRDefault="00612558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รายจ่ายภายใต้สัญญาเช่าดำเนิน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งาน</w:t>
      </w:r>
      <w:r w:rsidRPr="00C24E18">
        <w:rPr>
          <w:rFonts w:ascii="Angsana New" w:hAnsi="Angsana New" w:cs="Angsana New"/>
          <w:sz w:val="30"/>
          <w:szCs w:val="30"/>
          <w:cs/>
        </w:rPr>
        <w:t>บันทึกในกำไร</w:t>
      </w:r>
      <w:r w:rsidR="00823432" w:rsidRPr="00C24E18">
        <w:rPr>
          <w:rFonts w:ascii="Angsana New" w:hAnsi="Angsana New" w:cs="Angsana New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ขาดทุนโดยวิธีเส้นตรงตลอดอายุสัญญาเช่า </w:t>
      </w:r>
    </w:p>
    <w:p w:rsidR="008E24ED" w:rsidRPr="00C24E18" w:rsidRDefault="008E24E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964CD" w:rsidRPr="00C24E18" w:rsidRDefault="006964CD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BB197F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557775" w:rsidRPr="00C24E18" w:rsidRDefault="00557775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:rsidR="009C65A5" w:rsidRPr="00C24E18" w:rsidRDefault="009C65A5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697412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:rsidR="00BB197F" w:rsidRPr="00C24E18" w:rsidRDefault="00BB197F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:rsidR="00FB67CC" w:rsidRPr="00C24E18" w:rsidRDefault="00FB67CC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4C0E54" w:rsidRPr="00C24E18" w:rsidRDefault="004C0E54" w:rsidP="00322B5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70951" w:rsidRPr="00C24E18" w:rsidRDefault="004C0E54" w:rsidP="0020085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697412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การประเมินผลกระทบจากหลายปัจจัย รวมถึงการตีความทางกฏหมายภาษี และจากประสบการณ์ในอดีต</w:t>
      </w:r>
      <w:r w:rsidR="002C317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การประเมินนี้อยู่บนพ</w:t>
      </w:r>
      <w:r w:rsidR="00FB67CC" w:rsidRPr="00C24E18">
        <w:rPr>
          <w:rFonts w:ascii="Angsana New" w:hAnsi="Angsana New" w:cs="Angsana New"/>
          <w:sz w:val="30"/>
          <w:szCs w:val="30"/>
          <w:cs/>
        </w:rPr>
        <w:t>ื้นฐานการประมาณการและข้อสมมติ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</w:t>
      </w:r>
      <w:r w:rsidR="005139A9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73453" w:rsidRPr="00C24E18" w:rsidRDefault="00F73453" w:rsidP="0020085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4C0E54" w:rsidRPr="00C24E18" w:rsidRDefault="004C0E54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AB7B95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CE4936" w:rsidRPr="00C24E18" w:rsidRDefault="00CE4936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FD357B" w:rsidRPr="00C24E18" w:rsidRDefault="004C0E54" w:rsidP="00460BCF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B7141C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0774D3" w:rsidRPr="00C24E18">
        <w:rPr>
          <w:rFonts w:ascii="Angsana New" w:hAnsi="Angsana New" w:cs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ส</w:t>
      </w:r>
      <w:r w:rsidR="000774D3" w:rsidRPr="00C24E18">
        <w:rPr>
          <w:rFonts w:ascii="Angsana New" w:hAnsi="Angsana New" w:cs="Angsana New"/>
          <w:sz w:val="30"/>
          <w:szCs w:val="30"/>
          <w:cs/>
        </w:rPr>
        <w:t>ินทรัพย์ภาษีเงินได้รอการ</w:t>
      </w:r>
      <w:r w:rsidRPr="00C24E18">
        <w:rPr>
          <w:rFonts w:ascii="Angsana New" w:hAnsi="Angsana New" w:cs="Angsana New"/>
          <w:sz w:val="30"/>
          <w:szCs w:val="30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5139A9" w:rsidRPr="00C24E18" w:rsidRDefault="005139A9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D85907" w:rsidRPr="00C24E18" w:rsidRDefault="000B51E3" w:rsidP="002F6275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B3578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บ</w:t>
      </w:r>
      <w:r w:rsidR="00D85907"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D85907"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D85907" w:rsidRPr="00C24E1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กำไรต่อหุ้น </w:t>
      </w:r>
    </w:p>
    <w:p w:rsidR="00D85907" w:rsidRPr="00C24E18" w:rsidRDefault="00D85907" w:rsidP="00D8590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C06607" w:rsidRPr="00C24E18" w:rsidRDefault="00D85907" w:rsidP="003B49D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 ด้วย</w:t>
      </w:r>
      <w:r w:rsidRPr="00C24E18">
        <w:rPr>
          <w:rFonts w:ascii="Angsana New" w:hAnsi="Angsana New" w:cs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="00C06607" w:rsidRPr="00C24E1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1F1E07" w:rsidRPr="00C24E18" w:rsidRDefault="001F1E07" w:rsidP="001F1E07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C24E1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(</w:t>
      </w:r>
      <w:r w:rsidR="00CB3578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ป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F1E07" w:rsidRPr="00C24E18" w:rsidRDefault="001F1E07" w:rsidP="001F1E0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1F1E07" w:rsidRPr="00C24E18" w:rsidRDefault="001F1E07" w:rsidP="001F1E0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หรือมีอิทธิพลอย่างมีสาระสำคัญใน</w:t>
      </w:r>
      <w:r w:rsidR="007D67BB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:rsidR="001F1E07" w:rsidRPr="00C24E18" w:rsidRDefault="001F1E07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2506AB" w:rsidRPr="00C24E18" w:rsidRDefault="00D85907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C06607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</w:t>
      </w:r>
      <w:r w:rsidR="00D2142F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D2142F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D2142F" w:rsidRPr="00C24E18" w:rsidRDefault="00D2142F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11B5C" w:rsidRPr="00C24E18" w:rsidRDefault="00D2142F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7D67BB" w:rsidRPr="00C24E18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511B5C" w:rsidRPr="00C24E18" w:rsidRDefault="00511B5C" w:rsidP="00322B5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356097" w:rsidRPr="00C24E18" w:rsidRDefault="006B5267" w:rsidP="00511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62D62"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EF621F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E4A8A" w:rsidRPr="00C24E18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61DA0" w:rsidRPr="00C24E18" w:rsidRDefault="00B61DA0" w:rsidP="00DA31B7">
      <w:pPr>
        <w:ind w:right="14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557775" w:rsidRPr="00C24E18" w:rsidRDefault="00F11BAB" w:rsidP="00511B5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 xml:space="preserve"> ได้เปิดเผยในหมายเหตุข้อ </w:t>
      </w:r>
      <w:r w:rsidRPr="00C24E18">
        <w:rPr>
          <w:rFonts w:ascii="Angsana New" w:hAnsi="Angsana New" w:cs="Angsana New"/>
          <w:bCs/>
          <w:sz w:val="30"/>
          <w:szCs w:val="30"/>
        </w:rPr>
        <w:t xml:space="preserve">10 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C24E18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bCs/>
          <w:sz w:val="30"/>
          <w:szCs w:val="30"/>
        </w:rPr>
        <w:t>11</w:t>
      </w:r>
      <w:r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DA31B7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511B5C" w:rsidRPr="00C24E18" w:rsidRDefault="00511B5C" w:rsidP="00511B5C">
      <w:pPr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356097" w:rsidRPr="00C24E18" w:rsidTr="007D67BB">
        <w:trPr>
          <w:trHeight w:val="20"/>
          <w:tblHeader/>
        </w:trPr>
        <w:tc>
          <w:tcPr>
            <w:tcW w:w="3510" w:type="dxa"/>
            <w:shd w:val="clear" w:color="auto" w:fill="auto"/>
          </w:tcPr>
          <w:p w:rsidR="00356097" w:rsidRPr="00C24E18" w:rsidRDefault="00356097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:rsidR="00DD2741" w:rsidRPr="00C24E18" w:rsidRDefault="00356097" w:rsidP="00F11BA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356097" w:rsidRPr="00C24E18" w:rsidRDefault="000E2DA3" w:rsidP="00F11BA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F11BAB"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356097" w:rsidRPr="00C24E18" w:rsidRDefault="00356097" w:rsidP="00322B5E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D2741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>Kinugawa Rubber Industrial</w:t>
            </w:r>
            <w:r w:rsidR="007D67BB" w:rsidRPr="00C24E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2"/>
                <w:szCs w:val="32"/>
              </w:rPr>
              <w:t>Co., Ltd.</w:t>
            </w:r>
          </w:p>
        </w:tc>
        <w:tc>
          <w:tcPr>
            <w:tcW w:w="1728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DD2741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4E18">
              <w:rPr>
                <w:rFonts w:ascii="Angsana New" w:hAnsi="Angsana New" w:cs="Angsana New"/>
                <w:sz w:val="32"/>
                <w:szCs w:val="32"/>
              </w:rPr>
              <w:t>Tepro</w:t>
            </w:r>
            <w:proofErr w:type="spellEnd"/>
            <w:r w:rsidRPr="00C24E18">
              <w:rPr>
                <w:rFonts w:ascii="Angsana New" w:hAnsi="Angsana New" w:cs="Angsana New"/>
                <w:sz w:val="32"/>
                <w:szCs w:val="32"/>
              </w:rPr>
              <w:t xml:space="preserve"> Inc. Co., Ltd.</w:t>
            </w:r>
          </w:p>
        </w:tc>
        <w:tc>
          <w:tcPr>
            <w:tcW w:w="1728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60" w:type="dxa"/>
            <w:shd w:val="clear" w:color="auto" w:fill="auto"/>
          </w:tcPr>
          <w:p w:rsidR="00DD2741" w:rsidRPr="00C24E18" w:rsidRDefault="00DD2741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042964" w:rsidRPr="00C24E18" w:rsidTr="007D67BB">
        <w:trPr>
          <w:trHeight w:val="20"/>
        </w:trPr>
        <w:tc>
          <w:tcPr>
            <w:tcW w:w="3510" w:type="dxa"/>
            <w:shd w:val="clear" w:color="auto" w:fill="auto"/>
          </w:tcPr>
          <w:p w:rsidR="002B2AFC" w:rsidRPr="00C24E18" w:rsidRDefault="00042964" w:rsidP="00042964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 xml:space="preserve">Kinugawa Rubber and </w:t>
            </w:r>
          </w:p>
          <w:p w:rsidR="00042964" w:rsidRPr="00C24E18" w:rsidRDefault="00042964" w:rsidP="00EB5B59">
            <w:pPr>
              <w:spacing w:line="240" w:lineRule="auto"/>
              <w:ind w:right="20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C24E18">
              <w:rPr>
                <w:rFonts w:ascii="Angsana New" w:hAnsi="Angsana New" w:cs="Angsana New"/>
                <w:sz w:val="32"/>
                <w:szCs w:val="32"/>
              </w:rPr>
              <w:t>Plastic Wuhu Co., Ltd.</w:t>
            </w:r>
          </w:p>
        </w:tc>
        <w:tc>
          <w:tcPr>
            <w:tcW w:w="1728" w:type="dxa"/>
            <w:shd w:val="clear" w:color="auto" w:fill="auto"/>
          </w:tcPr>
          <w:p w:rsidR="002B2AFC" w:rsidRPr="00C24E18" w:rsidRDefault="002B2AFC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042964" w:rsidRPr="00C24E18" w:rsidRDefault="00042964" w:rsidP="00DD2741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960" w:type="dxa"/>
            <w:shd w:val="clear" w:color="auto" w:fill="auto"/>
          </w:tcPr>
          <w:p w:rsidR="002B2AFC" w:rsidRPr="00C24E18" w:rsidRDefault="002B2AFC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  <w:p w:rsidR="00042964" w:rsidRPr="00C24E18" w:rsidRDefault="00042964" w:rsidP="00DD2741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:rsidR="00557775" w:rsidRPr="00C24E18" w:rsidRDefault="00557775" w:rsidP="00B6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22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p w:rsidR="00B61DA0" w:rsidRPr="00C24E18" w:rsidRDefault="00B61DA0" w:rsidP="00B61DA0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รายการ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แต่ละประเภท</w:t>
      </w:r>
      <w:r w:rsidR="00511B5C" w:rsidRPr="00C24E18">
        <w:rPr>
          <w:rFonts w:ascii="Angsana New" w:hAnsi="Angsana New" w:cs="Angsana New" w:hint="cs"/>
          <w:b/>
          <w:sz w:val="30"/>
          <w:szCs w:val="30"/>
          <w:cs/>
        </w:rPr>
        <w:t>มี</w:t>
      </w:r>
      <w:r w:rsidRPr="00C24E18">
        <w:rPr>
          <w:rFonts w:ascii="Angsana New" w:hAnsi="Angsana New" w:cs="Angsana New"/>
          <w:b/>
          <w:sz w:val="30"/>
          <w:szCs w:val="30"/>
          <w:cs/>
        </w:rPr>
        <w:t>ดังต่อไปนี้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8A782A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8A782A" w:rsidP="00322B5E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5A682C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ราคาที่เทียบเคียงได้กับบุคคลภายนอก</w:t>
            </w:r>
          </w:p>
        </w:tc>
      </w:tr>
      <w:tr w:rsidR="008A782A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8A782A" w:rsidRPr="00C24E18" w:rsidRDefault="009B1932" w:rsidP="000B069A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0B069A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410" w:type="dxa"/>
            <w:shd w:val="clear" w:color="auto" w:fill="auto"/>
          </w:tcPr>
          <w:p w:rsidR="008A782A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="000B069A" w:rsidRPr="00C24E18">
              <w:rPr>
                <w:rFonts w:ascii="Angsana New" w:hAnsi="Angsana New" w:cs="Angsana New"/>
                <w:sz w:val="30"/>
                <w:szCs w:val="30"/>
                <w:cs/>
              </w:rPr>
              <w:t>าคา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</w:t>
            </w:r>
            <w:r w:rsidR="000B069A" w:rsidRPr="00C24E18">
              <w:rPr>
                <w:rFonts w:ascii="Angsana New" w:hAnsi="Angsana New" w:cs="Angsana New"/>
                <w:sz w:val="30"/>
                <w:szCs w:val="30"/>
                <w:cs/>
              </w:rPr>
              <w:t>กันตามสัญญา</w:t>
            </w:r>
          </w:p>
        </w:tc>
      </w:tr>
      <w:tr w:rsidR="00F12029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F12029" w:rsidRPr="00C24E18" w:rsidRDefault="004A6F24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:rsidR="00F12029" w:rsidRPr="00C24E18" w:rsidRDefault="00ED7C28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  <w:tr w:rsidR="009C269B" w:rsidRPr="00C24E18" w:rsidTr="00D945FF">
        <w:trPr>
          <w:trHeight w:val="20"/>
        </w:trPr>
        <w:tc>
          <w:tcPr>
            <w:tcW w:w="4428" w:type="dxa"/>
            <w:shd w:val="clear" w:color="auto" w:fill="auto"/>
          </w:tcPr>
          <w:p w:rsidR="009C269B" w:rsidRPr="00C24E18" w:rsidRDefault="009B1932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4410" w:type="dxa"/>
            <w:shd w:val="clear" w:color="auto" w:fill="auto"/>
          </w:tcPr>
          <w:p w:rsidR="009C269B" w:rsidRPr="00C24E18" w:rsidRDefault="000B069A" w:rsidP="00322B5E">
            <w:pPr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="009B1932"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:rsidR="00307392" w:rsidRPr="00C24E18" w:rsidRDefault="00307392" w:rsidP="00322B5E">
      <w:pPr>
        <w:tabs>
          <w:tab w:val="clear" w:pos="227"/>
          <w:tab w:val="clear" w:pos="454"/>
          <w:tab w:val="clear" w:pos="680"/>
          <w:tab w:val="clear" w:pos="907"/>
          <w:tab w:val="left" w:pos="6750"/>
        </w:tabs>
        <w:spacing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:rsidR="00557775" w:rsidRPr="00C24E18" w:rsidRDefault="008C3306" w:rsidP="008C3306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6750"/>
        </w:tabs>
        <w:spacing w:line="240" w:lineRule="auto"/>
        <w:ind w:right="20" w:firstLine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</w:rPr>
        <w:br w:type="page"/>
      </w:r>
      <w:r w:rsidR="00DB06CC" w:rsidRPr="00C24E18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</w:t>
      </w:r>
      <w:r w:rsidR="00565DD5" w:rsidRPr="00C24E18">
        <w:rPr>
          <w:rFonts w:ascii="Angsana New" w:hAnsi="Angsana New" w:cs="Angsana New"/>
          <w:sz w:val="30"/>
          <w:szCs w:val="30"/>
          <w:cs/>
        </w:rPr>
        <w:t>ิจการที่เกี่ยวข้องกันสำหรับแต่ละ</w:t>
      </w:r>
      <w:r w:rsidR="00DB06CC" w:rsidRPr="00C24E18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DB06CC" w:rsidRPr="00C24E18">
        <w:rPr>
          <w:rFonts w:ascii="Angsana New" w:hAnsi="Angsana New" w:cs="Angsana New"/>
          <w:sz w:val="30"/>
          <w:szCs w:val="30"/>
        </w:rPr>
        <w:t xml:space="preserve">31 </w:t>
      </w:r>
      <w:r w:rsidR="00DB06CC" w:rsidRPr="00C24E18">
        <w:rPr>
          <w:rFonts w:ascii="Angsana New" w:hAnsi="Angsana New" w:cs="Angsana New"/>
          <w:sz w:val="30"/>
          <w:szCs w:val="30"/>
          <w:cs/>
        </w:rPr>
        <w:t>ธันวาคม</w:t>
      </w:r>
      <w:r w:rsidR="00BD6AEA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สรุป</w:t>
      </w:r>
      <w:r w:rsidR="00DB06CC" w:rsidRPr="00C24E18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:rsidR="00B757C6" w:rsidRPr="00C24E18" w:rsidRDefault="00B757C6" w:rsidP="00322B5E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080"/>
        <w:gridCol w:w="278"/>
        <w:gridCol w:w="1077"/>
        <w:gridCol w:w="268"/>
        <w:gridCol w:w="1084"/>
        <w:gridCol w:w="270"/>
        <w:gridCol w:w="1080"/>
      </w:tblGrid>
      <w:tr w:rsidR="00356097" w:rsidRPr="00C24E18" w:rsidTr="00D945FF">
        <w:trPr>
          <w:tblHeader/>
        </w:trPr>
        <w:tc>
          <w:tcPr>
            <w:tcW w:w="2261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356097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:rsidR="00557775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7CC" w:rsidRPr="00C24E18" w:rsidTr="00D945FF">
        <w:trPr>
          <w:tblHeader/>
        </w:trPr>
        <w:tc>
          <w:tcPr>
            <w:tcW w:w="2261" w:type="pct"/>
            <w:shd w:val="clear" w:color="auto" w:fill="auto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D217CC" w:rsidRPr="00C24E18" w:rsidRDefault="00BE36C2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217CC" w:rsidRPr="00C24E18" w:rsidRDefault="00BE36C2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D217CC" w:rsidRPr="00C24E18" w:rsidRDefault="00BE36C2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D217CC" w:rsidRPr="00C24E18" w:rsidRDefault="00D217CC" w:rsidP="00B46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D217CC" w:rsidRPr="00C24E18" w:rsidRDefault="00BE36C2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217CC" w:rsidRPr="00C24E18" w:rsidTr="00D945FF">
        <w:trPr>
          <w:tblHeader/>
        </w:trPr>
        <w:tc>
          <w:tcPr>
            <w:tcW w:w="2261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7CC" w:rsidRPr="00C24E18" w:rsidTr="00D945FF">
        <w:tc>
          <w:tcPr>
            <w:tcW w:w="2261" w:type="pct"/>
          </w:tcPr>
          <w:p w:rsidR="00D217CC" w:rsidRPr="00C24E18" w:rsidRDefault="00D217CC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6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D217CC" w:rsidRPr="00C24E18" w:rsidRDefault="00D217CC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30,124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35,712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30,124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35,712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0507" w:rsidRPr="00C24E18">
              <w:rPr>
                <w:rFonts w:ascii="Angsana New" w:hAnsi="Angsana New" w:cs="Angsana New"/>
                <w:sz w:val="30"/>
                <w:szCs w:val="30"/>
              </w:rPr>
              <w:t>2,642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31,775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0507" w:rsidRPr="00C24E18">
              <w:rPr>
                <w:rFonts w:ascii="Angsana New" w:hAnsi="Angsana New" w:cs="Angsana New"/>
                <w:sz w:val="30"/>
                <w:szCs w:val="30"/>
              </w:rPr>
              <w:t>2,642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31,775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165806" w:rsidRPr="00C24E18" w:rsidRDefault="00E07E9D" w:rsidP="00E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5,209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5,128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1,741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1,889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69,308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70,292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122,204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125,879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121,193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124,647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15,887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15,734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15,887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15,734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3,577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5,027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3,382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4,820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:rsidR="00165806" w:rsidRPr="00C24E18" w:rsidRDefault="00E07E9D" w:rsidP="00E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10,548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10,370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10,548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10,370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:rsidR="00165806" w:rsidRPr="00C24E18" w:rsidRDefault="00FD5788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16,907</w:t>
            </w:r>
          </w:p>
        </w:tc>
        <w:tc>
          <w:tcPr>
            <w:tcW w:w="148" w:type="pct"/>
          </w:tcPr>
          <w:p w:rsidR="00165806" w:rsidRPr="00C24E18" w:rsidRDefault="00165806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17,429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11,65</w:t>
            </w:r>
            <w:r w:rsidR="003B5A46" w:rsidRPr="00C24E1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12,652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165806" w:rsidRPr="00C24E18" w:rsidRDefault="00FD5788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:rsidR="00165806" w:rsidRPr="00C24E18" w:rsidRDefault="00165806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165806" w:rsidRPr="00C24E18" w:rsidRDefault="00FD5788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17,571</w:t>
            </w:r>
          </w:p>
        </w:tc>
        <w:tc>
          <w:tcPr>
            <w:tcW w:w="148" w:type="pct"/>
          </w:tcPr>
          <w:p w:rsidR="00165806" w:rsidRPr="00C24E18" w:rsidRDefault="00165806" w:rsidP="00FD5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17,681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12,31</w:t>
            </w:r>
            <w:r w:rsidR="003B5A46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12,904</w:t>
            </w: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806" w:rsidRPr="00C24E18" w:rsidTr="00D945FF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:rsidR="00165806" w:rsidRPr="00C24E18" w:rsidRDefault="00E07E9D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1,220</w:t>
            </w: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1,220</w:t>
            </w:r>
          </w:p>
        </w:tc>
      </w:tr>
      <w:tr w:rsidR="00165806" w:rsidRPr="00C24E18" w:rsidTr="00D945FF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2261" w:type="pct"/>
          </w:tcPr>
          <w:p w:rsidR="00165806" w:rsidRPr="00C24E18" w:rsidRDefault="00165806" w:rsidP="0016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65806" w:rsidRPr="00C24E18" w:rsidRDefault="00165806" w:rsidP="00165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930121" w:rsidRPr="00C24E18" w:rsidRDefault="00356097" w:rsidP="00930121">
      <w:pPr>
        <w:spacing w:line="240" w:lineRule="auto"/>
        <w:ind w:left="540" w:right="20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9E1C1F" w:rsidRPr="00C24E18">
        <w:rPr>
          <w:rFonts w:ascii="Angsana New" w:hAnsi="Angsana New" w:cs="Angsana New" w:hint="cs"/>
          <w:sz w:val="30"/>
          <w:szCs w:val="30"/>
          <w:cs/>
        </w:rPr>
        <w:t>กับ</w:t>
      </w:r>
      <w:r w:rsidR="00565DD5" w:rsidRPr="00C24E18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ณ วันที่ 3</w:t>
      </w:r>
      <w:r w:rsidR="00840DCB" w:rsidRPr="00C24E18">
        <w:rPr>
          <w:rFonts w:ascii="Angsana New" w:hAnsi="Angsana New" w:cs="Angsana New"/>
          <w:sz w:val="30"/>
          <w:szCs w:val="30"/>
        </w:rPr>
        <w:t xml:space="preserve">1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557775" w:rsidRPr="00C24E18" w:rsidRDefault="00557775" w:rsidP="006B4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0"/>
        <w:gridCol w:w="1082"/>
        <w:gridCol w:w="249"/>
        <w:gridCol w:w="21"/>
        <w:gridCol w:w="1082"/>
        <w:gridCol w:w="270"/>
        <w:gridCol w:w="1080"/>
        <w:gridCol w:w="274"/>
        <w:gridCol w:w="1071"/>
      </w:tblGrid>
      <w:tr w:rsidR="00356097" w:rsidRPr="00C24E18" w:rsidTr="00D945FF">
        <w:tc>
          <w:tcPr>
            <w:tcW w:w="2265" w:type="pct"/>
            <w:shd w:val="clear" w:color="auto" w:fill="auto"/>
          </w:tcPr>
          <w:p w:rsidR="00356097" w:rsidRPr="00C24E18" w:rsidRDefault="00356097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56097" w:rsidRPr="00C24E18" w:rsidRDefault="00356097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356097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54AF" w:rsidRPr="00C24E18" w:rsidTr="00D945FF">
        <w:tc>
          <w:tcPr>
            <w:tcW w:w="2265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B54AF" w:rsidRPr="00C24E18" w:rsidTr="00D945FF">
        <w:tc>
          <w:tcPr>
            <w:tcW w:w="2265" w:type="pct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8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83F" w:rsidRPr="00C24E18" w:rsidTr="00D945FF">
        <w:tc>
          <w:tcPr>
            <w:tcW w:w="2265" w:type="pct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61483F" w:rsidRPr="00C24E18" w:rsidRDefault="00E07E9D" w:rsidP="0065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144" w:type="pct"/>
            <w:gridSpan w:val="2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144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14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</w:tr>
      <w:tr w:rsidR="0061483F" w:rsidRPr="00C24E18" w:rsidTr="00D945FF">
        <w:tc>
          <w:tcPr>
            <w:tcW w:w="2265" w:type="pct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61483F" w:rsidRPr="00C24E18" w:rsidRDefault="00E07E9D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27,765</w:t>
            </w:r>
          </w:p>
        </w:tc>
        <w:tc>
          <w:tcPr>
            <w:tcW w:w="144" w:type="pct"/>
            <w:gridSpan w:val="2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24,866</w:t>
            </w:r>
          </w:p>
        </w:tc>
        <w:tc>
          <w:tcPr>
            <w:tcW w:w="144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27,618</w:t>
            </w:r>
          </w:p>
        </w:tc>
        <w:tc>
          <w:tcPr>
            <w:tcW w:w="14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24,621</w:t>
            </w:r>
          </w:p>
        </w:tc>
      </w:tr>
      <w:tr w:rsidR="0061483F" w:rsidRPr="00C24E18" w:rsidTr="00D945FF">
        <w:tc>
          <w:tcPr>
            <w:tcW w:w="2265" w:type="pct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61483F" w:rsidRPr="00C24E18" w:rsidRDefault="00E07E9D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04408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44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104408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61483F" w:rsidRPr="00C24E18" w:rsidTr="00D945FF">
        <w:tc>
          <w:tcPr>
            <w:tcW w:w="2265" w:type="pct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1483F" w:rsidRPr="00C24E18" w:rsidRDefault="00E07E9D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29,96</w:t>
            </w:r>
            <w:r w:rsidR="00104408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27,743</w:t>
            </w:r>
          </w:p>
        </w:tc>
        <w:tc>
          <w:tcPr>
            <w:tcW w:w="144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29,81</w:t>
            </w:r>
            <w:r w:rsidR="00104408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27,498</w:t>
            </w:r>
          </w:p>
        </w:tc>
      </w:tr>
      <w:tr w:rsidR="0061483F" w:rsidRPr="00C24E18" w:rsidTr="00D945FF">
        <w:tc>
          <w:tcPr>
            <w:tcW w:w="2265" w:type="pct"/>
            <w:shd w:val="clear" w:color="auto" w:fill="auto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cs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cs/>
              </w:rPr>
            </w:pPr>
          </w:p>
        </w:tc>
      </w:tr>
      <w:tr w:rsidR="0061483F" w:rsidRPr="00C24E18" w:rsidTr="00D945FF">
        <w:tc>
          <w:tcPr>
            <w:tcW w:w="2265" w:type="pct"/>
            <w:shd w:val="clear" w:color="auto" w:fill="auto"/>
          </w:tcPr>
          <w:p w:rsidR="0061483F" w:rsidRPr="00C24E18" w:rsidRDefault="0061483F" w:rsidP="0061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หนี้สูญและหนี้สงสัยจะสูญสำหรับปี 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:rsidR="0061483F" w:rsidRPr="00C24E18" w:rsidRDefault="00E07E9D" w:rsidP="00E0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44" w:type="pct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:rsidR="0061483F" w:rsidRPr="00C24E18" w:rsidRDefault="007C2215" w:rsidP="007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:rsidR="0061483F" w:rsidRPr="00C24E18" w:rsidRDefault="0061483F" w:rsidP="00614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</w:tbl>
    <w:p w:rsidR="00553466" w:rsidRPr="00C24E18" w:rsidRDefault="00553466" w:rsidP="00A4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0"/>
        <w:gridCol w:w="1082"/>
        <w:gridCol w:w="249"/>
        <w:gridCol w:w="21"/>
        <w:gridCol w:w="1082"/>
        <w:gridCol w:w="270"/>
        <w:gridCol w:w="1080"/>
        <w:gridCol w:w="274"/>
        <w:gridCol w:w="1071"/>
      </w:tblGrid>
      <w:tr w:rsidR="00307392" w:rsidRPr="00C24E18" w:rsidTr="00D945FF">
        <w:tc>
          <w:tcPr>
            <w:tcW w:w="2265" w:type="pct"/>
            <w:shd w:val="clear" w:color="auto" w:fill="auto"/>
          </w:tcPr>
          <w:p w:rsidR="00307392" w:rsidRPr="00C24E18" w:rsidRDefault="00910DB7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307392" w:rsidRPr="00C24E18" w:rsidRDefault="0030739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54AF" w:rsidRPr="00C24E18" w:rsidTr="00D945FF">
        <w:tc>
          <w:tcPr>
            <w:tcW w:w="2265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B54AF" w:rsidRPr="00C24E18" w:rsidTr="00D945FF">
        <w:tc>
          <w:tcPr>
            <w:tcW w:w="2265" w:type="pct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8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7C5544" w:rsidRPr="00C24E18" w:rsidRDefault="00D27CAD" w:rsidP="00D27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1,782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7C5544" w:rsidRPr="00C24E18" w:rsidRDefault="00D27CAD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5,021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4,992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5,015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D27CAD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5,021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6,757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6,797</w:t>
            </w:r>
          </w:p>
        </w:tc>
      </w:tr>
    </w:tbl>
    <w:p w:rsidR="00FE5DEC" w:rsidRPr="00C24E18" w:rsidRDefault="00FE5DEC" w:rsidP="0056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0"/>
        <w:gridCol w:w="1082"/>
        <w:gridCol w:w="249"/>
        <w:gridCol w:w="21"/>
        <w:gridCol w:w="1082"/>
        <w:gridCol w:w="270"/>
        <w:gridCol w:w="1080"/>
        <w:gridCol w:w="274"/>
        <w:gridCol w:w="1071"/>
      </w:tblGrid>
      <w:tr w:rsidR="00D42C22" w:rsidRPr="00C24E18" w:rsidTr="00D945FF">
        <w:tc>
          <w:tcPr>
            <w:tcW w:w="2265" w:type="pct"/>
            <w:shd w:val="clear" w:color="auto" w:fill="auto"/>
          </w:tcPr>
          <w:p w:rsidR="00D42C22" w:rsidRPr="00C24E18" w:rsidRDefault="00D42C22" w:rsidP="00281B6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 w:type="page"/>
            </w:r>
            <w:r w:rsidRPr="00C24E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 w:type="page"/>
            </w:r>
            <w:r w:rsidR="006B4E84"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8" w:type="pct"/>
            <w:gridSpan w:val="4"/>
            <w:shd w:val="clear" w:color="auto" w:fill="auto"/>
          </w:tcPr>
          <w:p w:rsidR="00D42C22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D42C22" w:rsidRPr="00C24E18" w:rsidRDefault="00D42C2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557775" w:rsidRPr="00C24E18" w:rsidRDefault="009B1932" w:rsidP="0032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54AF" w:rsidRPr="00C24E18" w:rsidTr="00D945FF">
        <w:tc>
          <w:tcPr>
            <w:tcW w:w="2265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9B54AF" w:rsidRPr="00C24E18" w:rsidRDefault="004B204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B54AF" w:rsidRPr="00C24E18" w:rsidTr="00D945FF">
        <w:tc>
          <w:tcPr>
            <w:tcW w:w="2265" w:type="pct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pct"/>
            <w:gridSpan w:val="8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7C5544" w:rsidRPr="00C24E18" w:rsidRDefault="00D27CAD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7C5544" w:rsidRPr="00C24E18" w:rsidRDefault="00D27CAD" w:rsidP="00D27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16,548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19,031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7C5544" w:rsidRPr="00C24E18" w:rsidRDefault="00D27CAD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C5544" w:rsidRPr="00C24E18" w:rsidTr="00D945FF">
        <w:tc>
          <w:tcPr>
            <w:tcW w:w="2265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D27CAD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21</w:t>
            </w:r>
          </w:p>
        </w:tc>
        <w:tc>
          <w:tcPr>
            <w:tcW w:w="144" w:type="pct"/>
            <w:gridSpan w:val="2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5,204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16,569</w:t>
            </w:r>
          </w:p>
        </w:tc>
        <w:tc>
          <w:tcPr>
            <w:tcW w:w="14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24,235</w:t>
            </w:r>
          </w:p>
        </w:tc>
      </w:tr>
    </w:tbl>
    <w:p w:rsidR="008C3306" w:rsidRPr="00C24E18" w:rsidRDefault="008C3306" w:rsidP="008C3306">
      <w:pPr>
        <w:tabs>
          <w:tab w:val="clear" w:pos="227"/>
          <w:tab w:val="left" w:pos="540"/>
        </w:tabs>
        <w:spacing w:line="168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8C3306" w:rsidRPr="00C24E18" w:rsidTr="00D945FF">
        <w:tc>
          <w:tcPr>
            <w:tcW w:w="2268" w:type="pct"/>
          </w:tcPr>
          <w:p w:rsidR="008C3306" w:rsidRPr="00C24E18" w:rsidRDefault="008C3306" w:rsidP="00CD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8" w:type="pct"/>
            <w:gridSpan w:val="3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C3306" w:rsidRPr="00C24E18" w:rsidTr="00D945FF">
        <w:tc>
          <w:tcPr>
            <w:tcW w:w="2268" w:type="pct"/>
          </w:tcPr>
          <w:p w:rsidR="008C3306" w:rsidRPr="00C24E18" w:rsidRDefault="008C3306" w:rsidP="00CD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8C3306" w:rsidRPr="00C24E18" w:rsidRDefault="004B2048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8C3306" w:rsidRPr="00C24E18" w:rsidRDefault="004B2048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8C3306" w:rsidRPr="00C24E18" w:rsidRDefault="004B2048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8C3306" w:rsidRPr="00C24E18" w:rsidRDefault="004B2048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C3306" w:rsidRPr="00C24E18" w:rsidTr="00D945FF">
        <w:tc>
          <w:tcPr>
            <w:tcW w:w="2268" w:type="pct"/>
          </w:tcPr>
          <w:p w:rsidR="008C3306" w:rsidRPr="00C24E18" w:rsidRDefault="008C3306" w:rsidP="00CD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8C3306" w:rsidRPr="00C24E18" w:rsidRDefault="008C3306" w:rsidP="00CD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44" w:rsidRPr="00C24E18" w:rsidTr="00D945FF">
        <w:tc>
          <w:tcPr>
            <w:tcW w:w="2268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7C5544" w:rsidRPr="00C24E18" w:rsidRDefault="007004B6" w:rsidP="00700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13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7C5544" w:rsidRPr="00C24E18" w:rsidTr="00D945FF">
        <w:tc>
          <w:tcPr>
            <w:tcW w:w="2268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7C5544" w:rsidRPr="00C24E18" w:rsidRDefault="007004B6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  <w:tc>
          <w:tcPr>
            <w:tcW w:w="13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</w:tr>
      <w:tr w:rsidR="007C5544" w:rsidRPr="00C24E18" w:rsidTr="00D945FF">
        <w:tc>
          <w:tcPr>
            <w:tcW w:w="2268" w:type="pct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004B6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2,598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2,894</w:t>
            </w:r>
          </w:p>
        </w:tc>
        <w:tc>
          <w:tcPr>
            <w:tcW w:w="131" w:type="pct"/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3,074</w:t>
            </w:r>
          </w:p>
        </w:tc>
      </w:tr>
    </w:tbl>
    <w:p w:rsidR="002816B0" w:rsidRPr="00C24E18" w:rsidRDefault="00962D6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DE6E8E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557775" w:rsidRPr="00C24E18" w:rsidRDefault="00557775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1"/>
        <w:gridCol w:w="270"/>
        <w:gridCol w:w="1080"/>
        <w:gridCol w:w="270"/>
        <w:gridCol w:w="1081"/>
      </w:tblGrid>
      <w:tr w:rsidR="008C2A04" w:rsidRPr="00C24E18" w:rsidTr="003E7AA5">
        <w:tc>
          <w:tcPr>
            <w:tcW w:w="4139" w:type="dxa"/>
          </w:tcPr>
          <w:p w:rsidR="008C2A04" w:rsidRPr="00C24E18" w:rsidRDefault="008C2A04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:rsidR="008C2A04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4AF" w:rsidRPr="00C24E18" w:rsidTr="003E7AA5">
        <w:tc>
          <w:tcPr>
            <w:tcW w:w="4139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B54AF" w:rsidRPr="00C24E18" w:rsidTr="003E7AA5">
        <w:tc>
          <w:tcPr>
            <w:tcW w:w="4139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29" w:type="dxa"/>
            <w:gridSpan w:val="7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44" w:rsidRPr="00C24E18" w:rsidTr="003E7AA5">
        <w:trPr>
          <w:trHeight w:val="227"/>
        </w:trPr>
        <w:tc>
          <w:tcPr>
            <w:tcW w:w="4139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7C5544" w:rsidRPr="00C24E18" w:rsidTr="003E7AA5">
        <w:tc>
          <w:tcPr>
            <w:tcW w:w="4139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10,278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12,790</w:t>
            </w:r>
          </w:p>
        </w:tc>
        <w:tc>
          <w:tcPr>
            <w:tcW w:w="270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8,738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2,561</w:t>
            </w:r>
          </w:p>
        </w:tc>
      </w:tr>
      <w:tr w:rsidR="007C5544" w:rsidRPr="00C24E18" w:rsidTr="003E7AA5">
        <w:tc>
          <w:tcPr>
            <w:tcW w:w="4139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75,164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286,890</w:t>
            </w:r>
          </w:p>
        </w:tc>
        <w:tc>
          <w:tcPr>
            <w:tcW w:w="270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58,674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263,859</w:t>
            </w:r>
          </w:p>
        </w:tc>
      </w:tr>
      <w:tr w:rsidR="007C5544" w:rsidRPr="00C24E18" w:rsidTr="003E7AA5">
        <w:tc>
          <w:tcPr>
            <w:tcW w:w="4139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85,458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299,739</w:t>
            </w:r>
          </w:p>
        </w:tc>
        <w:tc>
          <w:tcPr>
            <w:tcW w:w="270" w:type="dxa"/>
          </w:tcPr>
          <w:p w:rsidR="007C5544" w:rsidRPr="00C24E18" w:rsidRDefault="007C5544" w:rsidP="0069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67,412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266,442</w:t>
            </w:r>
          </w:p>
        </w:tc>
      </w:tr>
    </w:tbl>
    <w:p w:rsidR="003318AF" w:rsidRPr="00C24E18" w:rsidRDefault="003318AF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</w:rPr>
      </w:pPr>
    </w:p>
    <w:p w:rsidR="00962D62" w:rsidRPr="00C24E18" w:rsidRDefault="00962D6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6</w:t>
      </w:r>
      <w:r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เงินลงทุน</w:t>
      </w:r>
      <w:r w:rsidR="00C22195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ชั่วคราว</w:t>
      </w:r>
    </w:p>
    <w:p w:rsidR="00962D62" w:rsidRPr="00C24E18" w:rsidRDefault="00962D6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080"/>
        <w:gridCol w:w="270"/>
        <w:gridCol w:w="1080"/>
        <w:gridCol w:w="27"/>
        <w:gridCol w:w="243"/>
        <w:gridCol w:w="27"/>
        <w:gridCol w:w="1053"/>
        <w:gridCol w:w="270"/>
        <w:gridCol w:w="1080"/>
      </w:tblGrid>
      <w:tr w:rsidR="00962D62" w:rsidRPr="00C24E18" w:rsidTr="00D945FF">
        <w:tc>
          <w:tcPr>
            <w:tcW w:w="4131" w:type="dxa"/>
          </w:tcPr>
          <w:p w:rsidR="00962D62" w:rsidRPr="00C24E18" w:rsidRDefault="00962D6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55EA3" w:rsidRPr="00C24E18" w:rsidRDefault="00F55EA3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62D62" w:rsidRPr="00C24E18" w:rsidRDefault="006D634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</w:tcPr>
          <w:p w:rsidR="00962D62" w:rsidRPr="00C24E18" w:rsidRDefault="00962D6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:rsidR="00962D62" w:rsidRPr="00C24E18" w:rsidRDefault="00F55EA3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D37E12"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BD01B6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962D62"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4AF" w:rsidRPr="00C24E18" w:rsidTr="00D945FF">
        <w:tc>
          <w:tcPr>
            <w:tcW w:w="4131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B54AF" w:rsidRPr="00C24E18" w:rsidTr="00D945FF">
        <w:tc>
          <w:tcPr>
            <w:tcW w:w="4131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6A8" w:rsidRPr="00C24E18" w:rsidTr="00D945FF">
        <w:tc>
          <w:tcPr>
            <w:tcW w:w="4131" w:type="dxa"/>
          </w:tcPr>
          <w:p w:rsidR="00E706A8" w:rsidRPr="00C24E18" w:rsidRDefault="00E706A8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080" w:type="dxa"/>
          </w:tcPr>
          <w:p w:rsidR="00E706A8" w:rsidRPr="00C24E18" w:rsidRDefault="007C5544" w:rsidP="005E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0.65</w:t>
            </w:r>
          </w:p>
        </w:tc>
        <w:tc>
          <w:tcPr>
            <w:tcW w:w="270" w:type="dxa"/>
          </w:tcPr>
          <w:p w:rsidR="00E706A8" w:rsidRPr="00C24E18" w:rsidRDefault="00E706A8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706A8" w:rsidRPr="00C24E18" w:rsidRDefault="00E706A8" w:rsidP="005E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0.9</w:t>
            </w:r>
            <w:r w:rsidR="005E0F39" w:rsidRPr="00C24E1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E706A8" w:rsidRPr="00C24E18" w:rsidRDefault="00E706A8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E706A8" w:rsidRPr="00C24E18" w:rsidRDefault="007C5544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67,930</w:t>
            </w:r>
          </w:p>
        </w:tc>
        <w:tc>
          <w:tcPr>
            <w:tcW w:w="270" w:type="dxa"/>
          </w:tcPr>
          <w:p w:rsidR="00E706A8" w:rsidRPr="00C24E18" w:rsidRDefault="00E706A8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706A8" w:rsidRPr="00C24E18" w:rsidRDefault="00E706A8" w:rsidP="00E70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67,336</w:t>
            </w:r>
          </w:p>
        </w:tc>
      </w:tr>
    </w:tbl>
    <w:p w:rsidR="005F49D3" w:rsidRPr="00C24E18" w:rsidRDefault="005F49D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:rsidR="00557775" w:rsidRPr="00C24E18" w:rsidRDefault="00A701A2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7</w:t>
      </w:r>
      <w:r w:rsidR="002816B0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</w:t>
      </w:r>
    </w:p>
    <w:p w:rsidR="00B61DA0" w:rsidRPr="00C24E18" w:rsidRDefault="00B61DA0" w:rsidP="00293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3A1F9D" w:rsidRPr="00C24E18" w:rsidTr="00D945FF">
        <w:tc>
          <w:tcPr>
            <w:tcW w:w="4113" w:type="dxa"/>
          </w:tcPr>
          <w:p w:rsidR="003A1F9D" w:rsidRPr="00C24E18" w:rsidRDefault="003A1F9D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A1F9D" w:rsidRPr="00C24E18" w:rsidRDefault="003A1F9D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4AF" w:rsidRPr="00C24E18" w:rsidTr="00D945FF">
        <w:tc>
          <w:tcPr>
            <w:tcW w:w="4113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B54AF" w:rsidRPr="00C24E18" w:rsidRDefault="009B54AF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B54AF" w:rsidRPr="00C24E18" w:rsidRDefault="00E706A8" w:rsidP="009B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B54AF" w:rsidRPr="00C24E18" w:rsidTr="00D945FF">
        <w:tc>
          <w:tcPr>
            <w:tcW w:w="4113" w:type="dxa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B54AF" w:rsidRPr="00C24E18" w:rsidRDefault="009B54AF" w:rsidP="009B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12" w:rsidRPr="00C24E18" w:rsidTr="00D945FF">
        <w:tc>
          <w:tcPr>
            <w:tcW w:w="4113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:rsidR="00293C12" w:rsidRPr="00C24E18" w:rsidRDefault="007004B6" w:rsidP="0070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94,991</w:t>
            </w:r>
          </w:p>
        </w:tc>
        <w:tc>
          <w:tcPr>
            <w:tcW w:w="270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102,414</w:t>
            </w:r>
          </w:p>
          <w:p w:rsidR="00293C12" w:rsidRPr="00C24E18" w:rsidRDefault="00293C12" w:rsidP="00293C1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3C12" w:rsidRPr="00C24E18" w:rsidRDefault="007C5544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76,461</w:t>
            </w:r>
          </w:p>
        </w:tc>
        <w:tc>
          <w:tcPr>
            <w:tcW w:w="270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3C12" w:rsidRPr="00C24E18" w:rsidRDefault="00293C12" w:rsidP="0029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91,426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:rsidR="007C5544" w:rsidRPr="00C24E18" w:rsidRDefault="007004B6" w:rsidP="0070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6 เดือน</w:t>
            </w:r>
          </w:p>
        </w:tc>
        <w:tc>
          <w:tcPr>
            <w:tcW w:w="1080" w:type="dxa"/>
          </w:tcPr>
          <w:p w:rsidR="007C5544" w:rsidRPr="00C24E18" w:rsidRDefault="007004B6" w:rsidP="0070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12 เดือน</w:t>
            </w:r>
          </w:p>
        </w:tc>
        <w:tc>
          <w:tcPr>
            <w:tcW w:w="1080" w:type="dxa"/>
          </w:tcPr>
          <w:p w:rsidR="007C5544" w:rsidRPr="00C24E18" w:rsidRDefault="007004B6" w:rsidP="0070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76,470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91,426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544" w:rsidRPr="00C24E18" w:rsidTr="00D945FF">
        <w:tc>
          <w:tcPr>
            <w:tcW w:w="4113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004B6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76,470</w:t>
            </w:r>
          </w:p>
        </w:tc>
        <w:tc>
          <w:tcPr>
            <w:tcW w:w="270" w:type="dxa"/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C5544" w:rsidRPr="00C24E18" w:rsidRDefault="007C5544" w:rsidP="007C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91,426</w:t>
            </w:r>
          </w:p>
        </w:tc>
      </w:tr>
    </w:tbl>
    <w:p w:rsidR="00E34FCE" w:rsidRPr="00C24E18" w:rsidRDefault="00E34FCE" w:rsidP="00322B5E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38094D" w:rsidRPr="00C24E18" w:rsidRDefault="00D70603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/>
          <w:sz w:val="30"/>
          <w:szCs w:val="30"/>
        </w:rPr>
        <w:tab/>
      </w:r>
      <w:r w:rsidR="0047462A" w:rsidRPr="00C24E18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AE58B8" w:rsidRPr="00C24E18">
        <w:rPr>
          <w:rFonts w:ascii="Angsana New" w:hAnsi="Angsana New" w:cs="Angsana New"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30 วันถึง </w:t>
      </w:r>
      <w:r w:rsidR="001B3E5E" w:rsidRPr="00C24E18">
        <w:rPr>
          <w:rFonts w:ascii="Angsana New" w:hAnsi="Angsana New" w:cs="Angsana New"/>
          <w:sz w:val="30"/>
          <w:szCs w:val="30"/>
        </w:rPr>
        <w:t>9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0 วัน</w:t>
      </w:r>
    </w:p>
    <w:p w:rsidR="00D2213E" w:rsidRPr="00C24E18" w:rsidRDefault="008C3306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</w:rPr>
        <w:br w:type="page"/>
      </w:r>
      <w:r w:rsidR="00A84654"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9B1932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3384C" w:rsidRPr="00C24E18">
        <w:rPr>
          <w:rFonts w:ascii="Angsana New" w:hAnsi="Angsana New" w:cs="Angsana New"/>
          <w:b/>
          <w:bCs/>
          <w:sz w:val="30"/>
          <w:szCs w:val="30"/>
          <w:cs/>
        </w:rPr>
        <w:t>ลูกหนี้</w:t>
      </w:r>
      <w:r w:rsidR="00D2213E" w:rsidRPr="00C24E18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4A3149" w:rsidRPr="00C24E18" w:rsidRDefault="004A3149" w:rsidP="00FE5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6"/>
        <w:gridCol w:w="1022"/>
        <w:gridCol w:w="1080"/>
        <w:gridCol w:w="270"/>
        <w:gridCol w:w="1080"/>
        <w:gridCol w:w="270"/>
        <w:gridCol w:w="1080"/>
        <w:gridCol w:w="270"/>
        <w:gridCol w:w="1080"/>
      </w:tblGrid>
      <w:tr w:rsidR="00EB5B59" w:rsidRPr="00C24E18" w:rsidTr="00D945FF">
        <w:tc>
          <w:tcPr>
            <w:tcW w:w="3226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B59" w:rsidRPr="00C24E18" w:rsidTr="00D945FF">
        <w:tc>
          <w:tcPr>
            <w:tcW w:w="3226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B59" w:rsidRPr="00C24E18" w:rsidRDefault="00E706A8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B5B59" w:rsidRPr="00C24E18" w:rsidRDefault="00EB5B59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B59" w:rsidRPr="00C24E18" w:rsidRDefault="00E706A8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B5B59" w:rsidRPr="00C24E18" w:rsidRDefault="00EB5B59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B59" w:rsidRPr="00C24E18" w:rsidRDefault="00E706A8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B5B59" w:rsidRPr="00C24E18" w:rsidRDefault="00EB5B59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B5B59" w:rsidRPr="00C24E18" w:rsidRDefault="00E706A8" w:rsidP="0018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B5B59" w:rsidRPr="00C24E18" w:rsidTr="00D945FF">
        <w:tc>
          <w:tcPr>
            <w:tcW w:w="3226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B5B59" w:rsidRPr="00C24E18" w:rsidRDefault="00EB5B59" w:rsidP="00185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8DA" w:rsidRPr="00C24E18" w:rsidTr="00D945FF">
        <w:tc>
          <w:tcPr>
            <w:tcW w:w="3226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 w:hint="cs"/>
                <w:cs/>
                <w:lang w:val="en-US"/>
              </w:rPr>
              <w:t>รายได้ค่าเช่าค้างรับ</w:t>
            </w:r>
          </w:p>
        </w:tc>
        <w:tc>
          <w:tcPr>
            <w:tcW w:w="1022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4,086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3,933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5,334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5,101</w:t>
            </w:r>
          </w:p>
        </w:tc>
      </w:tr>
      <w:tr w:rsidR="006518DA" w:rsidRPr="00C24E18" w:rsidTr="00D945FF">
        <w:tc>
          <w:tcPr>
            <w:tcW w:w="3226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 w:hint="cs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022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1,792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2,682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1,722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2,371</w:t>
            </w:r>
          </w:p>
        </w:tc>
      </w:tr>
      <w:tr w:rsidR="006518DA" w:rsidRPr="00C24E18" w:rsidTr="00D945FF">
        <w:tc>
          <w:tcPr>
            <w:tcW w:w="3226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1022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3,190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2,193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</w:tr>
      <w:tr w:rsidR="006518DA" w:rsidRPr="00C24E18" w:rsidTr="00D945FF">
        <w:tc>
          <w:tcPr>
            <w:tcW w:w="3226" w:type="dxa"/>
          </w:tcPr>
          <w:p w:rsidR="006518DA" w:rsidRPr="00C24E18" w:rsidRDefault="006518DA" w:rsidP="006518D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2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9,068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8,808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E76222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8,306</w:t>
            </w:r>
          </w:p>
        </w:tc>
      </w:tr>
    </w:tbl>
    <w:p w:rsidR="00EB5B59" w:rsidRPr="00C24E18" w:rsidRDefault="00EB5B59" w:rsidP="00FA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7813DE" w:rsidRPr="00C24E18" w:rsidRDefault="00A84654" w:rsidP="00FA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9</w:t>
      </w:r>
      <w:r w:rsidR="000D4764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D2213E" w:rsidRPr="00C24E18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4A3149" w:rsidRPr="00C24E18" w:rsidRDefault="004A3149" w:rsidP="00FA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D2213E" w:rsidRPr="00C24E18" w:rsidTr="00D945FF">
        <w:tc>
          <w:tcPr>
            <w:tcW w:w="4248" w:type="dxa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2213E" w:rsidRPr="00C24E18" w:rsidRDefault="00D2213E" w:rsidP="0032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4FA" w:rsidRPr="00C24E18" w:rsidTr="00D945FF">
        <w:tc>
          <w:tcPr>
            <w:tcW w:w="4248" w:type="dxa"/>
          </w:tcPr>
          <w:p w:rsidR="005034FA" w:rsidRPr="00C24E18" w:rsidRDefault="005034FA" w:rsidP="0050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4FA" w:rsidRPr="00C24E18" w:rsidRDefault="00E706A8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5034FA" w:rsidRPr="00C24E18" w:rsidRDefault="005034FA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4FA" w:rsidRPr="00C24E18" w:rsidRDefault="00E706A8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034FA" w:rsidRPr="00C24E18" w:rsidRDefault="005034FA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4FA" w:rsidRPr="00C24E18" w:rsidRDefault="00E706A8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5034FA" w:rsidRPr="00C24E18" w:rsidRDefault="005034FA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4FA" w:rsidRPr="00C24E18" w:rsidRDefault="00E706A8" w:rsidP="00503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034FA" w:rsidRPr="00C24E18" w:rsidTr="00D945FF">
        <w:tc>
          <w:tcPr>
            <w:tcW w:w="4248" w:type="dxa"/>
          </w:tcPr>
          <w:p w:rsidR="005034FA" w:rsidRPr="00C24E18" w:rsidRDefault="005034FA" w:rsidP="0050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5034FA" w:rsidRPr="00C24E18" w:rsidRDefault="005034FA" w:rsidP="0050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38,782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31,276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14,927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17,250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12,945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11,006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7,805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7,077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25,764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25,063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9,596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11,254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1,782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6,307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2,843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E67DE0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79,273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73,652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32,349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38,424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(2,535)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(2,354)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(323)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E76222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76,738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71,298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31,902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38,101</w:t>
            </w:r>
          </w:p>
        </w:tc>
      </w:tr>
    </w:tbl>
    <w:p w:rsidR="00657B50" w:rsidRPr="00C24E18" w:rsidRDefault="00657B50" w:rsidP="00322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CE4D19" w:rsidRPr="00C24E18" w:rsidTr="00D945FF">
        <w:tc>
          <w:tcPr>
            <w:tcW w:w="4248" w:type="dxa"/>
          </w:tcPr>
          <w:p w:rsidR="00CE4D19" w:rsidRPr="00C24E18" w:rsidRDefault="000318C9" w:rsidP="00FC2FB8">
            <w:pPr>
              <w:pStyle w:val="a"/>
              <w:tabs>
                <w:tab w:val="clear" w:pos="1080"/>
                <w:tab w:val="left" w:pos="324"/>
              </w:tabs>
              <w:ind w:left="162" w:hanging="162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ต้นทุนของสินค้าคงเหลือที่บันทึกรวมใน</w:t>
            </w:r>
            <w:r w:rsidRPr="00C24E18">
              <w:rPr>
                <w:rFonts w:ascii="Angsana New" w:eastAsia="Cordia New" w:hAnsi="Angsana New" w:cs="Angsana New"/>
                <w:lang w:val="en-US"/>
              </w:rPr>
              <w:br/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บัญชีต้นทุนขาย</w:t>
            </w: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4D19" w:rsidRPr="00C24E18" w:rsidRDefault="00CE4D19" w:rsidP="0099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1080" w:type="dxa"/>
          </w:tcPr>
          <w:p w:rsidR="006518DA" w:rsidRPr="00C24E18" w:rsidRDefault="001B666D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445,925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420,688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378,366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400,306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(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กลับรายการ</w:t>
            </w: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 xml:space="preserve">) 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การปรับลดมูลค่าเป็น</w:t>
            </w:r>
            <w:r w:rsidR="00E67DE0" w:rsidRPr="00C24E18">
              <w:rPr>
                <w:rFonts w:ascii="Angsana New" w:eastAsia="Cordia New" w:hAnsi="Angsana New" w:cs="Angsana New"/>
                <w:cs/>
                <w:lang w:val="en-US"/>
              </w:rPr>
              <w:br/>
            </w:r>
            <w:r w:rsidR="006F7761" w:rsidRPr="00C24E18">
              <w:rPr>
                <w:rFonts w:ascii="Angsana New" w:eastAsia="Cordia New" w:hAnsi="Angsana New" w:cs="Angsana New"/>
                <w:lang w:val="en-US"/>
              </w:rPr>
              <w:t xml:space="preserve">     </w:t>
            </w:r>
            <w:r w:rsidRPr="00C24E18">
              <w:rPr>
                <w:rFonts w:ascii="Angsana New" w:eastAsia="Cordia New" w:hAnsi="Angsana New" w:cs="Angsana New" w:hint="cs"/>
                <w:cs/>
                <w:lang w:val="en-US"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B666D" w:rsidRPr="00C24E18" w:rsidRDefault="001B666D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(520)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(1,036)</w:t>
            </w:r>
          </w:p>
        </w:tc>
      </w:tr>
      <w:tr w:rsidR="006518DA" w:rsidRPr="00C24E18" w:rsidTr="00D945FF">
        <w:tc>
          <w:tcPr>
            <w:tcW w:w="4248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1B666D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446,106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420,168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378,490</w:t>
            </w:r>
          </w:p>
        </w:tc>
        <w:tc>
          <w:tcPr>
            <w:tcW w:w="270" w:type="dxa"/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8DA" w:rsidRPr="00C24E18" w:rsidRDefault="006518DA" w:rsidP="0065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399,270</w:t>
            </w:r>
          </w:p>
        </w:tc>
      </w:tr>
    </w:tbl>
    <w:p w:rsidR="00E66388" w:rsidRPr="00C24E18" w:rsidRDefault="00E66388" w:rsidP="00322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sz w:val="30"/>
          <w:szCs w:val="30"/>
          <w:cs/>
        </w:rPr>
        <w:sectPr w:rsidR="00E66388" w:rsidRPr="00C24E18" w:rsidSect="00281DFC">
          <w:head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:rsidR="00397D8C" w:rsidRPr="00C24E18" w:rsidRDefault="00397D8C" w:rsidP="00397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sz w:val="30"/>
          <w:szCs w:val="30"/>
        </w:rPr>
        <w:lastRenderedPageBreak/>
        <w:t>10</w:t>
      </w:r>
      <w:r w:rsidRPr="00C24E18">
        <w:rPr>
          <w:rFonts w:ascii="Angsana New" w:hAnsi="Angsana New" w:cs="Angsana New"/>
          <w:bCs/>
          <w:sz w:val="30"/>
          <w:szCs w:val="30"/>
        </w:rPr>
        <w:tab/>
      </w:r>
      <w:r w:rsidRPr="00C24E18">
        <w:rPr>
          <w:rFonts w:ascii="Angsana New" w:hAnsi="Angsana New" w:cs="Angsana New"/>
          <w:bCs/>
          <w:sz w:val="30"/>
          <w:szCs w:val="30"/>
          <w:cs/>
        </w:rPr>
        <w:t>เงินลงทุนในบริษัทร่วม</w:t>
      </w:r>
    </w:p>
    <w:p w:rsidR="00397D8C" w:rsidRPr="00C24E18" w:rsidRDefault="00397D8C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97D8C" w:rsidRPr="00C24E18" w:rsidRDefault="00397D8C" w:rsidP="00397D8C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ร่วม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 3</w:t>
      </w:r>
      <w:r w:rsidRPr="00C24E18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706A8" w:rsidRPr="00C24E18">
        <w:rPr>
          <w:rFonts w:ascii="Angsana New" w:hAnsi="Angsana New" w:cs="Angsana New"/>
          <w:sz w:val="30"/>
          <w:szCs w:val="30"/>
          <w:cs/>
          <w:lang w:val="th-TH"/>
        </w:rPr>
        <w:t>2562 และ 2561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p w:rsidR="007F3D76" w:rsidRPr="00C24E18" w:rsidRDefault="007F3D76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620"/>
        <w:gridCol w:w="810"/>
        <w:gridCol w:w="180"/>
        <w:gridCol w:w="810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170"/>
      </w:tblGrid>
      <w:tr w:rsidR="00E67DE0" w:rsidRPr="00C24E18" w:rsidTr="005D2D8E">
        <w:trPr>
          <w:cantSplit/>
          <w:trHeight w:val="255"/>
          <w:tblHeader/>
        </w:trPr>
        <w:tc>
          <w:tcPr>
            <w:tcW w:w="6570" w:type="dxa"/>
            <w:gridSpan w:val="5"/>
          </w:tcPr>
          <w:p w:rsidR="00E67DE0" w:rsidRPr="00C24E18" w:rsidRDefault="00E67DE0" w:rsidP="005D2D8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67DE0" w:rsidRPr="00C24E18" w:rsidTr="005D2D8E">
        <w:trPr>
          <w:cantSplit/>
          <w:tblHeader/>
        </w:trPr>
        <w:tc>
          <w:tcPr>
            <w:tcW w:w="3150" w:type="dxa"/>
          </w:tcPr>
          <w:p w:rsidR="00E67DE0" w:rsidRPr="00C24E18" w:rsidRDefault="00E67DE0" w:rsidP="005D2D8E"/>
        </w:tc>
        <w:tc>
          <w:tcPr>
            <w:tcW w:w="1620" w:type="dxa"/>
            <w:vAlign w:val="bottom"/>
          </w:tcPr>
          <w:p w:rsidR="00E67DE0" w:rsidRPr="00C24E18" w:rsidRDefault="00E67DE0" w:rsidP="005D2D8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bottom"/>
          </w:tcPr>
          <w:p w:rsidR="00E67DE0" w:rsidRPr="00C24E18" w:rsidRDefault="00E67DE0" w:rsidP="005D2D8E">
            <w:pPr>
              <w:jc w:val="center"/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jc w:val="center"/>
            </w:pPr>
          </w:p>
        </w:tc>
        <w:tc>
          <w:tcPr>
            <w:tcW w:w="2250" w:type="dxa"/>
            <w:gridSpan w:val="3"/>
            <w:vAlign w:val="bottom"/>
          </w:tcPr>
          <w:p w:rsidR="00E67DE0" w:rsidRPr="00C24E18" w:rsidRDefault="00E67DE0" w:rsidP="005D2D8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67DE0" w:rsidRPr="00C24E18" w:rsidRDefault="00E67DE0" w:rsidP="005D2D8E">
            <w:pPr>
              <w:pStyle w:val="acctmergecolhdg"/>
              <w:spacing w:line="240" w:lineRule="atLeast"/>
              <w:rPr>
                <w:b w:val="0"/>
                <w:b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E67DE0" w:rsidRPr="00C24E18" w:rsidRDefault="00E67DE0" w:rsidP="005D2D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  <w:p w:rsidR="00E67DE0" w:rsidRPr="00C24E18" w:rsidRDefault="00E67DE0" w:rsidP="005D2D8E">
            <w:pPr>
              <w:pStyle w:val="acctmergecolhdg"/>
              <w:spacing w:line="240" w:lineRule="atLeast"/>
              <w:rPr>
                <w:b w:val="0"/>
                <w:b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E67DE0" w:rsidRPr="00C24E18" w:rsidTr="005D2D8E">
        <w:trPr>
          <w:cantSplit/>
          <w:tblHeader/>
        </w:trPr>
        <w:tc>
          <w:tcPr>
            <w:tcW w:w="3150" w:type="dxa"/>
          </w:tcPr>
          <w:p w:rsidR="00E67DE0" w:rsidRPr="00C24E18" w:rsidRDefault="00E67DE0" w:rsidP="005D2D8E">
            <w:pPr>
              <w:pStyle w:val="acctfourfigures"/>
              <w:spacing w:line="240" w:lineRule="atLeast"/>
              <w:jc w:val="center"/>
            </w:pPr>
          </w:p>
        </w:tc>
        <w:tc>
          <w:tcPr>
            <w:tcW w:w="1620" w:type="dxa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E67DE0" w:rsidRPr="00C24E18" w:rsidRDefault="00E67DE0" w:rsidP="005D2D8E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10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E67DE0" w:rsidRPr="00C24E18" w:rsidRDefault="00E67DE0" w:rsidP="005D2D8E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10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E67DE0" w:rsidRPr="00C24E18" w:rsidTr="005D2D8E">
        <w:trPr>
          <w:cantSplit/>
          <w:trHeight w:val="270"/>
        </w:trPr>
        <w:tc>
          <w:tcPr>
            <w:tcW w:w="3150" w:type="dxa"/>
          </w:tcPr>
          <w:p w:rsidR="00E67DE0" w:rsidRPr="00C24E18" w:rsidRDefault="00E67DE0" w:rsidP="005D2D8E">
            <w:pPr>
              <w:rPr>
                <w:rFonts w:cs="Arial"/>
                <w:b/>
                <w:bCs/>
              </w:rPr>
            </w:pPr>
          </w:p>
        </w:tc>
        <w:tc>
          <w:tcPr>
            <w:tcW w:w="1620" w:type="dxa"/>
          </w:tcPr>
          <w:p w:rsidR="00E67DE0" w:rsidRPr="00C24E18" w:rsidRDefault="00E67DE0" w:rsidP="005D2D8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:rsidR="00E67DE0" w:rsidRPr="00C24E18" w:rsidRDefault="00E67DE0" w:rsidP="005D2D8E">
            <w:pPr>
              <w:jc w:val="center"/>
              <w:rPr>
                <w:i/>
                <w:i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E67DE0" w:rsidRPr="00C24E18" w:rsidRDefault="00E67DE0" w:rsidP="005D2D8E">
            <w:pPr>
              <w:rPr>
                <w:i/>
                <w:iCs/>
              </w:rPr>
            </w:pPr>
          </w:p>
        </w:tc>
        <w:tc>
          <w:tcPr>
            <w:tcW w:w="7380" w:type="dxa"/>
            <w:gridSpan w:val="11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7DE0" w:rsidRPr="00C24E18" w:rsidTr="005D2D8E">
        <w:trPr>
          <w:cantSplit/>
          <w:trHeight w:val="270"/>
        </w:trPr>
        <w:tc>
          <w:tcPr>
            <w:tcW w:w="3150" w:type="dxa"/>
            <w:vAlign w:val="bottom"/>
          </w:tcPr>
          <w:p w:rsidR="00E67DE0" w:rsidRPr="00C24E18" w:rsidRDefault="00E67DE0" w:rsidP="005D2D8E"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 คินูงาว่า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และจำหน่าย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ชิ้นส่วนยาง</w:t>
            </w:r>
          </w:p>
        </w:tc>
        <w:tc>
          <w:tcPr>
            <w:tcW w:w="81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tabs>
                <w:tab w:val="clear" w:pos="454"/>
                <w:tab w:val="decimal" w:pos="281"/>
                <w:tab w:val="decimal" w:pos="461"/>
              </w:tabs>
            </w:pPr>
          </w:p>
        </w:tc>
        <w:tc>
          <w:tcPr>
            <w:tcW w:w="10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</w:pPr>
          </w:p>
        </w:tc>
        <w:tc>
          <w:tcPr>
            <w:tcW w:w="99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3B59D8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4,156</w:t>
            </w:r>
          </w:p>
        </w:tc>
        <w:tc>
          <w:tcPr>
            <w:tcW w:w="180" w:type="dxa"/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67DE0" w:rsidRPr="00C24E18" w:rsidRDefault="00E67DE0" w:rsidP="005D2D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70,954</w:t>
            </w:r>
          </w:p>
        </w:tc>
      </w:tr>
    </w:tbl>
    <w:p w:rsidR="007F3D76" w:rsidRPr="00C24E18" w:rsidRDefault="007F3D76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CE4936" w:rsidRPr="00C24E18" w:rsidRDefault="00CE4936" w:rsidP="00CE4936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</w:p>
    <w:p w:rsidR="00CE4936" w:rsidRPr="00C24E18" w:rsidRDefault="00CE4936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rPr>
          <w:rFonts w:ascii="Angsana New" w:hAnsi="Angsana New" w:cs="Angsana New"/>
          <w:spacing w:val="-6"/>
          <w:sz w:val="30"/>
          <w:szCs w:val="30"/>
          <w:lang w:val="en-GB"/>
        </w:rPr>
      </w:pPr>
    </w:p>
    <w:p w:rsidR="00C27A04" w:rsidRPr="00C24E18" w:rsidRDefault="00E7076E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="00C27A04" w:rsidRPr="00C24E18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บริษัท</w:t>
      </w:r>
      <w:r w:rsidR="00C27A04" w:rsidRPr="00C24E18">
        <w:rPr>
          <w:rFonts w:ascii="Angsana New" w:hAnsi="Angsana New" w:cs="Angsana New"/>
          <w:spacing w:val="-6"/>
          <w:sz w:val="30"/>
          <w:szCs w:val="30"/>
          <w:cs/>
        </w:rPr>
        <w:t>ไม่ได้</w:t>
      </w:r>
      <w:r w:rsidR="00C27A04" w:rsidRPr="00C24E18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รับเงินปันผลจาก</w:t>
      </w:r>
      <w:r w:rsidR="00C27A04" w:rsidRPr="00C24E18">
        <w:rPr>
          <w:rFonts w:ascii="Angsana New" w:hAnsi="Angsana New" w:cs="Angsana New"/>
          <w:sz w:val="30"/>
          <w:szCs w:val="30"/>
          <w:cs/>
        </w:rPr>
        <w:t xml:space="preserve">บริษัทร่วมดังกล่าวสำหรับแต่ละปีสิ้นสุดวันที่ </w:t>
      </w:r>
      <w:r w:rsidR="00C27A04" w:rsidRPr="00C24E18">
        <w:rPr>
          <w:rFonts w:ascii="Angsana New" w:hAnsi="Angsana New" w:cs="Angsana New"/>
          <w:sz w:val="30"/>
          <w:szCs w:val="30"/>
        </w:rPr>
        <w:t>31</w:t>
      </w:r>
      <w:r w:rsidR="00C27A04" w:rsidRPr="00C24E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</w:p>
    <w:p w:rsidR="00282386" w:rsidRPr="00C24E18" w:rsidRDefault="00282386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rPr>
          <w:rFonts w:ascii="Angsana New" w:hAnsi="Angsana New" w:cs="Angsana New"/>
          <w:sz w:val="30"/>
          <w:szCs w:val="30"/>
        </w:rPr>
      </w:pPr>
    </w:p>
    <w:p w:rsidR="00282386" w:rsidRPr="00C24E18" w:rsidRDefault="00282386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rPr>
          <w:rFonts w:ascii="Angsana New" w:hAnsi="Angsana New" w:cs="Angsana New"/>
          <w:sz w:val="30"/>
          <w:szCs w:val="30"/>
          <w:cs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C27A04" w:rsidRPr="00C24E18" w:rsidRDefault="00C27A04" w:rsidP="00A024E7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482007" w:rsidRPr="00C24E18" w:rsidRDefault="00482007" w:rsidP="00B90416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482007" w:rsidRPr="00C24E18" w:rsidSect="00E71E9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C27A04" w:rsidRPr="00C24E18" w:rsidRDefault="00C27A04" w:rsidP="00C7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</w:t>
      </w:r>
      <w:r w:rsidRPr="00C24E18">
        <w:rPr>
          <w:rFonts w:ascii="Angsana New" w:hAnsi="Angsana New" w:cs="Angsana New"/>
          <w:sz w:val="30"/>
          <w:szCs w:val="30"/>
          <w:cs/>
        </w:rPr>
        <w:t>ข้อมูลทางการเงินของบริษัทร่วมที่รวมอยู่ในงบการเงินของบริษัท</w:t>
      </w:r>
      <w:r w:rsidR="00A37AF3" w:rsidRPr="00C24E18">
        <w:rPr>
          <w:rFonts w:ascii="Angsana New" w:hAnsi="Angsana New" w:cs="Angsana New" w:hint="cs"/>
          <w:sz w:val="30"/>
          <w:szCs w:val="30"/>
          <w:cs/>
        </w:rPr>
        <w:t>ร่วมดังกล่าว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A37AF3" w:rsidRPr="00C24E1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84C33" w:rsidRPr="00C24E18">
        <w:rPr>
          <w:rFonts w:ascii="Angsana New" w:hAnsi="Angsana New" w:cs="Angsana New"/>
          <w:sz w:val="30"/>
          <w:szCs w:val="30"/>
          <w:cs/>
        </w:rPr>
        <w:t>ในกิจการ</w:t>
      </w:r>
      <w:r w:rsidR="00037F0E" w:rsidRPr="00C24E18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C27A04" w:rsidRPr="00C24E18" w:rsidRDefault="00C27A04" w:rsidP="00C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-9"/>
        <w:tblOverlap w:val="never"/>
        <w:tblW w:w="9251" w:type="dxa"/>
        <w:tblLook w:val="04A0" w:firstRow="1" w:lastRow="0" w:firstColumn="1" w:lastColumn="0" w:noHBand="0" w:noVBand="1"/>
      </w:tblPr>
      <w:tblGrid>
        <w:gridCol w:w="6444"/>
        <w:gridCol w:w="244"/>
        <w:gridCol w:w="1202"/>
        <w:gridCol w:w="233"/>
        <w:gridCol w:w="1128"/>
      </w:tblGrid>
      <w:tr w:rsidR="00C27A04" w:rsidRPr="00C24E18" w:rsidTr="00D945FF">
        <w:trPr>
          <w:trHeight w:val="440"/>
          <w:tblHeader/>
        </w:trPr>
        <w:tc>
          <w:tcPr>
            <w:tcW w:w="64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shd w:val="clear" w:color="auto" w:fill="auto"/>
          </w:tcPr>
          <w:p w:rsidR="00C27A04" w:rsidRPr="00C24E18" w:rsidRDefault="00C772FD" w:rsidP="00D945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</w:tr>
      <w:tr w:rsidR="00C27A04" w:rsidRPr="00C24E18" w:rsidTr="00D945FF">
        <w:trPr>
          <w:tblHeader/>
        </w:trPr>
        <w:tc>
          <w:tcPr>
            <w:tcW w:w="64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C27A04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C27A04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772FD" w:rsidRPr="00C24E18" w:rsidTr="00D945FF">
        <w:trPr>
          <w:trHeight w:val="422"/>
          <w:tblHeader/>
        </w:trPr>
        <w:tc>
          <w:tcPr>
            <w:tcW w:w="64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shd w:val="clear" w:color="auto" w:fill="auto"/>
          </w:tcPr>
          <w:p w:rsidR="00C27A04" w:rsidRPr="00C24E18" w:rsidRDefault="00C27A04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C772FD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06A8" w:rsidRPr="00C24E18" w:rsidTr="00D945FF">
        <w:trPr>
          <w:trHeight w:val="422"/>
        </w:trPr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706A8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667,683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758,608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706A8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21,317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25,121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100)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6A8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21,317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25,121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706A8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/>
              </w:rPr>
              <w:t>3,19</w:t>
            </w:r>
            <w:r w:rsidR="006277E5" w:rsidRPr="00C24E1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/>
              </w:rPr>
              <w:t>3,768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  <w:vAlign w:val="bottom"/>
          </w:tcPr>
          <w:p w:rsidR="00E706A8" w:rsidRPr="00C24E18" w:rsidRDefault="00E706A8" w:rsidP="00D945FF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downstream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D2D8E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ได้เสีย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06A8" w:rsidRPr="00C24E18" w:rsidRDefault="005D2D8E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</w:t>
            </w:r>
            <w:r w:rsidR="003F0CD0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3,773</w:t>
            </w:r>
          </w:p>
        </w:tc>
      </w:tr>
      <w:tr w:rsidR="00E706A8" w:rsidRPr="00C24E18" w:rsidTr="00D945FF">
        <w:tc>
          <w:tcPr>
            <w:tcW w:w="6444" w:type="dxa"/>
            <w:shd w:val="clear" w:color="auto" w:fill="auto"/>
          </w:tcPr>
          <w:p w:rsidR="00E706A8" w:rsidRPr="00C24E18" w:rsidRDefault="00E706A8" w:rsidP="00D945FF">
            <w:pP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E706A8" w:rsidRPr="00C24E18" w:rsidRDefault="00E706A8" w:rsidP="00D9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</w:tcPr>
          <w:p w:rsidR="00E706A8" w:rsidRPr="00C24E18" w:rsidRDefault="00E706A8" w:rsidP="00D945F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428,226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484,994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191,983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227,174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(116,619)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(232,764)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24E1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(9,016)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(6,146)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100)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494,574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473,258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74,186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70,989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  <w:vAlign w:val="bottom"/>
          </w:tcPr>
          <w:p w:rsidR="005D2D8E" w:rsidRPr="00C24E18" w:rsidRDefault="005D2D8E" w:rsidP="005D2D8E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downstream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(35)</w:t>
            </w:r>
          </w:p>
        </w:tc>
      </w:tr>
      <w:tr w:rsidR="005D2D8E" w:rsidRPr="00C24E18" w:rsidTr="00D945FF">
        <w:tc>
          <w:tcPr>
            <w:tcW w:w="6444" w:type="dxa"/>
            <w:shd w:val="clear" w:color="auto" w:fill="auto"/>
          </w:tcPr>
          <w:p w:rsidR="005D2D8E" w:rsidRPr="00C24E18" w:rsidRDefault="005D2D8E" w:rsidP="005D2D8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44" w:type="dxa"/>
            <w:shd w:val="clear" w:color="auto" w:fill="auto"/>
          </w:tcPr>
          <w:p w:rsidR="005D2D8E" w:rsidRPr="00C24E18" w:rsidRDefault="005D2D8E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74,156</w:t>
            </w:r>
          </w:p>
        </w:tc>
        <w:tc>
          <w:tcPr>
            <w:tcW w:w="233" w:type="dxa"/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2D8E" w:rsidRPr="00C24E18" w:rsidRDefault="005D2D8E" w:rsidP="005D2D8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70,954</w:t>
            </w:r>
          </w:p>
        </w:tc>
      </w:tr>
    </w:tbl>
    <w:p w:rsidR="006E0744" w:rsidRPr="00C24E18" w:rsidRDefault="006E0744" w:rsidP="00AA6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6E0744" w:rsidRPr="00C24E18" w:rsidRDefault="006E0744" w:rsidP="006E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sectPr w:rsidR="006E0744" w:rsidRPr="00C24E18" w:rsidSect="00E71E97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5E3890" w:rsidRPr="00C24E18" w:rsidRDefault="005E3890" w:rsidP="00AC6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C24E1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C24E18">
        <w:rPr>
          <w:rFonts w:ascii="Angsana New" w:hAnsi="Angsana New" w:cs="Angsana New"/>
          <w:bCs/>
          <w:sz w:val="30"/>
          <w:szCs w:val="30"/>
          <w:cs/>
        </w:rPr>
        <w:t>เงินลงทุนในบริษัทย่อย</w:t>
      </w:r>
    </w:p>
    <w:p w:rsidR="005E3890" w:rsidRPr="00C24E18" w:rsidRDefault="005E3890" w:rsidP="005E3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:rsidR="005E3890" w:rsidRPr="00C24E18" w:rsidRDefault="005E3890" w:rsidP="002D477E">
      <w:pPr>
        <w:tabs>
          <w:tab w:val="clear" w:pos="454"/>
          <w:tab w:val="clear" w:pos="1644"/>
          <w:tab w:val="left" w:pos="14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ย่อย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ณ วันที่ 31 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  <w:r w:rsidR="009604DD" w:rsidRPr="00C24E18">
        <w:rPr>
          <w:rFonts w:ascii="Angsana New" w:hAnsi="Angsana New" w:cs="Angsana New" w:hint="cs"/>
          <w:sz w:val="30"/>
          <w:szCs w:val="30"/>
          <w:cs/>
        </w:rPr>
        <w:t xml:space="preserve"> และเงินปันผลรับจากเงิน</w:t>
      </w:r>
      <w:r w:rsidR="00890D62" w:rsidRPr="00C24E18">
        <w:rPr>
          <w:rFonts w:ascii="Angsana New" w:hAnsi="Angsana New" w:cs="Angsana New" w:hint="cs"/>
          <w:sz w:val="30"/>
          <w:szCs w:val="30"/>
          <w:cs/>
        </w:rPr>
        <w:t>ลงทุนสำหรับแต่ละปี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p w:rsidR="007D36B9" w:rsidRPr="00C24E18" w:rsidRDefault="007D36B9" w:rsidP="007D36B9">
      <w:pPr>
        <w:spacing w:line="240" w:lineRule="auto"/>
        <w:ind w:left="540" w:right="20"/>
        <w:jc w:val="thaiDistribute"/>
        <w:rPr>
          <w:rFonts w:ascii="Angsana New" w:hAnsi="Angsana New" w:cs="Angsana New"/>
        </w:rPr>
      </w:pPr>
    </w:p>
    <w:tbl>
      <w:tblPr>
        <w:tblW w:w="142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160"/>
        <w:gridCol w:w="720"/>
        <w:gridCol w:w="270"/>
        <w:gridCol w:w="720"/>
        <w:gridCol w:w="270"/>
        <w:gridCol w:w="900"/>
        <w:gridCol w:w="270"/>
        <w:gridCol w:w="900"/>
        <w:gridCol w:w="270"/>
        <w:gridCol w:w="972"/>
        <w:gridCol w:w="239"/>
        <w:gridCol w:w="922"/>
        <w:gridCol w:w="270"/>
        <w:gridCol w:w="828"/>
        <w:gridCol w:w="270"/>
        <w:gridCol w:w="856"/>
        <w:gridCol w:w="8"/>
      </w:tblGrid>
      <w:tr w:rsidR="003641A1" w:rsidRPr="00C24E18" w:rsidTr="00AC6A8B">
        <w:trPr>
          <w:gridAfter w:val="1"/>
          <w:wAfter w:w="8" w:type="dxa"/>
        </w:trPr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677" w:type="dxa"/>
            <w:gridSpan w:val="15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gridSpan w:val="4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gridSpan w:val="4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3" w:type="dxa"/>
            <w:gridSpan w:val="3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gridSpan w:val="4"/>
            <w:vAlign w:val="bottom"/>
          </w:tcPr>
          <w:p w:rsidR="003641A1" w:rsidRPr="00C24E18" w:rsidRDefault="003641A1" w:rsidP="005D2D8E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9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:rsidR="003641A1" w:rsidRPr="00C24E18" w:rsidRDefault="003641A1" w:rsidP="005D2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3641A1" w:rsidRPr="00C24E18" w:rsidTr="00AC6A8B">
        <w:trPr>
          <w:gridAfter w:val="1"/>
          <w:wAfter w:w="8" w:type="dxa"/>
        </w:trPr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97" w:type="dxa"/>
            <w:gridSpan w:val="11"/>
          </w:tcPr>
          <w:p w:rsidR="003641A1" w:rsidRPr="00C24E18" w:rsidRDefault="003641A1" w:rsidP="005D2D8E">
            <w:pPr>
              <w:pStyle w:val="acctfourfigures"/>
              <w:spacing w:line="240" w:lineRule="auto"/>
              <w:ind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AC6A8B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ซีจีไอ เมททัล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641A1" w:rsidRPr="00C24E18">
              <w:rPr>
                <w:rFonts w:ascii="Angsana New" w:hAnsi="Angsana New" w:cs="Angsana New"/>
                <w:sz w:val="30"/>
                <w:szCs w:val="30"/>
                <w:cs/>
              </w:rPr>
              <w:t>อินดัสเตรียล จำกัด</w:t>
            </w:r>
            <w:r w:rsidR="003641A1"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ผลิตภัณฑ์จากเหล็ก</w:t>
            </w: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70.00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70.00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14,000</w:t>
            </w:r>
          </w:p>
        </w:tc>
        <w:tc>
          <w:tcPr>
            <w:tcW w:w="239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14,000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3641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AC6A8B" w:rsidP="003641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บริษัท ยูชอน ไพพ์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160" w:type="dxa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89,400</w:t>
            </w:r>
          </w:p>
        </w:tc>
        <w:tc>
          <w:tcPr>
            <w:tcW w:w="239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89,400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:rsidR="003641A1" w:rsidRPr="00C24E18" w:rsidRDefault="003641A1" w:rsidP="003641A1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41A1" w:rsidRPr="00C24E18" w:rsidTr="00AC6A8B">
        <w:tc>
          <w:tcPr>
            <w:tcW w:w="3420" w:type="dxa"/>
          </w:tcPr>
          <w:p w:rsidR="003641A1" w:rsidRPr="00C24E18" w:rsidRDefault="003641A1" w:rsidP="005D2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39" w:type="dxa"/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1A1" w:rsidRPr="00C24E18" w:rsidRDefault="003641A1" w:rsidP="005D2D8E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right="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E3890" w:rsidRPr="00C24E18" w:rsidRDefault="005E3890" w:rsidP="005E3890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C304E2" w:rsidRPr="00C24E18" w:rsidRDefault="00C304E2" w:rsidP="002D477E">
      <w:pPr>
        <w:tabs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บริษัทย่อยทั้งหมด</w:t>
      </w:r>
      <w:r w:rsidR="00CE4936" w:rsidRPr="00C24E18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C24E1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</w:t>
      </w:r>
    </w:p>
    <w:p w:rsidR="007D36B9" w:rsidRPr="00C24E18" w:rsidRDefault="007D36B9" w:rsidP="005E3890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5D7C43" w:rsidRPr="00C24E18" w:rsidRDefault="007D36B9" w:rsidP="002D477E">
      <w:pPr>
        <w:tabs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ไ</w:t>
      </w:r>
      <w:r w:rsidR="00FE12B7" w:rsidRPr="00C24E18">
        <w:rPr>
          <w:rFonts w:ascii="Angsana New" w:hAnsi="Angsana New" w:cs="Angsana New" w:hint="cs"/>
          <w:sz w:val="30"/>
          <w:szCs w:val="30"/>
          <w:cs/>
        </w:rPr>
        <w:t xml:space="preserve">ม่มีการซื้อและจำหน่ายเงินลงทุนในบริษัทย่อยในระหว่างปีสิ้นสุดวันที่ </w:t>
      </w:r>
      <w:r w:rsidR="00FE12B7" w:rsidRPr="00C24E18">
        <w:rPr>
          <w:rFonts w:ascii="Angsana New" w:hAnsi="Angsana New" w:cs="Angsana New"/>
          <w:sz w:val="30"/>
          <w:szCs w:val="30"/>
        </w:rPr>
        <w:t xml:space="preserve">31 </w:t>
      </w:r>
      <w:r w:rsidR="00FE12B7"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</w:p>
    <w:p w:rsidR="00557775" w:rsidRDefault="005D7C43" w:rsidP="00AC6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br w:type="page"/>
      </w:r>
      <w:r w:rsidR="009B1932" w:rsidRPr="00C24E18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316BF1" w:rsidRPr="00C24E18">
        <w:rPr>
          <w:rFonts w:ascii="Angsana New" w:hAnsi="Angsana New" w:cs="Angsana New"/>
          <w:b/>
          <w:sz w:val="30"/>
          <w:szCs w:val="30"/>
        </w:rPr>
        <w:t>2</w:t>
      </w:r>
      <w:r w:rsidR="009B1932" w:rsidRPr="00C24E18">
        <w:rPr>
          <w:rFonts w:ascii="Angsana New" w:hAnsi="Angsana New" w:cs="Angsana New"/>
          <w:b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อสังหาริมทรัพย์เพื่อการลงทุน</w:t>
      </w:r>
    </w:p>
    <w:p w:rsidR="00AC6A8B" w:rsidRPr="00C24E18" w:rsidRDefault="00AC6A8B" w:rsidP="00AC6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137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36"/>
        <w:gridCol w:w="1294"/>
        <w:gridCol w:w="241"/>
        <w:gridCol w:w="1193"/>
        <w:gridCol w:w="6"/>
        <w:gridCol w:w="237"/>
        <w:gridCol w:w="6"/>
        <w:gridCol w:w="1557"/>
        <w:gridCol w:w="243"/>
        <w:gridCol w:w="1321"/>
        <w:gridCol w:w="243"/>
        <w:gridCol w:w="1287"/>
      </w:tblGrid>
      <w:tr w:rsidR="00A647D9" w:rsidRPr="00C24E18" w:rsidTr="00AC6A8B">
        <w:trPr>
          <w:trHeight w:val="290"/>
        </w:trPr>
        <w:tc>
          <w:tcPr>
            <w:tcW w:w="4320" w:type="dxa"/>
          </w:tcPr>
          <w:p w:rsidR="00A647D9" w:rsidRPr="00C24E18" w:rsidRDefault="00A647D9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:rsidR="00A647D9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7" w:type="dxa"/>
            <w:gridSpan w:val="6"/>
          </w:tcPr>
          <w:p w:rsidR="00557775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3FB" w:rsidRPr="00C24E18" w:rsidTr="00AC6A8B">
        <w:trPr>
          <w:trHeight w:val="335"/>
        </w:trPr>
        <w:tc>
          <w:tcPr>
            <w:tcW w:w="432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53FB" w:rsidRPr="00C24E18" w:rsidTr="00AC6A8B">
        <w:trPr>
          <w:trHeight w:val="281"/>
        </w:trPr>
        <w:tc>
          <w:tcPr>
            <w:tcW w:w="432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C053FB" w:rsidRPr="00C24E18" w:rsidRDefault="00C053FB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53F93" w:rsidRPr="00C24E18" w:rsidTr="00AC6A8B">
        <w:trPr>
          <w:trHeight w:val="335"/>
        </w:trPr>
        <w:tc>
          <w:tcPr>
            <w:tcW w:w="4320" w:type="dxa"/>
          </w:tcPr>
          <w:p w:rsidR="00B53F93" w:rsidRPr="00C24E18" w:rsidRDefault="00B53F93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4" w:type="dxa"/>
            <w:gridSpan w:val="13"/>
          </w:tcPr>
          <w:p w:rsidR="00B53F93" w:rsidRPr="00C24E18" w:rsidRDefault="009B193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0286" w:rsidRPr="00C24E18" w:rsidTr="00AC6A8B">
        <w:trPr>
          <w:trHeight w:val="371"/>
        </w:trPr>
        <w:tc>
          <w:tcPr>
            <w:tcW w:w="4320" w:type="dxa"/>
          </w:tcPr>
          <w:p w:rsidR="00EC0286" w:rsidRPr="00C24E18" w:rsidRDefault="00EC0286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:rsidR="00EC0286" w:rsidRPr="00C24E18" w:rsidRDefault="00EC0286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557775" w:rsidRPr="00C24E18" w:rsidRDefault="00557775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0262" w:rsidRPr="00C24E18" w:rsidTr="00AC6A8B">
        <w:tc>
          <w:tcPr>
            <w:tcW w:w="4320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530" w:type="dxa"/>
          </w:tcPr>
          <w:p w:rsidR="00B00262" w:rsidRPr="00C24E18" w:rsidRDefault="00B00262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66,851</w:t>
            </w:r>
          </w:p>
        </w:tc>
        <w:tc>
          <w:tcPr>
            <w:tcW w:w="236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46,686</w:t>
            </w:r>
          </w:p>
        </w:tc>
        <w:tc>
          <w:tcPr>
            <w:tcW w:w="241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113,537</w:t>
            </w:r>
          </w:p>
        </w:tc>
        <w:tc>
          <w:tcPr>
            <w:tcW w:w="243" w:type="dxa"/>
            <w:gridSpan w:val="2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70,435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64,541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134,976</w:t>
            </w:r>
          </w:p>
        </w:tc>
      </w:tr>
      <w:tr w:rsidR="00B00262" w:rsidRPr="00C24E18" w:rsidTr="00AC6A8B">
        <w:tc>
          <w:tcPr>
            <w:tcW w:w="4320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00262" w:rsidRPr="00C24E18" w:rsidRDefault="00B00262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(537)</w:t>
            </w:r>
          </w:p>
        </w:tc>
        <w:tc>
          <w:tcPr>
            <w:tcW w:w="236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(212)</w:t>
            </w:r>
          </w:p>
        </w:tc>
        <w:tc>
          <w:tcPr>
            <w:tcW w:w="241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(749)</w:t>
            </w:r>
          </w:p>
        </w:tc>
        <w:tc>
          <w:tcPr>
            <w:tcW w:w="243" w:type="dxa"/>
            <w:gridSpan w:val="2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  <w:tr w:rsidR="00B00262" w:rsidRPr="00C24E18" w:rsidTr="00AC6A8B">
        <w:trPr>
          <w:trHeight w:val="70"/>
        </w:trPr>
        <w:tc>
          <w:tcPr>
            <w:tcW w:w="4320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00262" w:rsidRPr="00C24E18" w:rsidRDefault="00B00262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66,314</w:t>
            </w:r>
          </w:p>
        </w:tc>
        <w:tc>
          <w:tcPr>
            <w:tcW w:w="236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46,474</w:t>
            </w:r>
          </w:p>
        </w:tc>
        <w:tc>
          <w:tcPr>
            <w:tcW w:w="241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112,788</w:t>
            </w:r>
          </w:p>
        </w:tc>
        <w:tc>
          <w:tcPr>
            <w:tcW w:w="243" w:type="dxa"/>
            <w:gridSpan w:val="2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70,496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64,636</w:t>
            </w:r>
          </w:p>
        </w:tc>
        <w:tc>
          <w:tcPr>
            <w:tcW w:w="243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135,132</w:t>
            </w:r>
          </w:p>
        </w:tc>
      </w:tr>
      <w:tr w:rsidR="001B303E" w:rsidRPr="00C24E18" w:rsidTr="00AC6A8B">
        <w:trPr>
          <w:trHeight w:val="70"/>
        </w:trPr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B303E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3,063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1B303E" w:rsidRPr="00C24E18" w:rsidRDefault="00E97A75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3,273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1B303E" w:rsidRPr="00C24E18" w:rsidRDefault="00E97A75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6,336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4,22</w:t>
            </w:r>
            <w:r w:rsidR="00CA4187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4,90</w:t>
            </w:r>
            <w:r w:rsidR="00CA4187"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9,135</w:t>
            </w: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69,377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E97A75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49,747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E97A75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119,124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74,724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69,543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144,267</w:t>
            </w: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530" w:type="dxa"/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530" w:type="dxa"/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35,792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37,189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47,188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48,585</w:t>
            </w: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2,131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2,309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3,054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3,232</w:t>
            </w: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(180)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(180)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1B303E" w:rsidRPr="00C24E18" w:rsidTr="00AC6A8B">
        <w:tc>
          <w:tcPr>
            <w:tcW w:w="4320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61 และ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B303E" w:rsidRPr="00C24E18" w:rsidRDefault="001B303E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36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37,743</w:t>
            </w:r>
          </w:p>
        </w:tc>
        <w:tc>
          <w:tcPr>
            <w:tcW w:w="241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39,318</w:t>
            </w:r>
          </w:p>
        </w:tc>
        <w:tc>
          <w:tcPr>
            <w:tcW w:w="243" w:type="dxa"/>
            <w:gridSpan w:val="2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50,317</w:t>
            </w:r>
          </w:p>
        </w:tc>
        <w:tc>
          <w:tcPr>
            <w:tcW w:w="243" w:type="dxa"/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1B303E" w:rsidRPr="00C24E18" w:rsidRDefault="001B303E" w:rsidP="001B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51,892</w:t>
            </w: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:rsidR="00F3716B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D5788" w:rsidRPr="00C24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2,16</w:t>
            </w:r>
            <w:r w:rsidR="00FD5788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2,44</w:t>
            </w:r>
            <w:r w:rsidR="005F6BE5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3,357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3,634</w:t>
            </w: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F3716B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FD5788"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1,87</w:t>
            </w:r>
            <w:r w:rsidR="00407A67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2,66</w:t>
            </w:r>
            <w:r w:rsidR="005F6BE5"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2,6</w:t>
            </w:r>
            <w:r w:rsidR="00CA4187" w:rsidRPr="00C24E18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3,52</w:t>
            </w:r>
            <w:r w:rsidR="00CA4187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2,640</w:t>
            </w: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41,786</w:t>
            </w: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44,426</w:t>
            </w: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2,734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56,314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59,048</w:t>
            </w: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3716B" w:rsidRPr="00C24E18" w:rsidRDefault="00F3716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:rsidR="00F3716B" w:rsidRPr="00C24E18" w:rsidRDefault="00F3716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:rsidR="00F3716B" w:rsidRPr="00C24E18" w:rsidRDefault="00F3716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64,739</w:t>
            </w: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8,731</w:t>
            </w: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73,470</w:t>
            </w: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68,921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14,319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83,240</w:t>
            </w:r>
          </w:p>
        </w:tc>
      </w:tr>
      <w:tr w:rsidR="00F3716B" w:rsidRPr="00C24E18" w:rsidTr="00AC6A8B">
        <w:tc>
          <w:tcPr>
            <w:tcW w:w="4320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</w:tcPr>
          <w:p w:rsidR="00F3716B" w:rsidRPr="00C24E18" w:rsidRDefault="00E97A75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66,737</w:t>
            </w:r>
          </w:p>
        </w:tc>
        <w:tc>
          <w:tcPr>
            <w:tcW w:w="236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7,961</w:t>
            </w:r>
          </w:p>
        </w:tc>
        <w:tc>
          <w:tcPr>
            <w:tcW w:w="24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F3716B" w:rsidRPr="00C24E18" w:rsidRDefault="00E97A75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74,698</w:t>
            </w:r>
          </w:p>
        </w:tc>
        <w:tc>
          <w:tcPr>
            <w:tcW w:w="243" w:type="dxa"/>
            <w:gridSpan w:val="2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71,990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13,229</w:t>
            </w:r>
          </w:p>
        </w:tc>
        <w:tc>
          <w:tcPr>
            <w:tcW w:w="243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:rsidR="00F3716B" w:rsidRPr="00C24E18" w:rsidRDefault="00F3716B" w:rsidP="00F3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85,219</w:t>
            </w:r>
          </w:p>
        </w:tc>
      </w:tr>
    </w:tbl>
    <w:p w:rsidR="004A7BA2" w:rsidRPr="00C24E18" w:rsidRDefault="004A7BA2" w:rsidP="004A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4A7BA2" w:rsidRPr="00C24E18" w:rsidSect="0095199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:rsidR="000318C9" w:rsidRPr="00C24E18" w:rsidRDefault="000318C9" w:rsidP="00031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อสังหาริมทรัพย์เพื่อการลงทุนประกอบด้วยที่ดินที่กิจการถือครองไว้ โดยที่ปัจจุบันยังมิได้ระบุวัตถุประสงค์ของการใช้งานในอนาคตและอาคารโรงงานที่ให้เช่าแก่บุคคลที่สาม สัญญาแต่ละสัญญานี้ไม่สามารถยกเลิกได้เป็นระยะเวลา </w:t>
      </w:r>
      <w:r w:rsidRPr="00C24E18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ปี การต่ออายุสัญญาจะเป็นไปตามการต่อรองกับผู้เช่า ทั้งนี้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ไม่มีค่าเช่าที่อาจเกิดขึ้น </w:t>
      </w:r>
    </w:p>
    <w:p w:rsidR="000318C9" w:rsidRPr="00C24E18" w:rsidRDefault="000318C9" w:rsidP="008E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B3E5E" w:rsidRPr="00C24E18" w:rsidRDefault="001B3E5E" w:rsidP="008E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C24E18">
        <w:rPr>
          <w:rFonts w:ascii="Angsana New" w:hAnsi="Angsana New" w:cs="Angsana New"/>
          <w:sz w:val="30"/>
          <w:szCs w:val="30"/>
        </w:rPr>
        <w:t>31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24E18">
        <w:rPr>
          <w:rFonts w:ascii="Angsana New" w:hAnsi="Angsana New" w:cs="Angsana New"/>
          <w:sz w:val="30"/>
          <w:szCs w:val="30"/>
        </w:rPr>
        <w:t xml:space="preserve">2562 </w:t>
      </w:r>
      <w:r w:rsidRPr="00C24E18">
        <w:rPr>
          <w:rFonts w:ascii="Angsana New" w:hAnsi="Angsana New" w:cs="Angsana New"/>
          <w:sz w:val="30"/>
          <w:szCs w:val="30"/>
          <w:cs/>
        </w:rPr>
        <w:t>ของกลุ่มบริษัทและบริษัท</w:t>
      </w:r>
      <w:r w:rsidR="00774163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เท่ากับ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273E4" w:rsidRPr="00C24E18">
        <w:rPr>
          <w:rFonts w:ascii="Angsana New" w:hAnsi="Angsana New" w:cs="Angsana New"/>
          <w:sz w:val="30"/>
          <w:szCs w:val="30"/>
        </w:rPr>
        <w:t>199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ล้านบาท</w:t>
      </w:r>
      <w:r w:rsidR="00AC6A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4163" w:rsidRPr="00C24E18">
        <w:rPr>
          <w:rFonts w:ascii="Angsana New" w:hAnsi="Angsana New" w:cs="Angsana New"/>
          <w:sz w:val="30"/>
          <w:szCs w:val="30"/>
          <w:cs/>
        </w:rPr>
        <w:t>และ</w:t>
      </w:r>
      <w:r w:rsidR="00774163" w:rsidRPr="00C24E18">
        <w:rPr>
          <w:rFonts w:ascii="Angsana New" w:hAnsi="Angsana New" w:cs="Angsana New"/>
          <w:sz w:val="30"/>
          <w:szCs w:val="30"/>
        </w:rPr>
        <w:t xml:space="preserve"> </w:t>
      </w:r>
      <w:r w:rsidR="003273E4" w:rsidRPr="00C24E18">
        <w:rPr>
          <w:rFonts w:ascii="Angsana New" w:hAnsi="Angsana New" w:cs="Angsana New"/>
          <w:sz w:val="30"/>
          <w:szCs w:val="30"/>
        </w:rPr>
        <w:t>237</w:t>
      </w:r>
      <w:r w:rsidR="00774163" w:rsidRPr="00C24E18">
        <w:rPr>
          <w:rFonts w:ascii="Angsana New" w:hAnsi="Angsana New" w:cs="Angsana New"/>
          <w:sz w:val="30"/>
          <w:szCs w:val="30"/>
        </w:rPr>
        <w:t xml:space="preserve"> </w:t>
      </w:r>
      <w:r w:rsidR="00774163" w:rsidRPr="00C24E18">
        <w:rPr>
          <w:rFonts w:ascii="Angsana New" w:hAnsi="Angsana New" w:cs="Angsana New"/>
          <w:sz w:val="30"/>
          <w:szCs w:val="30"/>
          <w:cs/>
        </w:rPr>
        <w:t>ล้า</w:t>
      </w:r>
      <w:r w:rsidR="00774163" w:rsidRPr="00C24E18">
        <w:rPr>
          <w:rFonts w:ascii="Angsana New" w:hAnsi="Angsana New" w:cs="Angsana New" w:hint="cs"/>
          <w:sz w:val="30"/>
          <w:szCs w:val="30"/>
          <w:cs/>
        </w:rPr>
        <w:t>น</w:t>
      </w:r>
      <w:r w:rsidR="00774163" w:rsidRPr="00C24E18">
        <w:rPr>
          <w:rFonts w:ascii="Angsana New" w:hAnsi="Angsana New" w:cs="Angsana New"/>
          <w:sz w:val="30"/>
          <w:szCs w:val="30"/>
          <w:cs/>
        </w:rPr>
        <w:t>บาท</w:t>
      </w:r>
      <w:r w:rsidR="00774163" w:rsidRPr="00C24E1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774163" w:rsidRPr="00C24E18">
        <w:rPr>
          <w:rFonts w:ascii="Angsana New" w:hAnsi="Angsana New" w:cs="Angsana New"/>
          <w:i/>
          <w:iCs/>
          <w:sz w:val="30"/>
          <w:szCs w:val="30"/>
        </w:rPr>
        <w:t xml:space="preserve">122 </w:t>
      </w:r>
      <w:r w:rsidR="00774163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AC6A8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74163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774163"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74163" w:rsidRPr="00C24E18">
        <w:rPr>
          <w:rFonts w:ascii="Angsana New" w:hAnsi="Angsana New" w:cs="Angsana New"/>
          <w:i/>
          <w:iCs/>
          <w:sz w:val="30"/>
          <w:szCs w:val="30"/>
        </w:rPr>
        <w:t>136</w:t>
      </w:r>
      <w:r w:rsidR="00774163"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74163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ประเมินราคาโดย</w:t>
      </w:r>
      <w:r w:rsidR="009761C5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ผู้ประเมินราคาอิสระโดย</w:t>
      </w:r>
      <w:r w:rsidRPr="00C24E18">
        <w:rPr>
          <w:rFonts w:ascii="Angsana New" w:hAnsi="Angsana New" w:cs="Angsana New" w:hint="cs"/>
          <w:sz w:val="30"/>
          <w:szCs w:val="30"/>
          <w:cs/>
        </w:rPr>
        <w:t>วิธีมูลค่าตลาดสำหรับการใช้ประโยชน์</w:t>
      </w:r>
      <w:r w:rsidRPr="00C24E18">
        <w:rPr>
          <w:rFonts w:ascii="Angsana New" w:hAnsi="Angsana New" w:cs="Angsana New"/>
          <w:sz w:val="30"/>
          <w:szCs w:val="30"/>
          <w:cs/>
        </w:rPr>
        <w:t>ปัจจุบัน</w:t>
      </w:r>
      <w:r w:rsidR="00774163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C24E18">
        <w:rPr>
          <w:rFonts w:ascii="Angsana New" w:hAnsi="Angsana New" w:cs="Angsana New"/>
          <w:sz w:val="30"/>
          <w:szCs w:val="30"/>
        </w:rPr>
        <w:t>3</w:t>
      </w:r>
    </w:p>
    <w:p w:rsidR="00BD4E63" w:rsidRPr="00C24E18" w:rsidRDefault="00BD4E63" w:rsidP="008E3C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8726BB" w:rsidRPr="00C24E18" w:rsidRDefault="008726BB" w:rsidP="008E3C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บริษัทได้จดจำนองที่ดิน</w:t>
      </w:r>
      <w:r w:rsidR="00C52C7D" w:rsidRPr="00C24E18">
        <w:rPr>
          <w:rFonts w:ascii="Angsana New" w:hAnsi="Angsana New" w:cs="Angsana New"/>
          <w:sz w:val="30"/>
          <w:szCs w:val="30"/>
          <w:cs/>
        </w:rPr>
        <w:t>กับ</w:t>
      </w:r>
      <w:r w:rsidR="00963448" w:rsidRPr="00C24E1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="00C52C7D" w:rsidRPr="00C24E18">
        <w:rPr>
          <w:rFonts w:ascii="Angsana New" w:hAnsi="Angsana New" w:cs="Angsana New"/>
          <w:sz w:val="30"/>
          <w:szCs w:val="30"/>
          <w:cs/>
        </w:rPr>
        <w:t>ในประเทศ</w:t>
      </w:r>
      <w:r w:rsidR="00AC6A8B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C24E18">
        <w:rPr>
          <w:rFonts w:ascii="Angsana New" w:hAnsi="Angsana New" w:cs="Angsana New"/>
          <w:sz w:val="30"/>
          <w:szCs w:val="30"/>
          <w:cs/>
        </w:rPr>
        <w:t>แห่งเพื่อเป็น</w:t>
      </w:r>
      <w:r w:rsidRPr="00C24E18">
        <w:rPr>
          <w:rFonts w:ascii="Angsana New" w:hAnsi="Angsana New" w:cs="Angsana New"/>
          <w:spacing w:val="4"/>
          <w:sz w:val="30"/>
          <w:szCs w:val="30"/>
          <w:cs/>
        </w:rPr>
        <w:t>หลักประกันวงเงินสินเชื่อ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="00890D62" w:rsidRPr="00C24E18">
        <w:rPr>
          <w:rFonts w:ascii="Angsana New" w:hAnsi="Angsana New" w:cs="Angsana New"/>
          <w:sz w:val="30"/>
          <w:szCs w:val="30"/>
        </w:rPr>
        <w:t>1</w:t>
      </w:r>
      <w:r w:rsidR="007E2B9A" w:rsidRPr="00C24E18">
        <w:rPr>
          <w:rFonts w:ascii="Angsana New" w:hAnsi="Angsana New" w:cs="Angsana New"/>
          <w:sz w:val="30"/>
          <w:szCs w:val="30"/>
        </w:rPr>
        <w:t>4</w:t>
      </w:r>
    </w:p>
    <w:p w:rsidR="008726BB" w:rsidRPr="00C24E18" w:rsidRDefault="008726BB" w:rsidP="001B03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highlight w:val="green"/>
        </w:rPr>
      </w:pPr>
    </w:p>
    <w:p w:rsidR="00B8070C" w:rsidRPr="00C24E18" w:rsidRDefault="00B8070C" w:rsidP="00A2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8070C" w:rsidRPr="00C24E18" w:rsidRDefault="00B8070C" w:rsidP="00A2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B8070C" w:rsidRPr="00C24E18" w:rsidSect="005A5C55">
          <w:footerReference w:type="default" r:id="rId15"/>
          <w:pgSz w:w="11909" w:h="16834" w:code="9"/>
          <w:pgMar w:top="1152" w:right="1199" w:bottom="1152" w:left="691" w:header="720" w:footer="576" w:gutter="0"/>
          <w:cols w:space="720"/>
          <w:docGrid w:linePitch="245"/>
        </w:sectPr>
      </w:pPr>
    </w:p>
    <w:p w:rsidR="00B843E1" w:rsidRPr="00C24E18" w:rsidRDefault="009B1932" w:rsidP="0036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1</w:t>
      </w:r>
      <w:r w:rsidR="00604A9A" w:rsidRPr="00C24E18">
        <w:rPr>
          <w:rFonts w:ascii="Angsana New" w:hAnsi="Angsana New" w:cs="Angsana New"/>
          <w:b/>
          <w:bCs/>
          <w:sz w:val="30"/>
          <w:szCs w:val="30"/>
        </w:rPr>
        <w:t>3</w:t>
      </w:r>
      <w:r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4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9604DD" w:rsidRPr="00C24E18" w:rsidTr="005E12DE">
        <w:trPr>
          <w:tblHeader/>
        </w:trPr>
        <w:tc>
          <w:tcPr>
            <w:tcW w:w="3240" w:type="dxa"/>
          </w:tcPr>
          <w:p w:rsidR="009604DD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3" w:type="dxa"/>
            <w:gridSpan w:val="15"/>
          </w:tcPr>
          <w:p w:rsidR="009604DD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04DD" w:rsidRPr="00C24E18" w:rsidTr="005E12DE">
        <w:trPr>
          <w:tblHeader/>
        </w:trPr>
        <w:tc>
          <w:tcPr>
            <w:tcW w:w="3240" w:type="dxa"/>
          </w:tcPr>
          <w:p w:rsidR="00E53295" w:rsidRPr="00C24E18" w:rsidRDefault="00E53295" w:rsidP="00781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1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E53295" w:rsidRPr="00C24E18" w:rsidRDefault="009604DD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E53295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04DD" w:rsidRPr="00C24E18" w:rsidTr="005E12DE">
        <w:trPr>
          <w:tblHeader/>
        </w:trPr>
        <w:tc>
          <w:tcPr>
            <w:tcW w:w="3240" w:type="dxa"/>
          </w:tcPr>
          <w:p w:rsidR="00E53295" w:rsidRPr="00C24E18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3641A1" w:rsidRPr="00C24E18" w:rsidRDefault="003641A1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53295" w:rsidRPr="00C24E18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:rsidR="009604DD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53295" w:rsidRPr="00C24E18" w:rsidRDefault="009604DD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E53295" w:rsidRPr="00C24E18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8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9604DD" w:rsidRPr="00C24E18" w:rsidRDefault="009604DD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53295" w:rsidRPr="00C24E18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604DD" w:rsidRPr="00C24E18" w:rsidRDefault="009604DD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  <w:p w:rsidR="00E53295" w:rsidRPr="00C24E18" w:rsidRDefault="00E53295" w:rsidP="009E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9604DD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04DD" w:rsidRPr="00C24E18" w:rsidTr="005E12DE">
        <w:trPr>
          <w:trHeight w:val="60"/>
          <w:tblHeader/>
        </w:trPr>
        <w:tc>
          <w:tcPr>
            <w:tcW w:w="3240" w:type="dxa"/>
          </w:tcPr>
          <w:p w:rsidR="00E53295" w:rsidRPr="00C24E18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:rsidR="00E53295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53295" w:rsidRPr="00C24E18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E53295" w:rsidRPr="00C24E18" w:rsidRDefault="00E53295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5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:rsidR="00E53295" w:rsidRPr="00C24E18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7" w:type="dxa"/>
          </w:tcPr>
          <w:p w:rsidR="00E53295" w:rsidRPr="00C24E18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E53295" w:rsidRPr="00C24E18" w:rsidRDefault="00E53295" w:rsidP="00425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604DD" w:rsidRPr="00C24E18" w:rsidTr="005E12DE">
        <w:trPr>
          <w:tblHeader/>
        </w:trPr>
        <w:tc>
          <w:tcPr>
            <w:tcW w:w="3240" w:type="dxa"/>
          </w:tcPr>
          <w:p w:rsidR="009604DD" w:rsidRPr="00C24E18" w:rsidRDefault="009604DD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33" w:type="dxa"/>
            <w:gridSpan w:val="15"/>
          </w:tcPr>
          <w:p w:rsidR="009604DD" w:rsidRPr="00C24E18" w:rsidRDefault="009604DD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04DD" w:rsidRPr="00C24E18" w:rsidTr="003641A1">
        <w:tc>
          <w:tcPr>
            <w:tcW w:w="3240" w:type="dxa"/>
          </w:tcPr>
          <w:p w:rsidR="00E53295" w:rsidRPr="00C24E18" w:rsidRDefault="00E53295" w:rsidP="0009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E53295" w:rsidRPr="00C24E18" w:rsidRDefault="00E53295" w:rsidP="0096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0262" w:rsidRPr="00C24E18" w:rsidTr="003641A1">
        <w:tc>
          <w:tcPr>
            <w:tcW w:w="3240" w:type="dxa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53221E" w:rsidRPr="00C24E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B00262" w:rsidRPr="00C24E18" w:rsidRDefault="00B00262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35,291</w:t>
            </w:r>
          </w:p>
        </w:tc>
        <w:tc>
          <w:tcPr>
            <w:tcW w:w="240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8,421</w:t>
            </w:r>
          </w:p>
        </w:tc>
        <w:tc>
          <w:tcPr>
            <w:tcW w:w="243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B00262" w:rsidRPr="00C24E18" w:rsidRDefault="00B00262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116,285</w:t>
            </w:r>
          </w:p>
        </w:tc>
        <w:tc>
          <w:tcPr>
            <w:tcW w:w="248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B00262" w:rsidRPr="00C24E18" w:rsidRDefault="00B00262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320,107</w:t>
            </w:r>
          </w:p>
        </w:tc>
        <w:tc>
          <w:tcPr>
            <w:tcW w:w="250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B00262" w:rsidRPr="00C24E18" w:rsidRDefault="00B00262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34,102</w:t>
            </w:r>
          </w:p>
        </w:tc>
        <w:tc>
          <w:tcPr>
            <w:tcW w:w="247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9,099</w:t>
            </w:r>
          </w:p>
        </w:tc>
        <w:tc>
          <w:tcPr>
            <w:tcW w:w="267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B00262" w:rsidRPr="00C24E18" w:rsidRDefault="00B00262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837</w:t>
            </w:r>
          </w:p>
        </w:tc>
        <w:tc>
          <w:tcPr>
            <w:tcW w:w="247" w:type="dxa"/>
            <w:vAlign w:val="bottom"/>
          </w:tcPr>
          <w:p w:rsidR="00B00262" w:rsidRPr="00C24E18" w:rsidRDefault="00B00262" w:rsidP="00B00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B00262" w:rsidRPr="00C24E18" w:rsidRDefault="00B00262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524,142</w:t>
            </w:r>
          </w:p>
        </w:tc>
      </w:tr>
      <w:tr w:rsidR="003641A1" w:rsidRPr="00C24E18" w:rsidTr="003641A1">
        <w:tc>
          <w:tcPr>
            <w:tcW w:w="3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1,908</w:t>
            </w:r>
          </w:p>
        </w:tc>
        <w:tc>
          <w:tcPr>
            <w:tcW w:w="248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12,886</w:t>
            </w:r>
          </w:p>
        </w:tc>
        <w:tc>
          <w:tcPr>
            <w:tcW w:w="25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4,968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1,123</w:t>
            </w:r>
          </w:p>
        </w:tc>
        <w:tc>
          <w:tcPr>
            <w:tcW w:w="26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2,755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23,640</w:t>
            </w:r>
          </w:p>
        </w:tc>
      </w:tr>
      <w:tr w:rsidR="003641A1" w:rsidRPr="00C24E18" w:rsidTr="003641A1">
        <w:tc>
          <w:tcPr>
            <w:tcW w:w="3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248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25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(1,044)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E12DE" w:rsidRPr="00C24E18" w:rsidTr="003641A1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749</w:t>
            </w:r>
          </w:p>
        </w:tc>
      </w:tr>
      <w:tr w:rsidR="005E12DE" w:rsidRPr="00C24E18" w:rsidTr="003641A1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(4,720)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(300)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(2,514)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(7,534)</w:t>
            </w:r>
          </w:p>
        </w:tc>
      </w:tr>
      <w:tr w:rsidR="003641A1" w:rsidRPr="00C24E18" w:rsidTr="003641A1">
        <w:tc>
          <w:tcPr>
            <w:tcW w:w="3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35,828</w:t>
            </w:r>
          </w:p>
        </w:tc>
        <w:tc>
          <w:tcPr>
            <w:tcW w:w="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8,421</w:t>
            </w:r>
          </w:p>
        </w:tc>
        <w:tc>
          <w:tcPr>
            <w:tcW w:w="243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118,645</w:t>
            </w:r>
          </w:p>
        </w:tc>
        <w:tc>
          <w:tcPr>
            <w:tcW w:w="248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328,770</w:t>
            </w:r>
          </w:p>
        </w:tc>
        <w:tc>
          <w:tcPr>
            <w:tcW w:w="25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39,077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7,708</w:t>
            </w:r>
          </w:p>
        </w:tc>
        <w:tc>
          <w:tcPr>
            <w:tcW w:w="26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2,548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540,997</w:t>
            </w:r>
          </w:p>
        </w:tc>
      </w:tr>
      <w:tr w:rsidR="003641A1" w:rsidRPr="00C24E18" w:rsidTr="003641A1">
        <w:tc>
          <w:tcPr>
            <w:tcW w:w="3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243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248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14,013</w:t>
            </w:r>
          </w:p>
        </w:tc>
        <w:tc>
          <w:tcPr>
            <w:tcW w:w="25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5,12</w:t>
            </w:r>
            <w:r w:rsidR="009761C5" w:rsidRPr="00C24E1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20,57</w:t>
            </w:r>
            <w:r w:rsidR="009761C5" w:rsidRPr="00C24E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641A1" w:rsidRPr="00C24E18" w:rsidTr="003641A1">
        <w:tc>
          <w:tcPr>
            <w:tcW w:w="3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2,556</w:t>
            </w:r>
          </w:p>
        </w:tc>
        <w:tc>
          <w:tcPr>
            <w:tcW w:w="250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641A1" w:rsidRPr="00C24E18" w:rsidRDefault="003641A1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(2,556)</w:t>
            </w:r>
          </w:p>
        </w:tc>
        <w:tc>
          <w:tcPr>
            <w:tcW w:w="247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41A1" w:rsidRPr="00C24E18" w:rsidRDefault="003641A1" w:rsidP="0036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E12DE" w:rsidRPr="00C24E18" w:rsidTr="003641A1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="009761C5"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ไป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1,195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1,868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3,273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(6,336)</w:t>
            </w:r>
          </w:p>
        </w:tc>
      </w:tr>
      <w:tr w:rsidR="005E12DE" w:rsidRPr="00C24E18" w:rsidTr="003641A1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6,191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(6,191)</w:t>
            </w:r>
          </w:p>
        </w:tc>
      </w:tr>
      <w:tr w:rsidR="005E12DE" w:rsidRPr="00C24E18" w:rsidTr="003641A1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34,633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6,985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116,367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339,148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44,20</w:t>
            </w:r>
            <w:r w:rsidR="009761C5"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7,708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549,04</w:t>
            </w:r>
            <w:r w:rsidR="009761C5"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</w:t>
            </w:r>
          </w:p>
        </w:tc>
      </w:tr>
      <w:tr w:rsidR="005E12DE" w:rsidRPr="00C24E18" w:rsidTr="005E12DE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5E12DE" w:rsidRPr="00C24E18" w:rsidTr="005E12DE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E12DE" w:rsidRPr="00C24E18" w:rsidTr="005D2D8E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08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4,502</w:t>
            </w:r>
          </w:p>
        </w:tc>
        <w:tc>
          <w:tcPr>
            <w:tcW w:w="243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89,077</w:t>
            </w:r>
          </w:p>
        </w:tc>
        <w:tc>
          <w:tcPr>
            <w:tcW w:w="248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244,585</w:t>
            </w:r>
          </w:p>
        </w:tc>
        <w:tc>
          <w:tcPr>
            <w:tcW w:w="25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29,972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8,034</w:t>
            </w:r>
          </w:p>
        </w:tc>
        <w:tc>
          <w:tcPr>
            <w:tcW w:w="26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376,170</w:t>
            </w:r>
          </w:p>
        </w:tc>
      </w:tr>
      <w:tr w:rsidR="005E12DE" w:rsidRPr="00C24E18" w:rsidTr="005D2D8E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421</w:t>
            </w:r>
          </w:p>
        </w:tc>
        <w:tc>
          <w:tcPr>
            <w:tcW w:w="243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5,269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14,706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1,666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22,478</w:t>
            </w:r>
          </w:p>
        </w:tc>
      </w:tr>
      <w:tr w:rsidR="005E12DE" w:rsidRPr="00C24E18" w:rsidTr="000313CF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</w:tr>
      <w:tr w:rsidR="005E12DE" w:rsidRPr="00C24E18" w:rsidTr="000313CF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ind w:firstLine="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(4,364)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(150)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(2,386)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(6,900)</w:t>
            </w:r>
          </w:p>
        </w:tc>
      </w:tr>
      <w:tr w:rsidR="005E12DE" w:rsidRPr="00C24E18" w:rsidTr="000313CF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61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5E12DE" w:rsidRPr="00C24E18" w:rsidRDefault="005E12DE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  <w:p w:rsidR="005E12DE" w:rsidRPr="00C24E18" w:rsidRDefault="005E12DE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4,923</w:t>
            </w:r>
          </w:p>
        </w:tc>
        <w:tc>
          <w:tcPr>
            <w:tcW w:w="243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94,526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254,927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31,488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6,064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391,928</w:t>
            </w:r>
          </w:p>
        </w:tc>
      </w:tr>
      <w:tr w:rsidR="005E12DE" w:rsidRPr="00C24E18" w:rsidTr="000313CF">
        <w:tc>
          <w:tcPr>
            <w:tcW w:w="3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5E12DE" w:rsidRPr="00C24E18" w:rsidRDefault="005E12DE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343</w:t>
            </w:r>
          </w:p>
        </w:tc>
        <w:tc>
          <w:tcPr>
            <w:tcW w:w="243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5,127</w:t>
            </w:r>
          </w:p>
        </w:tc>
        <w:tc>
          <w:tcPr>
            <w:tcW w:w="248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15,99</w:t>
            </w:r>
            <w:r w:rsidR="009761C5" w:rsidRPr="00C24E1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0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2,6</w:t>
            </w:r>
            <w:r w:rsidR="009761C5" w:rsidRPr="00C24E18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4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267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5E12DE" w:rsidRPr="00C24E18" w:rsidRDefault="005E12DE" w:rsidP="005E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24,54</w:t>
            </w:r>
            <w:r w:rsidR="009761C5" w:rsidRPr="00C24E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noProof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789</w:t>
            </w:r>
            <w:r w:rsidRPr="00C24E18">
              <w:rPr>
                <w:rFonts w:ascii="Angsana New" w:hAnsi="Angsana New" w:cs="Angsana New" w:hint="cs"/>
                <w:noProof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1,875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(2,664)</w:t>
            </w:r>
          </w:p>
        </w:tc>
      </w:tr>
      <w:tr w:rsidR="00325BAC" w:rsidRPr="00C24E18" w:rsidTr="000313CF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(5,256)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(5,256)</w:t>
            </w:r>
          </w:p>
        </w:tc>
      </w:tr>
      <w:tr w:rsidR="00325BAC" w:rsidRPr="00C24E18" w:rsidTr="000313CF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4,477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F7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97,778</w:t>
            </w:r>
          </w:p>
        </w:tc>
        <w:tc>
          <w:tcPr>
            <w:tcW w:w="248" w:type="dxa"/>
          </w:tcPr>
          <w:p w:rsidR="00325BAC" w:rsidRPr="00C24E18" w:rsidRDefault="00325BAC" w:rsidP="00F7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265,665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34,168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6,463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408,551</w:t>
            </w:r>
          </w:p>
        </w:tc>
      </w:tr>
      <w:tr w:rsidR="00325BAC" w:rsidRPr="00C24E18" w:rsidTr="000313CF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863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35,828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3,498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24,119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73,843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7,589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1,330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2,548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54"/>
                <w:tab w:val="decimal" w:pos="1044"/>
              </w:tabs>
              <w:spacing w:line="240" w:lineRule="auto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148,755</w:t>
            </w:r>
          </w:p>
        </w:tc>
      </w:tr>
      <w:tr w:rsidR="00325BAC" w:rsidRPr="00C24E18" w:rsidTr="00F12647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90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314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314</w:t>
            </w:r>
          </w:p>
        </w:tc>
      </w:tr>
      <w:tr w:rsidR="00325BAC" w:rsidRPr="00C24E18" w:rsidTr="00F12647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35,828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3,498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24,119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73,843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7,589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1,644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2,548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54"/>
                <w:tab w:val="decimal" w:pos="1044"/>
              </w:tabs>
              <w:spacing w:line="240" w:lineRule="auto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149,069</w:t>
            </w:r>
          </w:p>
        </w:tc>
      </w:tr>
      <w:tr w:rsidR="00325BAC" w:rsidRPr="00C24E18" w:rsidTr="00F12647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810"/>
                <w:tab w:val="decimal" w:pos="863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810"/>
                <w:tab w:val="decimal" w:pos="863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325BAC" w:rsidRPr="00C24E18" w:rsidTr="005D2D8E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34,633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2,50</w:t>
            </w:r>
            <w:r w:rsidR="009637A3" w:rsidRPr="00C24E1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18,5</w:t>
            </w:r>
            <w:r w:rsidR="009637A3"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89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73,48</w:t>
            </w:r>
            <w:r w:rsidR="009637A3" w:rsidRPr="00C24E1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10,034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1,032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140,279</w:t>
            </w:r>
          </w:p>
        </w:tc>
      </w:tr>
      <w:tr w:rsidR="00325BAC" w:rsidRPr="00C24E18" w:rsidTr="00F12647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90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213</w:t>
            </w:r>
          </w:p>
        </w:tc>
      </w:tr>
      <w:tr w:rsidR="00325BAC" w:rsidRPr="00C24E18" w:rsidTr="0090592C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34,633</w:t>
            </w: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2,50</w:t>
            </w:r>
            <w:r w:rsidR="009637A3"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18,5</w:t>
            </w:r>
            <w:r w:rsidR="009637A3"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89</w:t>
            </w: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73,48</w:t>
            </w:r>
            <w:r w:rsidR="009637A3"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10,034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1,245</w:t>
            </w: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  <w:tab w:val="decimal" w:pos="810"/>
                <w:tab w:val="decimal" w:pos="863"/>
                <w:tab w:val="decimal" w:pos="890"/>
              </w:tabs>
              <w:spacing w:line="37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140,492</w:t>
            </w:r>
          </w:p>
        </w:tc>
      </w:tr>
      <w:tr w:rsidR="00325BAC" w:rsidRPr="00C24E18" w:rsidTr="0090592C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5BAC" w:rsidRPr="00C24E18" w:rsidTr="00F70206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5BAC" w:rsidRPr="00C24E18" w:rsidTr="00F70206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5BAC" w:rsidRPr="00C24E18" w:rsidTr="00F70206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25BAC" w:rsidRPr="00C24E18" w:rsidTr="00F70206">
        <w:tc>
          <w:tcPr>
            <w:tcW w:w="3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7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25BAC" w:rsidRPr="00C24E18" w:rsidRDefault="00325BAC" w:rsidP="00325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7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90592C" w:rsidRPr="00C24E18" w:rsidRDefault="0090592C"/>
    <w:tbl>
      <w:tblPr>
        <w:tblW w:w="14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90592C" w:rsidRPr="00C24E18" w:rsidTr="009C3056">
        <w:trPr>
          <w:tblHeader/>
        </w:trPr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3" w:type="dxa"/>
            <w:gridSpan w:val="15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90592C" w:rsidRPr="00C24E18" w:rsidTr="009C3056">
        <w:trPr>
          <w:tblHeader/>
        </w:trPr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592C" w:rsidRPr="00C24E18" w:rsidTr="009C3056">
        <w:trPr>
          <w:tblHeader/>
        </w:trPr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5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592C" w:rsidRPr="00C24E18" w:rsidTr="009C3056">
        <w:trPr>
          <w:tblHeader/>
        </w:trPr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0592C" w:rsidRPr="00C24E18" w:rsidTr="009C3056">
        <w:trPr>
          <w:tblHeader/>
        </w:trPr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3" w:type="dxa"/>
            <w:gridSpan w:val="15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592C" w:rsidRPr="00C24E18" w:rsidTr="00F70206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592C" w:rsidRPr="00C24E18" w:rsidTr="005D2D8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31,706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8,421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81,969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212,260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29,228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4,540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369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368,493</w:t>
            </w:r>
          </w:p>
        </w:tc>
      </w:tr>
      <w:tr w:rsidR="0090592C" w:rsidRPr="00C24E18" w:rsidTr="00F70206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7,419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1,257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643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2,628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12,030</w:t>
            </w:r>
          </w:p>
        </w:tc>
      </w:tr>
      <w:tr w:rsidR="0090592C" w:rsidRPr="00C24E18" w:rsidTr="00F70206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240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(546)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92C" w:rsidRPr="00C24E18" w:rsidTr="00F70206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(61)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6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(95)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(156)</w:t>
            </w:r>
          </w:p>
        </w:tc>
      </w:tr>
      <w:tr w:rsidR="0090592C" w:rsidRPr="00C24E18" w:rsidTr="000313CF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(3,632)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(300)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(1,202)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(5,134)</w:t>
            </w:r>
          </w:p>
        </w:tc>
      </w:tr>
      <w:tr w:rsidR="0090592C" w:rsidRPr="00C24E18" w:rsidTr="000313CF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61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31,645</w:t>
            </w:r>
          </w:p>
        </w:tc>
        <w:tc>
          <w:tcPr>
            <w:tcW w:w="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8,421</w:t>
            </w:r>
          </w:p>
        </w:tc>
        <w:tc>
          <w:tcPr>
            <w:tcW w:w="243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82,197</w:t>
            </w:r>
          </w:p>
        </w:tc>
        <w:tc>
          <w:tcPr>
            <w:tcW w:w="248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216,047</w:t>
            </w:r>
          </w:p>
        </w:tc>
        <w:tc>
          <w:tcPr>
            <w:tcW w:w="25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30,491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3,981</w:t>
            </w:r>
          </w:p>
        </w:tc>
        <w:tc>
          <w:tcPr>
            <w:tcW w:w="26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2,451</w:t>
            </w:r>
          </w:p>
        </w:tc>
        <w:tc>
          <w:tcPr>
            <w:tcW w:w="247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375,233</w:t>
            </w:r>
          </w:p>
        </w:tc>
      </w:tr>
      <w:tr w:rsidR="0090592C" w:rsidRPr="00C24E18" w:rsidTr="005D2D8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433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6,400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1,031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8,859</w:t>
            </w:r>
          </w:p>
        </w:tc>
      </w:tr>
      <w:tr w:rsidR="0090592C" w:rsidRPr="00C24E18" w:rsidTr="005D2D8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2,451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(2,451)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92C" w:rsidRPr="00C24E18" w:rsidTr="005D2D8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(2,244)</w:t>
            </w:r>
          </w:p>
        </w:tc>
        <w:tc>
          <w:tcPr>
            <w:tcW w:w="24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(1,984)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867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(4,907)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(9,135)</w:t>
            </w:r>
          </w:p>
        </w:tc>
      </w:tr>
      <w:tr w:rsidR="0090592C" w:rsidRPr="00C24E18" w:rsidTr="0031179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(4,922)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(4,922)</w:t>
            </w:r>
          </w:p>
        </w:tc>
      </w:tr>
      <w:tr w:rsidR="0090592C" w:rsidRPr="00C24E18" w:rsidTr="0031179E">
        <w:tc>
          <w:tcPr>
            <w:tcW w:w="3240" w:type="dxa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29,401</w:t>
            </w:r>
          </w:p>
        </w:tc>
        <w:tc>
          <w:tcPr>
            <w:tcW w:w="24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6,870</w:t>
            </w:r>
          </w:p>
        </w:tc>
        <w:tc>
          <w:tcPr>
            <w:tcW w:w="243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78,285</w:t>
            </w:r>
          </w:p>
        </w:tc>
        <w:tc>
          <w:tcPr>
            <w:tcW w:w="248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219,976</w:t>
            </w:r>
          </w:p>
        </w:tc>
        <w:tc>
          <w:tcPr>
            <w:tcW w:w="250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31,522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3,981</w:t>
            </w:r>
          </w:p>
        </w:tc>
        <w:tc>
          <w:tcPr>
            <w:tcW w:w="26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92C" w:rsidRPr="00C24E18" w:rsidRDefault="0090592C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370,035</w:t>
            </w:r>
          </w:p>
        </w:tc>
      </w:tr>
      <w:tr w:rsidR="0031179E" w:rsidRPr="00C24E18" w:rsidTr="0031179E">
        <w:tc>
          <w:tcPr>
            <w:tcW w:w="3240" w:type="dxa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31179E" w:rsidRPr="00C24E18" w:rsidTr="0031179E">
        <w:tc>
          <w:tcPr>
            <w:tcW w:w="3240" w:type="dxa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31179E" w:rsidRPr="00C24E18" w:rsidRDefault="0031179E" w:rsidP="0090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9C3056" w:rsidRPr="00C24E18" w:rsidTr="005D2D8E">
        <w:tc>
          <w:tcPr>
            <w:tcW w:w="3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08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C4D94" w:rsidRPr="00C24E18" w:rsidTr="005D2D8E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08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4,502</w:t>
            </w:r>
          </w:p>
        </w:tc>
        <w:tc>
          <w:tcPr>
            <w:tcW w:w="243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61,706</w:t>
            </w:r>
          </w:p>
        </w:tc>
        <w:tc>
          <w:tcPr>
            <w:tcW w:w="248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157,951</w:t>
            </w:r>
          </w:p>
        </w:tc>
        <w:tc>
          <w:tcPr>
            <w:tcW w:w="25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26,017</w:t>
            </w:r>
          </w:p>
        </w:tc>
        <w:tc>
          <w:tcPr>
            <w:tcW w:w="24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4,215</w:t>
            </w:r>
          </w:p>
        </w:tc>
        <w:tc>
          <w:tcPr>
            <w:tcW w:w="26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0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noProof/>
                <w:sz w:val="28"/>
                <w:szCs w:val="28"/>
              </w:rPr>
              <w:t>254,391</w:t>
            </w:r>
          </w:p>
        </w:tc>
      </w:tr>
      <w:tr w:rsidR="00DC4D94" w:rsidRPr="00C24E18" w:rsidTr="005D2D8E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4,192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10,779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1,181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26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16,798</w:t>
            </w:r>
          </w:p>
        </w:tc>
      </w:tr>
      <w:tr w:rsidR="00DC4D94" w:rsidRPr="00C24E18" w:rsidTr="005D2D8E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</w:tr>
      <w:tr w:rsidR="00DC4D94" w:rsidRPr="00C24E18" w:rsidTr="00DC4D94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(3,633)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(149)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(1,202)</w:t>
            </w:r>
          </w:p>
        </w:tc>
        <w:tc>
          <w:tcPr>
            <w:tcW w:w="26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(4,984)</w:t>
            </w:r>
          </w:p>
        </w:tc>
      </w:tr>
      <w:tr w:rsidR="00DC4D94" w:rsidRPr="00C24E18" w:rsidTr="00DC4D94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61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2"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4,923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65,823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165,097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27,049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3,238</w:t>
            </w:r>
          </w:p>
        </w:tc>
        <w:tc>
          <w:tcPr>
            <w:tcW w:w="26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266,130</w:t>
            </w:r>
          </w:p>
        </w:tc>
      </w:tr>
      <w:tr w:rsidR="00DC4D94" w:rsidRPr="00C24E18" w:rsidTr="005D2D8E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344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01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3,736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11,159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1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1,289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26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16,659</w:t>
            </w:r>
          </w:p>
        </w:tc>
      </w:tr>
      <w:tr w:rsidR="00DC4D94" w:rsidRPr="00C24E18" w:rsidTr="005D2D8E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(882)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99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(2,640)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(3,522)</w:t>
            </w:r>
          </w:p>
        </w:tc>
      </w:tr>
      <w:tr w:rsidR="00DC4D94" w:rsidRPr="00C24E18" w:rsidTr="00DC4D94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(4,922)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</w:tabs>
              <w:spacing w:line="220" w:lineRule="exact"/>
              <w:ind w:left="-79" w:firstLine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(4,922)</w:t>
            </w:r>
          </w:p>
        </w:tc>
      </w:tr>
      <w:tr w:rsidR="00DC4D94" w:rsidRPr="00C24E18" w:rsidTr="00DC4D94">
        <w:tc>
          <w:tcPr>
            <w:tcW w:w="3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firstLine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4,385</w:t>
            </w:r>
          </w:p>
        </w:tc>
        <w:tc>
          <w:tcPr>
            <w:tcW w:w="243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20" w:lineRule="exact"/>
              <w:ind w:left="-79" w:firstLine="11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66,919</w:t>
            </w:r>
          </w:p>
        </w:tc>
        <w:tc>
          <w:tcPr>
            <w:tcW w:w="248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171,334</w:t>
            </w:r>
          </w:p>
        </w:tc>
        <w:tc>
          <w:tcPr>
            <w:tcW w:w="250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28,338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3,369</w:t>
            </w:r>
          </w:p>
        </w:tc>
        <w:tc>
          <w:tcPr>
            <w:tcW w:w="26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274,345</w:t>
            </w:r>
          </w:p>
        </w:tc>
      </w:tr>
      <w:tr w:rsidR="009C3056" w:rsidRPr="00C24E18" w:rsidTr="00DC4D94">
        <w:tc>
          <w:tcPr>
            <w:tcW w:w="3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9C3056" w:rsidRPr="00C24E18" w:rsidTr="005D2D8E">
        <w:tc>
          <w:tcPr>
            <w:tcW w:w="3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3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</w:tr>
      <w:tr w:rsidR="009C3056" w:rsidRPr="00C24E18" w:rsidTr="0031179E">
        <w:tc>
          <w:tcPr>
            <w:tcW w:w="3240" w:type="dxa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31,645</w:t>
            </w:r>
          </w:p>
        </w:tc>
        <w:tc>
          <w:tcPr>
            <w:tcW w:w="240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240" w:lineRule="auto"/>
              <w:ind w:left="-126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3,498</w:t>
            </w:r>
          </w:p>
        </w:tc>
        <w:tc>
          <w:tcPr>
            <w:tcW w:w="243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05"/>
              </w:tabs>
              <w:spacing w:line="240" w:lineRule="auto"/>
              <w:ind w:left="-108" w:firstLine="3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16,374</w:t>
            </w:r>
          </w:p>
        </w:tc>
        <w:tc>
          <w:tcPr>
            <w:tcW w:w="248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50,950</w:t>
            </w:r>
          </w:p>
        </w:tc>
        <w:tc>
          <w:tcPr>
            <w:tcW w:w="250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3,442</w:t>
            </w:r>
          </w:p>
        </w:tc>
        <w:tc>
          <w:tcPr>
            <w:tcW w:w="247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743</w:t>
            </w:r>
          </w:p>
        </w:tc>
        <w:tc>
          <w:tcPr>
            <w:tcW w:w="267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2,451</w:t>
            </w:r>
          </w:p>
        </w:tc>
        <w:tc>
          <w:tcPr>
            <w:tcW w:w="247" w:type="dxa"/>
            <w:vAlign w:val="bottom"/>
          </w:tcPr>
          <w:p w:rsidR="009C3056" w:rsidRPr="00C24E18" w:rsidRDefault="009C3056" w:rsidP="009C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9C3056" w:rsidRPr="00C24E18" w:rsidRDefault="009C3056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109,103</w:t>
            </w:r>
          </w:p>
        </w:tc>
      </w:tr>
      <w:tr w:rsidR="00DC4D94" w:rsidRPr="00C24E18" w:rsidTr="005D2D8E">
        <w:tc>
          <w:tcPr>
            <w:tcW w:w="324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C24E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C24E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29,401</w:t>
            </w:r>
          </w:p>
        </w:tc>
        <w:tc>
          <w:tcPr>
            <w:tcW w:w="24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240" w:lineRule="auto"/>
              <w:ind w:left="-126" w:firstLine="3"/>
              <w:jc w:val="both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2,485</w:t>
            </w:r>
          </w:p>
        </w:tc>
        <w:tc>
          <w:tcPr>
            <w:tcW w:w="243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79" w:firstLine="3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Times New Roman" w:hAnsi="Times New Roman" w:cs="Cordia New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11,366</w:t>
            </w:r>
          </w:p>
        </w:tc>
        <w:tc>
          <w:tcPr>
            <w:tcW w:w="248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48,642</w:t>
            </w:r>
          </w:p>
        </w:tc>
        <w:tc>
          <w:tcPr>
            <w:tcW w:w="25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3,184</w:t>
            </w:r>
          </w:p>
        </w:tc>
        <w:tc>
          <w:tcPr>
            <w:tcW w:w="24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612</w:t>
            </w:r>
          </w:p>
        </w:tc>
        <w:tc>
          <w:tcPr>
            <w:tcW w:w="26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20" w:lineRule="exact"/>
              <w:ind w:left="-1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:rsidR="00DC4D94" w:rsidRPr="00C24E18" w:rsidRDefault="00DC4D94" w:rsidP="00DC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95,690</w:t>
            </w:r>
          </w:p>
        </w:tc>
      </w:tr>
    </w:tbl>
    <w:p w:rsidR="00783576" w:rsidRPr="00C24E18" w:rsidRDefault="005E12DE" w:rsidP="00783576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C24E18">
        <w:rPr>
          <w:rFonts w:ascii="Angsana New" w:hAnsi="Angsana New" w:cs="Angsana New" w:hint="cs"/>
          <w:sz w:val="2"/>
          <w:szCs w:val="2"/>
          <w:cs/>
        </w:rPr>
        <w:t>ฃ</w:t>
      </w:r>
    </w:p>
    <w:p w:rsidR="005E12DE" w:rsidRPr="00C24E18" w:rsidRDefault="005E12DE" w:rsidP="00783576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5E12DE" w:rsidRPr="00C24E18" w:rsidRDefault="005E12DE" w:rsidP="00783576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557775" w:rsidRPr="00C24E18" w:rsidRDefault="00557775" w:rsidP="00200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557775" w:rsidRPr="00C24E18" w:rsidSect="0095199F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226F38" w:rsidRPr="00C24E18" w:rsidRDefault="00226F38" w:rsidP="00651915">
      <w:pPr>
        <w:tabs>
          <w:tab w:val="clear" w:pos="22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ราคาทรัพย์สินของกลุ่มบริษัท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บริษัทก่อนหักค่าเสื่อมราคาสะสมของอาคารและ</w:t>
      </w:r>
      <w:r w:rsidR="00727C0C" w:rsidRPr="00C24E18">
        <w:rPr>
          <w:rFonts w:ascii="Angsana New" w:hAnsi="Angsana New" w:cs="Angsana New"/>
          <w:sz w:val="30"/>
          <w:szCs w:val="30"/>
          <w:cs/>
        </w:rPr>
        <w:t>อุปกรณ์</w:t>
      </w:r>
      <w:r w:rsidR="00727C0C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ซึ่งไ</w:t>
      </w:r>
      <w:r w:rsidR="00863A4D" w:rsidRPr="00C24E18">
        <w:rPr>
          <w:rFonts w:ascii="Angsana New" w:hAnsi="Angsana New" w:cs="Angsana New"/>
          <w:sz w:val="30"/>
          <w:szCs w:val="30"/>
          <w:cs/>
        </w:rPr>
        <w:t>ด้คิดค่าเสื่อมราคาเต็มจำนวนแล้ว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4E18">
        <w:rPr>
          <w:rFonts w:ascii="Angsana New" w:hAnsi="Angsana New" w:cs="Angsana New"/>
          <w:sz w:val="30"/>
          <w:szCs w:val="30"/>
        </w:rPr>
        <w:t>256</w:t>
      </w:r>
      <w:r w:rsidR="000A26F1" w:rsidRPr="00C24E18">
        <w:rPr>
          <w:rFonts w:ascii="Angsana New" w:hAnsi="Angsana New" w:cs="Angsana New" w:hint="cs"/>
          <w:sz w:val="30"/>
          <w:szCs w:val="30"/>
          <w:cs/>
        </w:rPr>
        <w:t>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มีจำนวน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="001A6847" w:rsidRPr="00C24E18">
        <w:rPr>
          <w:rFonts w:ascii="Angsana New" w:hAnsi="Angsana New" w:cs="Angsana New"/>
          <w:sz w:val="30"/>
          <w:szCs w:val="30"/>
        </w:rPr>
        <w:t>242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C2FAA" w:rsidRPr="00C24E18">
        <w:rPr>
          <w:rFonts w:ascii="Angsana New" w:hAnsi="Angsana New" w:cs="Angsana New"/>
          <w:sz w:val="30"/>
          <w:szCs w:val="30"/>
        </w:rPr>
        <w:t>137</w:t>
      </w:r>
      <w:r w:rsidR="002E0951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ล้านบาท</w:t>
      </w:r>
      <w:r w:rsidR="00890D62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(25</w:t>
      </w:r>
      <w:r w:rsidR="0067284B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="000A26F1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7284B" w:rsidRPr="00C24E18">
        <w:rPr>
          <w:rFonts w:ascii="Angsana New" w:hAnsi="Angsana New" w:cs="Angsana New"/>
          <w:i/>
          <w:iCs/>
          <w:sz w:val="30"/>
          <w:szCs w:val="30"/>
        </w:rPr>
        <w:t>2</w:t>
      </w:r>
      <w:r w:rsidR="000A26F1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53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A26F1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150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890D62"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335DE4" w:rsidRPr="00C24E18" w:rsidRDefault="00335DE4" w:rsidP="00863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08"/>
        <w:jc w:val="thaiDistribute"/>
        <w:rPr>
          <w:rFonts w:ascii="Angsana New" w:hAnsi="Angsana New" w:cs="Angsana New"/>
          <w:sz w:val="30"/>
          <w:szCs w:val="30"/>
        </w:rPr>
      </w:pPr>
    </w:p>
    <w:p w:rsidR="009718B8" w:rsidRPr="00C24E18" w:rsidRDefault="009B1932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1D17"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706A8" w:rsidRPr="00C24E18">
        <w:rPr>
          <w:rFonts w:ascii="Angsana New" w:hAnsi="Angsana New" w:cs="Angsana New"/>
          <w:sz w:val="30"/>
          <w:szCs w:val="30"/>
        </w:rPr>
        <w:t xml:space="preserve">2562 </w:t>
      </w:r>
      <w:r w:rsidR="00E706A8" w:rsidRPr="00C24E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706A8" w:rsidRPr="00C24E18">
        <w:rPr>
          <w:rFonts w:ascii="Angsana New" w:hAnsi="Angsana New" w:cs="Angsana New"/>
          <w:sz w:val="30"/>
          <w:szCs w:val="30"/>
        </w:rPr>
        <w:t>2561</w:t>
      </w:r>
      <w:r w:rsidR="00783576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บริษัทและบริษัทย่อย ได้จดจำนองที่ดิน เครื่องจักรและอุปกรณ์บางส่วนกับ</w:t>
      </w:r>
      <w:r w:rsidR="00963448" w:rsidRPr="00C24E1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C24E18">
        <w:rPr>
          <w:rFonts w:ascii="Angsana New" w:hAnsi="Angsana New" w:cs="Angsana New"/>
          <w:sz w:val="30"/>
          <w:szCs w:val="30"/>
          <w:cs/>
        </w:rPr>
        <w:t>ในประเทศหลายแห่งเพื่อเป็น</w:t>
      </w:r>
      <w:r w:rsidRPr="00C24E18">
        <w:rPr>
          <w:rFonts w:ascii="Angsana New" w:hAnsi="Angsana New" w:cs="Angsana New"/>
          <w:spacing w:val="4"/>
          <w:sz w:val="30"/>
          <w:szCs w:val="30"/>
          <w:cs/>
        </w:rPr>
        <w:t>หลักประกันวงเงินสินเชื่อ</w:t>
      </w:r>
      <w:r w:rsidR="00CF1034" w:rsidRPr="00C24E18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ตามหมายเหตุข้อ </w:t>
      </w:r>
      <w:r w:rsidR="00CF1034" w:rsidRPr="00C24E18">
        <w:rPr>
          <w:rFonts w:ascii="Angsana New" w:hAnsi="Angsana New" w:cs="Angsana New"/>
          <w:spacing w:val="4"/>
          <w:sz w:val="30"/>
          <w:szCs w:val="30"/>
        </w:rPr>
        <w:t>1</w:t>
      </w:r>
      <w:r w:rsidR="0053221E" w:rsidRPr="00C24E18">
        <w:rPr>
          <w:rFonts w:ascii="Angsana New" w:hAnsi="Angsana New" w:cs="Angsana New"/>
          <w:spacing w:val="4"/>
          <w:sz w:val="30"/>
          <w:szCs w:val="30"/>
        </w:rPr>
        <w:t>4</w:t>
      </w:r>
    </w:p>
    <w:p w:rsidR="00CB7679" w:rsidRPr="00C24E18" w:rsidRDefault="00CB7679" w:rsidP="00D27229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DC033D" w:rsidRPr="00C24E18" w:rsidRDefault="00DC033D" w:rsidP="00D27229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1</w:t>
      </w:r>
      <w:r w:rsidR="00D55996" w:rsidRPr="00C24E18">
        <w:rPr>
          <w:rFonts w:ascii="Angsana New" w:hAnsi="Angsana New" w:cs="Angsana New"/>
          <w:b/>
          <w:bCs/>
          <w:sz w:val="30"/>
          <w:szCs w:val="30"/>
        </w:rPr>
        <w:t>4</w:t>
      </w:r>
      <w:r w:rsidRPr="00C24E1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F8658E" w:rsidRPr="00C24E18" w:rsidRDefault="00F8658E" w:rsidP="00D27229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FE5A2A" w:rsidRPr="00C24E18" w:rsidRDefault="00F8658E" w:rsidP="0082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กลุ่มบริษัทและบริษัทมีวงเงินสินเชื่อที่ยังมิได้เบิกใช้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C24E18">
        <w:rPr>
          <w:rFonts w:ascii="Angsana New" w:hAnsi="Angsana New" w:cs="Angsana New"/>
          <w:sz w:val="30"/>
          <w:szCs w:val="30"/>
        </w:rPr>
        <w:t>34</w:t>
      </w:r>
      <w:r w:rsidR="001F2A1B" w:rsidRPr="00C24E18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C24E18">
        <w:rPr>
          <w:rFonts w:ascii="Angsana New" w:hAnsi="Angsana New" w:cs="Angsana New"/>
          <w:sz w:val="30"/>
          <w:szCs w:val="30"/>
        </w:rPr>
        <w:t>30</w:t>
      </w:r>
      <w:r w:rsidR="001F2A1B" w:rsidRPr="00C24E18">
        <w:rPr>
          <w:rFonts w:ascii="Angsana New" w:hAnsi="Angsana New" w:cs="Angsana New"/>
          <w:sz w:val="30"/>
          <w:szCs w:val="30"/>
        </w:rPr>
        <w:t>0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74163"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9B508C" w:rsidRPr="00C24E18">
        <w:rPr>
          <w:rFonts w:ascii="Angsana New" w:hAnsi="Angsana New" w:cs="Angsana New" w:hint="cs"/>
          <w:sz w:val="30"/>
          <w:szCs w:val="30"/>
          <w:cs/>
        </w:rPr>
        <w:t>หลายแห่ง</w:t>
      </w:r>
    </w:p>
    <w:p w:rsidR="00825A7C" w:rsidRPr="00C24E18" w:rsidRDefault="00825A7C" w:rsidP="0082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:rsidR="00FE5A2A" w:rsidRPr="00C24E18" w:rsidRDefault="00FE5A2A" w:rsidP="00F86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มูลค่าสุทธิทางบัญชีของทรัพย์สินที่ใช้เป็นหลักประกันสินเชื่อดังกล่าว ณ 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FE5A2A" w:rsidRPr="00C24E18" w:rsidRDefault="00FE5A2A" w:rsidP="00FE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93"/>
        <w:gridCol w:w="1125"/>
        <w:gridCol w:w="270"/>
        <w:gridCol w:w="1125"/>
        <w:gridCol w:w="270"/>
        <w:gridCol w:w="1080"/>
        <w:gridCol w:w="270"/>
        <w:gridCol w:w="1080"/>
      </w:tblGrid>
      <w:tr w:rsidR="00FE5A2A" w:rsidRPr="00C24E18" w:rsidTr="009E14B7">
        <w:tc>
          <w:tcPr>
            <w:tcW w:w="4293" w:type="dxa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0" w:type="dxa"/>
            <w:gridSpan w:val="3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A2A" w:rsidRPr="00C24E18" w:rsidTr="009E14B7">
        <w:tc>
          <w:tcPr>
            <w:tcW w:w="4293" w:type="dxa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</w:tcPr>
          <w:p w:rsidR="00FE5A2A" w:rsidRPr="00C24E18" w:rsidRDefault="000A26F1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FE5A2A" w:rsidRPr="00C24E18" w:rsidRDefault="00FE5A2A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E5A2A" w:rsidRPr="00C24E18" w:rsidRDefault="000A26F1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FE5A2A" w:rsidRPr="00C24E18" w:rsidRDefault="00FE5A2A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A2A" w:rsidRPr="00C24E18" w:rsidRDefault="000A26F1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FE5A2A" w:rsidRPr="00C24E18" w:rsidRDefault="00FE5A2A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A2A" w:rsidRPr="00C24E18" w:rsidRDefault="000A26F1" w:rsidP="0041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FE5A2A" w:rsidRPr="00C24E18" w:rsidTr="009E14B7">
        <w:tc>
          <w:tcPr>
            <w:tcW w:w="4293" w:type="dxa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220" w:type="dxa"/>
            <w:gridSpan w:val="7"/>
          </w:tcPr>
          <w:p w:rsidR="00FE5A2A" w:rsidRPr="00C24E18" w:rsidRDefault="00FE5A2A" w:rsidP="0041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9CA" w:rsidRPr="00C24E18" w:rsidTr="009E14B7">
        <w:tc>
          <w:tcPr>
            <w:tcW w:w="4293" w:type="dxa"/>
          </w:tcPr>
          <w:p w:rsidR="00A919CA" w:rsidRPr="00C24E18" w:rsidRDefault="00A919CA" w:rsidP="009E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25" w:type="dxa"/>
          </w:tcPr>
          <w:p w:rsidR="00A919CA" w:rsidRPr="00C24E18" w:rsidRDefault="00AC3868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AC6A8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125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A919CA" w:rsidRPr="00C24E18" w:rsidTr="009E14B7">
        <w:tc>
          <w:tcPr>
            <w:tcW w:w="4293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</w:tcPr>
          <w:p w:rsidR="00A919CA" w:rsidRPr="00C24E18" w:rsidRDefault="00D93D0D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62,76</w:t>
            </w:r>
            <w:r w:rsidR="00D923F5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69,80</w:t>
            </w:r>
            <w:r w:rsidR="00D923F5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66,94</w:t>
            </w:r>
            <w:r w:rsidR="00D923F5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919CA" w:rsidRPr="00C24E18" w:rsidTr="009E14B7">
        <w:tc>
          <w:tcPr>
            <w:tcW w:w="4293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25" w:type="dxa"/>
          </w:tcPr>
          <w:p w:rsidR="00A919CA" w:rsidRPr="00C24E18" w:rsidRDefault="00D93D0D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125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35,828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31,645</w:t>
            </w:r>
          </w:p>
        </w:tc>
      </w:tr>
      <w:tr w:rsidR="00A919CA" w:rsidRPr="00C24E18" w:rsidTr="009E14B7">
        <w:tc>
          <w:tcPr>
            <w:tcW w:w="4293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A919CA" w:rsidRPr="00C24E18" w:rsidRDefault="00D93D0D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  <w:r w:rsidR="00AC6A8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AC6A8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105,94</w:t>
            </w:r>
            <w:r w:rsidR="00D923F5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</w:t>
            </w:r>
            <w:r w:rsidR="00D923F5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919CA" w:rsidRPr="00C24E18" w:rsidRDefault="00A919CA" w:rsidP="00A9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</w:t>
            </w:r>
            <w:r w:rsidR="00D923F5"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</w:p>
        </w:tc>
      </w:tr>
    </w:tbl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CB7679" w:rsidRPr="00C24E18" w:rsidRDefault="00CB767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D8569E" w:rsidRPr="00C24E18" w:rsidRDefault="009B1932" w:rsidP="009E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1</w:t>
      </w:r>
      <w:r w:rsidR="00D55996" w:rsidRPr="00C24E18">
        <w:rPr>
          <w:rFonts w:ascii="Angsana New" w:hAnsi="Angsana New" w:cs="Angsana New"/>
          <w:b/>
          <w:bCs/>
          <w:sz w:val="30"/>
          <w:szCs w:val="30"/>
        </w:rPr>
        <w:t>5</w:t>
      </w:r>
      <w:r w:rsidR="00D8569E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9D1AC2" w:rsidRPr="00C24E18">
        <w:rPr>
          <w:rFonts w:ascii="Angsana New" w:hAnsi="Angsana New" w:cs="Angsana New"/>
          <w:b/>
          <w:bCs/>
          <w:sz w:val="30"/>
          <w:szCs w:val="30"/>
          <w:cs/>
        </w:rPr>
        <w:t>เจ้าหนี้</w:t>
      </w:r>
      <w:r w:rsidR="00D8569E" w:rsidRPr="00C24E18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4167B4" w:rsidRPr="00C24E18" w:rsidRDefault="004167B4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D8569E" w:rsidRPr="00C24E18" w:rsidTr="009E14B7">
        <w:tc>
          <w:tcPr>
            <w:tcW w:w="3240" w:type="dxa"/>
          </w:tcPr>
          <w:p w:rsidR="00D8569E" w:rsidRPr="00C24E18" w:rsidRDefault="00D8569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69E" w:rsidRPr="00C24E18" w:rsidRDefault="00D8569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5273" w:rsidRPr="00C24E18" w:rsidTr="009E14B7">
        <w:tc>
          <w:tcPr>
            <w:tcW w:w="3240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25273" w:rsidRPr="00C24E18" w:rsidTr="009E14B7">
        <w:tc>
          <w:tcPr>
            <w:tcW w:w="3240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E6D" w:rsidRPr="00C24E18" w:rsidTr="009E14B7">
        <w:tc>
          <w:tcPr>
            <w:tcW w:w="3240" w:type="dxa"/>
          </w:tcPr>
          <w:p w:rsidR="00C94E6D" w:rsidRPr="00C24E18" w:rsidRDefault="00C94E6D" w:rsidP="00C94E6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 w:hint="cs"/>
                <w:cs/>
              </w:rPr>
              <w:t>ค่าใช้จ่ายดำเนินงานค้างจ่าย</w:t>
            </w:r>
          </w:p>
        </w:tc>
        <w:tc>
          <w:tcPr>
            <w:tcW w:w="90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94E6D" w:rsidRPr="00C24E18" w:rsidRDefault="00BE7B39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7,150</w:t>
            </w:r>
          </w:p>
        </w:tc>
        <w:tc>
          <w:tcPr>
            <w:tcW w:w="27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6,584</w:t>
            </w:r>
          </w:p>
        </w:tc>
        <w:tc>
          <w:tcPr>
            <w:tcW w:w="27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6,858</w:t>
            </w:r>
          </w:p>
        </w:tc>
        <w:tc>
          <w:tcPr>
            <w:tcW w:w="27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4E6D" w:rsidRPr="00C24E18" w:rsidRDefault="00C94E6D" w:rsidP="00C94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6,305</w:t>
            </w:r>
          </w:p>
        </w:tc>
      </w:tr>
      <w:tr w:rsidR="00BE7B39" w:rsidRPr="00C24E18" w:rsidTr="009E14B7">
        <w:tc>
          <w:tcPr>
            <w:tcW w:w="3240" w:type="dxa"/>
          </w:tcPr>
          <w:p w:rsidR="00BE7B39" w:rsidRPr="00C24E18" w:rsidRDefault="00BE7B39" w:rsidP="00BE7B3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90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5,984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5,722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1,400</w:t>
            </w:r>
          </w:p>
        </w:tc>
      </w:tr>
      <w:tr w:rsidR="00BE7B39" w:rsidRPr="00C24E18" w:rsidTr="009E14B7">
        <w:tc>
          <w:tcPr>
            <w:tcW w:w="3240" w:type="dxa"/>
          </w:tcPr>
          <w:p w:rsidR="00BE7B39" w:rsidRPr="00C24E18" w:rsidRDefault="00BE7B39" w:rsidP="00BE7B3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C24E18">
              <w:rPr>
                <w:rFonts w:ascii="Angsana New" w:hAnsi="Angsana New" w:cs="Angsana New"/>
                <w:cs/>
              </w:rPr>
              <w:t>เงินรับล่วงหน้า</w:t>
            </w:r>
          </w:p>
        </w:tc>
        <w:tc>
          <w:tcPr>
            <w:tcW w:w="90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1,705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1,585</w:t>
            </w:r>
          </w:p>
        </w:tc>
      </w:tr>
      <w:tr w:rsidR="00BE7B39" w:rsidRPr="00C24E18" w:rsidTr="009E14B7">
        <w:tc>
          <w:tcPr>
            <w:tcW w:w="3240" w:type="dxa"/>
          </w:tcPr>
          <w:p w:rsidR="00BE7B39" w:rsidRPr="00C24E18" w:rsidRDefault="00BE7B39" w:rsidP="00BE7B39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eastAsia="Cordia New" w:hAnsi="Angsana New" w:cs="Angsana New"/>
                <w:lang w:val="en-US"/>
              </w:rPr>
            </w:pPr>
            <w:r w:rsidRPr="00C24E18">
              <w:rPr>
                <w:rFonts w:ascii="Angsana New" w:eastAsia="Cordi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90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13,123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17,103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13,337</w:t>
            </w:r>
          </w:p>
        </w:tc>
      </w:tr>
      <w:tr w:rsidR="00BE7B39" w:rsidRPr="00C24E18" w:rsidTr="009E14B7">
        <w:tc>
          <w:tcPr>
            <w:tcW w:w="3240" w:type="dxa"/>
          </w:tcPr>
          <w:p w:rsidR="00BE7B39" w:rsidRPr="00C24E18" w:rsidRDefault="00BE7B39" w:rsidP="00BE7B39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26,567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27,023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22,170</w:t>
            </w:r>
          </w:p>
        </w:tc>
        <w:tc>
          <w:tcPr>
            <w:tcW w:w="270" w:type="dxa"/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E7B39" w:rsidRPr="00C24E18" w:rsidRDefault="00BE7B39" w:rsidP="00BE7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22,627</w:t>
            </w:r>
          </w:p>
        </w:tc>
      </w:tr>
    </w:tbl>
    <w:p w:rsidR="00CB7679" w:rsidRPr="00C24E18" w:rsidRDefault="00CB7679" w:rsidP="0031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sz w:val="30"/>
          <w:szCs w:val="30"/>
        </w:rPr>
      </w:pPr>
    </w:p>
    <w:p w:rsidR="00557775" w:rsidRPr="00C24E18" w:rsidRDefault="009B1932" w:rsidP="0031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1</w:t>
      </w:r>
      <w:r w:rsidR="0072481F" w:rsidRPr="00C24E18">
        <w:rPr>
          <w:rFonts w:ascii="Angsana New" w:hAnsi="Angsana New" w:cs="Angsana New"/>
          <w:b/>
          <w:bCs/>
          <w:sz w:val="30"/>
          <w:szCs w:val="30"/>
        </w:rPr>
        <w:t>6</w:t>
      </w:r>
      <w:r w:rsidR="00C76285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125537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</w:t>
      </w:r>
      <w:r w:rsidR="00ED595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ารหนี้สิน</w:t>
      </w:r>
      <w:r w:rsidR="00125537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สำหรับ</w:t>
      </w:r>
      <w:r w:rsidRPr="00C24E18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2F6275" w:rsidRPr="00C24E18" w:rsidRDefault="002F6275" w:rsidP="00563A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right="14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6"/>
        <w:gridCol w:w="1079"/>
        <w:gridCol w:w="238"/>
        <w:gridCol w:w="1115"/>
        <w:gridCol w:w="238"/>
        <w:gridCol w:w="30"/>
        <w:gridCol w:w="1081"/>
        <w:gridCol w:w="46"/>
        <w:gridCol w:w="204"/>
        <w:gridCol w:w="33"/>
        <w:gridCol w:w="1068"/>
      </w:tblGrid>
      <w:tr w:rsidR="00BC553E" w:rsidRPr="00C24E18" w:rsidTr="00701EC7">
        <w:tc>
          <w:tcPr>
            <w:tcW w:w="2237" w:type="pct"/>
            <w:shd w:val="clear" w:color="auto" w:fill="auto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:rsidR="00557775" w:rsidRPr="00C24E18" w:rsidRDefault="00C7628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  <w:shd w:val="clear" w:color="auto" w:fill="auto"/>
          </w:tcPr>
          <w:p w:rsidR="00557775" w:rsidRPr="00C24E18" w:rsidRDefault="0055777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6"/>
            <w:shd w:val="clear" w:color="auto" w:fill="auto"/>
          </w:tcPr>
          <w:p w:rsidR="00557775" w:rsidRPr="00C24E18" w:rsidRDefault="009B1932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553E" w:rsidRPr="00C24E18" w:rsidTr="009E14B7">
        <w:tc>
          <w:tcPr>
            <w:tcW w:w="2237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1" w:type="pct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gridSpan w:val="2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  <w:gridSpan w:val="2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25273" w:rsidRPr="00C24E18" w:rsidTr="009E14B7">
        <w:tc>
          <w:tcPr>
            <w:tcW w:w="2237" w:type="pct"/>
          </w:tcPr>
          <w:p w:rsidR="00E25273" w:rsidRPr="00C24E18" w:rsidRDefault="00E25273" w:rsidP="0012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63" w:type="pct"/>
            <w:gridSpan w:val="10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53E" w:rsidRPr="00C24E18" w:rsidTr="009E14B7">
        <w:tc>
          <w:tcPr>
            <w:tcW w:w="2237" w:type="pct"/>
          </w:tcPr>
          <w:p w:rsidR="005F49D3" w:rsidRPr="00C24E18" w:rsidRDefault="00E25273" w:rsidP="00E25273">
            <w:pPr>
              <w:spacing w:line="240" w:lineRule="auto"/>
              <w:ind w:right="-107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C24E18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26F1" w:rsidRPr="00C24E18" w:rsidTr="009E14B7">
        <w:tc>
          <w:tcPr>
            <w:tcW w:w="2237" w:type="pct"/>
          </w:tcPr>
          <w:p w:rsidR="000A26F1" w:rsidRPr="00C24E18" w:rsidRDefault="000A26F1" w:rsidP="000A26F1">
            <w:pPr>
              <w:spacing w:line="240" w:lineRule="auto"/>
              <w:ind w:right="-107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C24E18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24E18">
              <w:rPr>
                <w:rFonts w:ascii="Times New Roman" w:hAnsi="Times New Roman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โครงการ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0A26F1" w:rsidRPr="00C24E18" w:rsidRDefault="00BE7B39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22,394</w:t>
            </w:r>
          </w:p>
        </w:tc>
        <w:tc>
          <w:tcPr>
            <w:tcW w:w="128" w:type="pct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16,877</w:t>
            </w:r>
          </w:p>
        </w:tc>
        <w:tc>
          <w:tcPr>
            <w:tcW w:w="144" w:type="pct"/>
            <w:gridSpan w:val="2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0A26F1" w:rsidRPr="00C24E18" w:rsidRDefault="000141ED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18,625</w:t>
            </w:r>
          </w:p>
        </w:tc>
        <w:tc>
          <w:tcPr>
            <w:tcW w:w="135" w:type="pct"/>
            <w:gridSpan w:val="2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13,928</w:t>
            </w:r>
          </w:p>
        </w:tc>
      </w:tr>
    </w:tbl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63AB5" w:rsidRPr="00C24E18" w:rsidRDefault="00125537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63AB5" w:rsidRPr="00C24E18" w:rsidRDefault="00563AB5" w:rsidP="00563A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 w:right="14"/>
        <w:rPr>
          <w:rFonts w:ascii="Angsana New" w:hAnsi="Angsana New" w:cs="Angsana New"/>
          <w:sz w:val="24"/>
          <w:szCs w:val="24"/>
          <w:cs/>
        </w:rPr>
      </w:pPr>
    </w:p>
    <w:p w:rsidR="00563AB5" w:rsidRPr="00C24E18" w:rsidRDefault="00563AB5" w:rsidP="00AC6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="00125537" w:rsidRPr="00C24E18">
        <w:rPr>
          <w:rFonts w:ascii="Angsana New" w:hAnsi="Angsana New" w:cs="Angsana New" w:hint="cs"/>
          <w:sz w:val="30"/>
          <w:szCs w:val="30"/>
          <w:cs/>
        </w:rPr>
        <w:t>จัดการโครงการ</w:t>
      </w:r>
      <w:r w:rsidR="00125537" w:rsidRPr="00C24E18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24E18">
        <w:rPr>
          <w:rFonts w:ascii="Angsana New" w:hAnsi="Angsana New" w:cs="Angsana New"/>
          <w:sz w:val="30"/>
          <w:szCs w:val="30"/>
        </w:rPr>
        <w:t xml:space="preserve">2541 </w:t>
      </w:r>
      <w:r w:rsidRPr="00C24E18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C6A8B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โครงการผลประโยชน์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ที่กำหนดไว้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:rsidR="00403860" w:rsidRDefault="00403860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701EC7" w:rsidRDefault="00701EC7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p w:rsidR="00AC6A8B" w:rsidRPr="00C24E18" w:rsidRDefault="00AC6A8B" w:rsidP="0056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1016"/>
        <w:gridCol w:w="235"/>
        <w:gridCol w:w="1022"/>
        <w:gridCol w:w="266"/>
        <w:gridCol w:w="1079"/>
        <w:gridCol w:w="266"/>
        <w:gridCol w:w="1067"/>
      </w:tblGrid>
      <w:tr w:rsidR="00082143" w:rsidRPr="00C24E18" w:rsidTr="00AC6A8B">
        <w:tc>
          <w:tcPr>
            <w:tcW w:w="4139" w:type="dxa"/>
            <w:tcBorders>
              <w:top w:val="nil"/>
            </w:tcBorders>
          </w:tcPr>
          <w:p w:rsidR="00646961" w:rsidRPr="00C24E18" w:rsidRDefault="00646961" w:rsidP="0064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:rsidR="00082143" w:rsidRPr="00C24E18" w:rsidRDefault="004B252F" w:rsidP="0064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46961"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273" w:type="dxa"/>
            <w:gridSpan w:val="3"/>
            <w:tcBorders>
              <w:top w:val="nil"/>
            </w:tcBorders>
          </w:tcPr>
          <w:p w:rsidR="00082143" w:rsidRPr="00C24E18" w:rsidRDefault="00082143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</w:tcBorders>
          </w:tcPr>
          <w:p w:rsidR="00082143" w:rsidRPr="00C24E18" w:rsidRDefault="00082143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</w:tcPr>
          <w:p w:rsidR="00082143" w:rsidRPr="00C24E18" w:rsidRDefault="00082143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5273" w:rsidRPr="00C24E18" w:rsidTr="00AC6A8B">
        <w:tc>
          <w:tcPr>
            <w:tcW w:w="4139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5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6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6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:rsidR="00E25273" w:rsidRPr="00C24E18" w:rsidRDefault="000A26F1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25273" w:rsidRPr="00C24E18" w:rsidTr="00AC6A8B">
        <w:tc>
          <w:tcPr>
            <w:tcW w:w="4139" w:type="dxa"/>
          </w:tcPr>
          <w:p w:rsidR="00E25273" w:rsidRPr="00C24E18" w:rsidRDefault="00E25273" w:rsidP="00E252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:rsidR="00E25273" w:rsidRPr="00C24E18" w:rsidRDefault="00E25273" w:rsidP="00E252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6F1" w:rsidRPr="00C24E18" w:rsidTr="00AC6A8B">
        <w:tc>
          <w:tcPr>
            <w:tcW w:w="4139" w:type="dxa"/>
          </w:tcPr>
          <w:p w:rsidR="000A26F1" w:rsidRPr="00C24E18" w:rsidRDefault="000A26F1" w:rsidP="000A26F1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:rsidR="000A26F1" w:rsidRPr="00C24E18" w:rsidRDefault="00BE7B39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16,877</w:t>
            </w:r>
          </w:p>
        </w:tc>
        <w:tc>
          <w:tcPr>
            <w:tcW w:w="235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18,121</w:t>
            </w: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0A26F1" w:rsidRPr="00C24E18" w:rsidRDefault="00301BC4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13,928</w:t>
            </w: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13,128</w:t>
            </w:r>
          </w:p>
        </w:tc>
      </w:tr>
      <w:tr w:rsidR="000A26F1" w:rsidRPr="00C24E18" w:rsidTr="00AC6A8B">
        <w:tc>
          <w:tcPr>
            <w:tcW w:w="4139" w:type="dxa"/>
          </w:tcPr>
          <w:p w:rsidR="000A26F1" w:rsidRPr="00C24E18" w:rsidRDefault="000A26F1" w:rsidP="000A26F1">
            <w:pPr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9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67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A26F1" w:rsidRPr="00C24E18" w:rsidTr="00AC6A8B">
        <w:tc>
          <w:tcPr>
            <w:tcW w:w="4139" w:type="dxa"/>
          </w:tcPr>
          <w:p w:rsidR="000A26F1" w:rsidRPr="00C24E18" w:rsidRDefault="000A26F1" w:rsidP="000A26F1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AC6A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16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0A26F1" w:rsidRPr="00C24E18" w:rsidRDefault="000A26F1" w:rsidP="000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:rsidR="000A26F1" w:rsidRPr="00C24E18" w:rsidRDefault="000A26F1" w:rsidP="000A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</w:tcPr>
          <w:p w:rsidR="00301BC4" w:rsidRPr="00C24E18" w:rsidRDefault="00BE7B39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  <w:tc>
          <w:tcPr>
            <w:tcW w:w="235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2,712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2,347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2,196</w:t>
            </w: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16" w:type="dxa"/>
            <w:tcBorders>
              <w:bottom w:val="nil"/>
            </w:tcBorders>
          </w:tcPr>
          <w:p w:rsidR="00301BC4" w:rsidRPr="00C24E18" w:rsidRDefault="009D28DB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E7B39" w:rsidRPr="00C24E18">
              <w:rPr>
                <w:rFonts w:ascii="Angsana New" w:hAnsi="Angsana New" w:cs="Angsana New"/>
                <w:sz w:val="30"/>
                <w:szCs w:val="30"/>
              </w:rPr>
              <w:t>,541</w:t>
            </w:r>
          </w:p>
        </w:tc>
        <w:tc>
          <w:tcPr>
            <w:tcW w:w="235" w:type="dxa"/>
            <w:vAlign w:val="bottom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3,156</w:t>
            </w:r>
          </w:p>
        </w:tc>
        <w:tc>
          <w:tcPr>
            <w:tcW w:w="266" w:type="dxa"/>
            <w:vAlign w:val="bottom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tcBorders>
              <w:bottom w:val="nil"/>
            </w:tcBorders>
            <w:vAlign w:val="bottom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:rsidR="00301BC4" w:rsidRPr="00C24E18" w:rsidRDefault="00BE7B39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235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:rsidR="00301BC4" w:rsidRPr="00C24E18" w:rsidRDefault="00BE7B39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6,835</w:t>
            </w:r>
          </w:p>
        </w:tc>
        <w:tc>
          <w:tcPr>
            <w:tcW w:w="235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3,129</w:t>
            </w:r>
          </w:p>
        </w:tc>
        <w:tc>
          <w:tcPr>
            <w:tcW w:w="266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5,891</w:t>
            </w:r>
          </w:p>
        </w:tc>
        <w:tc>
          <w:tcPr>
            <w:tcW w:w="266" w:type="dxa"/>
            <w:tcBorders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2,549</w:t>
            </w: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9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67" w:type="dxa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:rsidR="00301BC4" w:rsidRPr="00C24E18" w:rsidRDefault="00BE7B39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(1,318)</w:t>
            </w:r>
          </w:p>
        </w:tc>
        <w:tc>
          <w:tcPr>
            <w:tcW w:w="235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(4,373)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:rsidR="00301BC4" w:rsidRPr="00C24E18" w:rsidRDefault="00301BC4" w:rsidP="00026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(1,194)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(1,749)</w:t>
            </w:r>
          </w:p>
        </w:tc>
      </w:tr>
      <w:tr w:rsidR="00301BC4" w:rsidRPr="00C24E18" w:rsidTr="00AC6A8B">
        <w:trPr>
          <w:trHeight w:hRule="exact" w:val="209"/>
        </w:trPr>
        <w:tc>
          <w:tcPr>
            <w:tcW w:w="4139" w:type="dxa"/>
          </w:tcPr>
          <w:p w:rsidR="00301BC4" w:rsidRPr="00C24E18" w:rsidRDefault="00301BC4" w:rsidP="00301BC4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vAlign w:val="bottom"/>
          </w:tcPr>
          <w:p w:rsidR="00301BC4" w:rsidRPr="00C24E18" w:rsidRDefault="00301BC4" w:rsidP="00301B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1BC4" w:rsidRPr="00C24E18" w:rsidTr="00AC6A8B">
        <w:tc>
          <w:tcPr>
            <w:tcW w:w="4139" w:type="dxa"/>
          </w:tcPr>
          <w:p w:rsidR="00301BC4" w:rsidRPr="00C24E18" w:rsidRDefault="00301BC4" w:rsidP="00301BC4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</w:tcPr>
          <w:p w:rsidR="00301BC4" w:rsidRPr="00C24E18" w:rsidRDefault="00BE7B39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22,394</w:t>
            </w:r>
          </w:p>
        </w:tc>
        <w:tc>
          <w:tcPr>
            <w:tcW w:w="235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16,877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  <w:vAlign w:val="bottom"/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18,625</w:t>
            </w:r>
          </w:p>
        </w:tc>
        <w:tc>
          <w:tcPr>
            <w:tcW w:w="266" w:type="dxa"/>
          </w:tcPr>
          <w:p w:rsidR="00301BC4" w:rsidRPr="00C24E18" w:rsidRDefault="00301BC4" w:rsidP="0030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double" w:sz="4" w:space="0" w:color="auto"/>
            </w:tcBorders>
          </w:tcPr>
          <w:p w:rsidR="00301BC4" w:rsidRPr="00C24E18" w:rsidRDefault="00301BC4" w:rsidP="0030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13,928</w:t>
            </w:r>
          </w:p>
        </w:tc>
      </w:tr>
    </w:tbl>
    <w:p w:rsidR="00ED5951" w:rsidRPr="00C24E18" w:rsidRDefault="00ED5951" w:rsidP="004E6C3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646961" w:rsidRPr="00C24E18" w:rsidRDefault="00646961" w:rsidP="0064696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5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C24E18">
        <w:rPr>
          <w:rFonts w:ascii="Angsana New" w:hAnsi="Angsana New" w:cs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หากลูกจ้างทำงานติดต่อกันครบ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20 </w:t>
      </w:r>
      <w:r w:rsidRPr="00C24E18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ลูกจ้างมีสิทธิได้รับค่าชดเชยไม่น้อยกว่าค่าจ้าง</w:t>
      </w:r>
      <w:r w:rsidR="00D923F5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อัตราสุดท้าย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400 </w:t>
      </w:r>
      <w:r w:rsidRPr="00C24E18">
        <w:rPr>
          <w:rFonts w:ascii="Angsana New" w:hAnsi="Angsana New" w:cs="Angsana New" w:hint="cs"/>
          <w:sz w:val="30"/>
          <w:szCs w:val="30"/>
          <w:cs/>
        </w:rPr>
        <w:t>วัน</w:t>
      </w:r>
      <w:r w:rsidR="00AE2F3F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3622A5" w:rsidRPr="00C24E18">
        <w:rPr>
          <w:rFonts w:ascii="Angsana New" w:hAnsi="Angsana New" w:cs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</w:t>
      </w:r>
      <w:r w:rsidR="00D923F5" w:rsidRPr="00C24E18">
        <w:rPr>
          <w:rFonts w:ascii="Angsana New" w:hAnsi="Angsana New" w:cs="Angsana New"/>
          <w:sz w:val="30"/>
          <w:szCs w:val="30"/>
        </w:rPr>
        <w:br/>
      </w:r>
      <w:r w:rsidR="003622A5" w:rsidRPr="00C24E18">
        <w:rPr>
          <w:rFonts w:ascii="Angsana New" w:hAnsi="Angsana New" w:cs="Angsana New" w:hint="cs"/>
          <w:sz w:val="30"/>
          <w:szCs w:val="30"/>
          <w:cs/>
        </w:rPr>
        <w:t>ประมาณการหนี้สินผลประโยชน์เมื่อเกษียณอายุและต้นทุนบริการในอดีตเพิ่มขึ้น</w:t>
      </w:r>
    </w:p>
    <w:p w:rsidR="00557775" w:rsidRPr="00C24E18" w:rsidRDefault="00CD4902" w:rsidP="0013657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szCs w:val="30"/>
        </w:rPr>
      </w:pPr>
      <w:r w:rsidRPr="00C24E18"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62"/>
        <w:gridCol w:w="272"/>
        <w:gridCol w:w="1197"/>
        <w:gridCol w:w="272"/>
        <w:gridCol w:w="1231"/>
        <w:gridCol w:w="272"/>
        <w:gridCol w:w="1168"/>
      </w:tblGrid>
      <w:tr w:rsidR="00FD1E94" w:rsidRPr="00C24E18" w:rsidTr="0019065D">
        <w:tc>
          <w:tcPr>
            <w:tcW w:w="1911" w:type="pct"/>
            <w:shd w:val="clear" w:color="auto" w:fill="auto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:rsidR="00557775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87" w:type="pct"/>
            <w:gridSpan w:val="3"/>
            <w:shd w:val="clear" w:color="auto" w:fill="auto"/>
          </w:tcPr>
          <w:p w:rsidR="00557775" w:rsidRPr="00C24E18" w:rsidRDefault="00C7628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shd w:val="clear" w:color="auto" w:fill="auto"/>
          </w:tcPr>
          <w:p w:rsidR="00557775" w:rsidRPr="00C24E18" w:rsidRDefault="0055777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pct"/>
            <w:gridSpan w:val="3"/>
            <w:shd w:val="clear" w:color="auto" w:fill="auto"/>
          </w:tcPr>
          <w:p w:rsidR="00557775" w:rsidRPr="00C24E18" w:rsidRDefault="009B1932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25273" w:rsidRPr="00C24E18" w:rsidTr="0019065D">
        <w:tc>
          <w:tcPr>
            <w:tcW w:w="1911" w:type="pct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C2156" w:rsidRPr="00C24E18" w:rsidTr="00936DCA">
        <w:tc>
          <w:tcPr>
            <w:tcW w:w="1911" w:type="pct"/>
          </w:tcPr>
          <w:p w:rsidR="009C2156" w:rsidRPr="00C24E18" w:rsidRDefault="009C2156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89" w:type="pct"/>
            <w:gridSpan w:val="7"/>
          </w:tcPr>
          <w:p w:rsidR="009C2156" w:rsidRPr="00C24E18" w:rsidRDefault="009C2156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9065D" w:rsidRPr="00C24E18" w:rsidTr="0019065D">
        <w:tc>
          <w:tcPr>
            <w:tcW w:w="1911" w:type="pct"/>
          </w:tcPr>
          <w:p w:rsidR="0019065D" w:rsidRPr="00C24E18" w:rsidRDefault="0019065D" w:rsidP="0019065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7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2.04 - 2.60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2.04 - 2.60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2.29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2.29</w:t>
            </w:r>
          </w:p>
        </w:tc>
      </w:tr>
      <w:tr w:rsidR="0019065D" w:rsidRPr="00C24E18" w:rsidTr="0019065D">
        <w:tc>
          <w:tcPr>
            <w:tcW w:w="1911" w:type="pct"/>
          </w:tcPr>
          <w:p w:rsidR="0019065D" w:rsidRPr="00C24E18" w:rsidRDefault="0019065D" w:rsidP="0019065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87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9065D" w:rsidRPr="00C24E18" w:rsidTr="0019065D">
        <w:tc>
          <w:tcPr>
            <w:tcW w:w="1911" w:type="pct"/>
          </w:tcPr>
          <w:p w:rsidR="0019065D" w:rsidRPr="00C24E18" w:rsidRDefault="0019065D" w:rsidP="0019065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87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5 - 21</w:t>
            </w:r>
          </w:p>
        </w:tc>
        <w:tc>
          <w:tcPr>
            <w:tcW w:w="148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5 - 21</w:t>
            </w:r>
          </w:p>
        </w:tc>
        <w:tc>
          <w:tcPr>
            <w:tcW w:w="148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5 - 14</w:t>
            </w:r>
          </w:p>
        </w:tc>
        <w:tc>
          <w:tcPr>
            <w:tcW w:w="148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19065D" w:rsidRPr="00C24E18" w:rsidRDefault="0019065D" w:rsidP="00190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5 - 14</w:t>
            </w:r>
          </w:p>
        </w:tc>
      </w:tr>
    </w:tbl>
    <w:p w:rsidR="00557775" w:rsidRPr="00C24E18" w:rsidRDefault="00557775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="Angsana New" w:hAnsi="Angsana New" w:cs="Angsana New"/>
          <w:sz w:val="30"/>
          <w:szCs w:val="30"/>
        </w:rPr>
      </w:pPr>
    </w:p>
    <w:p w:rsidR="000B6226" w:rsidRPr="00C24E18" w:rsidRDefault="004D16A6" w:rsidP="003E1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ข้อสมมติ</w:t>
      </w:r>
      <w:r w:rsidR="000B6226" w:rsidRPr="00C24E18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0B6226" w:rsidRPr="00C24E18" w:rsidRDefault="000B6226" w:rsidP="003E1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256D1" w:rsidRPr="00C24E18" w:rsidRDefault="00A256D1" w:rsidP="00DC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C24E18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C24E1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C24E18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8075C0" w:rsidRPr="00C24E18">
        <w:rPr>
          <w:rFonts w:ascii="Angsana New" w:hAnsi="Angsana New" w:cs="Angsana New"/>
          <w:spacing w:val="-4"/>
          <w:sz w:val="30"/>
          <w:szCs w:val="30"/>
        </w:rPr>
        <w:t>25</w:t>
      </w:r>
      <w:r w:rsidR="00E25273" w:rsidRPr="00C24E18">
        <w:rPr>
          <w:rFonts w:ascii="Angsana New" w:hAnsi="Angsana New" w:cs="Angsana New"/>
          <w:spacing w:val="-4"/>
          <w:sz w:val="30"/>
          <w:szCs w:val="30"/>
        </w:rPr>
        <w:t>6</w:t>
      </w:r>
      <w:r w:rsidR="009C0E5E" w:rsidRPr="00C24E18">
        <w:rPr>
          <w:rFonts w:ascii="Angsana New" w:hAnsi="Angsana New" w:cs="Angsana New"/>
          <w:spacing w:val="-4"/>
          <w:sz w:val="30"/>
          <w:szCs w:val="30"/>
        </w:rPr>
        <w:t>2</w:t>
      </w:r>
      <w:r w:rsidRPr="00C24E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pacing w:val="-4"/>
          <w:sz w:val="30"/>
          <w:szCs w:val="30"/>
          <w:cs/>
        </w:rPr>
        <w:t>ระยะเวลาถัวเฉลี่ยถ่วงน้ำหนักของภาระ</w:t>
      </w:r>
      <w:r w:rsidR="00806CD4" w:rsidRPr="00C24E18">
        <w:rPr>
          <w:rFonts w:ascii="Angsana New" w:hAnsi="Angsana New" w:cs="Angsana New"/>
          <w:spacing w:val="-4"/>
          <w:sz w:val="30"/>
          <w:szCs w:val="30"/>
          <w:cs/>
        </w:rPr>
        <w:t>ผูกพันผลประโยชน์ที่กำหนดไว้เป็น</w:t>
      </w:r>
      <w:r w:rsidR="0067284B" w:rsidRPr="00C24E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2481F" w:rsidRPr="00C24E18">
        <w:rPr>
          <w:rFonts w:ascii="Angsana New" w:hAnsi="Angsana New" w:cs="Angsana New"/>
          <w:spacing w:val="-4"/>
          <w:sz w:val="30"/>
          <w:szCs w:val="30"/>
        </w:rPr>
        <w:t>7</w:t>
      </w:r>
      <w:r w:rsidRPr="00C24E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E185B" w:rsidRPr="00C24E18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E185B" w:rsidRPr="00C24E1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8075C0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(25</w:t>
      </w:r>
      <w:r w:rsidR="0067284B"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6</w:t>
      </w:r>
      <w:r w:rsidR="003B26AA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="0067284B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3B26AA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</w:t>
      </w:r>
      <w:r w:rsidR="008E185B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</w:p>
    <w:p w:rsidR="004B252F" w:rsidRPr="00C24E18" w:rsidRDefault="004B252F" w:rsidP="0055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:rsidR="00A256D1" w:rsidRPr="00C24E18" w:rsidRDefault="00A256D1" w:rsidP="0055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DE06FD" w:rsidRPr="00C24E18" w:rsidRDefault="00DE06FD" w:rsidP="00DE06FD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szCs w:val="30"/>
        </w:rPr>
      </w:pPr>
    </w:p>
    <w:p w:rsidR="004F59C4" w:rsidRPr="00C24E18" w:rsidRDefault="00DC033D" w:rsidP="00DE0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C24E1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A256D1" w:rsidRPr="00C24E18">
        <w:rPr>
          <w:rFonts w:ascii="Angsana New" w:hAnsi="Angsana New"/>
          <w:sz w:val="30"/>
          <w:szCs w:val="30"/>
          <w:cs/>
        </w:rPr>
        <w:t>ที่เกี่ยวข้อง</w:t>
      </w:r>
      <w:r w:rsidR="00A256D1" w:rsidRPr="00C24E18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24E18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A256D1" w:rsidRPr="00C24E18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:rsidR="0013657F" w:rsidRPr="00C24E18" w:rsidRDefault="0013657F" w:rsidP="00DE0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2D6044" w:rsidRPr="00C24E18" w:rsidTr="002E23CD">
        <w:tc>
          <w:tcPr>
            <w:tcW w:w="4320" w:type="dxa"/>
          </w:tcPr>
          <w:p w:rsidR="002D6044" w:rsidRPr="00C24E18" w:rsidRDefault="002D6044" w:rsidP="0034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:rsidR="002D6044" w:rsidRPr="00C24E18" w:rsidRDefault="002D6044" w:rsidP="0034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24E1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3657F" w:rsidRPr="00C24E18" w:rsidTr="000318C9">
        <w:tc>
          <w:tcPr>
            <w:tcW w:w="4320" w:type="dxa"/>
          </w:tcPr>
          <w:p w:rsidR="0013657F" w:rsidRPr="00C24E18" w:rsidRDefault="0013657F" w:rsidP="0013657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297AB6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:rsidR="0013657F" w:rsidRPr="00C24E18" w:rsidRDefault="0013657F" w:rsidP="002D6044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3657F" w:rsidRPr="00C24E18" w:rsidRDefault="0013657F" w:rsidP="0057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:rsidR="0013657F" w:rsidRPr="00C24E18" w:rsidRDefault="0013657F" w:rsidP="002D604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3657F" w:rsidRPr="00C24E18" w:rsidTr="000318C9">
        <w:tc>
          <w:tcPr>
            <w:tcW w:w="4320" w:type="dxa"/>
          </w:tcPr>
          <w:p w:rsidR="0013657F" w:rsidRPr="00C24E18" w:rsidRDefault="0013657F" w:rsidP="001365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13657F" w:rsidRPr="00C24E18" w:rsidRDefault="0019065D" w:rsidP="0013657F">
            <w:pPr>
              <w:pStyle w:val="acctfourfigures"/>
              <w:tabs>
                <w:tab w:val="clear" w:pos="765"/>
                <w:tab w:val="left" w:pos="821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1" w:type="dxa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13657F" w:rsidRPr="00C24E18" w:rsidRDefault="0019065D" w:rsidP="00136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13657F" w:rsidRPr="00C24E18" w:rsidRDefault="0019065D" w:rsidP="0013657F">
            <w:pPr>
              <w:pStyle w:val="acctfourfigures"/>
              <w:tabs>
                <w:tab w:val="clear" w:pos="765"/>
                <w:tab w:val="left" w:pos="821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:rsidR="0013657F" w:rsidRPr="00C24E18" w:rsidRDefault="0019065D" w:rsidP="00136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13657F" w:rsidRPr="00C24E18" w:rsidTr="002D6044">
        <w:trPr>
          <w:trHeight w:val="263"/>
        </w:trPr>
        <w:tc>
          <w:tcPr>
            <w:tcW w:w="4320" w:type="dxa"/>
          </w:tcPr>
          <w:p w:rsidR="0013657F" w:rsidRPr="00C24E18" w:rsidRDefault="0013657F" w:rsidP="0013657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:rsidR="0013657F" w:rsidRPr="00C24E18" w:rsidRDefault="0013657F" w:rsidP="00136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C24E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(1,815)</w:t>
            </w:r>
          </w:p>
        </w:tc>
        <w:tc>
          <w:tcPr>
            <w:tcW w:w="271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(1,322)</w:t>
            </w:r>
          </w:p>
        </w:tc>
        <w:tc>
          <w:tcPr>
            <w:tcW w:w="270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2,071</w:t>
            </w:r>
          </w:p>
        </w:tc>
        <w:tc>
          <w:tcPr>
            <w:tcW w:w="268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1,510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2,585</w:t>
            </w:r>
          </w:p>
        </w:tc>
        <w:tc>
          <w:tcPr>
            <w:tcW w:w="271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1,718</w:t>
            </w:r>
          </w:p>
        </w:tc>
        <w:tc>
          <w:tcPr>
            <w:tcW w:w="27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(2,279)</w:t>
            </w:r>
          </w:p>
        </w:tc>
        <w:tc>
          <w:tcPr>
            <w:tcW w:w="268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(1,525)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(1,935)</w:t>
            </w:r>
          </w:p>
        </w:tc>
        <w:tc>
          <w:tcPr>
            <w:tcW w:w="271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(1,409)</w:t>
            </w:r>
          </w:p>
        </w:tc>
        <w:tc>
          <w:tcPr>
            <w:tcW w:w="27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1,307</w:t>
            </w:r>
          </w:p>
        </w:tc>
        <w:tc>
          <w:tcPr>
            <w:tcW w:w="268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</w:tr>
      <w:tr w:rsidR="0013657F" w:rsidRPr="00C24E18" w:rsidTr="000318C9">
        <w:tc>
          <w:tcPr>
            <w:tcW w:w="4320" w:type="dxa"/>
          </w:tcPr>
          <w:p w:rsidR="0013657F" w:rsidRPr="00C24E18" w:rsidRDefault="0013657F" w:rsidP="0013657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13657F" w:rsidRPr="00C24E18" w:rsidRDefault="0013657F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044" w:rsidRPr="00C24E18" w:rsidTr="002E23CD">
        <w:tc>
          <w:tcPr>
            <w:tcW w:w="4320" w:type="dxa"/>
          </w:tcPr>
          <w:p w:rsidR="002D6044" w:rsidRPr="00C24E18" w:rsidRDefault="002D6044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:rsidR="002D6044" w:rsidRPr="00C24E18" w:rsidRDefault="002D6044" w:rsidP="0013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:rsidR="002D6044" w:rsidRPr="00C24E18" w:rsidRDefault="002D6044" w:rsidP="002D6044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:rsidR="002D6044" w:rsidRPr="00C24E18" w:rsidRDefault="002D6044" w:rsidP="002D604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9065D" w:rsidRPr="00C24E18" w:rsidTr="000318C9">
        <w:tc>
          <w:tcPr>
            <w:tcW w:w="4320" w:type="dxa"/>
          </w:tcPr>
          <w:p w:rsidR="0019065D" w:rsidRPr="00C24E18" w:rsidRDefault="0019065D" w:rsidP="0019065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19065D" w:rsidRPr="00C24E18" w:rsidRDefault="0019065D" w:rsidP="0019065D">
            <w:pPr>
              <w:pStyle w:val="acctfourfigures"/>
              <w:tabs>
                <w:tab w:val="clear" w:pos="765"/>
                <w:tab w:val="left" w:pos="821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1" w:type="dxa"/>
          </w:tcPr>
          <w:p w:rsidR="0019065D" w:rsidRPr="00C24E18" w:rsidRDefault="0019065D" w:rsidP="0019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19065D" w:rsidRPr="00C24E18" w:rsidRDefault="0019065D" w:rsidP="001906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:rsidR="0019065D" w:rsidRPr="00C24E18" w:rsidRDefault="0019065D" w:rsidP="0019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19065D" w:rsidRPr="00C24E18" w:rsidRDefault="0019065D" w:rsidP="0019065D">
            <w:pPr>
              <w:pStyle w:val="acctfourfigures"/>
              <w:tabs>
                <w:tab w:val="clear" w:pos="765"/>
                <w:tab w:val="left" w:pos="821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:rsidR="0019065D" w:rsidRPr="00C24E18" w:rsidRDefault="0019065D" w:rsidP="0019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:rsidR="0019065D" w:rsidRPr="00C24E18" w:rsidRDefault="0019065D" w:rsidP="0019065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4E18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19065D" w:rsidRPr="00C24E18" w:rsidTr="000318C9">
        <w:tc>
          <w:tcPr>
            <w:tcW w:w="4320" w:type="dxa"/>
          </w:tcPr>
          <w:p w:rsidR="0019065D" w:rsidRPr="00C24E18" w:rsidRDefault="0019065D" w:rsidP="0019065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  <w:vAlign w:val="center"/>
          </w:tcPr>
          <w:p w:rsidR="0019065D" w:rsidRPr="00C24E18" w:rsidRDefault="0019065D" w:rsidP="0019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C24E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(1,555)</w:t>
            </w:r>
          </w:p>
        </w:tc>
        <w:tc>
          <w:tcPr>
            <w:tcW w:w="271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(1,118)</w:t>
            </w:r>
          </w:p>
        </w:tc>
        <w:tc>
          <w:tcPr>
            <w:tcW w:w="270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1,777</w:t>
            </w:r>
          </w:p>
        </w:tc>
        <w:tc>
          <w:tcPr>
            <w:tcW w:w="268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1,280</w:t>
            </w:r>
          </w:p>
        </w:tc>
      </w:tr>
      <w:tr w:rsidR="002D6044" w:rsidRPr="00C24E18" w:rsidTr="000318C9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2,199</w:t>
            </w:r>
          </w:p>
        </w:tc>
        <w:tc>
          <w:tcPr>
            <w:tcW w:w="271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1,449</w:t>
            </w:r>
          </w:p>
        </w:tc>
        <w:tc>
          <w:tcPr>
            <w:tcW w:w="27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(1,935)</w:t>
            </w:r>
          </w:p>
        </w:tc>
        <w:tc>
          <w:tcPr>
            <w:tcW w:w="268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(1,283)</w:t>
            </w:r>
          </w:p>
        </w:tc>
      </w:tr>
      <w:tr w:rsidR="002D6044" w:rsidRPr="00C24E18" w:rsidTr="002E23CD">
        <w:tc>
          <w:tcPr>
            <w:tcW w:w="4320" w:type="dxa"/>
          </w:tcPr>
          <w:p w:rsidR="002D6044" w:rsidRPr="00C24E18" w:rsidRDefault="002D6044" w:rsidP="002D604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(1,659)</w:t>
            </w:r>
          </w:p>
        </w:tc>
        <w:tc>
          <w:tcPr>
            <w:tcW w:w="271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(1,193)</w:t>
            </w:r>
          </w:p>
        </w:tc>
        <w:tc>
          <w:tcPr>
            <w:tcW w:w="270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1,139</w:t>
            </w:r>
          </w:p>
        </w:tc>
        <w:tc>
          <w:tcPr>
            <w:tcW w:w="268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:rsidR="002D6044" w:rsidRPr="00C24E18" w:rsidRDefault="002D6044" w:rsidP="002D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</w:tbl>
    <w:p w:rsidR="00AB3E8E" w:rsidRPr="00C24E18" w:rsidRDefault="00DC033D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55697B" w:rsidRPr="00C24E18">
        <w:rPr>
          <w:rFonts w:ascii="Angsana New" w:hAnsi="Angsana New" w:cs="Angsana New"/>
          <w:b/>
          <w:bCs/>
          <w:sz w:val="30"/>
          <w:szCs w:val="30"/>
        </w:rPr>
        <w:t>7</w:t>
      </w:r>
      <w:r w:rsidR="00AB3E8E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AB3E8E" w:rsidRPr="00C24E18">
        <w:rPr>
          <w:rFonts w:ascii="Angsana New" w:hAnsi="Angsana New" w:cs="Angsana New"/>
          <w:b/>
          <w:bCs/>
          <w:sz w:val="30"/>
          <w:szCs w:val="30"/>
          <w:cs/>
        </w:rPr>
        <w:t>ทุน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เรือนหุ้น</w:t>
      </w:r>
    </w:p>
    <w:p w:rsidR="006A7F40" w:rsidRPr="00C24E18" w:rsidRDefault="006A7F40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72"/>
        <w:gridCol w:w="270"/>
        <w:gridCol w:w="1260"/>
        <w:gridCol w:w="270"/>
        <w:gridCol w:w="1260"/>
        <w:gridCol w:w="270"/>
        <w:gridCol w:w="1260"/>
        <w:gridCol w:w="270"/>
        <w:gridCol w:w="1261"/>
      </w:tblGrid>
      <w:tr w:rsidR="00C24E18" w:rsidRPr="00C24E18" w:rsidTr="00175AE3">
        <w:trPr>
          <w:cantSplit/>
        </w:trPr>
        <w:tc>
          <w:tcPr>
            <w:tcW w:w="2070" w:type="dxa"/>
          </w:tcPr>
          <w:p w:rsidR="00415B25" w:rsidRPr="00C24E18" w:rsidRDefault="00415B2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127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415B25" w:rsidRPr="00C24E18" w:rsidRDefault="0019065D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415B25" w:rsidRPr="00C24E18" w:rsidRDefault="00415B2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415B25" w:rsidRPr="00C24E18" w:rsidRDefault="008C4F76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415B25" w:rsidRPr="00C24E18" w:rsidRDefault="00415B2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1" w:type="dxa"/>
            <w:gridSpan w:val="3"/>
          </w:tcPr>
          <w:p w:rsidR="00415B25" w:rsidRPr="00C24E18" w:rsidRDefault="008C4F76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24E18" w:rsidRPr="00C24E18" w:rsidTr="00175AE3">
        <w:trPr>
          <w:cantSplit/>
        </w:trPr>
        <w:tc>
          <w:tcPr>
            <w:tcW w:w="2070" w:type="dxa"/>
          </w:tcPr>
          <w:p w:rsidR="00975DC5" w:rsidRPr="00C24E18" w:rsidRDefault="00975DC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127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975DC5" w:rsidRPr="00C24E18" w:rsidRDefault="0019065D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975DC5" w:rsidRPr="00C24E18" w:rsidRDefault="00975DC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7775" w:rsidRPr="00C24E18" w:rsidRDefault="009B1932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57775" w:rsidRPr="00C24E18" w:rsidRDefault="009B1932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57775" w:rsidRPr="00C24E18" w:rsidRDefault="009B1932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557775" w:rsidRPr="00C24E18" w:rsidRDefault="009B1932" w:rsidP="009C5B6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C24E18" w:rsidRPr="00C24E18" w:rsidTr="00CE2136">
        <w:trPr>
          <w:cantSplit/>
        </w:trPr>
        <w:tc>
          <w:tcPr>
            <w:tcW w:w="2070" w:type="dxa"/>
          </w:tcPr>
          <w:p w:rsidR="00975DC5" w:rsidRPr="00C24E18" w:rsidRDefault="00975DC5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12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975DC5" w:rsidRPr="00C24E18" w:rsidRDefault="00975DC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975DC5" w:rsidRPr="00C24E18" w:rsidRDefault="00975DC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(พันหุ้น</w:t>
            </w:r>
            <w:r w:rsidR="00DC033D"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="00DC033D"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24E18" w:rsidRPr="00C24E18" w:rsidTr="00CE2136">
        <w:trPr>
          <w:cantSplit/>
        </w:trPr>
        <w:tc>
          <w:tcPr>
            <w:tcW w:w="2070" w:type="dxa"/>
          </w:tcPr>
          <w:p w:rsidR="00CE2136" w:rsidRPr="00A90D6B" w:rsidRDefault="00CE2136" w:rsidP="00CE2136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lang w:val="en-US"/>
              </w:rPr>
            </w:pPr>
            <w:r w:rsidRPr="00A90D6B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ทุนจดทะเบียน </w:t>
            </w:r>
          </w:p>
        </w:tc>
        <w:tc>
          <w:tcPr>
            <w:tcW w:w="972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4E18" w:rsidRPr="00C24E18" w:rsidTr="00AC6A8B">
        <w:trPr>
          <w:cantSplit/>
        </w:trPr>
        <w:tc>
          <w:tcPr>
            <w:tcW w:w="2070" w:type="dxa"/>
          </w:tcPr>
          <w:p w:rsidR="00CE2136" w:rsidRPr="00A90D6B" w:rsidRDefault="00CE2136" w:rsidP="00CE2136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A90D6B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ณ วันที่ </w:t>
            </w:r>
            <w:r w:rsidRPr="00A90D6B">
              <w:rPr>
                <w:rFonts w:ascii="Angsana New" w:eastAsia="Cordia New" w:hAnsi="Angsana New" w:cs="Angsana New"/>
                <w:lang w:val="en-US"/>
              </w:rPr>
              <w:t>31</w:t>
            </w:r>
            <w:r w:rsidRPr="00A90D6B">
              <w:rPr>
                <w:rFonts w:ascii="Angsana New" w:eastAsia="Cordi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972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CE2136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E2136" w:rsidRPr="00A90D6B" w:rsidRDefault="00CE2136" w:rsidP="00CE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C6A8B" w:rsidRPr="00C24E18" w:rsidTr="00CE2136">
        <w:trPr>
          <w:cantSplit/>
        </w:trPr>
        <w:tc>
          <w:tcPr>
            <w:tcW w:w="2070" w:type="dxa"/>
          </w:tcPr>
          <w:p w:rsidR="00AC6A8B" w:rsidRPr="00A90D6B" w:rsidRDefault="00AC6A8B" w:rsidP="00AC6A8B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</w:t>
            </w: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ab/>
              <w:t>หุ้นสามัญ</w:t>
            </w:r>
          </w:p>
        </w:tc>
        <w:tc>
          <w:tcPr>
            <w:tcW w:w="972" w:type="dxa"/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AC6A8B" w:rsidRPr="00A90D6B" w:rsidRDefault="00AC6A8B" w:rsidP="00AC6A8B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AC6A8B" w:rsidRPr="00A90D6B" w:rsidRDefault="00AC6A8B" w:rsidP="00AC6A8B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AC6A8B" w:rsidRPr="00A90D6B" w:rsidRDefault="00AC6A8B" w:rsidP="00AC6A8B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AC6A8B" w:rsidRPr="00A90D6B" w:rsidRDefault="00AC6A8B" w:rsidP="00AC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</w:tr>
      <w:tr w:rsidR="00C24E18" w:rsidRPr="00C24E18" w:rsidTr="00CE2136">
        <w:trPr>
          <w:cantSplit/>
        </w:trPr>
        <w:tc>
          <w:tcPr>
            <w:tcW w:w="2070" w:type="dxa"/>
          </w:tcPr>
          <w:p w:rsidR="00CE2136" w:rsidRPr="00A90D6B" w:rsidRDefault="00CE2136" w:rsidP="009C5B68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72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E18" w:rsidRPr="00C24E18" w:rsidTr="00CE2136">
        <w:trPr>
          <w:cantSplit/>
        </w:trPr>
        <w:tc>
          <w:tcPr>
            <w:tcW w:w="2070" w:type="dxa"/>
          </w:tcPr>
          <w:p w:rsidR="00CE2136" w:rsidRPr="00A90D6B" w:rsidRDefault="00CE2136" w:rsidP="009C5B68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90D6B">
              <w:rPr>
                <w:rFonts w:ascii="Angsana New" w:eastAsia="Cordia New" w:hAnsi="Angsana New" w:cs="Angsana New" w:hint="cs"/>
                <w:b/>
                <w:bCs/>
                <w:i/>
                <w:iCs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72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E2136" w:rsidRPr="00A90D6B" w:rsidRDefault="00CE2136" w:rsidP="009C5B68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E2136" w:rsidRPr="00A90D6B" w:rsidRDefault="00CE213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E18" w:rsidRPr="00C24E18" w:rsidTr="00CE2136">
        <w:trPr>
          <w:cantSplit/>
        </w:trPr>
        <w:tc>
          <w:tcPr>
            <w:tcW w:w="2070" w:type="dxa"/>
          </w:tcPr>
          <w:p w:rsidR="00C26AD7" w:rsidRPr="00A90D6B" w:rsidRDefault="00C26AD7" w:rsidP="00C26AD7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ณ วันที่ 3</w:t>
            </w:r>
            <w:r w:rsidRPr="00A90D6B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1 </w:t>
            </w: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72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6AD7" w:rsidRPr="00C24E18" w:rsidTr="00175AE3">
        <w:trPr>
          <w:cantSplit/>
        </w:trPr>
        <w:tc>
          <w:tcPr>
            <w:tcW w:w="2070" w:type="dxa"/>
          </w:tcPr>
          <w:p w:rsidR="00C26AD7" w:rsidRPr="00A90D6B" w:rsidRDefault="00C26AD7" w:rsidP="00C26AD7">
            <w:pPr>
              <w:pStyle w:val="a"/>
              <w:tabs>
                <w:tab w:val="clear" w:pos="1080"/>
                <w:tab w:val="left" w:pos="207"/>
                <w:tab w:val="left" w:pos="540"/>
              </w:tabs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</w:t>
            </w:r>
            <w:r w:rsidRPr="00A90D6B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ab/>
              <w:t>หุ้นสามัญ</w:t>
            </w:r>
          </w:p>
        </w:tc>
        <w:tc>
          <w:tcPr>
            <w:tcW w:w="972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C26AD7" w:rsidRPr="00A90D6B" w:rsidRDefault="00C26AD7" w:rsidP="00C26AD7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26AD7" w:rsidRPr="00A90D6B" w:rsidRDefault="00C26AD7" w:rsidP="00C2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199,000</w:t>
            </w:r>
          </w:p>
        </w:tc>
      </w:tr>
    </w:tbl>
    <w:p w:rsidR="003C2108" w:rsidRPr="00C24E18" w:rsidRDefault="003C2108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933D01" w:rsidRPr="00C24E18" w:rsidRDefault="00933D01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C24E18">
        <w:rPr>
          <w:rFonts w:ascii="Angsana New" w:hAnsi="Angsana New" w:cs="Angsana New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0F7C54" w:rsidRPr="00C24E18" w:rsidRDefault="000F7C54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57775" w:rsidRPr="00C24E18" w:rsidRDefault="00933D01" w:rsidP="009C5B68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24E18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933D01" w:rsidRPr="00C24E18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B1932" w:rsidRPr="00C24E18">
        <w:rPr>
          <w:rFonts w:ascii="Angsana New" w:hAnsi="Angsana New" w:cs="Angsana New"/>
          <w:sz w:val="30"/>
          <w:szCs w:val="30"/>
        </w:rPr>
        <w:t>2535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9B1932" w:rsidRPr="00C24E18">
        <w:rPr>
          <w:rFonts w:ascii="Angsana New" w:hAnsi="Angsana New" w:cs="Angsana New"/>
          <w:sz w:val="30"/>
          <w:szCs w:val="30"/>
        </w:rPr>
        <w:t>51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="009B1932"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ส่วนเกินมูลค่าหุ้นทุน</w:t>
      </w:r>
      <w:r w:rsidRPr="00C24E18">
        <w:rPr>
          <w:rFonts w:ascii="Angsana New" w:hAnsi="Angsana New" w:cs="Angsana New"/>
          <w:sz w:val="30"/>
          <w:szCs w:val="30"/>
        </w:rPr>
        <w:t>”</w:t>
      </w:r>
      <w:r w:rsidRPr="00C24E18">
        <w:rPr>
          <w:rFonts w:ascii="Angsana New" w:hAnsi="Angsana New" w:cs="Angsana New"/>
          <w:sz w:val="30"/>
          <w:szCs w:val="30"/>
          <w:cs/>
        </w:rPr>
        <w:t>)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ส่วนเกินมูลค่าหุ้นทุน</w:t>
      </w:r>
      <w:r w:rsidRPr="00C24E18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:rsidR="00D4507F" w:rsidRPr="00C24E18" w:rsidRDefault="00D4507F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57775" w:rsidRPr="00C24E18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ส่วนเกินทุนจากการเปลี่ยนแปลงสัดส่วนการถือหุ้นในบริษัทย่อย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933D01" w:rsidRPr="00C24E18" w:rsidRDefault="00933D01" w:rsidP="009C5B6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24E18">
        <w:rPr>
          <w:rFonts w:ascii="Angsana New" w:hAnsi="Angsana New" w:cs="Angsana New"/>
          <w:cs/>
        </w:rPr>
        <w:t>ส่วนเกินทุนจากการเปลี่ยนแปลงสัดส่วนการถือหุ้นในบริษัทย่อย เป็นผลต่างระหว่างเงินที่จ่ายซื้อสัดส่วนของบริษัทย่อยที่เพิ่มขึ้นกับมูลค่าตามบัญชีของบริษัทย่อย ซึ่งเกิดจากการเพิ่มสัดส่วนการลงทุนในบริษัทย่อย โดยส่วนเกินทุนดังกล่าวจะนำไปจ่ายเป็นเงินปันผลไม่ได้</w:t>
      </w:r>
    </w:p>
    <w:p w:rsidR="00555E4C" w:rsidRPr="00C24E18" w:rsidRDefault="00800D67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55697B" w:rsidRPr="00C24E18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850582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791F7E" w:rsidRPr="00C24E18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ตามกฏหมาย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7A1DD7" w:rsidRPr="00C24E18" w:rsidRDefault="00933D0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4E18">
        <w:rPr>
          <w:rFonts w:ascii="Angsana New" w:hAnsi="Angsana New" w:cs="Angsana New"/>
          <w:sz w:val="30"/>
          <w:szCs w:val="30"/>
        </w:rPr>
        <w:t>2535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9B1932" w:rsidRPr="00C24E18">
        <w:rPr>
          <w:rFonts w:ascii="Angsana New" w:hAnsi="Angsana New" w:cs="Angsana New"/>
          <w:sz w:val="30"/>
          <w:szCs w:val="30"/>
        </w:rPr>
        <w:t>116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="009B1932" w:rsidRPr="00C24E18">
        <w:rPr>
          <w:rFonts w:ascii="Angsana New" w:hAnsi="Angsana New" w:cs="Angsana New"/>
          <w:sz w:val="30"/>
          <w:szCs w:val="30"/>
        </w:rPr>
        <w:t>“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="009B1932" w:rsidRPr="00C24E18">
        <w:rPr>
          <w:rFonts w:ascii="Angsana New" w:hAnsi="Angsana New" w:cs="Angsana New"/>
          <w:sz w:val="30"/>
          <w:szCs w:val="30"/>
        </w:rPr>
        <w:t>”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5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10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E01391" w:rsidRPr="00C24E18" w:rsidRDefault="00E0139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557775" w:rsidRPr="00C24E18" w:rsidRDefault="0055697B" w:rsidP="00125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19</w:t>
      </w:r>
      <w:r w:rsidR="00BC7831" w:rsidRPr="00C24E1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5537" w:rsidRPr="00C24E18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114F1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</w:t>
      </w:r>
      <w:r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ำ</w:t>
      </w:r>
      <w:r w:rsidR="00114F11" w:rsidRPr="00C24E18">
        <w:rPr>
          <w:rFonts w:ascii="Angsana New" w:hAnsi="Angsana New" w:cs="Angsana New" w:hint="cs"/>
          <w:b/>
          <w:bCs/>
          <w:sz w:val="30"/>
          <w:szCs w:val="30"/>
          <w:cs/>
        </w:rPr>
        <w:t>แนกรายได้</w:t>
      </w:r>
    </w:p>
    <w:p w:rsidR="00125537" w:rsidRPr="00C24E18" w:rsidRDefault="00125537" w:rsidP="00125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ab/>
      </w:r>
    </w:p>
    <w:p w:rsidR="004D34B0" w:rsidRPr="00C24E18" w:rsidRDefault="00774163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กลุ่มบริษัทดำเนินกิจการในส่วนงานเดียวคือ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4D34B0"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4D34B0"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D34B0" w:rsidRPr="00C24E18" w:rsidRDefault="004D34B0" w:rsidP="009E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9E14B7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F49D3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และประเภทของลูกค้า</w:t>
      </w:r>
    </w:p>
    <w:p w:rsidR="004D34B0" w:rsidRPr="00C24E18" w:rsidRDefault="004D34B0" w:rsidP="004D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6"/>
        <w:gridCol w:w="1080"/>
        <w:gridCol w:w="270"/>
        <w:gridCol w:w="1058"/>
        <w:gridCol w:w="270"/>
        <w:gridCol w:w="1006"/>
        <w:gridCol w:w="270"/>
        <w:gridCol w:w="1005"/>
      </w:tblGrid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4D34B0" w:rsidRPr="00C24E18" w:rsidRDefault="004D34B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8D6D4F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D34B0" w:rsidRPr="00C24E18" w:rsidRDefault="004D34B0" w:rsidP="008D6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4D34B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4D34B0" w:rsidRPr="00C24E18" w:rsidRDefault="00914165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486,109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511,525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4D34B0" w:rsidRPr="00C24E18" w:rsidRDefault="00914165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427,877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467,140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4D34B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34B0" w:rsidRPr="00C24E18" w:rsidRDefault="00914165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71,719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42,537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4D34B0" w:rsidRPr="00C24E18" w:rsidRDefault="00914165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34,316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37,154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4D34B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D34B0" w:rsidRPr="00C24E18" w:rsidRDefault="00BE7B39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557,828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554,062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4D34B0" w:rsidRPr="00C24E18" w:rsidRDefault="00A4044D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462,193</w:t>
            </w:r>
          </w:p>
        </w:tc>
        <w:tc>
          <w:tcPr>
            <w:tcW w:w="270" w:type="dxa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504,294</w:t>
            </w: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4D34B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34B0" w:rsidRPr="00C24E18" w:rsidTr="009E14B7">
        <w:tc>
          <w:tcPr>
            <w:tcW w:w="4206" w:type="dxa"/>
          </w:tcPr>
          <w:p w:rsidR="004D34B0" w:rsidRPr="00C24E18" w:rsidRDefault="004D34B0" w:rsidP="004D34B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4D34B0" w:rsidRPr="00C24E18" w:rsidRDefault="004D34B0" w:rsidP="004D3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4165" w:rsidRPr="00C24E18" w:rsidTr="009E14B7">
        <w:tc>
          <w:tcPr>
            <w:tcW w:w="4206" w:type="dxa"/>
          </w:tcPr>
          <w:p w:rsidR="00914165" w:rsidRPr="00C24E18" w:rsidRDefault="00914165" w:rsidP="009141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18,328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19,959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18,328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19,959</w:t>
            </w:r>
          </w:p>
        </w:tc>
      </w:tr>
      <w:tr w:rsidR="00914165" w:rsidRPr="00C24E18" w:rsidTr="009E14B7">
        <w:tc>
          <w:tcPr>
            <w:tcW w:w="4206" w:type="dxa"/>
          </w:tcPr>
          <w:p w:rsidR="00914165" w:rsidRPr="00C24E18" w:rsidRDefault="00914165" w:rsidP="009141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539,500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534,103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443,865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484,335</w:t>
            </w:r>
          </w:p>
        </w:tc>
      </w:tr>
      <w:tr w:rsidR="00914165" w:rsidRPr="00C24E18" w:rsidTr="009E14B7">
        <w:tc>
          <w:tcPr>
            <w:tcW w:w="4206" w:type="dxa"/>
          </w:tcPr>
          <w:p w:rsidR="00914165" w:rsidRPr="00C24E18" w:rsidRDefault="00914165" w:rsidP="009141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557,828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554,062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462,193</w:t>
            </w:r>
          </w:p>
        </w:tc>
        <w:tc>
          <w:tcPr>
            <w:tcW w:w="270" w:type="dxa"/>
            <w:tcBorders>
              <w:bottom w:val="nil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504,294</w:t>
            </w:r>
          </w:p>
        </w:tc>
      </w:tr>
    </w:tbl>
    <w:p w:rsidR="000F7C54" w:rsidRPr="00C24E18" w:rsidRDefault="003102FB" w:rsidP="00E06E6E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C24E18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52415A" w:rsidRPr="00C24E18" w:rsidRDefault="0052415A" w:rsidP="00E06E6E">
      <w:pPr>
        <w:ind w:left="680" w:hanging="1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E06E6E" w:rsidRPr="00C24E18" w:rsidRDefault="003102FB" w:rsidP="003102F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</w:t>
      </w:r>
      <w:r w:rsidR="001C2249"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รายใหญ่</w:t>
      </w: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>รายหนึ่งเป็นเงินประมา</w:t>
      </w:r>
      <w:r w:rsidR="00BF56B3" w:rsidRPr="00C24E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</w:t>
      </w:r>
      <w:r w:rsidR="009300F3" w:rsidRPr="00C24E18">
        <w:rPr>
          <w:rFonts w:ascii="Angsana New" w:hAnsi="Angsana New" w:cs="Angsana New"/>
          <w:spacing w:val="-4"/>
          <w:sz w:val="30"/>
          <w:szCs w:val="30"/>
        </w:rPr>
        <w:t>1</w:t>
      </w:r>
      <w:r w:rsidR="00914165" w:rsidRPr="00C24E18">
        <w:rPr>
          <w:rFonts w:ascii="Angsana New" w:hAnsi="Angsana New" w:cs="Angsana New"/>
          <w:spacing w:val="-4"/>
          <w:sz w:val="30"/>
          <w:szCs w:val="30"/>
        </w:rPr>
        <w:t>22</w:t>
      </w:r>
      <w:r w:rsidRPr="00C24E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8C4F76"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1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BF56B3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C4F76"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1</w:t>
      </w:r>
      <w:r w:rsidR="00914165"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>26</w:t>
      </w:r>
      <w:r w:rsidRPr="00C24E1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:rsidR="00030ED0" w:rsidRPr="00C24E18" w:rsidRDefault="00030ED0" w:rsidP="003102F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30ED0" w:rsidRPr="00C24E18" w:rsidRDefault="00030ED0" w:rsidP="00030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:rsidR="00030ED0" w:rsidRPr="00C24E18" w:rsidRDefault="00030ED0" w:rsidP="00030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:rsidR="00030ED0" w:rsidRPr="00C24E18" w:rsidRDefault="00030ED0" w:rsidP="00030ED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D55D39">
        <w:rPr>
          <w:rFonts w:ascii="Angsana New" w:hAnsi="Angsana New" w:cs="Angsana New" w:hint="cs"/>
          <w:sz w:val="30"/>
          <w:szCs w:val="30"/>
          <w:cs/>
        </w:rPr>
        <w:t>สำหรับการ</w:t>
      </w:r>
      <w:r w:rsidR="00D55D39" w:rsidRPr="002A7CAF">
        <w:rPr>
          <w:rFonts w:ascii="Angsana New" w:hAnsi="Angsana New" w:cs="Angsana New"/>
          <w:sz w:val="30"/>
          <w:szCs w:val="30"/>
          <w:cs/>
        </w:rPr>
        <w:t>ผลิตชิ้นส่วนยางสำหรับยานพาหนะ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การลงทุน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ซึ่ง ณ วันที่ 31 ธันวาคม 2562 และ 2561 บริษัทยังไม่ใช้สิทธิการยกเว้นภาษีเงินได้นิติบุคคลจาก</w:t>
      </w:r>
      <w:r w:rsidR="00D55D39">
        <w:rPr>
          <w:rFonts w:ascii="Angsana New" w:hAnsi="Angsana New" w:cs="Angsana New"/>
          <w:sz w:val="30"/>
          <w:szCs w:val="30"/>
          <w:cs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การประกอบกิจการที่ได้รับการส่งเสริมการลงทุนดังกล่าว</w:t>
      </w:r>
    </w:p>
    <w:p w:rsidR="006E5713" w:rsidRPr="00C24E18" w:rsidRDefault="006E5713" w:rsidP="003102FB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557775" w:rsidRPr="00C24E18" w:rsidRDefault="00813784" w:rsidP="00AB0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2</w:t>
      </w:r>
      <w:r w:rsidR="0055697B" w:rsidRPr="00C24E18">
        <w:rPr>
          <w:rFonts w:ascii="Angsana New" w:hAnsi="Angsana New" w:cs="Angsana New"/>
          <w:b/>
          <w:bCs/>
          <w:sz w:val="30"/>
          <w:szCs w:val="30"/>
        </w:rPr>
        <w:t>0</w:t>
      </w:r>
      <w:r w:rsidR="000F18ED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0F18ED" w:rsidRPr="00C24E18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58"/>
        <w:gridCol w:w="270"/>
        <w:gridCol w:w="1006"/>
        <w:gridCol w:w="236"/>
        <w:gridCol w:w="1005"/>
      </w:tblGrid>
      <w:tr w:rsidR="00CD2BA0" w:rsidRPr="00C24E18" w:rsidTr="009E14B7">
        <w:tc>
          <w:tcPr>
            <w:tcW w:w="4338" w:type="dxa"/>
          </w:tcPr>
          <w:p w:rsidR="00CD2BA0" w:rsidRPr="00C24E18" w:rsidRDefault="00CD2BA0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CD2BA0" w:rsidRPr="00C24E18" w:rsidRDefault="00CD2BA0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5273" w:rsidRPr="00C24E18" w:rsidTr="009E14B7">
        <w:tc>
          <w:tcPr>
            <w:tcW w:w="4338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E25273" w:rsidRPr="00C24E18" w:rsidRDefault="00E25273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E25273" w:rsidRPr="00C24E18" w:rsidRDefault="008C4F76" w:rsidP="00E25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25273" w:rsidRPr="00C24E18" w:rsidTr="009E14B7">
        <w:tc>
          <w:tcPr>
            <w:tcW w:w="4338" w:type="dxa"/>
          </w:tcPr>
          <w:p w:rsidR="00E25273" w:rsidRPr="00C24E18" w:rsidRDefault="00E25273" w:rsidP="00E2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25" w:type="dxa"/>
            <w:gridSpan w:val="7"/>
          </w:tcPr>
          <w:p w:rsidR="00E25273" w:rsidRPr="00C24E18" w:rsidRDefault="00E25273" w:rsidP="00174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915" w:rsidRPr="00C24E18" w:rsidTr="009E14B7">
        <w:tc>
          <w:tcPr>
            <w:tcW w:w="4338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รายได้จากการให้เช่าโรงงาน</w:t>
            </w:r>
          </w:p>
        </w:tc>
        <w:tc>
          <w:tcPr>
            <w:tcW w:w="1080" w:type="dxa"/>
          </w:tcPr>
          <w:p w:rsidR="005A0915" w:rsidRPr="00C24E18" w:rsidRDefault="00E11596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17,166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17,653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22,375</w:t>
            </w:r>
          </w:p>
        </w:tc>
        <w:tc>
          <w:tcPr>
            <w:tcW w:w="236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22,781</w:t>
            </w:r>
          </w:p>
        </w:tc>
      </w:tr>
      <w:tr w:rsidR="005A0915" w:rsidRPr="00C24E18" w:rsidTr="009E14B7">
        <w:tc>
          <w:tcPr>
            <w:tcW w:w="4338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A0915" w:rsidRPr="00C24E18" w:rsidRDefault="00E11596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D55D39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4,830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3,082</w:t>
            </w:r>
          </w:p>
        </w:tc>
        <w:tc>
          <w:tcPr>
            <w:tcW w:w="236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</w:tr>
      <w:tr w:rsidR="005A0915" w:rsidRPr="00C24E18" w:rsidTr="009E14B7">
        <w:tc>
          <w:tcPr>
            <w:tcW w:w="4338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A0915" w:rsidRPr="00C24E18" w:rsidRDefault="00E11596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</w:t>
            </w:r>
            <w:r w:rsidR="00D5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22,483</w:t>
            </w:r>
          </w:p>
        </w:tc>
        <w:tc>
          <w:tcPr>
            <w:tcW w:w="270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25,457</w:t>
            </w:r>
          </w:p>
        </w:tc>
        <w:tc>
          <w:tcPr>
            <w:tcW w:w="236" w:type="dxa"/>
          </w:tcPr>
          <w:p w:rsidR="005A0915" w:rsidRPr="00C24E18" w:rsidRDefault="005A0915" w:rsidP="005A0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5A0915" w:rsidRPr="00C24E18" w:rsidRDefault="005A0915" w:rsidP="005A0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28,406</w:t>
            </w:r>
          </w:p>
        </w:tc>
      </w:tr>
    </w:tbl>
    <w:p w:rsidR="00096B3B" w:rsidRPr="00C24E18" w:rsidRDefault="00096B3B" w:rsidP="003E0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4A0C21" w:rsidRPr="00C24E18" w:rsidRDefault="009936DB" w:rsidP="003E0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t>2</w:t>
      </w:r>
      <w:r w:rsidR="0055697B" w:rsidRPr="00C24E18">
        <w:rPr>
          <w:rFonts w:ascii="Angsana New" w:hAnsi="Angsana New" w:cs="Angsana New"/>
          <w:b/>
          <w:sz w:val="30"/>
          <w:szCs w:val="30"/>
        </w:rPr>
        <w:t>1</w:t>
      </w:r>
      <w:r w:rsidR="003E0CFA" w:rsidRPr="00C24E18">
        <w:rPr>
          <w:rFonts w:ascii="Angsana New" w:hAnsi="Angsana New" w:cs="Angsana New"/>
          <w:bCs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ค่าใช้จ่ายในการบริหาร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58"/>
        <w:gridCol w:w="270"/>
        <w:gridCol w:w="1006"/>
        <w:gridCol w:w="236"/>
        <w:gridCol w:w="1005"/>
      </w:tblGrid>
      <w:tr w:rsidR="009D2A2B" w:rsidRPr="00C24E18" w:rsidTr="009E14B7">
        <w:tc>
          <w:tcPr>
            <w:tcW w:w="4338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A2B" w:rsidRPr="00C24E18" w:rsidTr="009E14B7">
        <w:tc>
          <w:tcPr>
            <w:tcW w:w="4338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D2A2B" w:rsidRPr="00C24E18" w:rsidTr="009E14B7">
        <w:tc>
          <w:tcPr>
            <w:tcW w:w="4338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25" w:type="dxa"/>
            <w:gridSpan w:val="7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702" w:rsidRPr="00C24E18" w:rsidTr="009E14B7">
        <w:tc>
          <w:tcPr>
            <w:tcW w:w="4338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:rsidR="00F32702" w:rsidRPr="00C24E18" w:rsidRDefault="00E11596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25,152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22,945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6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17,714</w:t>
            </w:r>
          </w:p>
        </w:tc>
        <w:tc>
          <w:tcPr>
            <w:tcW w:w="236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16,240</w:t>
            </w:r>
          </w:p>
        </w:tc>
      </w:tr>
      <w:tr w:rsidR="00F32702" w:rsidRPr="00C24E18" w:rsidTr="009E14B7">
        <w:tc>
          <w:tcPr>
            <w:tcW w:w="4338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F32702" w:rsidRPr="00C24E18" w:rsidRDefault="00E11596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4,89</w:t>
            </w:r>
            <w:r w:rsidR="00914165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5,045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06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4,271</w:t>
            </w:r>
          </w:p>
        </w:tc>
        <w:tc>
          <w:tcPr>
            <w:tcW w:w="236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4,584</w:t>
            </w:r>
          </w:p>
        </w:tc>
      </w:tr>
      <w:tr w:rsidR="00F32702" w:rsidRPr="00C24E18" w:rsidTr="009E14B7">
        <w:tc>
          <w:tcPr>
            <w:tcW w:w="4338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702" w:rsidRPr="00C24E18" w:rsidRDefault="00D55D39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11,904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12,443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8,010</w:t>
            </w:r>
          </w:p>
        </w:tc>
        <w:tc>
          <w:tcPr>
            <w:tcW w:w="236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9,535</w:t>
            </w:r>
          </w:p>
        </w:tc>
      </w:tr>
      <w:tr w:rsidR="00F32702" w:rsidRPr="00C24E18" w:rsidTr="009E14B7">
        <w:tc>
          <w:tcPr>
            <w:tcW w:w="4338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32702" w:rsidRPr="00C24E18" w:rsidRDefault="00E11596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5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5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40,433</w:t>
            </w:r>
          </w:p>
        </w:tc>
        <w:tc>
          <w:tcPr>
            <w:tcW w:w="270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29,995</w:t>
            </w:r>
          </w:p>
        </w:tc>
        <w:tc>
          <w:tcPr>
            <w:tcW w:w="236" w:type="dxa"/>
          </w:tcPr>
          <w:p w:rsidR="00F32702" w:rsidRPr="00C24E18" w:rsidRDefault="00F32702" w:rsidP="00F3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F32702" w:rsidRPr="00C24E18" w:rsidRDefault="00F32702" w:rsidP="00F32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30,359</w:t>
            </w:r>
          </w:p>
        </w:tc>
      </w:tr>
    </w:tbl>
    <w:p w:rsidR="00174D90" w:rsidRPr="00C24E18" w:rsidRDefault="00174D90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950F44" w:rsidRPr="00C24E18" w:rsidRDefault="00950F44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950F44" w:rsidRPr="00C24E18" w:rsidRDefault="00950F44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950F44" w:rsidRPr="00C24E18" w:rsidRDefault="00950F44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7A1DD7" w:rsidRPr="00C24E18" w:rsidRDefault="007A1DD7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lastRenderedPageBreak/>
        <w:t>2</w:t>
      </w:r>
      <w:r w:rsidR="0055697B" w:rsidRPr="00C24E18">
        <w:rPr>
          <w:rFonts w:ascii="Angsana New" w:hAnsi="Angsana New" w:cs="Angsana New"/>
          <w:b/>
          <w:sz w:val="30"/>
          <w:szCs w:val="30"/>
        </w:rPr>
        <w:t>2</w:t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ab/>
        <w:t>ค่าใช้จ่ายผลประโยชน์</w:t>
      </w:r>
      <w:r w:rsidR="004B252F" w:rsidRPr="00C24E18">
        <w:rPr>
          <w:rFonts w:ascii="Angsana New" w:hAnsi="Angsana New" w:cs="Angsana New" w:hint="cs"/>
          <w:bCs/>
          <w:sz w:val="30"/>
          <w:szCs w:val="30"/>
          <w:cs/>
        </w:rPr>
        <w:t>ของ</w:t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พนักงาน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4"/>
        <w:gridCol w:w="1169"/>
        <w:gridCol w:w="1085"/>
        <w:gridCol w:w="270"/>
        <w:gridCol w:w="1080"/>
        <w:gridCol w:w="270"/>
        <w:gridCol w:w="990"/>
        <w:gridCol w:w="270"/>
        <w:gridCol w:w="976"/>
        <w:gridCol w:w="14"/>
      </w:tblGrid>
      <w:tr w:rsidR="009D2A2B" w:rsidRPr="00C24E18" w:rsidTr="009E14B7">
        <w:tc>
          <w:tcPr>
            <w:tcW w:w="3164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A2B" w:rsidRPr="00C24E18" w:rsidTr="009E14B7">
        <w:tc>
          <w:tcPr>
            <w:tcW w:w="3164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9D2A2B" w:rsidRPr="00C24E18" w:rsidRDefault="004F13C0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5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D2A2B" w:rsidRPr="00C24E18" w:rsidRDefault="009D2A2B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D2A2B" w:rsidRPr="00C24E18" w:rsidRDefault="008C4F76" w:rsidP="008E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9D2A2B" w:rsidRPr="00C24E18" w:rsidTr="009E14B7">
        <w:tc>
          <w:tcPr>
            <w:tcW w:w="3164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5" w:type="dxa"/>
            <w:gridSpan w:val="8"/>
          </w:tcPr>
          <w:p w:rsidR="009D2A2B" w:rsidRPr="00C24E18" w:rsidRDefault="009D2A2B" w:rsidP="008E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79B6" w:rsidRPr="00C24E18" w:rsidTr="009E14B7">
        <w:trPr>
          <w:gridAfter w:val="1"/>
          <w:wAfter w:w="14" w:type="dxa"/>
        </w:trPr>
        <w:tc>
          <w:tcPr>
            <w:tcW w:w="3164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9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7879B6" w:rsidRPr="00C24E18" w:rsidRDefault="00E1159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82,527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77,243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63,796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61,606</w:t>
            </w:r>
          </w:p>
        </w:tc>
      </w:tr>
      <w:tr w:rsidR="007879B6" w:rsidRPr="00C24E18" w:rsidTr="009E14B7">
        <w:tc>
          <w:tcPr>
            <w:tcW w:w="3164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9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5" w:type="dxa"/>
          </w:tcPr>
          <w:p w:rsidR="007879B6" w:rsidRPr="00C24E18" w:rsidRDefault="00E1159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6,83</w:t>
            </w:r>
            <w:r w:rsidR="00576EF8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3,129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5,891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2,549</w:t>
            </w:r>
          </w:p>
        </w:tc>
      </w:tr>
      <w:tr w:rsidR="007879B6" w:rsidRPr="00C24E18" w:rsidTr="009E14B7">
        <w:tc>
          <w:tcPr>
            <w:tcW w:w="3164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9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7879B6" w:rsidRPr="00C24E18" w:rsidRDefault="00E1159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1,019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7879B6" w:rsidRPr="00C24E18" w:rsidTr="009E14B7">
        <w:tc>
          <w:tcPr>
            <w:tcW w:w="3164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69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7879B6" w:rsidRPr="00C24E18" w:rsidRDefault="00E1159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27,677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25,445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21,595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20,461</w:t>
            </w:r>
          </w:p>
        </w:tc>
      </w:tr>
      <w:tr w:rsidR="007879B6" w:rsidRPr="00C24E18" w:rsidTr="009E14B7">
        <w:tc>
          <w:tcPr>
            <w:tcW w:w="3164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7879B6" w:rsidRPr="00C24E18" w:rsidRDefault="00E1159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118,05</w:t>
            </w:r>
            <w:r w:rsidR="00576EF8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106,712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92,033</w:t>
            </w:r>
          </w:p>
        </w:tc>
        <w:tc>
          <w:tcPr>
            <w:tcW w:w="270" w:type="dxa"/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79B6" w:rsidRPr="00C24E18" w:rsidRDefault="007879B6" w:rsidP="0078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85,325</w:t>
            </w:r>
          </w:p>
        </w:tc>
      </w:tr>
    </w:tbl>
    <w:p w:rsidR="00950F44" w:rsidRPr="00C24E18" w:rsidRDefault="00950F44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800D67" w:rsidRPr="00C24E18" w:rsidRDefault="00456D11" w:rsidP="00950F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F7453" w:rsidRPr="00C24E18">
        <w:rPr>
          <w:rFonts w:ascii="Angsana New" w:hAnsi="Angsana New" w:cs="Angsana New"/>
          <w:bCs/>
          <w:sz w:val="30"/>
          <w:szCs w:val="30"/>
        </w:rPr>
        <w:t>3</w:t>
      </w:r>
      <w:r w:rsidR="000F7453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ของเงินเดือนทุกเดือนและ</w:t>
      </w:r>
      <w:r w:rsidRPr="00C24E18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บริษัทจ่ายสมทบในอัตราร้อยละ</w:t>
      </w:r>
      <w:r w:rsidR="0052415A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52415A" w:rsidRPr="00C24E18">
        <w:rPr>
          <w:rFonts w:ascii="Angsana New" w:hAnsi="Angsana New" w:cs="Angsana New"/>
          <w:bCs/>
          <w:sz w:val="30"/>
          <w:szCs w:val="30"/>
        </w:rPr>
        <w:t>3</w:t>
      </w:r>
      <w:r w:rsidR="0052415A" w:rsidRPr="00C24E18">
        <w:rPr>
          <w:rFonts w:ascii="Angsana New" w:hAnsi="Angsana New" w:cs="Angsana New"/>
          <w:b/>
          <w:sz w:val="30"/>
          <w:szCs w:val="30"/>
        </w:rPr>
        <w:t xml:space="preserve"> </w:t>
      </w:r>
      <w:r w:rsidR="009B1932" w:rsidRPr="00C24E18">
        <w:rPr>
          <w:rFonts w:ascii="Angsana New" w:hAnsi="Angsana New" w:cs="Angsana New"/>
          <w:b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950F44" w:rsidRPr="00C24E18" w:rsidRDefault="00950F44" w:rsidP="00950F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</w:rPr>
      </w:pPr>
    </w:p>
    <w:p w:rsidR="003A2B78" w:rsidRPr="00C24E18" w:rsidRDefault="003A2B78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t>2</w:t>
      </w:r>
      <w:r w:rsidR="003A5474" w:rsidRPr="00C24E18">
        <w:rPr>
          <w:rFonts w:ascii="Angsana New" w:hAnsi="Angsana New" w:cs="Angsana New"/>
          <w:b/>
          <w:sz w:val="30"/>
          <w:szCs w:val="30"/>
        </w:rPr>
        <w:t>3</w:t>
      </w:r>
      <w:r w:rsidR="00486ADB" w:rsidRPr="00C24E18">
        <w:rPr>
          <w:rFonts w:ascii="Angsana New" w:hAnsi="Angsana New" w:cs="Angsana New"/>
          <w:b/>
          <w:sz w:val="30"/>
          <w:szCs w:val="30"/>
        </w:rPr>
        <w:tab/>
      </w:r>
      <w:r w:rsidRPr="00C24E18">
        <w:rPr>
          <w:rFonts w:ascii="Angsana New" w:hAnsi="Angsana New" w:cs="Angsana New"/>
          <w:bCs/>
          <w:sz w:val="30"/>
          <w:szCs w:val="30"/>
          <w:cs/>
        </w:rPr>
        <w:t>ค่าใช้จ่ายตามลักษณะ</w:t>
      </w:r>
    </w:p>
    <w:p w:rsidR="003A2B78" w:rsidRPr="00C24E18" w:rsidRDefault="003A2B78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14"/>
          <w:szCs w:val="14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AE700B" w:rsidRPr="00C24E18" w:rsidTr="00175AE3">
        <w:tc>
          <w:tcPr>
            <w:tcW w:w="3330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:rsidR="00AE700B" w:rsidRPr="00C24E18" w:rsidRDefault="00AE700B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5" w:type="dxa"/>
          </w:tcPr>
          <w:p w:rsidR="00043B4F" w:rsidRPr="00C24E18" w:rsidRDefault="008C4F76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43B4F" w:rsidRPr="00C24E18" w:rsidRDefault="008C4F76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8C4F76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43B4F" w:rsidRPr="00C24E18" w:rsidRDefault="008C4F76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74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B4F" w:rsidRPr="00C24E18" w:rsidTr="00175AE3">
        <w:tc>
          <w:tcPr>
            <w:tcW w:w="3330" w:type="dxa"/>
          </w:tcPr>
          <w:p w:rsidR="00043B4F" w:rsidRPr="00C24E18" w:rsidRDefault="00F73453" w:rsidP="00F7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UPC" w:hAnsi="AngsanaUPC" w:cs="AngsanaUPC"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C24E18">
              <w:rPr>
                <w:rFonts w:ascii="AngsanaUPC" w:hAnsi="AngsanaUPC" w:cs="AngsanaUPC" w:hint="cs"/>
                <w:bCs/>
                <w:i/>
                <w:iCs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83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4F76" w:rsidRPr="00C24E18" w:rsidTr="00175AE3">
        <w:tc>
          <w:tcPr>
            <w:tcW w:w="333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และงานระหว่างทำ</w:t>
            </w:r>
          </w:p>
        </w:tc>
        <w:tc>
          <w:tcPr>
            <w:tcW w:w="837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11596" w:rsidRPr="00C24E18" w:rsidRDefault="00E1159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  <w:tc>
          <w:tcPr>
            <w:tcW w:w="27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(1,910)</w:t>
            </w:r>
          </w:p>
        </w:tc>
        <w:tc>
          <w:tcPr>
            <w:tcW w:w="27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2C2304" w:rsidRPr="00C24E18" w:rsidRDefault="002C2304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14165" w:rsidRPr="00C24E1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2,856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339,638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324,506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234,990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259,353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22</w:t>
            </w:r>
          </w:p>
        </w:tc>
        <w:tc>
          <w:tcPr>
            <w:tcW w:w="1105" w:type="dxa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92,90</w:t>
            </w:r>
            <w:r w:rsidR="00576EF8" w:rsidRPr="00C24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83,767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74,319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69,085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12, 13</w:t>
            </w:r>
          </w:p>
        </w:tc>
        <w:tc>
          <w:tcPr>
            <w:tcW w:w="1105" w:type="dxa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</w:t>
            </w:r>
            <w:r w:rsidR="00911820" w:rsidRPr="00C24E18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="00914165" w:rsidRPr="00C24E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19,742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16,02</w:t>
            </w:r>
            <w:r w:rsidR="00680B70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15,446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2C2304" w:rsidRPr="00C24E18" w:rsidRDefault="002C2304" w:rsidP="002C230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</w:p>
        </w:tc>
        <w:tc>
          <w:tcPr>
            <w:tcW w:w="1105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  <w:r w:rsidRPr="00C24E18">
              <w:rPr>
                <w:rFonts w:ascii="AngsanaUPC" w:hAnsi="AngsanaUPC" w:cs="AngsanaUPC" w:hint="cs"/>
                <w:bCs/>
                <w:i/>
                <w:iCs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2,663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2,924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1,414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1,879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ind w:left="252" w:hanging="252"/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UPC" w:hAnsi="AngsanaUPC" w:cs="AngsanaUPC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22</w:t>
            </w:r>
          </w:p>
        </w:tc>
        <w:tc>
          <w:tcPr>
            <w:tcW w:w="1105" w:type="dxa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25,152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22,945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17,714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16,240</w:t>
            </w:r>
          </w:p>
        </w:tc>
      </w:tr>
      <w:tr w:rsidR="002C2304" w:rsidRPr="00C24E18" w:rsidTr="00175AE3">
        <w:tc>
          <w:tcPr>
            <w:tcW w:w="3330" w:type="dxa"/>
          </w:tcPr>
          <w:p w:rsidR="002C2304" w:rsidRPr="00C24E18" w:rsidRDefault="002C2304" w:rsidP="002C230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2C2304" w:rsidRPr="00C24E18" w:rsidRDefault="002C2304" w:rsidP="002C230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12, 13</w:t>
            </w:r>
          </w:p>
        </w:tc>
        <w:tc>
          <w:tcPr>
            <w:tcW w:w="1105" w:type="dxa"/>
            <w:shd w:val="clear" w:color="auto" w:fill="auto"/>
          </w:tcPr>
          <w:p w:rsidR="002C2304" w:rsidRPr="00C24E18" w:rsidRDefault="00E11596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4,8</w:t>
            </w:r>
            <w:r w:rsidR="00A97FE9"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14165"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shd w:val="clear" w:color="auto" w:fill="auto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4,271</w:t>
            </w:r>
          </w:p>
        </w:tc>
        <w:tc>
          <w:tcPr>
            <w:tcW w:w="270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2C2304" w:rsidRPr="00C24E18" w:rsidRDefault="002C2304" w:rsidP="002C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4,584</w:t>
            </w:r>
          </w:p>
        </w:tc>
      </w:tr>
    </w:tbl>
    <w:p w:rsidR="00154939" w:rsidRPr="00C24E18" w:rsidRDefault="009936DB" w:rsidP="009C5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sz w:val="30"/>
          <w:szCs w:val="30"/>
        </w:rPr>
        <w:br w:type="page"/>
      </w:r>
      <w:r w:rsidR="009B1932" w:rsidRPr="00C24E18">
        <w:rPr>
          <w:rFonts w:ascii="Angsana New" w:hAnsi="Angsana New" w:cs="Angsana New"/>
          <w:b/>
          <w:sz w:val="30"/>
          <w:szCs w:val="30"/>
        </w:rPr>
        <w:lastRenderedPageBreak/>
        <w:t>2</w:t>
      </w:r>
      <w:r w:rsidR="00B92343" w:rsidRPr="00C24E18">
        <w:rPr>
          <w:rFonts w:ascii="Angsana New" w:hAnsi="Angsana New" w:cs="Angsana New"/>
          <w:b/>
          <w:sz w:val="30"/>
          <w:szCs w:val="30"/>
        </w:rPr>
        <w:t>4</w:t>
      </w:r>
      <w:r w:rsidR="00BB7187" w:rsidRPr="00C24E18">
        <w:rPr>
          <w:rFonts w:ascii="Angsana New" w:hAnsi="Angsana New" w:cs="Angsana New"/>
          <w:b/>
          <w:sz w:val="30"/>
          <w:szCs w:val="30"/>
        </w:rPr>
        <w:tab/>
      </w:r>
      <w:r w:rsidR="009B1932" w:rsidRPr="00C24E18">
        <w:rPr>
          <w:rFonts w:ascii="Angsana New" w:hAnsi="Angsana New" w:cs="Angsana New"/>
          <w:bCs/>
          <w:sz w:val="30"/>
          <w:szCs w:val="30"/>
          <w:cs/>
        </w:rPr>
        <w:t>ภาษีเงินได้</w:t>
      </w:r>
    </w:p>
    <w:p w:rsidR="009C2156" w:rsidRPr="00C24E18" w:rsidRDefault="009C2156" w:rsidP="00B2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3325"/>
        <w:gridCol w:w="810"/>
        <w:gridCol w:w="1094"/>
        <w:gridCol w:w="270"/>
        <w:gridCol w:w="1094"/>
        <w:gridCol w:w="270"/>
        <w:gridCol w:w="1085"/>
        <w:gridCol w:w="270"/>
        <w:gridCol w:w="1080"/>
      </w:tblGrid>
      <w:tr w:rsidR="00A656E9" w:rsidRPr="00C24E18" w:rsidTr="00914165">
        <w:tc>
          <w:tcPr>
            <w:tcW w:w="3325" w:type="dxa"/>
          </w:tcPr>
          <w:p w:rsidR="00A656E9" w:rsidRPr="00C24E18" w:rsidRDefault="00694530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:rsidR="00A656E9" w:rsidRPr="00C24E18" w:rsidRDefault="00A656E9" w:rsidP="00A656E9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6E9" w:rsidRPr="00C24E18" w:rsidTr="00914165">
        <w:tc>
          <w:tcPr>
            <w:tcW w:w="3325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A656E9" w:rsidRPr="00C24E18" w:rsidRDefault="008C4F76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656E9" w:rsidRPr="00C24E18" w:rsidRDefault="00A656E9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A656E9" w:rsidRPr="00C24E18" w:rsidRDefault="008C4F76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656E9" w:rsidRPr="00C24E18" w:rsidRDefault="00A656E9" w:rsidP="00A656E9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656E9" w:rsidRPr="00C24E18" w:rsidRDefault="008C4F76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656E9" w:rsidRPr="00C24E18" w:rsidRDefault="00A656E9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656E9" w:rsidRPr="00C24E18" w:rsidRDefault="008C4F76" w:rsidP="00A656E9">
            <w:pPr>
              <w:pStyle w:val="BodyText"/>
              <w:spacing w:after="0"/>
              <w:ind w:left="-109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A656E9" w:rsidRPr="00C24E18" w:rsidTr="00914165">
        <w:tc>
          <w:tcPr>
            <w:tcW w:w="3325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:rsidR="00A656E9" w:rsidRPr="00C24E18" w:rsidRDefault="00A656E9" w:rsidP="00A6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6E9" w:rsidRPr="00C24E18" w:rsidTr="00914165">
        <w:tc>
          <w:tcPr>
            <w:tcW w:w="4135" w:type="dxa"/>
            <w:gridSpan w:val="2"/>
          </w:tcPr>
          <w:p w:rsidR="00A656E9" w:rsidRPr="00C24E18" w:rsidRDefault="00A656E9" w:rsidP="00A6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:rsidR="00A656E9" w:rsidRPr="00C24E18" w:rsidRDefault="00A656E9" w:rsidP="00A65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56E9" w:rsidRPr="00C24E18" w:rsidRDefault="00A656E9" w:rsidP="00A6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A656E9" w:rsidRPr="00C24E18" w:rsidRDefault="00A656E9" w:rsidP="00A65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56E9" w:rsidRPr="00C24E18" w:rsidRDefault="00A656E9" w:rsidP="00A6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A656E9" w:rsidRPr="00C24E18" w:rsidRDefault="00A656E9" w:rsidP="00A65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56E9" w:rsidRPr="00C24E18" w:rsidRDefault="00A656E9" w:rsidP="00A6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656E9" w:rsidRPr="00C24E18" w:rsidRDefault="00A656E9" w:rsidP="00A65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2A1A" w:rsidRPr="00C24E18" w:rsidTr="00914165">
        <w:tc>
          <w:tcPr>
            <w:tcW w:w="3325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782A1A" w:rsidRPr="00C24E18" w:rsidRDefault="00782A1A" w:rsidP="0078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782A1A" w:rsidRPr="00C24E18" w:rsidRDefault="00F63446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6BE5" w:rsidRPr="00C24E18">
              <w:rPr>
                <w:rFonts w:ascii="Angsana New" w:hAnsi="Angsana New" w:cs="Angsana New"/>
                <w:sz w:val="30"/>
                <w:szCs w:val="30"/>
              </w:rPr>
              <w:t>8,517</w:t>
            </w:r>
          </w:p>
        </w:tc>
        <w:tc>
          <w:tcPr>
            <w:tcW w:w="270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22,142</w:t>
            </w:r>
          </w:p>
        </w:tc>
        <w:tc>
          <w:tcPr>
            <w:tcW w:w="270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16,509</w:t>
            </w:r>
          </w:p>
        </w:tc>
        <w:tc>
          <w:tcPr>
            <w:tcW w:w="270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20,166</w:t>
            </w:r>
          </w:p>
        </w:tc>
      </w:tr>
      <w:tr w:rsidR="00782A1A" w:rsidRPr="00C24E18" w:rsidTr="00914165">
        <w:tc>
          <w:tcPr>
            <w:tcW w:w="3325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10" w:type="dxa"/>
          </w:tcPr>
          <w:p w:rsidR="00782A1A" w:rsidRPr="00C24E18" w:rsidRDefault="00782A1A" w:rsidP="0078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782A1A" w:rsidRPr="00C24E18" w:rsidRDefault="00F63446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(183)</w:t>
            </w:r>
          </w:p>
        </w:tc>
        <w:tc>
          <w:tcPr>
            <w:tcW w:w="270" w:type="dxa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82A1A" w:rsidRPr="00C24E18" w:rsidRDefault="00782A1A" w:rsidP="001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</w:tr>
      <w:tr w:rsidR="00782A1A" w:rsidRPr="00C24E18" w:rsidTr="00914165">
        <w:tc>
          <w:tcPr>
            <w:tcW w:w="3325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82A1A" w:rsidRPr="00C24E18" w:rsidRDefault="00782A1A" w:rsidP="0078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782A1A" w:rsidRPr="00C24E18" w:rsidRDefault="00F63446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6BE5" w:rsidRPr="00C24E18">
              <w:rPr>
                <w:rFonts w:ascii="Angsana New" w:hAnsi="Angsana New" w:cs="Angsana New"/>
                <w:sz w:val="30"/>
                <w:szCs w:val="30"/>
              </w:rPr>
              <w:t>8,334</w:t>
            </w: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21,964</w:t>
            </w: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16,32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19,988</w:t>
            </w:r>
          </w:p>
        </w:tc>
      </w:tr>
      <w:tr w:rsidR="00782A1A" w:rsidRPr="00C24E18" w:rsidTr="00914165">
        <w:tc>
          <w:tcPr>
            <w:tcW w:w="3325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</w:tcPr>
          <w:p w:rsidR="00782A1A" w:rsidRPr="00C24E18" w:rsidRDefault="00782A1A" w:rsidP="0078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782A1A" w:rsidRPr="00C24E18" w:rsidRDefault="00782A1A" w:rsidP="00782A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82A1A" w:rsidRPr="00C24E18" w:rsidRDefault="00782A1A" w:rsidP="00782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A1A" w:rsidRPr="00C24E18" w:rsidRDefault="00782A1A" w:rsidP="00782A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4165" w:rsidRPr="00C24E18" w:rsidTr="005D2D8E">
        <w:tc>
          <w:tcPr>
            <w:tcW w:w="3325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(1,140)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914165" w:rsidRPr="00C24E18" w:rsidRDefault="00914165" w:rsidP="0091416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(964)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914165" w:rsidRPr="00C24E18" w:rsidTr="00914165">
        <w:tc>
          <w:tcPr>
            <w:tcW w:w="3325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165" w:rsidRPr="00C24E18" w:rsidRDefault="00914165" w:rsidP="009141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165" w:rsidRPr="00C24E18" w:rsidRDefault="00914165" w:rsidP="009141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165" w:rsidRPr="00C24E18" w:rsidRDefault="00914165" w:rsidP="0091416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165" w:rsidRPr="00C24E18" w:rsidRDefault="00914165" w:rsidP="0091416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914165" w:rsidRPr="00C24E18" w:rsidTr="00914165">
        <w:tc>
          <w:tcPr>
            <w:tcW w:w="3325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:rsidR="00914165" w:rsidRPr="00C24E18" w:rsidRDefault="00914165" w:rsidP="00914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17,194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22,317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15,362</w:t>
            </w:r>
          </w:p>
        </w:tc>
        <w:tc>
          <w:tcPr>
            <w:tcW w:w="270" w:type="dxa"/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14165" w:rsidRPr="00C24E18" w:rsidRDefault="00914165" w:rsidP="0091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20,035</w:t>
            </w:r>
          </w:p>
        </w:tc>
      </w:tr>
    </w:tbl>
    <w:p w:rsidR="006344CB" w:rsidRPr="00C24E18" w:rsidRDefault="006344CB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30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969"/>
        <w:gridCol w:w="236"/>
        <w:gridCol w:w="1092"/>
        <w:gridCol w:w="270"/>
        <w:gridCol w:w="908"/>
        <w:gridCol w:w="270"/>
        <w:gridCol w:w="1130"/>
      </w:tblGrid>
      <w:tr w:rsidR="006F684A" w:rsidRPr="00C24E18" w:rsidTr="009E14B7">
        <w:tc>
          <w:tcPr>
            <w:tcW w:w="4428" w:type="dxa"/>
            <w:shd w:val="clear" w:color="auto" w:fill="auto"/>
          </w:tcPr>
          <w:p w:rsidR="006F684A" w:rsidRPr="00C24E18" w:rsidRDefault="00320D76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D55D39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อัตราภาษีที่แท้จริง </w:t>
            </w:r>
            <w:r w:rsidR="00D55D39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:rsidR="006F684A" w:rsidRPr="00C24E18" w:rsidRDefault="006F684A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5EDE" w:rsidRPr="00C24E18" w:rsidTr="009E14B7">
        <w:tc>
          <w:tcPr>
            <w:tcW w:w="4428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:rsidR="001B5EDE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1B5EDE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B5EDE" w:rsidRPr="00C24E18" w:rsidTr="009E14B7">
        <w:tc>
          <w:tcPr>
            <w:tcW w:w="4428" w:type="dxa"/>
            <w:shd w:val="clear" w:color="auto" w:fill="auto"/>
          </w:tcPr>
          <w:p w:rsidR="001B5EDE" w:rsidRPr="00C24E18" w:rsidRDefault="001B5EDE" w:rsidP="009C5B6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1B5EDE" w:rsidRPr="00C24E18" w:rsidRDefault="001B5EDE" w:rsidP="000A731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1B5EDE" w:rsidRPr="00C24E18" w:rsidRDefault="001B5EDE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B5EDE" w:rsidRPr="00C24E18" w:rsidRDefault="001B5EDE" w:rsidP="009C5B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C4F76" w:rsidRPr="00C24E18" w:rsidTr="009E14B7">
        <w:tc>
          <w:tcPr>
            <w:tcW w:w="4428" w:type="dxa"/>
            <w:shd w:val="clear" w:color="auto" w:fill="auto"/>
          </w:tcPr>
          <w:p w:rsidR="008C4F76" w:rsidRPr="00C24E18" w:rsidRDefault="008C4F76" w:rsidP="008C4F7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:rsidR="008C4F76" w:rsidRPr="00C24E18" w:rsidRDefault="008C4F76" w:rsidP="008C4F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:rsidR="008C4F76" w:rsidRPr="00C24E18" w:rsidRDefault="00E1159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F2845" w:rsidRPr="00C24E18">
              <w:rPr>
                <w:rFonts w:ascii="Angsana New" w:hAnsi="Angsana New" w:cs="Angsana New"/>
                <w:sz w:val="30"/>
                <w:szCs w:val="30"/>
              </w:rPr>
              <w:t>0,481</w:t>
            </w:r>
          </w:p>
        </w:tc>
        <w:tc>
          <w:tcPr>
            <w:tcW w:w="270" w:type="dxa"/>
            <w:shd w:val="clear" w:color="auto" w:fill="auto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8C4F76" w:rsidRPr="00C24E18" w:rsidRDefault="008C4F76" w:rsidP="008C4F7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:rsidR="008C4F76" w:rsidRPr="00C24E18" w:rsidRDefault="008C4F76" w:rsidP="008C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116,314</w:t>
            </w:r>
          </w:p>
        </w:tc>
      </w:tr>
      <w:tr w:rsidR="00183E11" w:rsidRPr="00C24E18" w:rsidTr="009E14B7">
        <w:tc>
          <w:tcPr>
            <w:tcW w:w="4428" w:type="dxa"/>
            <w:shd w:val="clear" w:color="auto" w:fill="auto"/>
          </w:tcPr>
          <w:p w:rsidR="00183E11" w:rsidRPr="00C24E18" w:rsidRDefault="00183E11" w:rsidP="0018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D353DB" w:rsidRPr="00C24E18">
              <w:rPr>
                <w:rFonts w:ascii="Angsana New" w:hAnsi="Angsana New" w:cs="Angsana New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23,263</w:t>
            </w:r>
          </w:p>
        </w:tc>
      </w:tr>
      <w:tr w:rsidR="00183E11" w:rsidRPr="00C24E18" w:rsidTr="009E14B7">
        <w:tc>
          <w:tcPr>
            <w:tcW w:w="4428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2845" w:rsidRPr="00C24E18">
              <w:rPr>
                <w:rFonts w:ascii="Angsana New" w:hAnsi="Angsana New" w:cs="Angsana New"/>
                <w:sz w:val="30"/>
                <w:szCs w:val="30"/>
              </w:rPr>
              <w:t>619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(753)</w:t>
            </w:r>
          </w:p>
        </w:tc>
      </w:tr>
      <w:tr w:rsidR="00183E11" w:rsidRPr="00C24E18" w:rsidTr="009E14B7">
        <w:tc>
          <w:tcPr>
            <w:tcW w:w="4428" w:type="dxa"/>
            <w:shd w:val="clear" w:color="auto" w:fill="auto"/>
          </w:tcPr>
          <w:p w:rsidR="00183E11" w:rsidRPr="00C24E18" w:rsidRDefault="00183E11" w:rsidP="00837EB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="00837EBA" w:rsidRPr="00C24E1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69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D7755" w:rsidRPr="00C24E1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183E11" w:rsidRPr="00C24E18" w:rsidTr="009E14B7">
        <w:tc>
          <w:tcPr>
            <w:tcW w:w="4428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69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</w:tr>
      <w:tr w:rsidR="00183E11" w:rsidRPr="00C24E18" w:rsidTr="009E14B7">
        <w:tc>
          <w:tcPr>
            <w:tcW w:w="4428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</w:t>
            </w:r>
            <w:r w:rsidR="006D7755" w:rsidRPr="00C24E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</w:tr>
      <w:tr w:rsidR="00183E11" w:rsidRPr="00C24E18" w:rsidTr="009E14B7">
        <w:tc>
          <w:tcPr>
            <w:tcW w:w="4428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:rsidR="00183E11" w:rsidRPr="00C24E18" w:rsidRDefault="00E11596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3E11" w:rsidRPr="00C24E18" w:rsidRDefault="00E11596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3E11" w:rsidRPr="00C24E18" w:rsidRDefault="00183E11" w:rsidP="001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22,317</w:t>
            </w:r>
          </w:p>
        </w:tc>
      </w:tr>
    </w:tbl>
    <w:p w:rsidR="00203962" w:rsidRPr="00C24E18" w:rsidRDefault="00203962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4B252F" w:rsidRPr="00C24E18" w:rsidRDefault="004B252F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4B252F" w:rsidRPr="00C24E18" w:rsidRDefault="004B252F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4B252F" w:rsidRPr="00C24E18" w:rsidRDefault="004B252F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4B252F" w:rsidRPr="00C24E18" w:rsidRDefault="004B252F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1251B9" w:rsidRPr="00C24E18" w:rsidRDefault="001251B9" w:rsidP="009C5B6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8"/>
        <w:gridCol w:w="990"/>
        <w:gridCol w:w="236"/>
        <w:gridCol w:w="1083"/>
        <w:gridCol w:w="270"/>
        <w:gridCol w:w="891"/>
        <w:gridCol w:w="270"/>
        <w:gridCol w:w="1147"/>
      </w:tblGrid>
      <w:tr w:rsidR="00D55D39" w:rsidRPr="00C24E18" w:rsidTr="009E14B7">
        <w:tc>
          <w:tcPr>
            <w:tcW w:w="4418" w:type="dxa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การกระทบยอดเพื่อหาอัตราภาษีที่แท้จริง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87" w:type="dxa"/>
            <w:gridSpan w:val="7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39" w:rsidRPr="00C24E18" w:rsidTr="009E14B7">
        <w:tc>
          <w:tcPr>
            <w:tcW w:w="4418" w:type="dxa"/>
            <w:shd w:val="clear" w:color="auto" w:fill="auto"/>
          </w:tcPr>
          <w:p w:rsidR="00D55D39" w:rsidRPr="00C24E18" w:rsidRDefault="00D55D39" w:rsidP="00D5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:rsidR="00D55D39" w:rsidRPr="00C24E18" w:rsidRDefault="00D55D39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55D39" w:rsidRPr="00C24E18" w:rsidRDefault="00D55D39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D55D39" w:rsidRPr="00C24E18" w:rsidRDefault="00D55D39" w:rsidP="00D55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77,661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100,939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15,532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20,188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(183)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(178)</w:t>
            </w:r>
          </w:p>
        </w:tc>
      </w:tr>
      <w:tr w:rsidR="00A90A56" w:rsidRPr="00C24E18" w:rsidTr="009E14B7">
        <w:tc>
          <w:tcPr>
            <w:tcW w:w="4418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15,362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A90A56" w:rsidRPr="00C24E18" w:rsidRDefault="00A90A56" w:rsidP="00A90A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0A56" w:rsidRPr="00C24E18" w:rsidRDefault="00A90A56" w:rsidP="00A9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20,035</w:t>
            </w:r>
          </w:p>
        </w:tc>
      </w:tr>
    </w:tbl>
    <w:p w:rsidR="00A46B0C" w:rsidRPr="00C24E18" w:rsidRDefault="00A46B0C" w:rsidP="0006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 w:firstLine="540"/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2E23CD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4514" w:rsidRPr="00C24E18" w:rsidTr="002E23CD">
        <w:trPr>
          <w:trHeight w:val="362"/>
        </w:trPr>
        <w:tc>
          <w:tcPr>
            <w:tcW w:w="3627" w:type="dxa"/>
            <w:vMerge w:val="restart"/>
          </w:tcPr>
          <w:p w:rsidR="002E23CD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614514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E23CD"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E23CD"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2E23CD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2E23CD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514" w:rsidRPr="00C24E18" w:rsidTr="002E23CD">
        <w:trPr>
          <w:trHeight w:hRule="exact" w:val="432"/>
        </w:trPr>
        <w:tc>
          <w:tcPr>
            <w:tcW w:w="3627" w:type="dxa"/>
            <w:vAlign w:val="center"/>
          </w:tcPr>
          <w:p w:rsidR="00614514" w:rsidRPr="00C24E18" w:rsidRDefault="002E23CD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75" w:type="dxa"/>
            <w:vAlign w:val="center"/>
          </w:tcPr>
          <w:p w:rsidR="00614514" w:rsidRPr="00C24E18" w:rsidRDefault="00614514" w:rsidP="008D6D4F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614514" w:rsidRPr="00C24E18" w:rsidRDefault="00614514" w:rsidP="008D6D4F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14514" w:rsidRPr="00C24E18" w:rsidRDefault="00614514" w:rsidP="008D6D4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614514" w:rsidRPr="00C24E18" w:rsidRDefault="00614514" w:rsidP="008D6D4F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2E23CD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514" w:rsidRPr="00C24E18" w:rsidTr="002E23CD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47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  <w:r w:rsidR="000946AB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507</w:t>
            </w:r>
          </w:p>
        </w:tc>
      </w:tr>
      <w:tr w:rsidR="00614514" w:rsidRPr="00C24E18" w:rsidTr="002E23CD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</w:t>
            </w:r>
            <w:r w:rsidR="002E23CD" w:rsidRPr="00C24E18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3,37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104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</w:t>
            </w:r>
            <w:r w:rsidR="00E11596"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79</w:t>
            </w:r>
          </w:p>
        </w:tc>
      </w:tr>
      <w:tr w:rsidR="00614514" w:rsidRPr="00C24E18" w:rsidTr="002E23CD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3,846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1,1</w:t>
            </w:r>
            <w:r w:rsidR="00E11596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0F2D00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4,9</w:t>
            </w:r>
            <w:r w:rsidR="00E11596"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86</w:t>
            </w:r>
          </w:p>
        </w:tc>
      </w:tr>
    </w:tbl>
    <w:p w:rsidR="00495E9D" w:rsidRPr="00C24E18" w:rsidRDefault="00495E9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55D39" w:rsidRDefault="00D55D39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55D39" w:rsidRDefault="00D55D39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55D39" w:rsidRPr="00C24E18" w:rsidRDefault="00D55D39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574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(104)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470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3,625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(249)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3,376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4,199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(353)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3,846</w:t>
            </w:r>
          </w:p>
        </w:tc>
      </w:tr>
    </w:tbl>
    <w:p w:rsidR="002E23CD" w:rsidRPr="00C24E18" w:rsidRDefault="002E23CD">
      <w:pPr>
        <w:rPr>
          <w:sz w:val="28"/>
          <w:szCs w:val="28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64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2,786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939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3,725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2,850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964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E62E86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3,814</w:t>
            </w:r>
          </w:p>
        </w:tc>
      </w:tr>
    </w:tbl>
    <w:p w:rsidR="00614514" w:rsidRPr="00C24E18" w:rsidRDefault="00614514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E23CD" w:rsidRPr="00C24E18" w:rsidRDefault="002E23CD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3CD" w:rsidRPr="00C24E18" w:rsidTr="009E14B7">
        <w:trPr>
          <w:trHeight w:val="362"/>
        </w:trPr>
        <w:tc>
          <w:tcPr>
            <w:tcW w:w="3627" w:type="dxa"/>
            <w:vMerge w:val="restart"/>
          </w:tcPr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C43230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2E23CD" w:rsidRPr="00C24E18" w:rsidRDefault="00C43230" w:rsidP="00C4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14514" w:rsidRPr="00C24E18" w:rsidTr="009E14B7">
        <w:trPr>
          <w:trHeight w:val="857"/>
        </w:trPr>
        <w:tc>
          <w:tcPr>
            <w:tcW w:w="3627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514" w:rsidRPr="00C24E18" w:rsidTr="009E14B7"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3CD" w:rsidRPr="00C24E18" w:rsidTr="009E14B7">
        <w:trPr>
          <w:trHeight w:hRule="exact" w:val="432"/>
        </w:trPr>
        <w:tc>
          <w:tcPr>
            <w:tcW w:w="3627" w:type="dxa"/>
            <w:vAlign w:val="center"/>
          </w:tcPr>
          <w:p w:rsidR="002E23CD" w:rsidRPr="00C24E18" w:rsidRDefault="002E23CD" w:rsidP="002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2E23CD" w:rsidRPr="00C24E18" w:rsidRDefault="002E23CD" w:rsidP="002E23C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E23CD" w:rsidRPr="00C24E18" w:rsidRDefault="002E23CD" w:rsidP="002E23C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2E23CD" w:rsidRPr="00C24E18" w:rsidRDefault="002E23CD" w:rsidP="002E23C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271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(207)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64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2,626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160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2,786</w:t>
            </w:r>
          </w:p>
        </w:tc>
      </w:tr>
      <w:tr w:rsidR="00614514" w:rsidRPr="00C24E18" w:rsidTr="009E14B7">
        <w:trPr>
          <w:trHeight w:val="288"/>
        </w:trPr>
        <w:tc>
          <w:tcPr>
            <w:tcW w:w="3627" w:type="dxa"/>
          </w:tcPr>
          <w:p w:rsidR="00614514" w:rsidRPr="00C24E18" w:rsidRDefault="00614514" w:rsidP="008D6D4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2,897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(47)</w:t>
            </w:r>
          </w:p>
        </w:tc>
        <w:tc>
          <w:tcPr>
            <w:tcW w:w="269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4514" w:rsidRPr="00C24E18" w:rsidRDefault="00614514" w:rsidP="008D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2,850</w:t>
            </w:r>
          </w:p>
        </w:tc>
      </w:tr>
    </w:tbl>
    <w:p w:rsidR="00614514" w:rsidRPr="00C24E18" w:rsidRDefault="00614514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14514" w:rsidRPr="00C24E18" w:rsidRDefault="00614514" w:rsidP="00916DB0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31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24E18">
        <w:rPr>
          <w:rFonts w:ascii="Angsana New" w:hAnsi="Angsana New" w:cs="Angsana New"/>
          <w:sz w:val="30"/>
          <w:szCs w:val="30"/>
        </w:rPr>
        <w:t>256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2 บริษัทย่อยยังมิได้รับรู้ขาดทุนทางภาษียกไปจำนวน </w:t>
      </w:r>
      <w:r w:rsidR="00575D5A" w:rsidRPr="00C24E18">
        <w:rPr>
          <w:rFonts w:ascii="Angsana New" w:hAnsi="Angsana New" w:cs="Angsana New"/>
          <w:sz w:val="30"/>
          <w:szCs w:val="30"/>
        </w:rPr>
        <w:t>3.9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/>
          <w:i/>
          <w:iCs/>
          <w:sz w:val="30"/>
          <w:szCs w:val="30"/>
        </w:rPr>
        <w:t>(256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C24E18">
        <w:rPr>
          <w:rFonts w:ascii="Angsana New" w:hAnsi="Angsana New" w:cs="Angsana New"/>
          <w:i/>
          <w:iCs/>
          <w:sz w:val="30"/>
          <w:szCs w:val="30"/>
        </w:rPr>
        <w:t>: 4.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Pr="00C24E1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i/>
          <w:iCs/>
          <w:sz w:val="30"/>
          <w:szCs w:val="30"/>
        </w:rPr>
        <w:t>)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ซึ่งจะสิ้นสุดในปี </w:t>
      </w:r>
      <w:r w:rsidRPr="00C24E18">
        <w:rPr>
          <w:rFonts w:ascii="Angsana New" w:hAnsi="Angsana New" w:cs="Angsana New"/>
          <w:sz w:val="30"/>
          <w:szCs w:val="30"/>
        </w:rPr>
        <w:t xml:space="preserve">2565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</w:t>
      </w:r>
    </w:p>
    <w:p w:rsidR="00513C12" w:rsidRPr="00C24E18" w:rsidRDefault="00513C12" w:rsidP="0095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B8711D" w:rsidRPr="00C24E18" w:rsidRDefault="00360E60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sz w:val="30"/>
          <w:szCs w:val="30"/>
        </w:rPr>
        <w:t>2</w:t>
      </w:r>
      <w:r w:rsidR="00950F44" w:rsidRPr="00C24E18">
        <w:rPr>
          <w:rFonts w:ascii="Angsana New" w:hAnsi="Angsana New" w:cs="Angsana New"/>
          <w:b/>
          <w:sz w:val="30"/>
          <w:szCs w:val="30"/>
        </w:rPr>
        <w:t>5</w:t>
      </w:r>
      <w:r w:rsidR="00B8711D" w:rsidRPr="00C24E18">
        <w:rPr>
          <w:rFonts w:ascii="Angsana New" w:hAnsi="Angsana New" w:cs="Angsana New"/>
          <w:bCs/>
          <w:sz w:val="30"/>
          <w:szCs w:val="30"/>
        </w:rPr>
        <w:tab/>
      </w:r>
      <w:r w:rsidR="00B8711D" w:rsidRPr="00C24E18">
        <w:rPr>
          <w:rFonts w:ascii="Angsana New" w:hAnsi="Angsana New" w:cs="Angsana New"/>
          <w:bCs/>
          <w:sz w:val="30"/>
          <w:szCs w:val="30"/>
          <w:cs/>
        </w:rPr>
        <w:t>กำไรต่อหุ้น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125"/>
        <w:gridCol w:w="270"/>
        <w:gridCol w:w="1125"/>
        <w:gridCol w:w="270"/>
        <w:gridCol w:w="1107"/>
        <w:gridCol w:w="270"/>
        <w:gridCol w:w="1098"/>
      </w:tblGrid>
      <w:tr w:rsidR="00035539" w:rsidRPr="00C24E18" w:rsidTr="009E14B7">
        <w:tc>
          <w:tcPr>
            <w:tcW w:w="4005" w:type="dxa"/>
          </w:tcPr>
          <w:p w:rsidR="00035539" w:rsidRPr="00C24E18" w:rsidRDefault="0003553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35539" w:rsidRPr="00C24E18" w:rsidRDefault="0003553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043B4F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43B4F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43B4F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43B4F" w:rsidRPr="00C24E18" w:rsidRDefault="008C4F76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871768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871768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F42EC" w:rsidRPr="00C24E18" w:rsidTr="009E14B7">
        <w:tc>
          <w:tcPr>
            <w:tcW w:w="4005" w:type="dxa"/>
          </w:tcPr>
          <w:p w:rsidR="00E70B2A" w:rsidRPr="00C24E18" w:rsidRDefault="00E70B2A" w:rsidP="00E7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:rsidR="00EF42EC" w:rsidRPr="00C24E18" w:rsidRDefault="00774163" w:rsidP="00E7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70B2A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E70B2A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0B2A" w:rsidRPr="00C24E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70B2A"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0B2A"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65" w:type="dxa"/>
            <w:gridSpan w:val="7"/>
          </w:tcPr>
          <w:p w:rsidR="00EF42EC" w:rsidRPr="00C24E18" w:rsidRDefault="00EF42EC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43B4F" w:rsidRPr="00C24E18" w:rsidTr="009E14B7">
        <w:tc>
          <w:tcPr>
            <w:tcW w:w="4005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2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593" w:rsidRPr="00C24E18" w:rsidTr="009E14B7">
        <w:tc>
          <w:tcPr>
            <w:tcW w:w="4005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ผู้ถือหุ้น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ขั้น</w:t>
            </w: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พื้นฐาน)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571593" w:rsidRPr="00C24E18" w:rsidRDefault="00E11596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55D3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86995" w:rsidRPr="00C24E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5D39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93,423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26890" w:rsidRPr="00C24E18">
              <w:rPr>
                <w:rFonts w:ascii="Angsana New" w:hAnsi="Angsana New" w:cs="Angsana New"/>
                <w:sz w:val="30"/>
                <w:szCs w:val="30"/>
              </w:rPr>
              <w:t>2,300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80,904</w:t>
            </w:r>
          </w:p>
        </w:tc>
      </w:tr>
      <w:tr w:rsidR="00571593" w:rsidRPr="00C24E18" w:rsidTr="009E14B7">
        <w:tc>
          <w:tcPr>
            <w:tcW w:w="4005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E11596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</w:tr>
      <w:tr w:rsidR="00571593" w:rsidRPr="00C24E18" w:rsidTr="009E14B7">
        <w:tc>
          <w:tcPr>
            <w:tcW w:w="4005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E11596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</w:t>
            </w:r>
            <w:r w:rsidR="0003592A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</w:t>
            </w:r>
            <w:r w:rsidR="001251B9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0.41</w:t>
            </w:r>
          </w:p>
        </w:tc>
      </w:tr>
    </w:tbl>
    <w:p w:rsidR="00AC19BD" w:rsidRPr="00C24E18" w:rsidRDefault="00AC19BD" w:rsidP="00617D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2E23CD" w:rsidRPr="00C24E18" w:rsidRDefault="002E2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 w:rsidRPr="00C24E18">
        <w:rPr>
          <w:rFonts w:ascii="Angsana New" w:hAnsi="Angsana New" w:cs="Angsana New"/>
          <w:b/>
          <w:sz w:val="30"/>
          <w:szCs w:val="30"/>
        </w:rPr>
        <w:br w:type="page"/>
      </w:r>
    </w:p>
    <w:p w:rsidR="00AE700B" w:rsidRPr="00C24E18" w:rsidRDefault="00360E60" w:rsidP="00617D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C24E18">
        <w:rPr>
          <w:rFonts w:ascii="Angsana New" w:hAnsi="Angsana New" w:cs="Angsana New"/>
          <w:b/>
          <w:sz w:val="30"/>
          <w:szCs w:val="30"/>
        </w:rPr>
        <w:lastRenderedPageBreak/>
        <w:t>2</w:t>
      </w:r>
      <w:r w:rsidR="00AC19BD" w:rsidRPr="00C24E18">
        <w:rPr>
          <w:rFonts w:ascii="Angsana New" w:hAnsi="Angsana New" w:cs="Angsana New"/>
          <w:b/>
          <w:sz w:val="30"/>
          <w:szCs w:val="30"/>
        </w:rPr>
        <w:t>6</w:t>
      </w:r>
      <w:r w:rsidR="00AE700B" w:rsidRPr="00C24E18">
        <w:rPr>
          <w:rFonts w:ascii="Angsana New" w:hAnsi="Angsana New" w:cs="Angsana New"/>
          <w:b/>
          <w:sz w:val="30"/>
          <w:szCs w:val="30"/>
          <w:cs/>
        </w:rPr>
        <w:tab/>
      </w:r>
      <w:r w:rsidR="00AE700B" w:rsidRPr="00C24E18">
        <w:rPr>
          <w:rFonts w:ascii="Angsana New" w:hAnsi="Angsana New" w:cs="Angsana New"/>
          <w:bCs/>
          <w:sz w:val="30"/>
          <w:szCs w:val="30"/>
          <w:cs/>
        </w:rPr>
        <w:t>เงินปันผล</w:t>
      </w:r>
    </w:p>
    <w:p w:rsidR="00774163" w:rsidRPr="00C24E18" w:rsidRDefault="00774163" w:rsidP="007741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24"/>
          <w:szCs w:val="24"/>
        </w:rPr>
      </w:pPr>
    </w:p>
    <w:p w:rsidR="00774163" w:rsidRPr="00C24E18" w:rsidRDefault="00774163" w:rsidP="007741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Pr="00C24E1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บริษัทเมื่อวันที่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14 </w:t>
      </w:r>
      <w:r w:rsidRPr="00C24E1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>2562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C24E18">
        <w:rPr>
          <w:rFonts w:ascii="Angsana New" w:hAnsi="Angsana New" w:cs="Angsana New"/>
          <w:sz w:val="30"/>
          <w:szCs w:val="30"/>
          <w:cs/>
        </w:rPr>
        <w:t>บริษัทมีมติ</w:t>
      </w:r>
      <w:r w:rsidRPr="00C24E18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อนุมัติจ่ายเงินปันผลระหว่างกาล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0.</w:t>
      </w:r>
      <w:r w:rsidRPr="00C24E18">
        <w:rPr>
          <w:rFonts w:ascii="Angsana New" w:hAnsi="Angsana New" w:cs="Angsana New"/>
          <w:sz w:val="30"/>
          <w:szCs w:val="30"/>
        </w:rPr>
        <w:t>23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>46.01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เงินปันผลดังกล่าว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>จ่ายให้แก่</w:t>
      </w:r>
      <w:r w:rsidR="001251B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ผู้ถือหุ้นในวันที่ </w:t>
      </w:r>
      <w:r w:rsidRPr="00C24E18">
        <w:rPr>
          <w:rFonts w:ascii="Angsana New" w:hAnsi="Angsana New" w:cs="Angsana New"/>
          <w:sz w:val="30"/>
          <w:szCs w:val="30"/>
        </w:rPr>
        <w:t>13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C24E18">
        <w:rPr>
          <w:rFonts w:ascii="Angsana New" w:hAnsi="Angsana New" w:cs="Angsana New"/>
          <w:sz w:val="30"/>
          <w:szCs w:val="30"/>
        </w:rPr>
        <w:t>62</w:t>
      </w:r>
    </w:p>
    <w:p w:rsidR="00060633" w:rsidRPr="00C24E18" w:rsidRDefault="00060633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E53098" w:rsidRPr="00C24E18" w:rsidRDefault="00E53098" w:rsidP="00E53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15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>2562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ผู้ถือหุ้นมีมติ</w:t>
      </w:r>
      <w:r w:rsidRPr="00C24E18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อนุมัติจ่ายเงินปันผลประจำปี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C24E18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0.</w:t>
      </w:r>
      <w:r w:rsidRPr="00C24E18">
        <w:rPr>
          <w:rFonts w:ascii="Angsana New" w:hAnsi="Angsana New" w:cs="Angsana New"/>
          <w:sz w:val="30"/>
          <w:szCs w:val="30"/>
        </w:rPr>
        <w:t>2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3</w:t>
      </w:r>
      <w:r w:rsidRPr="00C24E18">
        <w:rPr>
          <w:rFonts w:ascii="Angsana New" w:hAnsi="Angsana New" w:cs="Angsana New"/>
          <w:sz w:val="30"/>
          <w:szCs w:val="30"/>
        </w:rPr>
        <w:t>9</w:t>
      </w:r>
      <w:r w:rsidRPr="00C24E18">
        <w:rPr>
          <w:rFonts w:ascii="Angsana New" w:hAnsi="Angsana New" w:cs="Angsana New"/>
          <w:sz w:val="30"/>
          <w:szCs w:val="30"/>
          <w:cs/>
        </w:rPr>
        <w:t>.8</w:t>
      </w:r>
      <w:r w:rsidRPr="00C24E18">
        <w:rPr>
          <w:rFonts w:ascii="Angsana New" w:hAnsi="Angsana New" w:cs="Angsana New"/>
          <w:sz w:val="30"/>
          <w:szCs w:val="30"/>
        </w:rPr>
        <w:t>0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และ</w:t>
      </w:r>
      <w:r w:rsidRPr="00C24E18">
        <w:rPr>
          <w:rFonts w:ascii="Angsana New" w:hAnsi="Angsana New" w:cs="Angsana New"/>
          <w:sz w:val="30"/>
          <w:szCs w:val="30"/>
          <w:cs/>
        </w:rPr>
        <w:t>อนุมัติการจัดสรร</w:t>
      </w:r>
      <w:r w:rsidRPr="00C24E18">
        <w:rPr>
          <w:rFonts w:ascii="Angsana New" w:hAnsi="Angsana New" w:cs="Angsana New" w:hint="cs"/>
          <w:sz w:val="30"/>
          <w:szCs w:val="30"/>
          <w:cs/>
        </w:rPr>
        <w:t>กำไรสะสมเป็น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เงินปันผลพิเศษ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C24E18">
        <w:rPr>
          <w:rFonts w:ascii="Angsana New" w:hAnsi="Angsana New" w:cs="Angsana New"/>
          <w:sz w:val="30"/>
          <w:szCs w:val="30"/>
        </w:rPr>
        <w:t>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C24E18">
        <w:rPr>
          <w:rFonts w:ascii="Angsana New" w:hAnsi="Angsana New" w:cs="Angsana New"/>
          <w:sz w:val="30"/>
          <w:szCs w:val="30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 xml:space="preserve">199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เงินปันผลดังกล่าว</w:t>
      </w:r>
      <w:r w:rsidRPr="00C24E18">
        <w:rPr>
          <w:rFonts w:ascii="Angsana New" w:hAnsi="Angsana New" w:cs="Angsana New" w:hint="cs"/>
          <w:sz w:val="30"/>
          <w:szCs w:val="30"/>
          <w:cs/>
        </w:rPr>
        <w:t>ได้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จ่ายให้แก่ผู้ถือหุ้นในวันที่ </w:t>
      </w:r>
      <w:r w:rsidRPr="00C24E18">
        <w:rPr>
          <w:rFonts w:ascii="Angsana New" w:hAnsi="Angsana New" w:cs="Angsana New"/>
          <w:sz w:val="30"/>
          <w:szCs w:val="30"/>
        </w:rPr>
        <w:t>21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มีน</w:t>
      </w:r>
      <w:r w:rsidRPr="00C24E18">
        <w:rPr>
          <w:rFonts w:ascii="Angsana New" w:hAnsi="Angsana New" w:cs="Angsana New"/>
          <w:sz w:val="30"/>
          <w:szCs w:val="30"/>
          <w:cs/>
        </w:rPr>
        <w:t>าคม 25</w:t>
      </w:r>
      <w:r w:rsidRPr="00C24E18">
        <w:rPr>
          <w:rFonts w:ascii="Angsana New" w:hAnsi="Angsana New" w:cs="Angsana New"/>
          <w:sz w:val="30"/>
          <w:szCs w:val="30"/>
        </w:rPr>
        <w:t>62</w:t>
      </w:r>
    </w:p>
    <w:p w:rsidR="00E53098" w:rsidRPr="00C24E18" w:rsidRDefault="00E53098" w:rsidP="00E5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:rsidR="00AC19BD" w:rsidRPr="00C24E18" w:rsidRDefault="00E53098" w:rsidP="00AC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C24E18">
        <w:rPr>
          <w:rFonts w:ascii="Angsana New" w:hAnsi="Angsana New" w:cs="Angsana New"/>
          <w:sz w:val="30"/>
          <w:szCs w:val="30"/>
        </w:rPr>
        <w:t xml:space="preserve">27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C24E18">
        <w:rPr>
          <w:rFonts w:ascii="Angsana New" w:hAnsi="Angsana New" w:cs="Angsana New"/>
          <w:sz w:val="30"/>
          <w:szCs w:val="30"/>
        </w:rPr>
        <w:t xml:space="preserve">2561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C24E18">
        <w:rPr>
          <w:rFonts w:ascii="Angsana New" w:hAnsi="Angsana New" w:cs="Angsana New"/>
          <w:sz w:val="30"/>
          <w:szCs w:val="30"/>
        </w:rPr>
        <w:t xml:space="preserve">0.15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Pr="00C24E18">
        <w:rPr>
          <w:rFonts w:ascii="Angsana New" w:hAnsi="Angsana New" w:cs="Angsana New"/>
          <w:sz w:val="30"/>
          <w:szCs w:val="30"/>
        </w:rPr>
        <w:t xml:space="preserve">29.85 </w:t>
      </w:r>
      <w:r w:rsidRPr="00C24E18">
        <w:rPr>
          <w:rFonts w:ascii="Angsana New" w:hAnsi="Angsana New" w:cs="Angsana New" w:hint="cs"/>
          <w:sz w:val="30"/>
          <w:szCs w:val="30"/>
          <w:cs/>
        </w:rPr>
        <w:t>ล้านบาท เงินปันผลดังกล่าวได้จ่ายให้แก่</w:t>
      </w:r>
      <w:r w:rsidR="001251B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ผู้ถือหุ้นในระหว่างปี </w:t>
      </w:r>
      <w:r w:rsidRPr="00C24E18">
        <w:rPr>
          <w:rFonts w:ascii="Angsana New" w:hAnsi="Angsana New" w:cs="Angsana New"/>
          <w:sz w:val="30"/>
          <w:szCs w:val="30"/>
        </w:rPr>
        <w:t>2561</w:t>
      </w:r>
    </w:p>
    <w:p w:rsidR="00AC19BD" w:rsidRPr="00C24E18" w:rsidRDefault="00AC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EB4314" w:rsidRPr="00C24E18" w:rsidRDefault="00951077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C24E18">
        <w:rPr>
          <w:rFonts w:ascii="Angsana New" w:eastAsia="Cordia New" w:hAnsi="Angsana New" w:cs="Angsana New"/>
          <w:b/>
          <w:bCs/>
          <w:sz w:val="30"/>
          <w:szCs w:val="30"/>
        </w:rPr>
        <w:t>2</w:t>
      </w:r>
      <w:r w:rsidR="00AC19BD" w:rsidRPr="00C24E18">
        <w:rPr>
          <w:rFonts w:ascii="Angsana New" w:eastAsia="Cordia New" w:hAnsi="Angsana New" w:cs="Angsana New"/>
          <w:b/>
          <w:bCs/>
          <w:sz w:val="30"/>
          <w:szCs w:val="30"/>
        </w:rPr>
        <w:t>7</w:t>
      </w:r>
      <w:r w:rsidR="009B1932" w:rsidRPr="00C24E18">
        <w:rPr>
          <w:rFonts w:ascii="Angsana New" w:eastAsia="Cordi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EB4314" w:rsidRPr="00C24E18" w:rsidRDefault="002C4438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3E499C" w:rsidRPr="00C24E18" w:rsidRDefault="002C4438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24E18">
        <w:rPr>
          <w:rFonts w:ascii="Angsana New" w:eastAsia="Cordi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กลุ่มบริษัทไม่มีการออก</w:t>
      </w:r>
      <w:r w:rsidR="009B1932" w:rsidRPr="00C24E18">
        <w:rPr>
          <w:rFonts w:ascii="Angsana New" w:eastAsia="Cordia New" w:hAnsi="Angsana New" w:cs="Angsana New"/>
          <w:sz w:val="30"/>
          <w:szCs w:val="30"/>
          <w:cs/>
        </w:rPr>
        <w:t>ตราสารอนุพันธ์ เพื่อการเก็งกำไรหรือการค้า</w:t>
      </w:r>
    </w:p>
    <w:p w:rsidR="00A656E9" w:rsidRPr="00C24E18" w:rsidRDefault="00A656E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24"/>
          <w:szCs w:val="24"/>
        </w:rPr>
      </w:pPr>
    </w:p>
    <w:p w:rsidR="00A656E9" w:rsidRPr="00C24E18" w:rsidRDefault="00A656E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>การ</w:t>
      </w:r>
      <w:r w:rsidRPr="00C24E18">
        <w:rPr>
          <w:rFonts w:ascii="Angsana New" w:hAnsi="Angsana New" w:cs="Angsana New" w:hint="cs"/>
          <w:sz w:val="30"/>
          <w:szCs w:val="30"/>
          <w:cs/>
        </w:rPr>
        <w:t>จัดการ</w:t>
      </w:r>
      <w:r w:rsidRPr="00C24E18">
        <w:rPr>
          <w:rFonts w:ascii="Angsana New" w:hAnsi="Angsana New" w:cs="Angsana New"/>
          <w:sz w:val="30"/>
          <w:szCs w:val="30"/>
          <w:cs/>
        </w:rPr>
        <w:t>ความเสี่ยงเป็นส่วน</w:t>
      </w:r>
      <w:r w:rsidRPr="00C24E18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C24E18">
        <w:rPr>
          <w:rFonts w:ascii="Angsana New" w:hAnsi="Angsana New" w:cs="Angsana New"/>
          <w:sz w:val="30"/>
          <w:szCs w:val="30"/>
          <w:cs/>
        </w:rPr>
        <w:t>ของธุรกิจของกลุ่มบริษัท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กลุ่มบริษัทมีระบบในการควบคุมให้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</w:t>
      </w:r>
      <w:r w:rsidRPr="00C24E18">
        <w:rPr>
          <w:rFonts w:ascii="Angsana New" w:hAnsi="Angsana New" w:cs="Angsana New"/>
          <w:sz w:val="30"/>
          <w:szCs w:val="30"/>
          <w:cs/>
        </w:rPr>
        <w:t>ความสมดุลของ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ระดับ</w:t>
      </w:r>
      <w:r w:rsidRPr="00C24E18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C24E18">
        <w:rPr>
          <w:rFonts w:ascii="Angsana New" w:hAnsi="Angsana New" w:cs="Angsana New" w:hint="cs"/>
          <w:sz w:val="30"/>
          <w:szCs w:val="30"/>
          <w:cs/>
        </w:rPr>
        <w:t>ให้เป็นที่</w:t>
      </w:r>
      <w:r w:rsidRPr="00C24E18">
        <w:rPr>
          <w:rFonts w:ascii="Angsana New" w:hAnsi="Angsana New" w:cs="Angsana New"/>
          <w:sz w:val="30"/>
          <w:szCs w:val="30"/>
          <w:cs/>
        </w:rPr>
        <w:t>ยอมรับได้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  <w:cs/>
        </w:rPr>
        <w:t>ฝ่ายบริหารได้มี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</w:t>
      </w:r>
      <w:r w:rsidRPr="00C24E18">
        <w:rPr>
          <w:rFonts w:ascii="Angsana New" w:hAnsi="Angsana New" w:cs="Angsana New"/>
          <w:sz w:val="30"/>
          <w:szCs w:val="30"/>
          <w:cs/>
        </w:rPr>
        <w:t>ควบคุมกระบวนการการจัดการความเสี่ยงของ</w:t>
      </w:r>
      <w:r w:rsidRPr="00C24E1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24E18">
        <w:rPr>
          <w:rFonts w:ascii="Angsana New" w:hAnsi="Angsana New" w:cs="Angsana New"/>
          <w:sz w:val="30"/>
          <w:szCs w:val="30"/>
          <w:cs/>
        </w:rPr>
        <w:t>อย่างต่อเนื่องเพื่อให้มั่นใจว่า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มีความสมดุล</w:t>
      </w:r>
      <w:r w:rsidRPr="00C24E18">
        <w:rPr>
          <w:rFonts w:ascii="Angsana New" w:hAnsi="Angsana New" w:cs="Angsana New"/>
          <w:sz w:val="30"/>
          <w:szCs w:val="30"/>
          <w:cs/>
        </w:rPr>
        <w:t>ระหว่างความเสี่ยงและ</w:t>
      </w:r>
      <w:r w:rsidRPr="00C24E18">
        <w:rPr>
          <w:rFonts w:ascii="Angsana New" w:hAnsi="Angsana New" w:cs="Angsana New" w:hint="cs"/>
          <w:sz w:val="30"/>
          <w:szCs w:val="30"/>
          <w:cs/>
        </w:rPr>
        <w:t>การควบคุมความเสี่ยง</w:t>
      </w:r>
    </w:p>
    <w:p w:rsidR="00A656E9" w:rsidRPr="00C24E18" w:rsidRDefault="00A656E9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952E59" w:rsidRPr="00C24E18" w:rsidRDefault="0089067E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952E59"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ทุน</w:t>
      </w:r>
    </w:p>
    <w:p w:rsidR="00952E59" w:rsidRPr="00C24E18" w:rsidRDefault="00952E59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:rsidR="00952E59" w:rsidRPr="00C24E18" w:rsidRDefault="00495E9D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นโยบายของคณะกรรมการบริษัท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เจ้าหนี้และตลาดและก่อให้เกิดการพัฒนาของธุรกิจในอนาคต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ซึ่งไม่รวมส่วนได้เสียที่ไม่มีอำนาจควบคุม</w:t>
      </w:r>
      <w:r w:rsidRPr="00C24E1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  <w:lang w:val="th-TH"/>
        </w:rPr>
        <w:t>อีกทั้งยังกำกับดูแลระดับการจ่ายเงินปันผลให้แก่ผู้ถือหุ้นสามัญ</w:t>
      </w:r>
    </w:p>
    <w:p w:rsidR="00F24C56" w:rsidRPr="00C24E18" w:rsidRDefault="00F24C56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F24C56" w:rsidRPr="00C24E18" w:rsidRDefault="00F24C56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22"/>
          <w:szCs w:val="22"/>
        </w:rPr>
      </w:pPr>
    </w:p>
    <w:p w:rsidR="00495E9D" w:rsidRPr="00C24E18" w:rsidRDefault="00F24C56" w:rsidP="000C2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1251B9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ซึ่งส่งผลกระทบต่อ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การดำเนินงานและกระแสเงินสดของกลุ่มบริษัท</w:t>
      </w:r>
      <w:r w:rsidR="00495E9D" w:rsidRPr="00C24E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60E60" w:rsidRPr="00C24E18">
        <w:rPr>
          <w:rFonts w:ascii="Angsana New" w:hAnsi="Angsana New" w:cs="Angsana New"/>
          <w:sz w:val="30"/>
          <w:szCs w:val="30"/>
          <w:cs/>
        </w:rPr>
        <w:t>ไม่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มีความเสี่ยง</w:t>
      </w:r>
      <w:r w:rsidR="00360E60" w:rsidRPr="00C24E18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ด้านอัตราดอกเบี้ยของกระแสเงินสดที่เกิดจากเงินกู้ยืม</w:t>
      </w:r>
      <w:r w:rsidR="009B1932" w:rsidRPr="00C24E18">
        <w:rPr>
          <w:rFonts w:ascii="Angsana New" w:hAnsi="Angsana New" w:cs="Angsana New"/>
          <w:sz w:val="30"/>
          <w:szCs w:val="30"/>
        </w:rPr>
        <w:t xml:space="preserve"> </w:t>
      </w:r>
    </w:p>
    <w:p w:rsidR="00381AE5" w:rsidRPr="00C24E18" w:rsidRDefault="00381AE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57775" w:rsidRPr="00C24E18" w:rsidRDefault="00EF47F2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557775" w:rsidRPr="00C24E18" w:rsidRDefault="00557775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557775" w:rsidRPr="00C24E18" w:rsidRDefault="00BB1A71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24E18">
        <w:rPr>
          <w:rFonts w:ascii="Angsana New" w:eastAsia="Cordia New" w:hAnsi="Angsana New" w:cs="Angsana New"/>
          <w:sz w:val="30"/>
          <w:szCs w:val="30"/>
          <w:cs/>
        </w:rPr>
        <w:t>กลุ่ม</w:t>
      </w:r>
      <w:r w:rsidR="00EF47F2" w:rsidRPr="00C24E18">
        <w:rPr>
          <w:rFonts w:ascii="Angsana New" w:eastAsia="Cordia New" w:hAnsi="Angsana New" w:cs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</w:t>
      </w:r>
      <w:r w:rsidR="009B1932" w:rsidRPr="00C24E18">
        <w:rPr>
          <w:rFonts w:ascii="Angsana New" w:eastAsia="Cordia New" w:hAnsi="Angsana New" w:cs="Angsana New"/>
          <w:sz w:val="30"/>
          <w:szCs w:val="30"/>
          <w:cs/>
        </w:rPr>
        <w:t xml:space="preserve">ศ ซึ่งเกิดจากการซื้อขายสินค้าและค่าใช้จ่ายที่เป็นเงินตราต่างประเทศ </w:t>
      </w:r>
    </w:p>
    <w:p w:rsidR="00AF366F" w:rsidRPr="00C24E18" w:rsidRDefault="00AF366F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73671" w:rsidRPr="00C24E18" w:rsidTr="00175AE3">
        <w:tc>
          <w:tcPr>
            <w:tcW w:w="3150" w:type="dxa"/>
          </w:tcPr>
          <w:p w:rsidR="00073671" w:rsidRPr="00C24E18" w:rsidRDefault="00D55D3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</w:t>
            </w:r>
          </w:p>
        </w:tc>
        <w:tc>
          <w:tcPr>
            <w:tcW w:w="900" w:type="dxa"/>
          </w:tcPr>
          <w:p w:rsidR="00073671" w:rsidRPr="00C24E18" w:rsidRDefault="00073671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73671" w:rsidRPr="00C24E18" w:rsidRDefault="00073671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3671" w:rsidRPr="00C24E18" w:rsidRDefault="00073671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073671" w:rsidRPr="00C24E18" w:rsidRDefault="00073671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53" w:rsidRPr="00C24E18" w:rsidTr="00175AE3">
        <w:tc>
          <w:tcPr>
            <w:tcW w:w="3150" w:type="dxa"/>
          </w:tcPr>
          <w:p w:rsidR="00F73453" w:rsidRPr="00C24E18" w:rsidRDefault="002E23CD" w:rsidP="00F7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F73453" w:rsidRPr="00C24E18" w:rsidRDefault="00F73453" w:rsidP="00F7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73453" w:rsidRPr="00C24E18" w:rsidRDefault="008134F0" w:rsidP="00F7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F73453" w:rsidRPr="00C24E18" w:rsidRDefault="00F73453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3453" w:rsidRPr="00C24E18" w:rsidRDefault="008134F0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F73453" w:rsidRPr="00C24E18" w:rsidRDefault="00F73453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3453" w:rsidRPr="00C24E18" w:rsidRDefault="008134F0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F73453" w:rsidRPr="00C24E18" w:rsidRDefault="00F73453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73453" w:rsidRPr="00C24E18" w:rsidRDefault="008134F0" w:rsidP="00F73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43B4F" w:rsidRPr="00C24E18" w:rsidTr="00175AE3">
        <w:tc>
          <w:tcPr>
            <w:tcW w:w="315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3B4F" w:rsidRPr="00C24E18" w:rsidTr="00175AE3">
        <w:tc>
          <w:tcPr>
            <w:tcW w:w="315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0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17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8D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2,300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(568)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(3,123)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5,040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5,040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8D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2,590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(5,202)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(5,202)</w:t>
            </w:r>
          </w:p>
        </w:tc>
      </w:tr>
      <w:tr w:rsidR="00571593" w:rsidRPr="00C24E18" w:rsidTr="00175AE3">
        <w:tc>
          <w:tcPr>
            <w:tcW w:w="315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90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1102E1" w:rsidRPr="00C24E18" w:rsidRDefault="001102E1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4,729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1,606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4,413</w:t>
            </w:r>
          </w:p>
        </w:tc>
        <w:tc>
          <w:tcPr>
            <w:tcW w:w="270" w:type="dxa"/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571593" w:rsidRPr="00C24E18" w:rsidRDefault="00571593" w:rsidP="005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2,716</w:t>
            </w:r>
          </w:p>
        </w:tc>
      </w:tr>
    </w:tbl>
    <w:p w:rsidR="00E95E6E" w:rsidRPr="00C24E18" w:rsidRDefault="00E95E6E" w:rsidP="005B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</w:p>
    <w:p w:rsidR="00C12719" w:rsidRPr="00C24E18" w:rsidRDefault="009B1932" w:rsidP="005B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C24E18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5B33FA" w:rsidRPr="00C24E18" w:rsidRDefault="005B33FA" w:rsidP="005B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</w:p>
    <w:p w:rsidR="00C12719" w:rsidRPr="00C24E18" w:rsidRDefault="00C1271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24E18">
        <w:rPr>
          <w:rFonts w:ascii="Angsana New" w:eastAsia="Cordi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D01027" w:rsidRPr="00C24E1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:rsidR="005B33FA" w:rsidRPr="00C24E18" w:rsidRDefault="005B33FA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D55D39" w:rsidRDefault="00D55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57775" w:rsidRPr="00C24E18" w:rsidRDefault="00D01027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 โดยการวิเคราะห์ฐานะทางการเงินของลูกค้า</w:t>
      </w:r>
      <w:r w:rsidR="00DE2FBA" w:rsidRPr="00C24E18">
        <w:rPr>
          <w:rFonts w:ascii="Angsana New" w:hAnsi="Angsana New" w:cs="Angsana New"/>
          <w:sz w:val="30"/>
          <w:szCs w:val="30"/>
          <w:cs/>
        </w:rPr>
        <w:t>ทุกรายที่ขอวงเงิ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นสินเชื่อในระดับหนึ่งๆ ณ วันที่รายงาน</w:t>
      </w:r>
      <w:r w:rsidR="00DE2FBA" w:rsidRPr="00C24E18">
        <w:rPr>
          <w:rFonts w:ascii="Angsana New" w:hAnsi="Angsana New" w:cs="Angsana New"/>
          <w:sz w:val="30"/>
          <w:szCs w:val="30"/>
          <w:cs/>
        </w:rPr>
        <w:t>ไม่พบว่ามีความเสี่ยงจากสินเชื่อที่เป็นสาระสำคัญ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 ความเสี่ยง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>สูงสุดทางด้านสินเชื่อแสดงไว้ในราคาตามบัญชีของสินทร</w:t>
      </w:r>
      <w:r w:rsidR="00360E60" w:rsidRPr="00C24E18">
        <w:rPr>
          <w:rFonts w:ascii="Angsana New" w:hAnsi="Angsana New" w:cs="Angsana New"/>
          <w:sz w:val="30"/>
          <w:szCs w:val="30"/>
          <w:cs/>
        </w:rPr>
        <w:t>ัพย์ทางการเงินแต่ละรายการในงบแสดงฐานะการเงิน</w:t>
      </w:r>
      <w:r w:rsidR="009B1932" w:rsidRPr="00C24E18">
        <w:rPr>
          <w:rFonts w:ascii="Angsana New" w:hAnsi="Angsana New" w:cs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0F4C59" w:rsidRPr="00C24E18" w:rsidRDefault="000F4C59" w:rsidP="000F4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  <w:r w:rsidRPr="00C24E18">
        <w:rPr>
          <w:rFonts w:ascii="Angsana New" w:hAnsi="Angsana New" w:cs="Angsana New"/>
          <w:sz w:val="24"/>
          <w:szCs w:val="24"/>
          <w:cs/>
        </w:rPr>
        <w:tab/>
      </w:r>
    </w:p>
    <w:p w:rsidR="00C12719" w:rsidRPr="00C24E18" w:rsidRDefault="000F4C59" w:rsidP="000F4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  <w:r w:rsidRPr="00C24E18">
        <w:rPr>
          <w:rFonts w:ascii="Angsana New" w:hAnsi="Angsana New" w:cs="Angsana New"/>
          <w:sz w:val="24"/>
          <w:szCs w:val="24"/>
          <w:cs/>
        </w:rPr>
        <w:tab/>
      </w:r>
      <w:r w:rsidR="009B1932" w:rsidRPr="00C24E18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C12719" w:rsidRPr="00C24E18" w:rsidRDefault="00C12719" w:rsidP="00281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="Angsana New" w:eastAsia="Cordia New" w:hAnsi="Angsana New" w:cs="Angsana New"/>
          <w:sz w:val="20"/>
          <w:szCs w:val="20"/>
        </w:rPr>
      </w:pPr>
    </w:p>
    <w:p w:rsidR="005B0791" w:rsidRPr="00C24E18" w:rsidRDefault="00C12719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24E18">
        <w:rPr>
          <w:rFonts w:ascii="Angsana New" w:eastAsia="Cordi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DF52C6" w:rsidRPr="00C24E18">
        <w:rPr>
          <w:rFonts w:ascii="Angsana New" w:eastAsia="Cordia New" w:hAnsi="Angsana New" w:cs="Angsana New"/>
          <w:sz w:val="30"/>
          <w:szCs w:val="30"/>
          <w:cs/>
        </w:rPr>
        <w:t xml:space="preserve">           </w:t>
      </w:r>
      <w:r w:rsidRPr="00C24E18">
        <w:rPr>
          <w:rFonts w:ascii="Angsana New" w:eastAsia="Cordia New" w:hAnsi="Angsana New" w:cs="Angsana New"/>
          <w:sz w:val="30"/>
          <w:szCs w:val="30"/>
          <w:cs/>
        </w:rPr>
        <w:t>เงินสดให้เพียงพอต่อการดำเนินงาน</w:t>
      </w:r>
      <w:r w:rsidR="009B1932" w:rsidRPr="00C24E18">
        <w:rPr>
          <w:rFonts w:ascii="Angsana New" w:eastAsia="Cordia New" w:hAnsi="Angsana New" w:cs="Angsana New"/>
          <w:sz w:val="30"/>
          <w:szCs w:val="30"/>
          <w:cs/>
        </w:rPr>
        <w:t>ของกลุ่มบริษัท และเพื่อทำให้ผลกระทบจากความผันผวนของกระแสเงินสดลดลง</w:t>
      </w:r>
    </w:p>
    <w:p w:rsidR="002A1B44" w:rsidRPr="00C24E18" w:rsidRDefault="002A1B44" w:rsidP="00952E59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952E59" w:rsidRPr="00C24E18" w:rsidRDefault="00EB2126" w:rsidP="00952E59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</w:t>
      </w:r>
      <w:r w:rsidR="00952E59" w:rsidRPr="00C24E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:rsidR="00952E59" w:rsidRPr="00C24E18" w:rsidRDefault="00952E59" w:rsidP="0087176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52E59" w:rsidRPr="00C24E18" w:rsidRDefault="00952E59" w:rsidP="00952E5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C24E18">
        <w:rPr>
          <w:rFonts w:ascii="Angsana New" w:hAnsi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C24E18">
        <w:rPr>
          <w:rFonts w:ascii="Angsana New" w:hAnsi="Angsana New"/>
          <w:sz w:val="30"/>
          <w:szCs w:val="30"/>
          <w:cs/>
        </w:rPr>
        <w:t xml:space="preserve"> </w:t>
      </w:r>
    </w:p>
    <w:p w:rsidR="00952E59" w:rsidRPr="00C24E18" w:rsidRDefault="00952E59" w:rsidP="00D94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b/>
          <w:bCs/>
          <w:i/>
          <w:iCs/>
          <w:sz w:val="20"/>
          <w:szCs w:val="20"/>
        </w:rPr>
      </w:pPr>
    </w:p>
    <w:p w:rsidR="00557775" w:rsidRPr="00C24E18" w:rsidRDefault="00951077" w:rsidP="0095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2</w:t>
      </w:r>
      <w:r w:rsidR="00AC19BD" w:rsidRPr="00C24E18">
        <w:rPr>
          <w:rFonts w:ascii="Angsana New" w:hAnsi="Angsana New" w:cs="Angsana New"/>
          <w:b/>
          <w:bCs/>
          <w:sz w:val="30"/>
          <w:szCs w:val="30"/>
        </w:rPr>
        <w:t>8</w:t>
      </w:r>
      <w:r w:rsidR="00BB7187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6A6E22" w:rsidRPr="00C24E18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9B1932" w:rsidRPr="00C24E18">
        <w:rPr>
          <w:rFonts w:ascii="Angsana New" w:hAnsi="Angsana New" w:cs="Angsana New"/>
          <w:b/>
          <w:bCs/>
          <w:sz w:val="30"/>
          <w:szCs w:val="30"/>
          <w:cs/>
        </w:rPr>
        <w:t>ที่มีกับบุคคลหรือกิจการที่ไม่เกี่ยวข้องกัน</w:t>
      </w:r>
    </w:p>
    <w:p w:rsidR="00196562" w:rsidRPr="00C24E18" w:rsidRDefault="00196562" w:rsidP="009C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A026B9" w:rsidRPr="00C24E18" w:rsidTr="00175AE3">
        <w:tc>
          <w:tcPr>
            <w:tcW w:w="3960" w:type="dxa"/>
          </w:tcPr>
          <w:p w:rsidR="00A026B9" w:rsidRPr="00C24E18" w:rsidRDefault="00A026B9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7775" w:rsidRPr="00C24E18" w:rsidRDefault="00557775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557775" w:rsidRPr="00C24E18" w:rsidRDefault="009B1932" w:rsidP="009C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B4F" w:rsidRPr="00C24E18" w:rsidTr="00175AE3">
        <w:tc>
          <w:tcPr>
            <w:tcW w:w="396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8134F0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8134F0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3B4F" w:rsidRPr="00C24E18" w:rsidRDefault="008134F0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43B4F" w:rsidRPr="00C24E18" w:rsidRDefault="00043B4F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43B4F" w:rsidRPr="00C24E18" w:rsidRDefault="008134F0" w:rsidP="00043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043B4F" w:rsidRPr="00C24E18" w:rsidTr="00175AE3">
        <w:tc>
          <w:tcPr>
            <w:tcW w:w="3960" w:type="dxa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043B4F" w:rsidRPr="00C24E18" w:rsidRDefault="00043B4F" w:rsidP="00043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B1F" w:rsidRPr="00C24E18" w:rsidTr="00175AE3">
        <w:tc>
          <w:tcPr>
            <w:tcW w:w="396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B1F" w:rsidRPr="00C24E18" w:rsidTr="00175AE3">
        <w:tc>
          <w:tcPr>
            <w:tcW w:w="396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36"/>
                <w:cs/>
              </w:rPr>
            </w:pPr>
            <w:r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="000F4C59" w:rsidRPr="00C24E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D5B1F" w:rsidRPr="00C24E18" w:rsidRDefault="00BD5B1F" w:rsidP="00BD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34F0" w:rsidRPr="00C24E18" w:rsidTr="00175AE3">
        <w:tc>
          <w:tcPr>
            <w:tcW w:w="396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8134F0" w:rsidRPr="00C24E18" w:rsidRDefault="001102E1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1,636</w:t>
            </w: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2,435</w:t>
            </w: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8134F0" w:rsidRPr="00C24E18" w:rsidRDefault="008134F0" w:rsidP="0017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1,715</w:t>
            </w:r>
          </w:p>
        </w:tc>
      </w:tr>
      <w:tr w:rsidR="008134F0" w:rsidRPr="00C24E18" w:rsidTr="00175AE3">
        <w:tc>
          <w:tcPr>
            <w:tcW w:w="396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34F0" w:rsidRPr="00C24E18" w:rsidTr="00175AE3">
        <w:tc>
          <w:tcPr>
            <w:tcW w:w="396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4E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8134F0" w:rsidRPr="00C24E18" w:rsidRDefault="008134F0" w:rsidP="008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="005B33FA" w:rsidRPr="00C24E18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="005B33FA"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:rsidR="0039623F" w:rsidRPr="00C24E18" w:rsidRDefault="001102E1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5B33FA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251B9"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24E18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623F" w:rsidRPr="00C24E18" w:rsidRDefault="001102E1" w:rsidP="00ED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D743D" w:rsidRPr="00C24E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9623F" w:rsidRPr="00C24E18" w:rsidRDefault="0039623F" w:rsidP="00ED7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623F" w:rsidRPr="00C24E18" w:rsidRDefault="001102E1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D743D"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</w:t>
            </w: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3F" w:rsidRPr="00C24E18" w:rsidTr="00175AE3">
        <w:tc>
          <w:tcPr>
            <w:tcW w:w="396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39623F" w:rsidRPr="00C24E18" w:rsidRDefault="001102E1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9623F" w:rsidRPr="00C24E18" w:rsidRDefault="0039623F" w:rsidP="003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</w:tbl>
    <w:p w:rsidR="008E034A" w:rsidRPr="00C24E18" w:rsidRDefault="008E034A" w:rsidP="00605E01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ซึ่งค้ำประกันโดยเงินฝากประจำของกลุ่มบริษัทและบริษัท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951077"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/>
          <w:sz w:val="30"/>
          <w:szCs w:val="30"/>
          <w:cs/>
        </w:rPr>
        <w:t>(</w:t>
      </w:r>
      <w:r w:rsidRPr="00C24E18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="007E343F" w:rsidRPr="00C24E18">
        <w:rPr>
          <w:rFonts w:ascii="Angsana New" w:hAnsi="Angsana New" w:cs="Angsana New"/>
          <w:sz w:val="30"/>
          <w:szCs w:val="30"/>
        </w:rPr>
        <w:t>14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) </w:t>
      </w:r>
    </w:p>
    <w:p w:rsidR="0053367A" w:rsidRPr="00C24E18" w:rsidRDefault="0053367A" w:rsidP="00605E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81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30"/>
          <w:szCs w:val="30"/>
        </w:rPr>
      </w:pPr>
    </w:p>
    <w:p w:rsidR="000E087D" w:rsidRPr="00C24E18" w:rsidRDefault="000E087D" w:rsidP="00605E01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 </w:t>
      </w:r>
      <w:r w:rsidRPr="00C24E18">
        <w:rPr>
          <w:rFonts w:ascii="Angsana New" w:hAnsi="Angsana New" w:cs="Angsana New"/>
          <w:sz w:val="30"/>
          <w:szCs w:val="30"/>
          <w:cs/>
        </w:rPr>
        <w:t>(</w:t>
      </w:r>
      <w:r w:rsidRPr="00C24E18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t>14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) </w:t>
      </w:r>
    </w:p>
    <w:p w:rsidR="007E343F" w:rsidRPr="00C24E18" w:rsidRDefault="007E343F" w:rsidP="007E34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450"/>
          <w:tab w:val="left" w:pos="630"/>
        </w:tabs>
        <w:spacing w:after="0" w:line="240" w:lineRule="auto"/>
        <w:ind w:left="18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FB33EE" w:rsidRPr="00C24E18" w:rsidRDefault="00AC19BD" w:rsidP="005D4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C24E18">
        <w:rPr>
          <w:rFonts w:ascii="Angsana New" w:hAnsi="Angsana New" w:cs="Angsana New"/>
          <w:b/>
          <w:bCs/>
          <w:sz w:val="30"/>
          <w:szCs w:val="30"/>
        </w:rPr>
        <w:t>29</w:t>
      </w:r>
      <w:r w:rsidR="00CB2309" w:rsidRPr="00C24E1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915ED" w:rsidRPr="00C24E18">
        <w:rPr>
          <w:rFonts w:ascii="Angsana New" w:hAnsi="Angsana New" w:cs="Angsana New"/>
          <w:b/>
          <w:bCs/>
          <w:sz w:val="30"/>
          <w:szCs w:val="30"/>
        </w:rPr>
        <w:tab/>
      </w:r>
      <w:r w:rsidR="00A822A6" w:rsidRPr="00C24E18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</w:t>
      </w:r>
      <w:r w:rsidR="00CB2309" w:rsidRPr="00C24E18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:rsidR="00CB2309" w:rsidRPr="00C24E18" w:rsidRDefault="00CB2309" w:rsidP="009C5B68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2163FF" w:rsidRDefault="002163FF" w:rsidP="002163FF">
      <w:pPr>
        <w:pStyle w:val="a"/>
        <w:tabs>
          <w:tab w:val="left" w:pos="720"/>
        </w:tabs>
        <w:ind w:left="56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เมื่อวันที่ 1</w:t>
      </w:r>
      <w:r>
        <w:rPr>
          <w:rFonts w:ascii="Angsana New" w:hAnsi="Angsana New" w:cs="Angsana New" w:hint="cs"/>
          <w:lang w:val="en-US"/>
        </w:rPr>
        <w:t>8</w:t>
      </w:r>
      <w:r>
        <w:rPr>
          <w:rFonts w:ascii="Angsana New" w:hAnsi="Angsana New" w:cs="Angsana New" w:hint="cs"/>
          <w:cs/>
        </w:rPr>
        <w:t xml:space="preserve"> กุมภาพันธ์ 2563 ที่ประชุมคณะกรรมการบริษัทได้มีมติเห็นชอบให้เสนอที่ประชุมสามัญผู้ถือหุ้น</w:t>
      </w:r>
      <w:r>
        <w:rPr>
          <w:rFonts w:ascii="Angsana New" w:hAnsi="Angsana New" w:cs="Angsana New" w:hint="cs"/>
          <w:cs/>
          <w:lang w:val="en-US"/>
        </w:rPr>
        <w:t>ที่จะจัดขึ้นในเดือน</w:t>
      </w:r>
      <w:r>
        <w:rPr>
          <w:rFonts w:ascii="Angsana New" w:hAnsi="Angsana New" w:cs="Angsana New" w:hint="cs"/>
          <w:cs/>
        </w:rPr>
        <w:t xml:space="preserve">เมษายน 2563 เพื่ออนุมัติจ่ายเงินปันผลประจำปี </w:t>
      </w:r>
      <w:r>
        <w:rPr>
          <w:rFonts w:ascii="Angsana New" w:hAnsi="Angsana New" w:cs="Angsana New" w:hint="cs"/>
          <w:lang w:val="en-US"/>
        </w:rPr>
        <w:t>2562</w:t>
      </w:r>
      <w:r>
        <w:rPr>
          <w:rFonts w:ascii="Angsana New" w:hAnsi="Angsana New" w:cs="Angsana New" w:hint="cs"/>
          <w:cs/>
        </w:rPr>
        <w:t xml:space="preserve"> ในอัตราหุ้นละ </w:t>
      </w:r>
      <w:r>
        <w:rPr>
          <w:rFonts w:ascii="Angsana New" w:hAnsi="Angsana New" w:cs="Angsana New" w:hint="cs"/>
          <w:lang w:val="en-US"/>
        </w:rPr>
        <w:t>0.13</w:t>
      </w:r>
      <w:r>
        <w:rPr>
          <w:rFonts w:ascii="Angsana New" w:hAnsi="Angsana New" w:cs="Angsana New" w:hint="cs"/>
          <w:cs/>
        </w:rPr>
        <w:t xml:space="preserve"> บาท </w:t>
      </w:r>
      <w:r>
        <w:rPr>
          <w:rFonts w:ascii="Angsana New" w:hAnsi="Angsana New" w:cs="Angsana New" w:hint="cs"/>
          <w:cs/>
          <w:lang w:val="en-US"/>
        </w:rPr>
        <w:t>เป็นจำนวน</w:t>
      </w:r>
      <w:r>
        <w:rPr>
          <w:rFonts w:ascii="Angsana New" w:hAnsi="Angsana New" w:cs="Angsana New" w:hint="cs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เงิน </w:t>
      </w:r>
      <w:r>
        <w:rPr>
          <w:rFonts w:ascii="Angsana New" w:hAnsi="Angsana New" w:cs="Angsana New" w:hint="cs"/>
          <w:lang w:val="en-US"/>
        </w:rPr>
        <w:t xml:space="preserve">25.87 </w:t>
      </w:r>
      <w:r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:rsidR="00927D09" w:rsidRPr="00C24E18" w:rsidRDefault="00927D09" w:rsidP="002163FF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lang w:val="en-US"/>
        </w:rPr>
      </w:pPr>
      <w:bookmarkStart w:id="0" w:name="_GoBack"/>
      <w:bookmarkEnd w:id="0"/>
    </w:p>
    <w:sectPr w:rsidR="00927D09" w:rsidRPr="00C24E18" w:rsidSect="008C6B9D">
      <w:headerReference w:type="default" r:id="rId19"/>
      <w:footerReference w:type="default" r:id="rId20"/>
      <w:footerReference w:type="firs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F90" w:rsidRDefault="00DB7F90">
      <w:r>
        <w:separator/>
      </w:r>
    </w:p>
  </w:endnote>
  <w:endnote w:type="continuationSeparator" w:id="0">
    <w:p w:rsidR="00DB7F90" w:rsidRDefault="00DB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E103AA" w:rsidRDefault="00701EC7" w:rsidP="00CD2B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:rsidR="00701EC7" w:rsidRPr="00CD2BA0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A624E" w:rsidRDefault="00701EC7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C0734">
      <w:rPr>
        <w:rFonts w:ascii="Angsana New" w:hAnsi="Angsana New"/>
        <w:noProof/>
        <w:sz w:val="30"/>
        <w:szCs w:val="30"/>
      </w:rPr>
      <w:t>cprt3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 w:cs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CC37F9" w:rsidRDefault="00701EC7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CC37F9" w:rsidRDefault="00701EC7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963920" w:rsidRDefault="00701EC7" w:rsidP="0001067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639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639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01EC7" w:rsidRPr="0001067C" w:rsidRDefault="00701EC7" w:rsidP="009639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A624E" w:rsidRDefault="00701EC7" w:rsidP="00365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404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C0734">
      <w:rPr>
        <w:rFonts w:ascii="Angsana New" w:hAnsi="Angsana New"/>
        <w:noProof/>
        <w:sz w:val="30"/>
        <w:szCs w:val="30"/>
      </w:rPr>
      <w:t>cprt3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7C62FA" w:rsidRDefault="00701EC7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01EC7" w:rsidRPr="0001067C" w:rsidRDefault="00701EC7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A624E" w:rsidRDefault="00701EC7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C0734">
      <w:rPr>
        <w:rFonts w:ascii="Angsana New" w:hAnsi="Angsana New"/>
        <w:noProof/>
        <w:sz w:val="30"/>
        <w:szCs w:val="30"/>
      </w:rPr>
      <w:t>cprt3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F90" w:rsidRDefault="00DB7F90">
      <w:r>
        <w:separator/>
      </w:r>
    </w:p>
  </w:footnote>
  <w:footnote w:type="continuationSeparator" w:id="0">
    <w:p w:rsidR="00DB7F90" w:rsidRDefault="00DB7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B97AC9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701EC7" w:rsidRPr="00B97AC9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325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E325A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:rsidR="00701EC7" w:rsidRDefault="00701EC7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  <w:r w:rsidRPr="005739E3">
      <w:rPr>
        <w:rFonts w:ascii="Angsana New" w:hAnsi="Angsana New" w:cs="Angsana New"/>
        <w:b/>
        <w:bCs/>
        <w:sz w:val="16"/>
        <w:szCs w:val="16"/>
        <w:cs/>
      </w:rPr>
      <w:tab/>
    </w:r>
  </w:p>
  <w:p w:rsidR="00701EC7" w:rsidRPr="005739E3" w:rsidRDefault="00701EC7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333FB" w:rsidRDefault="00701EC7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701EC7" w:rsidRPr="003333FB" w:rsidRDefault="00701EC7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0 กันยายน </w:t>
    </w:r>
    <w:r w:rsidRPr="003333FB">
      <w:rPr>
        <w:rFonts w:ascii="Angsana New" w:hAnsi="Angsana New" w:cs="Angsana New"/>
        <w:b/>
        <w:bCs/>
        <w:sz w:val="32"/>
        <w:szCs w:val="32"/>
        <w:cs/>
      </w:rPr>
      <w:t>254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 w:cs="Angsana New"/>
        <w:b/>
        <w:bCs/>
        <w:sz w:val="32"/>
        <w:szCs w:val="32"/>
        <w:cs/>
      </w:rPr>
      <w:t>และ 254</w:t>
    </w:r>
    <w:r>
      <w:rPr>
        <w:rFonts w:ascii="Angsana New" w:hAnsi="Angsana New" w:cs="Angsana New" w:hint="cs"/>
        <w:b/>
        <w:bCs/>
        <w:sz w:val="32"/>
        <w:szCs w:val="32"/>
        <w:cs/>
      </w:rPr>
      <w:t>8</w:t>
    </w:r>
  </w:p>
  <w:p w:rsidR="00701EC7" w:rsidRPr="003333FB" w:rsidRDefault="00701EC7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B97AC9" w:rsidRDefault="00701EC7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701EC7" w:rsidRPr="00B97AC9" w:rsidRDefault="00701EC7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325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E325A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:rsidR="00701EC7" w:rsidRDefault="00701EC7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B97AC9" w:rsidRDefault="00701EC7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701EC7" w:rsidRPr="00B97AC9" w:rsidRDefault="00701EC7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920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325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E325A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</w:p>
  <w:p w:rsidR="00701EC7" w:rsidRDefault="00701EC7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6C5AD5" w:rsidRDefault="00701EC7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AD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6C5AD5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:rsidR="00701EC7" w:rsidRPr="006C5AD5" w:rsidRDefault="00701EC7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6C5AD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325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E325A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:rsidR="00701EC7" w:rsidRDefault="00701EC7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EC7" w:rsidRPr="003333FB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ซีพีอาร์ โกมุ อินดัสเตรียล จำกัด (มหาชน) และบริษัทย่อย</w:t>
    </w:r>
  </w:p>
  <w:p w:rsidR="00701EC7" w:rsidRPr="003333FB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701EC7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325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E325A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62</w:t>
    </w:r>
  </w:p>
  <w:p w:rsidR="00701EC7" w:rsidRPr="00603A8F" w:rsidRDefault="00701EC7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23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4"/>
  </w:num>
  <w:num w:numId="14">
    <w:abstractNumId w:val="19"/>
  </w:num>
  <w:num w:numId="15">
    <w:abstractNumId w:val="21"/>
  </w:num>
  <w:num w:numId="16">
    <w:abstractNumId w:val="10"/>
  </w:num>
  <w:num w:numId="17">
    <w:abstractNumId w:val="22"/>
  </w:num>
  <w:num w:numId="18">
    <w:abstractNumId w:val="12"/>
  </w:num>
  <w:num w:numId="19">
    <w:abstractNumId w:val="16"/>
  </w:num>
  <w:num w:numId="20">
    <w:abstractNumId w:val="25"/>
  </w:num>
  <w:num w:numId="21">
    <w:abstractNumId w:val="11"/>
  </w:num>
  <w:num w:numId="22">
    <w:abstractNumId w:val="14"/>
  </w:num>
  <w:num w:numId="23">
    <w:abstractNumId w:val="15"/>
  </w:num>
  <w:num w:numId="24">
    <w:abstractNumId w:val="23"/>
  </w:num>
  <w:num w:numId="25">
    <w:abstractNumId w:val="26"/>
  </w:num>
  <w:num w:numId="26">
    <w:abstractNumId w:val="17"/>
  </w:num>
  <w:num w:numId="2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3078"/>
    <w:rsid w:val="000031C2"/>
    <w:rsid w:val="00003210"/>
    <w:rsid w:val="00003D2D"/>
    <w:rsid w:val="00004213"/>
    <w:rsid w:val="00004828"/>
    <w:rsid w:val="00007385"/>
    <w:rsid w:val="000078D5"/>
    <w:rsid w:val="0000791F"/>
    <w:rsid w:val="00007DDF"/>
    <w:rsid w:val="000100ED"/>
    <w:rsid w:val="000101F6"/>
    <w:rsid w:val="00010395"/>
    <w:rsid w:val="0001067C"/>
    <w:rsid w:val="00011020"/>
    <w:rsid w:val="00011144"/>
    <w:rsid w:val="00011421"/>
    <w:rsid w:val="00011578"/>
    <w:rsid w:val="00011893"/>
    <w:rsid w:val="00012070"/>
    <w:rsid w:val="00012E63"/>
    <w:rsid w:val="0001332C"/>
    <w:rsid w:val="00013703"/>
    <w:rsid w:val="000141ED"/>
    <w:rsid w:val="000151D8"/>
    <w:rsid w:val="000160B7"/>
    <w:rsid w:val="00016193"/>
    <w:rsid w:val="00016295"/>
    <w:rsid w:val="00016718"/>
    <w:rsid w:val="00016B4D"/>
    <w:rsid w:val="00017181"/>
    <w:rsid w:val="000179B4"/>
    <w:rsid w:val="00020FCE"/>
    <w:rsid w:val="00022ABC"/>
    <w:rsid w:val="000232B4"/>
    <w:rsid w:val="00023C0F"/>
    <w:rsid w:val="00023F5A"/>
    <w:rsid w:val="00024533"/>
    <w:rsid w:val="00024625"/>
    <w:rsid w:val="000253F0"/>
    <w:rsid w:val="00025724"/>
    <w:rsid w:val="00025857"/>
    <w:rsid w:val="00025B80"/>
    <w:rsid w:val="00026205"/>
    <w:rsid w:val="00026287"/>
    <w:rsid w:val="0002665F"/>
    <w:rsid w:val="000272AE"/>
    <w:rsid w:val="000306E5"/>
    <w:rsid w:val="00030838"/>
    <w:rsid w:val="00030ED0"/>
    <w:rsid w:val="000313CF"/>
    <w:rsid w:val="000318C9"/>
    <w:rsid w:val="00031E46"/>
    <w:rsid w:val="00031EBE"/>
    <w:rsid w:val="00032759"/>
    <w:rsid w:val="0003288D"/>
    <w:rsid w:val="00032B80"/>
    <w:rsid w:val="00032DBF"/>
    <w:rsid w:val="0003304A"/>
    <w:rsid w:val="00033654"/>
    <w:rsid w:val="00033DC6"/>
    <w:rsid w:val="000349CA"/>
    <w:rsid w:val="00034BAE"/>
    <w:rsid w:val="00034D01"/>
    <w:rsid w:val="00034FA5"/>
    <w:rsid w:val="00035539"/>
    <w:rsid w:val="0003586C"/>
    <w:rsid w:val="0003592A"/>
    <w:rsid w:val="00036CE9"/>
    <w:rsid w:val="00037F0E"/>
    <w:rsid w:val="00040362"/>
    <w:rsid w:val="00040CC6"/>
    <w:rsid w:val="0004152B"/>
    <w:rsid w:val="00041561"/>
    <w:rsid w:val="00041953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50D8"/>
    <w:rsid w:val="00045683"/>
    <w:rsid w:val="00045CEA"/>
    <w:rsid w:val="00046A32"/>
    <w:rsid w:val="00046E0B"/>
    <w:rsid w:val="000470D5"/>
    <w:rsid w:val="00047672"/>
    <w:rsid w:val="000477A1"/>
    <w:rsid w:val="00047A02"/>
    <w:rsid w:val="00051B93"/>
    <w:rsid w:val="00051FBB"/>
    <w:rsid w:val="00052158"/>
    <w:rsid w:val="00052409"/>
    <w:rsid w:val="00052D6D"/>
    <w:rsid w:val="000530C6"/>
    <w:rsid w:val="00053CEC"/>
    <w:rsid w:val="00053E82"/>
    <w:rsid w:val="000544E9"/>
    <w:rsid w:val="00055FD7"/>
    <w:rsid w:val="00055FFE"/>
    <w:rsid w:val="000565D3"/>
    <w:rsid w:val="00056929"/>
    <w:rsid w:val="00056FAB"/>
    <w:rsid w:val="000578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794A"/>
    <w:rsid w:val="00067EBC"/>
    <w:rsid w:val="0007037B"/>
    <w:rsid w:val="00071C70"/>
    <w:rsid w:val="00071D02"/>
    <w:rsid w:val="000722BF"/>
    <w:rsid w:val="000729A9"/>
    <w:rsid w:val="00072BAC"/>
    <w:rsid w:val="00073671"/>
    <w:rsid w:val="00073E02"/>
    <w:rsid w:val="00074427"/>
    <w:rsid w:val="0007459A"/>
    <w:rsid w:val="00074EC5"/>
    <w:rsid w:val="0007542A"/>
    <w:rsid w:val="00075AB2"/>
    <w:rsid w:val="00075C12"/>
    <w:rsid w:val="0007652C"/>
    <w:rsid w:val="00076B45"/>
    <w:rsid w:val="000772BB"/>
    <w:rsid w:val="000774C8"/>
    <w:rsid w:val="000774D3"/>
    <w:rsid w:val="00080317"/>
    <w:rsid w:val="0008060A"/>
    <w:rsid w:val="00080D1B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3EB"/>
    <w:rsid w:val="00087839"/>
    <w:rsid w:val="00087C5A"/>
    <w:rsid w:val="00087C92"/>
    <w:rsid w:val="000905E1"/>
    <w:rsid w:val="00090D0E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92A"/>
    <w:rsid w:val="000A0EF1"/>
    <w:rsid w:val="000A26F1"/>
    <w:rsid w:val="000A3693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C7"/>
    <w:rsid w:val="000B51E3"/>
    <w:rsid w:val="000B6226"/>
    <w:rsid w:val="000B6482"/>
    <w:rsid w:val="000B75A5"/>
    <w:rsid w:val="000B7743"/>
    <w:rsid w:val="000C01F8"/>
    <w:rsid w:val="000C06C4"/>
    <w:rsid w:val="000C1A9E"/>
    <w:rsid w:val="000C21AE"/>
    <w:rsid w:val="000C243C"/>
    <w:rsid w:val="000C2526"/>
    <w:rsid w:val="000C374F"/>
    <w:rsid w:val="000C40C6"/>
    <w:rsid w:val="000C5525"/>
    <w:rsid w:val="000C6292"/>
    <w:rsid w:val="000C6657"/>
    <w:rsid w:val="000C6E21"/>
    <w:rsid w:val="000C6FDD"/>
    <w:rsid w:val="000C7E5A"/>
    <w:rsid w:val="000D02CE"/>
    <w:rsid w:val="000D0539"/>
    <w:rsid w:val="000D0DCE"/>
    <w:rsid w:val="000D1AC7"/>
    <w:rsid w:val="000D1F62"/>
    <w:rsid w:val="000D265D"/>
    <w:rsid w:val="000D2AAE"/>
    <w:rsid w:val="000D2DBD"/>
    <w:rsid w:val="000D3075"/>
    <w:rsid w:val="000D3E0F"/>
    <w:rsid w:val="000D3F13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912"/>
    <w:rsid w:val="000E2DA3"/>
    <w:rsid w:val="000E2E4F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D00"/>
    <w:rsid w:val="000F38B1"/>
    <w:rsid w:val="000F390F"/>
    <w:rsid w:val="000F39FC"/>
    <w:rsid w:val="000F3B62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7453"/>
    <w:rsid w:val="000F7A47"/>
    <w:rsid w:val="000F7C54"/>
    <w:rsid w:val="000F7DE6"/>
    <w:rsid w:val="000F7F2E"/>
    <w:rsid w:val="0010004F"/>
    <w:rsid w:val="00100069"/>
    <w:rsid w:val="00100ACF"/>
    <w:rsid w:val="00100E35"/>
    <w:rsid w:val="001010E8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55"/>
    <w:rsid w:val="00105B0D"/>
    <w:rsid w:val="00105CF6"/>
    <w:rsid w:val="00106A8E"/>
    <w:rsid w:val="00106D33"/>
    <w:rsid w:val="00106FC9"/>
    <w:rsid w:val="00106FD3"/>
    <w:rsid w:val="001102E1"/>
    <w:rsid w:val="00110720"/>
    <w:rsid w:val="0011183E"/>
    <w:rsid w:val="00111B89"/>
    <w:rsid w:val="00111FB5"/>
    <w:rsid w:val="0011200A"/>
    <w:rsid w:val="001121B5"/>
    <w:rsid w:val="001135F8"/>
    <w:rsid w:val="00113DD4"/>
    <w:rsid w:val="00114770"/>
    <w:rsid w:val="00114AA3"/>
    <w:rsid w:val="00114F11"/>
    <w:rsid w:val="0011538C"/>
    <w:rsid w:val="0011666A"/>
    <w:rsid w:val="00117183"/>
    <w:rsid w:val="001171F1"/>
    <w:rsid w:val="0012145F"/>
    <w:rsid w:val="00121746"/>
    <w:rsid w:val="001228C6"/>
    <w:rsid w:val="00122E61"/>
    <w:rsid w:val="00122FAE"/>
    <w:rsid w:val="001240B9"/>
    <w:rsid w:val="0012432B"/>
    <w:rsid w:val="001251B9"/>
    <w:rsid w:val="00125537"/>
    <w:rsid w:val="001262BE"/>
    <w:rsid w:val="00126313"/>
    <w:rsid w:val="0012686A"/>
    <w:rsid w:val="00126A7B"/>
    <w:rsid w:val="00126C6D"/>
    <w:rsid w:val="0012793A"/>
    <w:rsid w:val="00130DFC"/>
    <w:rsid w:val="00130E8E"/>
    <w:rsid w:val="00131B10"/>
    <w:rsid w:val="00131C9E"/>
    <w:rsid w:val="00132D81"/>
    <w:rsid w:val="00133ACB"/>
    <w:rsid w:val="001353F4"/>
    <w:rsid w:val="0013647E"/>
    <w:rsid w:val="0013657F"/>
    <w:rsid w:val="00136E08"/>
    <w:rsid w:val="001371DB"/>
    <w:rsid w:val="0013739A"/>
    <w:rsid w:val="001403DD"/>
    <w:rsid w:val="001419BC"/>
    <w:rsid w:val="00141B56"/>
    <w:rsid w:val="00141BB1"/>
    <w:rsid w:val="00141DCB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E7B"/>
    <w:rsid w:val="001625B3"/>
    <w:rsid w:val="00162E92"/>
    <w:rsid w:val="00163DCC"/>
    <w:rsid w:val="001657AD"/>
    <w:rsid w:val="00165806"/>
    <w:rsid w:val="00165C37"/>
    <w:rsid w:val="00165C8B"/>
    <w:rsid w:val="0016621A"/>
    <w:rsid w:val="00167512"/>
    <w:rsid w:val="00167C4A"/>
    <w:rsid w:val="00170519"/>
    <w:rsid w:val="0017060C"/>
    <w:rsid w:val="00170711"/>
    <w:rsid w:val="001715B2"/>
    <w:rsid w:val="001717F0"/>
    <w:rsid w:val="0017221D"/>
    <w:rsid w:val="00172671"/>
    <w:rsid w:val="0017306B"/>
    <w:rsid w:val="00173272"/>
    <w:rsid w:val="00173A63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C58"/>
    <w:rsid w:val="00180FDD"/>
    <w:rsid w:val="001813D1"/>
    <w:rsid w:val="001814D7"/>
    <w:rsid w:val="0018283F"/>
    <w:rsid w:val="0018289B"/>
    <w:rsid w:val="001835AF"/>
    <w:rsid w:val="00183E11"/>
    <w:rsid w:val="00184662"/>
    <w:rsid w:val="00184FE0"/>
    <w:rsid w:val="001857EA"/>
    <w:rsid w:val="001858CC"/>
    <w:rsid w:val="00185B17"/>
    <w:rsid w:val="001861F7"/>
    <w:rsid w:val="00186D03"/>
    <w:rsid w:val="00187E37"/>
    <w:rsid w:val="00187F2D"/>
    <w:rsid w:val="0019065D"/>
    <w:rsid w:val="00190EFD"/>
    <w:rsid w:val="001913CC"/>
    <w:rsid w:val="001919B4"/>
    <w:rsid w:val="0019214F"/>
    <w:rsid w:val="001931C8"/>
    <w:rsid w:val="0019342A"/>
    <w:rsid w:val="00193F1F"/>
    <w:rsid w:val="001940B9"/>
    <w:rsid w:val="0019421F"/>
    <w:rsid w:val="00194418"/>
    <w:rsid w:val="0019597A"/>
    <w:rsid w:val="00195AB9"/>
    <w:rsid w:val="00195E1F"/>
    <w:rsid w:val="0019641C"/>
    <w:rsid w:val="00196562"/>
    <w:rsid w:val="00196AD5"/>
    <w:rsid w:val="0019741F"/>
    <w:rsid w:val="00197CAB"/>
    <w:rsid w:val="00197FC6"/>
    <w:rsid w:val="001A185C"/>
    <w:rsid w:val="001A190C"/>
    <w:rsid w:val="001A2868"/>
    <w:rsid w:val="001A2BD3"/>
    <w:rsid w:val="001A3CE3"/>
    <w:rsid w:val="001A51FB"/>
    <w:rsid w:val="001A55E7"/>
    <w:rsid w:val="001A56C3"/>
    <w:rsid w:val="001A5835"/>
    <w:rsid w:val="001A6847"/>
    <w:rsid w:val="001A6DEE"/>
    <w:rsid w:val="001A7307"/>
    <w:rsid w:val="001B038B"/>
    <w:rsid w:val="001B095E"/>
    <w:rsid w:val="001B243D"/>
    <w:rsid w:val="001B303E"/>
    <w:rsid w:val="001B3335"/>
    <w:rsid w:val="001B3B83"/>
    <w:rsid w:val="001B3E5E"/>
    <w:rsid w:val="001B4381"/>
    <w:rsid w:val="001B45C7"/>
    <w:rsid w:val="001B5EDE"/>
    <w:rsid w:val="001B666D"/>
    <w:rsid w:val="001B72AF"/>
    <w:rsid w:val="001B737C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5CD"/>
    <w:rsid w:val="001C65D8"/>
    <w:rsid w:val="001C6608"/>
    <w:rsid w:val="001C6824"/>
    <w:rsid w:val="001C6DDE"/>
    <w:rsid w:val="001D0C58"/>
    <w:rsid w:val="001D0DCD"/>
    <w:rsid w:val="001D1C74"/>
    <w:rsid w:val="001D2737"/>
    <w:rsid w:val="001D2780"/>
    <w:rsid w:val="001D3347"/>
    <w:rsid w:val="001D4172"/>
    <w:rsid w:val="001D470D"/>
    <w:rsid w:val="001D4D26"/>
    <w:rsid w:val="001D5956"/>
    <w:rsid w:val="001D5DFB"/>
    <w:rsid w:val="001D6446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A1B"/>
    <w:rsid w:val="001F2B80"/>
    <w:rsid w:val="001F2D39"/>
    <w:rsid w:val="001F318E"/>
    <w:rsid w:val="001F3200"/>
    <w:rsid w:val="001F3522"/>
    <w:rsid w:val="001F4850"/>
    <w:rsid w:val="001F4DC8"/>
    <w:rsid w:val="001F5149"/>
    <w:rsid w:val="001F5A21"/>
    <w:rsid w:val="001F5A91"/>
    <w:rsid w:val="001F6207"/>
    <w:rsid w:val="001F63A0"/>
    <w:rsid w:val="001F65A8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92A"/>
    <w:rsid w:val="00203962"/>
    <w:rsid w:val="00203989"/>
    <w:rsid w:val="00203EB9"/>
    <w:rsid w:val="00203F10"/>
    <w:rsid w:val="002049D3"/>
    <w:rsid w:val="00205136"/>
    <w:rsid w:val="00206AC8"/>
    <w:rsid w:val="002074F2"/>
    <w:rsid w:val="00207F4D"/>
    <w:rsid w:val="002102F6"/>
    <w:rsid w:val="00210B43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3FF"/>
    <w:rsid w:val="00216B85"/>
    <w:rsid w:val="00217319"/>
    <w:rsid w:val="002174DD"/>
    <w:rsid w:val="002174EC"/>
    <w:rsid w:val="00217DD7"/>
    <w:rsid w:val="00220DBD"/>
    <w:rsid w:val="0022139E"/>
    <w:rsid w:val="00221999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533"/>
    <w:rsid w:val="00225584"/>
    <w:rsid w:val="002257BB"/>
    <w:rsid w:val="00226474"/>
    <w:rsid w:val="002267A4"/>
    <w:rsid w:val="00226A58"/>
    <w:rsid w:val="00226F38"/>
    <w:rsid w:val="002274C0"/>
    <w:rsid w:val="00230F78"/>
    <w:rsid w:val="00231742"/>
    <w:rsid w:val="00231A11"/>
    <w:rsid w:val="00231BB7"/>
    <w:rsid w:val="00231D58"/>
    <w:rsid w:val="0023211D"/>
    <w:rsid w:val="0023289F"/>
    <w:rsid w:val="00232CE3"/>
    <w:rsid w:val="00233108"/>
    <w:rsid w:val="00233337"/>
    <w:rsid w:val="00233AF7"/>
    <w:rsid w:val="00233F84"/>
    <w:rsid w:val="00234B94"/>
    <w:rsid w:val="00235067"/>
    <w:rsid w:val="00235EB0"/>
    <w:rsid w:val="00235EFB"/>
    <w:rsid w:val="00236163"/>
    <w:rsid w:val="00236A66"/>
    <w:rsid w:val="00237601"/>
    <w:rsid w:val="00237C6C"/>
    <w:rsid w:val="0024090E"/>
    <w:rsid w:val="00240C05"/>
    <w:rsid w:val="0024122C"/>
    <w:rsid w:val="00241454"/>
    <w:rsid w:val="00241604"/>
    <w:rsid w:val="00241693"/>
    <w:rsid w:val="00241885"/>
    <w:rsid w:val="00241B3E"/>
    <w:rsid w:val="00242CED"/>
    <w:rsid w:val="00242F02"/>
    <w:rsid w:val="002432AD"/>
    <w:rsid w:val="0024366A"/>
    <w:rsid w:val="00243D75"/>
    <w:rsid w:val="00244D30"/>
    <w:rsid w:val="00245950"/>
    <w:rsid w:val="00245C3A"/>
    <w:rsid w:val="00245D67"/>
    <w:rsid w:val="0024794E"/>
    <w:rsid w:val="00247AF8"/>
    <w:rsid w:val="002506AB"/>
    <w:rsid w:val="00250CCB"/>
    <w:rsid w:val="00250D25"/>
    <w:rsid w:val="00251745"/>
    <w:rsid w:val="002517C5"/>
    <w:rsid w:val="00251B8E"/>
    <w:rsid w:val="00252446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4AD"/>
    <w:rsid w:val="00256445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E56"/>
    <w:rsid w:val="00267FE1"/>
    <w:rsid w:val="0027035D"/>
    <w:rsid w:val="00270951"/>
    <w:rsid w:val="00270ECE"/>
    <w:rsid w:val="00271044"/>
    <w:rsid w:val="00273193"/>
    <w:rsid w:val="00273D94"/>
    <w:rsid w:val="00274AB2"/>
    <w:rsid w:val="00275653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33B3"/>
    <w:rsid w:val="00284A73"/>
    <w:rsid w:val="00285248"/>
    <w:rsid w:val="00285A24"/>
    <w:rsid w:val="00285A9C"/>
    <w:rsid w:val="00286B1C"/>
    <w:rsid w:val="00286D05"/>
    <w:rsid w:val="00287A16"/>
    <w:rsid w:val="00287B4D"/>
    <w:rsid w:val="00287E69"/>
    <w:rsid w:val="00291316"/>
    <w:rsid w:val="002921F7"/>
    <w:rsid w:val="002923AB"/>
    <w:rsid w:val="00293C12"/>
    <w:rsid w:val="002947AD"/>
    <w:rsid w:val="002952E8"/>
    <w:rsid w:val="002954EB"/>
    <w:rsid w:val="00295783"/>
    <w:rsid w:val="002968A4"/>
    <w:rsid w:val="00297AB6"/>
    <w:rsid w:val="002A0A9C"/>
    <w:rsid w:val="002A1B44"/>
    <w:rsid w:val="002A1C72"/>
    <w:rsid w:val="002A31FD"/>
    <w:rsid w:val="002A3704"/>
    <w:rsid w:val="002A4048"/>
    <w:rsid w:val="002A4193"/>
    <w:rsid w:val="002A45EC"/>
    <w:rsid w:val="002A6969"/>
    <w:rsid w:val="002A6BDB"/>
    <w:rsid w:val="002A78EB"/>
    <w:rsid w:val="002A7C70"/>
    <w:rsid w:val="002A7CAF"/>
    <w:rsid w:val="002B0260"/>
    <w:rsid w:val="002B101B"/>
    <w:rsid w:val="002B1460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5549"/>
    <w:rsid w:val="002B638A"/>
    <w:rsid w:val="002B6493"/>
    <w:rsid w:val="002B6900"/>
    <w:rsid w:val="002C0734"/>
    <w:rsid w:val="002C081B"/>
    <w:rsid w:val="002C0D88"/>
    <w:rsid w:val="002C1149"/>
    <w:rsid w:val="002C11F3"/>
    <w:rsid w:val="002C19DB"/>
    <w:rsid w:val="002C1D30"/>
    <w:rsid w:val="002C2304"/>
    <w:rsid w:val="002C29DE"/>
    <w:rsid w:val="002C2A94"/>
    <w:rsid w:val="002C2AB4"/>
    <w:rsid w:val="002C3179"/>
    <w:rsid w:val="002C3D5C"/>
    <w:rsid w:val="002C3DB6"/>
    <w:rsid w:val="002C3E2F"/>
    <w:rsid w:val="002C40A3"/>
    <w:rsid w:val="002C4438"/>
    <w:rsid w:val="002C475E"/>
    <w:rsid w:val="002C48E4"/>
    <w:rsid w:val="002C51BA"/>
    <w:rsid w:val="002C5D30"/>
    <w:rsid w:val="002C65D4"/>
    <w:rsid w:val="002C6B4E"/>
    <w:rsid w:val="002C6BA1"/>
    <w:rsid w:val="002C6FCF"/>
    <w:rsid w:val="002C797C"/>
    <w:rsid w:val="002D0953"/>
    <w:rsid w:val="002D1399"/>
    <w:rsid w:val="002D1636"/>
    <w:rsid w:val="002D1D55"/>
    <w:rsid w:val="002D1F02"/>
    <w:rsid w:val="002D2A48"/>
    <w:rsid w:val="002D3CC7"/>
    <w:rsid w:val="002D477E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304D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7118"/>
    <w:rsid w:val="002E733C"/>
    <w:rsid w:val="002E7534"/>
    <w:rsid w:val="002E7773"/>
    <w:rsid w:val="002F0DD0"/>
    <w:rsid w:val="002F1730"/>
    <w:rsid w:val="002F23E3"/>
    <w:rsid w:val="002F254D"/>
    <w:rsid w:val="002F266D"/>
    <w:rsid w:val="002F28AE"/>
    <w:rsid w:val="002F28BB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BE8"/>
    <w:rsid w:val="002F6275"/>
    <w:rsid w:val="002F6422"/>
    <w:rsid w:val="002F684E"/>
    <w:rsid w:val="002F6F63"/>
    <w:rsid w:val="00300699"/>
    <w:rsid w:val="00300A59"/>
    <w:rsid w:val="003010B6"/>
    <w:rsid w:val="00301BC4"/>
    <w:rsid w:val="00301D25"/>
    <w:rsid w:val="0030249A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20461"/>
    <w:rsid w:val="00320479"/>
    <w:rsid w:val="003205B2"/>
    <w:rsid w:val="003205D2"/>
    <w:rsid w:val="00320665"/>
    <w:rsid w:val="00320D76"/>
    <w:rsid w:val="00321119"/>
    <w:rsid w:val="0032136A"/>
    <w:rsid w:val="00321D70"/>
    <w:rsid w:val="00322B5E"/>
    <w:rsid w:val="003234EB"/>
    <w:rsid w:val="00324BCF"/>
    <w:rsid w:val="003252EB"/>
    <w:rsid w:val="00325A47"/>
    <w:rsid w:val="00325BAC"/>
    <w:rsid w:val="00325F46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33FB"/>
    <w:rsid w:val="00333531"/>
    <w:rsid w:val="00333780"/>
    <w:rsid w:val="003344A6"/>
    <w:rsid w:val="0033491F"/>
    <w:rsid w:val="003349B0"/>
    <w:rsid w:val="003350A7"/>
    <w:rsid w:val="0033586D"/>
    <w:rsid w:val="00335DE4"/>
    <w:rsid w:val="003365BB"/>
    <w:rsid w:val="003369A8"/>
    <w:rsid w:val="00336C7D"/>
    <w:rsid w:val="00336FF3"/>
    <w:rsid w:val="00337787"/>
    <w:rsid w:val="00337D92"/>
    <w:rsid w:val="00340C9E"/>
    <w:rsid w:val="003411E7"/>
    <w:rsid w:val="003414C6"/>
    <w:rsid w:val="003416E1"/>
    <w:rsid w:val="00341DD3"/>
    <w:rsid w:val="00341F2E"/>
    <w:rsid w:val="00342217"/>
    <w:rsid w:val="00342D12"/>
    <w:rsid w:val="00343A33"/>
    <w:rsid w:val="00345661"/>
    <w:rsid w:val="00345796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1779"/>
    <w:rsid w:val="00361BBC"/>
    <w:rsid w:val="003622A5"/>
    <w:rsid w:val="003622E6"/>
    <w:rsid w:val="0036284F"/>
    <w:rsid w:val="00362A5D"/>
    <w:rsid w:val="00362BEF"/>
    <w:rsid w:val="00362D87"/>
    <w:rsid w:val="0036328F"/>
    <w:rsid w:val="00363750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74B7"/>
    <w:rsid w:val="00367590"/>
    <w:rsid w:val="00370B80"/>
    <w:rsid w:val="0037140C"/>
    <w:rsid w:val="00371CD8"/>
    <w:rsid w:val="00371F60"/>
    <w:rsid w:val="0037255D"/>
    <w:rsid w:val="00372EA6"/>
    <w:rsid w:val="003735DE"/>
    <w:rsid w:val="003736AE"/>
    <w:rsid w:val="00373B4D"/>
    <w:rsid w:val="00373DE7"/>
    <w:rsid w:val="00376856"/>
    <w:rsid w:val="00376A71"/>
    <w:rsid w:val="00376E64"/>
    <w:rsid w:val="0037758E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36D1"/>
    <w:rsid w:val="003848E6"/>
    <w:rsid w:val="00384BA5"/>
    <w:rsid w:val="003856AD"/>
    <w:rsid w:val="00385CA3"/>
    <w:rsid w:val="00386B74"/>
    <w:rsid w:val="00386EDC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977"/>
    <w:rsid w:val="003931F8"/>
    <w:rsid w:val="003933C8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A046F"/>
    <w:rsid w:val="003A1220"/>
    <w:rsid w:val="003A1474"/>
    <w:rsid w:val="003A17C7"/>
    <w:rsid w:val="003A198A"/>
    <w:rsid w:val="003A1F9D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7C6"/>
    <w:rsid w:val="003A5BE8"/>
    <w:rsid w:val="003A624E"/>
    <w:rsid w:val="003A69B9"/>
    <w:rsid w:val="003A7787"/>
    <w:rsid w:val="003B00D5"/>
    <w:rsid w:val="003B08F0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99"/>
    <w:rsid w:val="003B6907"/>
    <w:rsid w:val="003B73B0"/>
    <w:rsid w:val="003B792E"/>
    <w:rsid w:val="003B7B4B"/>
    <w:rsid w:val="003C02F2"/>
    <w:rsid w:val="003C09EE"/>
    <w:rsid w:val="003C0B2E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3317"/>
    <w:rsid w:val="003C3839"/>
    <w:rsid w:val="003C3B0C"/>
    <w:rsid w:val="003C3FBD"/>
    <w:rsid w:val="003C41B5"/>
    <w:rsid w:val="003C44D3"/>
    <w:rsid w:val="003C48D1"/>
    <w:rsid w:val="003C49BF"/>
    <w:rsid w:val="003C4CDE"/>
    <w:rsid w:val="003C5837"/>
    <w:rsid w:val="003C5A87"/>
    <w:rsid w:val="003C6181"/>
    <w:rsid w:val="003C62A0"/>
    <w:rsid w:val="003C6DF9"/>
    <w:rsid w:val="003C6EE5"/>
    <w:rsid w:val="003C6F88"/>
    <w:rsid w:val="003D0251"/>
    <w:rsid w:val="003D08D6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EA3"/>
    <w:rsid w:val="003E028C"/>
    <w:rsid w:val="003E09DC"/>
    <w:rsid w:val="003E0CFA"/>
    <w:rsid w:val="003E1044"/>
    <w:rsid w:val="003E14E0"/>
    <w:rsid w:val="003E1599"/>
    <w:rsid w:val="003E2201"/>
    <w:rsid w:val="003E3334"/>
    <w:rsid w:val="003E3E67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EC7"/>
    <w:rsid w:val="004001BF"/>
    <w:rsid w:val="004002E3"/>
    <w:rsid w:val="00400E8E"/>
    <w:rsid w:val="00401341"/>
    <w:rsid w:val="004023BB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6778"/>
    <w:rsid w:val="00406A80"/>
    <w:rsid w:val="00406F19"/>
    <w:rsid w:val="00407A67"/>
    <w:rsid w:val="00412739"/>
    <w:rsid w:val="00413246"/>
    <w:rsid w:val="0041341F"/>
    <w:rsid w:val="00413860"/>
    <w:rsid w:val="004139A9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A71"/>
    <w:rsid w:val="00420FDF"/>
    <w:rsid w:val="00421AA5"/>
    <w:rsid w:val="00421E39"/>
    <w:rsid w:val="004226ED"/>
    <w:rsid w:val="00422CA3"/>
    <w:rsid w:val="00422FF2"/>
    <w:rsid w:val="0042356A"/>
    <w:rsid w:val="00423665"/>
    <w:rsid w:val="0042380B"/>
    <w:rsid w:val="00423EB7"/>
    <w:rsid w:val="004246BA"/>
    <w:rsid w:val="0042542F"/>
    <w:rsid w:val="00425B2D"/>
    <w:rsid w:val="0042606A"/>
    <w:rsid w:val="004260BF"/>
    <w:rsid w:val="00427039"/>
    <w:rsid w:val="00427277"/>
    <w:rsid w:val="00427592"/>
    <w:rsid w:val="0043012E"/>
    <w:rsid w:val="00430396"/>
    <w:rsid w:val="004314AC"/>
    <w:rsid w:val="0043195A"/>
    <w:rsid w:val="004319EB"/>
    <w:rsid w:val="0043353C"/>
    <w:rsid w:val="00433B9A"/>
    <w:rsid w:val="00433F1D"/>
    <w:rsid w:val="00434001"/>
    <w:rsid w:val="004340BE"/>
    <w:rsid w:val="00434743"/>
    <w:rsid w:val="0043478A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F56"/>
    <w:rsid w:val="004431F9"/>
    <w:rsid w:val="00443716"/>
    <w:rsid w:val="004437E6"/>
    <w:rsid w:val="004438A0"/>
    <w:rsid w:val="00443A27"/>
    <w:rsid w:val="00444F56"/>
    <w:rsid w:val="00445F78"/>
    <w:rsid w:val="00446320"/>
    <w:rsid w:val="0044694B"/>
    <w:rsid w:val="00447316"/>
    <w:rsid w:val="00447686"/>
    <w:rsid w:val="00450AFB"/>
    <w:rsid w:val="00450FDD"/>
    <w:rsid w:val="00451340"/>
    <w:rsid w:val="0045219C"/>
    <w:rsid w:val="00452282"/>
    <w:rsid w:val="0045253F"/>
    <w:rsid w:val="00453262"/>
    <w:rsid w:val="00453281"/>
    <w:rsid w:val="00453314"/>
    <w:rsid w:val="00453D27"/>
    <w:rsid w:val="004556C3"/>
    <w:rsid w:val="00456D11"/>
    <w:rsid w:val="004570F4"/>
    <w:rsid w:val="004572F2"/>
    <w:rsid w:val="00457D84"/>
    <w:rsid w:val="00457E96"/>
    <w:rsid w:val="00460166"/>
    <w:rsid w:val="0046030B"/>
    <w:rsid w:val="004608C7"/>
    <w:rsid w:val="00460BCF"/>
    <w:rsid w:val="004614B6"/>
    <w:rsid w:val="00461CD7"/>
    <w:rsid w:val="0046209B"/>
    <w:rsid w:val="004624B6"/>
    <w:rsid w:val="00462756"/>
    <w:rsid w:val="00462840"/>
    <w:rsid w:val="004628F1"/>
    <w:rsid w:val="00462E78"/>
    <w:rsid w:val="00463A7B"/>
    <w:rsid w:val="00463A99"/>
    <w:rsid w:val="00465266"/>
    <w:rsid w:val="00465343"/>
    <w:rsid w:val="00465504"/>
    <w:rsid w:val="0046590C"/>
    <w:rsid w:val="00465F6E"/>
    <w:rsid w:val="004665EF"/>
    <w:rsid w:val="00466707"/>
    <w:rsid w:val="00466D54"/>
    <w:rsid w:val="00467085"/>
    <w:rsid w:val="004675E0"/>
    <w:rsid w:val="004679BA"/>
    <w:rsid w:val="00467AC3"/>
    <w:rsid w:val="00467F04"/>
    <w:rsid w:val="00471F41"/>
    <w:rsid w:val="004725BA"/>
    <w:rsid w:val="0047268C"/>
    <w:rsid w:val="00472A7D"/>
    <w:rsid w:val="00473B69"/>
    <w:rsid w:val="00474009"/>
    <w:rsid w:val="0047462A"/>
    <w:rsid w:val="004748BA"/>
    <w:rsid w:val="00474956"/>
    <w:rsid w:val="00475372"/>
    <w:rsid w:val="004755B4"/>
    <w:rsid w:val="004759B1"/>
    <w:rsid w:val="00475AC6"/>
    <w:rsid w:val="0047619A"/>
    <w:rsid w:val="0047763D"/>
    <w:rsid w:val="0047768F"/>
    <w:rsid w:val="00477C3C"/>
    <w:rsid w:val="00480351"/>
    <w:rsid w:val="00480A34"/>
    <w:rsid w:val="00481246"/>
    <w:rsid w:val="00481C11"/>
    <w:rsid w:val="00481C7C"/>
    <w:rsid w:val="00481D6B"/>
    <w:rsid w:val="00481E8E"/>
    <w:rsid w:val="00482007"/>
    <w:rsid w:val="0048294B"/>
    <w:rsid w:val="00483AFE"/>
    <w:rsid w:val="00483E0F"/>
    <w:rsid w:val="00484C3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54C1"/>
    <w:rsid w:val="00495E9D"/>
    <w:rsid w:val="004960B6"/>
    <w:rsid w:val="00496387"/>
    <w:rsid w:val="004969EC"/>
    <w:rsid w:val="00496B8E"/>
    <w:rsid w:val="00496CF5"/>
    <w:rsid w:val="0049760F"/>
    <w:rsid w:val="0049780B"/>
    <w:rsid w:val="004A0071"/>
    <w:rsid w:val="004A0231"/>
    <w:rsid w:val="004A050A"/>
    <w:rsid w:val="004A0800"/>
    <w:rsid w:val="004A0C21"/>
    <w:rsid w:val="004A1ADC"/>
    <w:rsid w:val="004A1FB9"/>
    <w:rsid w:val="004A2384"/>
    <w:rsid w:val="004A2438"/>
    <w:rsid w:val="004A2DF4"/>
    <w:rsid w:val="004A2F1C"/>
    <w:rsid w:val="004A3149"/>
    <w:rsid w:val="004A373C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B045A"/>
    <w:rsid w:val="004B0751"/>
    <w:rsid w:val="004B10CD"/>
    <w:rsid w:val="004B186F"/>
    <w:rsid w:val="004B18E3"/>
    <w:rsid w:val="004B1A19"/>
    <w:rsid w:val="004B2048"/>
    <w:rsid w:val="004B224C"/>
    <w:rsid w:val="004B2372"/>
    <w:rsid w:val="004B252F"/>
    <w:rsid w:val="004B25DD"/>
    <w:rsid w:val="004B2E30"/>
    <w:rsid w:val="004B3385"/>
    <w:rsid w:val="004B35F0"/>
    <w:rsid w:val="004B3B21"/>
    <w:rsid w:val="004B3EE9"/>
    <w:rsid w:val="004B42B1"/>
    <w:rsid w:val="004B4A74"/>
    <w:rsid w:val="004B6080"/>
    <w:rsid w:val="004B61CA"/>
    <w:rsid w:val="004B6D83"/>
    <w:rsid w:val="004B7D45"/>
    <w:rsid w:val="004C0967"/>
    <w:rsid w:val="004C0E54"/>
    <w:rsid w:val="004C1295"/>
    <w:rsid w:val="004C1E5D"/>
    <w:rsid w:val="004C2FBF"/>
    <w:rsid w:val="004C336A"/>
    <w:rsid w:val="004C3382"/>
    <w:rsid w:val="004C3401"/>
    <w:rsid w:val="004C3BDB"/>
    <w:rsid w:val="004C417D"/>
    <w:rsid w:val="004C51E6"/>
    <w:rsid w:val="004C5919"/>
    <w:rsid w:val="004C5A44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F13"/>
    <w:rsid w:val="004D7E41"/>
    <w:rsid w:val="004D7F64"/>
    <w:rsid w:val="004E0C56"/>
    <w:rsid w:val="004E125A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DFA"/>
    <w:rsid w:val="004F01BE"/>
    <w:rsid w:val="004F0217"/>
    <w:rsid w:val="004F035F"/>
    <w:rsid w:val="004F0CFD"/>
    <w:rsid w:val="004F0FCF"/>
    <w:rsid w:val="004F11D7"/>
    <w:rsid w:val="004F12AA"/>
    <w:rsid w:val="004F13C0"/>
    <w:rsid w:val="004F3D94"/>
    <w:rsid w:val="004F3FAD"/>
    <w:rsid w:val="004F4C79"/>
    <w:rsid w:val="004F4E44"/>
    <w:rsid w:val="004F537E"/>
    <w:rsid w:val="004F556C"/>
    <w:rsid w:val="004F5972"/>
    <w:rsid w:val="004F59C4"/>
    <w:rsid w:val="004F6143"/>
    <w:rsid w:val="004F6824"/>
    <w:rsid w:val="004F720C"/>
    <w:rsid w:val="004F7F7C"/>
    <w:rsid w:val="00500107"/>
    <w:rsid w:val="00501335"/>
    <w:rsid w:val="00502C7D"/>
    <w:rsid w:val="005034FA"/>
    <w:rsid w:val="00503853"/>
    <w:rsid w:val="005047CB"/>
    <w:rsid w:val="0050494D"/>
    <w:rsid w:val="005049AF"/>
    <w:rsid w:val="00504C1E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695"/>
    <w:rsid w:val="00512804"/>
    <w:rsid w:val="00512E6F"/>
    <w:rsid w:val="00513169"/>
    <w:rsid w:val="00513296"/>
    <w:rsid w:val="005137E2"/>
    <w:rsid w:val="005139A9"/>
    <w:rsid w:val="00513AC6"/>
    <w:rsid w:val="00513C12"/>
    <w:rsid w:val="00513E78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415A"/>
    <w:rsid w:val="00524CA7"/>
    <w:rsid w:val="00524EA2"/>
    <w:rsid w:val="00525FB5"/>
    <w:rsid w:val="00526219"/>
    <w:rsid w:val="00526705"/>
    <w:rsid w:val="005268F6"/>
    <w:rsid w:val="00527865"/>
    <w:rsid w:val="0053059A"/>
    <w:rsid w:val="00530769"/>
    <w:rsid w:val="00530CDE"/>
    <w:rsid w:val="00531B5D"/>
    <w:rsid w:val="00531BF4"/>
    <w:rsid w:val="00531DFD"/>
    <w:rsid w:val="0053221E"/>
    <w:rsid w:val="00532B2C"/>
    <w:rsid w:val="00532BD5"/>
    <w:rsid w:val="00532BE1"/>
    <w:rsid w:val="0053367A"/>
    <w:rsid w:val="005339AC"/>
    <w:rsid w:val="00533ACA"/>
    <w:rsid w:val="00534073"/>
    <w:rsid w:val="00535FFF"/>
    <w:rsid w:val="00536E30"/>
    <w:rsid w:val="00537B9B"/>
    <w:rsid w:val="0054034B"/>
    <w:rsid w:val="00540A80"/>
    <w:rsid w:val="00540F40"/>
    <w:rsid w:val="00542676"/>
    <w:rsid w:val="00542A94"/>
    <w:rsid w:val="0054320F"/>
    <w:rsid w:val="00543E0C"/>
    <w:rsid w:val="00544158"/>
    <w:rsid w:val="005447A1"/>
    <w:rsid w:val="00544A36"/>
    <w:rsid w:val="00544CB7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5E6"/>
    <w:rsid w:val="00551B4C"/>
    <w:rsid w:val="005524E1"/>
    <w:rsid w:val="00553466"/>
    <w:rsid w:val="00554A59"/>
    <w:rsid w:val="00554D8B"/>
    <w:rsid w:val="00555E4C"/>
    <w:rsid w:val="00555EC6"/>
    <w:rsid w:val="00555F04"/>
    <w:rsid w:val="00556857"/>
    <w:rsid w:val="0055697B"/>
    <w:rsid w:val="00556F4D"/>
    <w:rsid w:val="00557775"/>
    <w:rsid w:val="005601C2"/>
    <w:rsid w:val="0056082B"/>
    <w:rsid w:val="005613BB"/>
    <w:rsid w:val="00561E16"/>
    <w:rsid w:val="005620DF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B01"/>
    <w:rsid w:val="00582D9D"/>
    <w:rsid w:val="00583619"/>
    <w:rsid w:val="00583C66"/>
    <w:rsid w:val="0058402A"/>
    <w:rsid w:val="005847D4"/>
    <w:rsid w:val="00584C19"/>
    <w:rsid w:val="0058534F"/>
    <w:rsid w:val="005867AC"/>
    <w:rsid w:val="00586962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D0B"/>
    <w:rsid w:val="005A402D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77F"/>
    <w:rsid w:val="005B1E22"/>
    <w:rsid w:val="005B205D"/>
    <w:rsid w:val="005B2176"/>
    <w:rsid w:val="005B240D"/>
    <w:rsid w:val="005B33FA"/>
    <w:rsid w:val="005B3AE5"/>
    <w:rsid w:val="005B4777"/>
    <w:rsid w:val="005B4BB4"/>
    <w:rsid w:val="005B4FD7"/>
    <w:rsid w:val="005B5308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3118"/>
    <w:rsid w:val="005C3433"/>
    <w:rsid w:val="005C4249"/>
    <w:rsid w:val="005C46D2"/>
    <w:rsid w:val="005C477A"/>
    <w:rsid w:val="005C483E"/>
    <w:rsid w:val="005C4ED8"/>
    <w:rsid w:val="005C4F0C"/>
    <w:rsid w:val="005C50E4"/>
    <w:rsid w:val="005C56B1"/>
    <w:rsid w:val="005C5BEA"/>
    <w:rsid w:val="005C5D6A"/>
    <w:rsid w:val="005C6494"/>
    <w:rsid w:val="005C6A6B"/>
    <w:rsid w:val="005D07FC"/>
    <w:rsid w:val="005D0A4F"/>
    <w:rsid w:val="005D1064"/>
    <w:rsid w:val="005D1FDC"/>
    <w:rsid w:val="005D1FEE"/>
    <w:rsid w:val="005D20A2"/>
    <w:rsid w:val="005D28A7"/>
    <w:rsid w:val="005D2C48"/>
    <w:rsid w:val="005D2D8E"/>
    <w:rsid w:val="005D2F9F"/>
    <w:rsid w:val="005D327A"/>
    <w:rsid w:val="005D39EF"/>
    <w:rsid w:val="005D3B4D"/>
    <w:rsid w:val="005D3FE2"/>
    <w:rsid w:val="005D401E"/>
    <w:rsid w:val="005D4166"/>
    <w:rsid w:val="005D4B32"/>
    <w:rsid w:val="005D4E85"/>
    <w:rsid w:val="005D5525"/>
    <w:rsid w:val="005D5940"/>
    <w:rsid w:val="005D5FD5"/>
    <w:rsid w:val="005D615E"/>
    <w:rsid w:val="005D6257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97F"/>
    <w:rsid w:val="005E1B72"/>
    <w:rsid w:val="005E269B"/>
    <w:rsid w:val="005E29D4"/>
    <w:rsid w:val="005E316A"/>
    <w:rsid w:val="005E359E"/>
    <w:rsid w:val="005E3890"/>
    <w:rsid w:val="005E3D51"/>
    <w:rsid w:val="005E4A7E"/>
    <w:rsid w:val="005E593C"/>
    <w:rsid w:val="005E6C02"/>
    <w:rsid w:val="005E6C38"/>
    <w:rsid w:val="005E6C55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4223"/>
    <w:rsid w:val="005F45B4"/>
    <w:rsid w:val="005F49D3"/>
    <w:rsid w:val="005F4A57"/>
    <w:rsid w:val="005F54B1"/>
    <w:rsid w:val="005F59CE"/>
    <w:rsid w:val="005F6BE5"/>
    <w:rsid w:val="005F7AAA"/>
    <w:rsid w:val="005F7E5F"/>
    <w:rsid w:val="00601371"/>
    <w:rsid w:val="00601668"/>
    <w:rsid w:val="00601AAB"/>
    <w:rsid w:val="00601E10"/>
    <w:rsid w:val="00601E57"/>
    <w:rsid w:val="0060204A"/>
    <w:rsid w:val="006023D3"/>
    <w:rsid w:val="00602635"/>
    <w:rsid w:val="0060375B"/>
    <w:rsid w:val="00603A8F"/>
    <w:rsid w:val="00603B7E"/>
    <w:rsid w:val="00604A9A"/>
    <w:rsid w:val="00604D65"/>
    <w:rsid w:val="006054DE"/>
    <w:rsid w:val="00605C22"/>
    <w:rsid w:val="00605D55"/>
    <w:rsid w:val="00605E01"/>
    <w:rsid w:val="00605E78"/>
    <w:rsid w:val="00606749"/>
    <w:rsid w:val="00606BA4"/>
    <w:rsid w:val="00607EB6"/>
    <w:rsid w:val="00610EB0"/>
    <w:rsid w:val="00611056"/>
    <w:rsid w:val="00611726"/>
    <w:rsid w:val="006117E0"/>
    <w:rsid w:val="00611BFD"/>
    <w:rsid w:val="00612110"/>
    <w:rsid w:val="00612558"/>
    <w:rsid w:val="00612A94"/>
    <w:rsid w:val="00614514"/>
    <w:rsid w:val="0061483F"/>
    <w:rsid w:val="00614EB0"/>
    <w:rsid w:val="00616308"/>
    <w:rsid w:val="00616627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42B6"/>
    <w:rsid w:val="006243AD"/>
    <w:rsid w:val="00624633"/>
    <w:rsid w:val="0062487B"/>
    <w:rsid w:val="006253A1"/>
    <w:rsid w:val="00625766"/>
    <w:rsid w:val="00625AC4"/>
    <w:rsid w:val="00625F51"/>
    <w:rsid w:val="00626172"/>
    <w:rsid w:val="006261B4"/>
    <w:rsid w:val="006267CE"/>
    <w:rsid w:val="00626C2C"/>
    <w:rsid w:val="00626D6C"/>
    <w:rsid w:val="00627191"/>
    <w:rsid w:val="00627257"/>
    <w:rsid w:val="00627542"/>
    <w:rsid w:val="006277E5"/>
    <w:rsid w:val="00627BAC"/>
    <w:rsid w:val="00627DC8"/>
    <w:rsid w:val="0063034A"/>
    <w:rsid w:val="006305C9"/>
    <w:rsid w:val="0063071B"/>
    <w:rsid w:val="00630CA0"/>
    <w:rsid w:val="00630E95"/>
    <w:rsid w:val="0063139E"/>
    <w:rsid w:val="00632146"/>
    <w:rsid w:val="0063261E"/>
    <w:rsid w:val="006327DA"/>
    <w:rsid w:val="00632A10"/>
    <w:rsid w:val="00633F7C"/>
    <w:rsid w:val="006344CB"/>
    <w:rsid w:val="006359EB"/>
    <w:rsid w:val="00637017"/>
    <w:rsid w:val="006377C7"/>
    <w:rsid w:val="00640DEB"/>
    <w:rsid w:val="0064111F"/>
    <w:rsid w:val="00644770"/>
    <w:rsid w:val="00645A5E"/>
    <w:rsid w:val="00646020"/>
    <w:rsid w:val="00646347"/>
    <w:rsid w:val="006464B0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FFF"/>
    <w:rsid w:val="00652C00"/>
    <w:rsid w:val="00652D9F"/>
    <w:rsid w:val="006531C1"/>
    <w:rsid w:val="00654605"/>
    <w:rsid w:val="0065463B"/>
    <w:rsid w:val="0065464F"/>
    <w:rsid w:val="00654810"/>
    <w:rsid w:val="00654C8A"/>
    <w:rsid w:val="0065582F"/>
    <w:rsid w:val="00655C9A"/>
    <w:rsid w:val="006567CE"/>
    <w:rsid w:val="00657B50"/>
    <w:rsid w:val="00657B99"/>
    <w:rsid w:val="00660594"/>
    <w:rsid w:val="00661207"/>
    <w:rsid w:val="00661467"/>
    <w:rsid w:val="00661C3E"/>
    <w:rsid w:val="00661C45"/>
    <w:rsid w:val="006633F8"/>
    <w:rsid w:val="00663C02"/>
    <w:rsid w:val="0066413D"/>
    <w:rsid w:val="00664630"/>
    <w:rsid w:val="00664B1F"/>
    <w:rsid w:val="00665052"/>
    <w:rsid w:val="00665320"/>
    <w:rsid w:val="006657D9"/>
    <w:rsid w:val="0066626A"/>
    <w:rsid w:val="00666471"/>
    <w:rsid w:val="00666BE3"/>
    <w:rsid w:val="00666CE9"/>
    <w:rsid w:val="00667293"/>
    <w:rsid w:val="0066730B"/>
    <w:rsid w:val="00667B2E"/>
    <w:rsid w:val="00670076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8010D"/>
    <w:rsid w:val="00680B70"/>
    <w:rsid w:val="00680C3F"/>
    <w:rsid w:val="00680D04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5713"/>
    <w:rsid w:val="006864A5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3FB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7412"/>
    <w:rsid w:val="00697968"/>
    <w:rsid w:val="006A008F"/>
    <w:rsid w:val="006A1587"/>
    <w:rsid w:val="006A1615"/>
    <w:rsid w:val="006A1795"/>
    <w:rsid w:val="006A1914"/>
    <w:rsid w:val="006A1968"/>
    <w:rsid w:val="006A1CEA"/>
    <w:rsid w:val="006A3009"/>
    <w:rsid w:val="006A37C3"/>
    <w:rsid w:val="006A399E"/>
    <w:rsid w:val="006A3A54"/>
    <w:rsid w:val="006A3D8D"/>
    <w:rsid w:val="006A3EE5"/>
    <w:rsid w:val="006A4EB9"/>
    <w:rsid w:val="006A5123"/>
    <w:rsid w:val="006A52AA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113F"/>
    <w:rsid w:val="006B14BD"/>
    <w:rsid w:val="006B1E8C"/>
    <w:rsid w:val="006B249A"/>
    <w:rsid w:val="006B2E13"/>
    <w:rsid w:val="006B31F9"/>
    <w:rsid w:val="006B380A"/>
    <w:rsid w:val="006B3951"/>
    <w:rsid w:val="006B41CF"/>
    <w:rsid w:val="006B41D2"/>
    <w:rsid w:val="006B458C"/>
    <w:rsid w:val="006B474C"/>
    <w:rsid w:val="006B4D60"/>
    <w:rsid w:val="006B4E84"/>
    <w:rsid w:val="006B5143"/>
    <w:rsid w:val="006B5267"/>
    <w:rsid w:val="006B68DF"/>
    <w:rsid w:val="006C16E9"/>
    <w:rsid w:val="006C2252"/>
    <w:rsid w:val="006C2960"/>
    <w:rsid w:val="006C2EA7"/>
    <w:rsid w:val="006C4120"/>
    <w:rsid w:val="006C441F"/>
    <w:rsid w:val="006C560C"/>
    <w:rsid w:val="006C5AD5"/>
    <w:rsid w:val="006C5B05"/>
    <w:rsid w:val="006C5F8E"/>
    <w:rsid w:val="006C6181"/>
    <w:rsid w:val="006C64BD"/>
    <w:rsid w:val="006C6D46"/>
    <w:rsid w:val="006C6D6E"/>
    <w:rsid w:val="006C7182"/>
    <w:rsid w:val="006C7C43"/>
    <w:rsid w:val="006D054D"/>
    <w:rsid w:val="006D132F"/>
    <w:rsid w:val="006D1F0E"/>
    <w:rsid w:val="006D21D8"/>
    <w:rsid w:val="006D2DEB"/>
    <w:rsid w:val="006D309E"/>
    <w:rsid w:val="006D3337"/>
    <w:rsid w:val="006D43B7"/>
    <w:rsid w:val="006D634E"/>
    <w:rsid w:val="006D678A"/>
    <w:rsid w:val="006D6F03"/>
    <w:rsid w:val="006D7232"/>
    <w:rsid w:val="006D7312"/>
    <w:rsid w:val="006D74C7"/>
    <w:rsid w:val="006D75E6"/>
    <w:rsid w:val="006D7755"/>
    <w:rsid w:val="006D79A0"/>
    <w:rsid w:val="006D7B84"/>
    <w:rsid w:val="006E0507"/>
    <w:rsid w:val="006E0744"/>
    <w:rsid w:val="006E0B07"/>
    <w:rsid w:val="006E1723"/>
    <w:rsid w:val="006E1A82"/>
    <w:rsid w:val="006E1D17"/>
    <w:rsid w:val="006E2249"/>
    <w:rsid w:val="006E2E4B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3859"/>
    <w:rsid w:val="006F38E3"/>
    <w:rsid w:val="006F43DE"/>
    <w:rsid w:val="006F48EC"/>
    <w:rsid w:val="006F4CCF"/>
    <w:rsid w:val="006F54D1"/>
    <w:rsid w:val="006F5DFE"/>
    <w:rsid w:val="006F5E9E"/>
    <w:rsid w:val="006F684A"/>
    <w:rsid w:val="006F7761"/>
    <w:rsid w:val="007003E1"/>
    <w:rsid w:val="007004B6"/>
    <w:rsid w:val="00700928"/>
    <w:rsid w:val="007017AE"/>
    <w:rsid w:val="00701EC7"/>
    <w:rsid w:val="00702299"/>
    <w:rsid w:val="007025A9"/>
    <w:rsid w:val="007026E5"/>
    <w:rsid w:val="007031B7"/>
    <w:rsid w:val="00703C0F"/>
    <w:rsid w:val="00703E63"/>
    <w:rsid w:val="00704A3B"/>
    <w:rsid w:val="00704C49"/>
    <w:rsid w:val="00704D14"/>
    <w:rsid w:val="0070528A"/>
    <w:rsid w:val="00705772"/>
    <w:rsid w:val="00705DAF"/>
    <w:rsid w:val="00707238"/>
    <w:rsid w:val="0071019F"/>
    <w:rsid w:val="00710958"/>
    <w:rsid w:val="00710DE3"/>
    <w:rsid w:val="007111DE"/>
    <w:rsid w:val="007113C1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20D4"/>
    <w:rsid w:val="00722397"/>
    <w:rsid w:val="00722F47"/>
    <w:rsid w:val="00723F34"/>
    <w:rsid w:val="00724126"/>
    <w:rsid w:val="007241D7"/>
    <w:rsid w:val="0072465B"/>
    <w:rsid w:val="0072481F"/>
    <w:rsid w:val="00724DC7"/>
    <w:rsid w:val="00726559"/>
    <w:rsid w:val="007268E2"/>
    <w:rsid w:val="007279C4"/>
    <w:rsid w:val="00727C0C"/>
    <w:rsid w:val="007300EB"/>
    <w:rsid w:val="00730245"/>
    <w:rsid w:val="00730CAD"/>
    <w:rsid w:val="0073135B"/>
    <w:rsid w:val="007315D3"/>
    <w:rsid w:val="007319EA"/>
    <w:rsid w:val="00731BAE"/>
    <w:rsid w:val="00732646"/>
    <w:rsid w:val="007332E3"/>
    <w:rsid w:val="00733FA1"/>
    <w:rsid w:val="007340FA"/>
    <w:rsid w:val="00734ADB"/>
    <w:rsid w:val="00734F5B"/>
    <w:rsid w:val="00735E6D"/>
    <w:rsid w:val="00736B74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208"/>
    <w:rsid w:val="00744007"/>
    <w:rsid w:val="0074554A"/>
    <w:rsid w:val="00747346"/>
    <w:rsid w:val="00747531"/>
    <w:rsid w:val="007477DB"/>
    <w:rsid w:val="00747A70"/>
    <w:rsid w:val="00747B35"/>
    <w:rsid w:val="00751016"/>
    <w:rsid w:val="007510E4"/>
    <w:rsid w:val="0075144D"/>
    <w:rsid w:val="007515E4"/>
    <w:rsid w:val="00751AD5"/>
    <w:rsid w:val="00752036"/>
    <w:rsid w:val="00752774"/>
    <w:rsid w:val="0075377E"/>
    <w:rsid w:val="00753EEB"/>
    <w:rsid w:val="0075408D"/>
    <w:rsid w:val="007554B0"/>
    <w:rsid w:val="0075624E"/>
    <w:rsid w:val="007574B8"/>
    <w:rsid w:val="007575B2"/>
    <w:rsid w:val="007579B5"/>
    <w:rsid w:val="00757CB0"/>
    <w:rsid w:val="007614C8"/>
    <w:rsid w:val="007617BE"/>
    <w:rsid w:val="00762BC2"/>
    <w:rsid w:val="00762FFF"/>
    <w:rsid w:val="00763B70"/>
    <w:rsid w:val="00764ED4"/>
    <w:rsid w:val="00764FD2"/>
    <w:rsid w:val="00765D27"/>
    <w:rsid w:val="00766900"/>
    <w:rsid w:val="00767093"/>
    <w:rsid w:val="00767189"/>
    <w:rsid w:val="007671F4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4142"/>
    <w:rsid w:val="00774163"/>
    <w:rsid w:val="007744E4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576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C0B"/>
    <w:rsid w:val="007915DF"/>
    <w:rsid w:val="007918FD"/>
    <w:rsid w:val="00791A9C"/>
    <w:rsid w:val="00791F7E"/>
    <w:rsid w:val="0079251F"/>
    <w:rsid w:val="00792A9B"/>
    <w:rsid w:val="007932C7"/>
    <w:rsid w:val="00793978"/>
    <w:rsid w:val="00793A3C"/>
    <w:rsid w:val="007943A2"/>
    <w:rsid w:val="00794991"/>
    <w:rsid w:val="00794CB7"/>
    <w:rsid w:val="00795138"/>
    <w:rsid w:val="00795A6A"/>
    <w:rsid w:val="00795F1D"/>
    <w:rsid w:val="00795F8F"/>
    <w:rsid w:val="00796D50"/>
    <w:rsid w:val="00797666"/>
    <w:rsid w:val="00797BAE"/>
    <w:rsid w:val="00797D31"/>
    <w:rsid w:val="00797E9E"/>
    <w:rsid w:val="00797EAA"/>
    <w:rsid w:val="007A0087"/>
    <w:rsid w:val="007A1A7E"/>
    <w:rsid w:val="007A1D55"/>
    <w:rsid w:val="007A1DD7"/>
    <w:rsid w:val="007A20FC"/>
    <w:rsid w:val="007A257B"/>
    <w:rsid w:val="007A32C5"/>
    <w:rsid w:val="007A3672"/>
    <w:rsid w:val="007A3683"/>
    <w:rsid w:val="007A3ADD"/>
    <w:rsid w:val="007A44CD"/>
    <w:rsid w:val="007A511F"/>
    <w:rsid w:val="007A53B7"/>
    <w:rsid w:val="007A5432"/>
    <w:rsid w:val="007A5C16"/>
    <w:rsid w:val="007A5D61"/>
    <w:rsid w:val="007A5F8E"/>
    <w:rsid w:val="007A638C"/>
    <w:rsid w:val="007A762D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6FBA"/>
    <w:rsid w:val="007B7123"/>
    <w:rsid w:val="007C09C8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E94"/>
    <w:rsid w:val="007C6297"/>
    <w:rsid w:val="007C62FA"/>
    <w:rsid w:val="007C6343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307A"/>
    <w:rsid w:val="007D32CC"/>
    <w:rsid w:val="007D3387"/>
    <w:rsid w:val="007D356B"/>
    <w:rsid w:val="007D36B9"/>
    <w:rsid w:val="007D4471"/>
    <w:rsid w:val="007D4599"/>
    <w:rsid w:val="007D591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F2F"/>
    <w:rsid w:val="007E1FE9"/>
    <w:rsid w:val="007E23B8"/>
    <w:rsid w:val="007E257E"/>
    <w:rsid w:val="007E2B9A"/>
    <w:rsid w:val="007E343F"/>
    <w:rsid w:val="007E4517"/>
    <w:rsid w:val="007E5381"/>
    <w:rsid w:val="007E6C4A"/>
    <w:rsid w:val="007E727F"/>
    <w:rsid w:val="007E7498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F25"/>
    <w:rsid w:val="007F5546"/>
    <w:rsid w:val="007F5BC3"/>
    <w:rsid w:val="007F5CAE"/>
    <w:rsid w:val="007F637E"/>
    <w:rsid w:val="007F6E0C"/>
    <w:rsid w:val="007F718A"/>
    <w:rsid w:val="007F7833"/>
    <w:rsid w:val="007F7B5B"/>
    <w:rsid w:val="00800820"/>
    <w:rsid w:val="00800D67"/>
    <w:rsid w:val="00801FA1"/>
    <w:rsid w:val="00803E26"/>
    <w:rsid w:val="00804B2F"/>
    <w:rsid w:val="008053C0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4"/>
    <w:rsid w:val="0081437B"/>
    <w:rsid w:val="008149CC"/>
    <w:rsid w:val="00815F2A"/>
    <w:rsid w:val="008163E1"/>
    <w:rsid w:val="00816610"/>
    <w:rsid w:val="00816C1A"/>
    <w:rsid w:val="00816C46"/>
    <w:rsid w:val="008172FF"/>
    <w:rsid w:val="00817F47"/>
    <w:rsid w:val="008200CB"/>
    <w:rsid w:val="00820174"/>
    <w:rsid w:val="008202FA"/>
    <w:rsid w:val="008204FE"/>
    <w:rsid w:val="0082126E"/>
    <w:rsid w:val="008225A1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2088"/>
    <w:rsid w:val="00832141"/>
    <w:rsid w:val="00832C67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DA4"/>
    <w:rsid w:val="00840DCB"/>
    <w:rsid w:val="0084350D"/>
    <w:rsid w:val="00843510"/>
    <w:rsid w:val="00843908"/>
    <w:rsid w:val="008446EE"/>
    <w:rsid w:val="00844A06"/>
    <w:rsid w:val="00844A44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B9"/>
    <w:rsid w:val="00856671"/>
    <w:rsid w:val="00856B02"/>
    <w:rsid w:val="0085705C"/>
    <w:rsid w:val="008600F6"/>
    <w:rsid w:val="008609F0"/>
    <w:rsid w:val="00860C38"/>
    <w:rsid w:val="00860D73"/>
    <w:rsid w:val="00861A5F"/>
    <w:rsid w:val="00861CAE"/>
    <w:rsid w:val="00862901"/>
    <w:rsid w:val="00862D90"/>
    <w:rsid w:val="00863A4D"/>
    <w:rsid w:val="00863F74"/>
    <w:rsid w:val="00864C08"/>
    <w:rsid w:val="00865049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7924"/>
    <w:rsid w:val="00880674"/>
    <w:rsid w:val="008811C9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749E"/>
    <w:rsid w:val="00887F83"/>
    <w:rsid w:val="0089067E"/>
    <w:rsid w:val="00890915"/>
    <w:rsid w:val="0089098D"/>
    <w:rsid w:val="00890D46"/>
    <w:rsid w:val="00890D62"/>
    <w:rsid w:val="00891054"/>
    <w:rsid w:val="0089177E"/>
    <w:rsid w:val="008926D9"/>
    <w:rsid w:val="00893F93"/>
    <w:rsid w:val="008947EF"/>
    <w:rsid w:val="00894963"/>
    <w:rsid w:val="008965E9"/>
    <w:rsid w:val="00896C85"/>
    <w:rsid w:val="008974E3"/>
    <w:rsid w:val="008974F0"/>
    <w:rsid w:val="008A0987"/>
    <w:rsid w:val="008A19E8"/>
    <w:rsid w:val="008A1CA6"/>
    <w:rsid w:val="008A1DD2"/>
    <w:rsid w:val="008A30B7"/>
    <w:rsid w:val="008A3912"/>
    <w:rsid w:val="008A4F7A"/>
    <w:rsid w:val="008A51D1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C5"/>
    <w:rsid w:val="008B1D8E"/>
    <w:rsid w:val="008B1EB3"/>
    <w:rsid w:val="008B27AA"/>
    <w:rsid w:val="008B2DF5"/>
    <w:rsid w:val="008B355D"/>
    <w:rsid w:val="008B45BC"/>
    <w:rsid w:val="008B569E"/>
    <w:rsid w:val="008B601E"/>
    <w:rsid w:val="008B6065"/>
    <w:rsid w:val="008B61D2"/>
    <w:rsid w:val="008B67BC"/>
    <w:rsid w:val="008B68D6"/>
    <w:rsid w:val="008B6A7E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64F0"/>
    <w:rsid w:val="008C6916"/>
    <w:rsid w:val="008C6B9D"/>
    <w:rsid w:val="008C7103"/>
    <w:rsid w:val="008C718A"/>
    <w:rsid w:val="008C7386"/>
    <w:rsid w:val="008D0554"/>
    <w:rsid w:val="008D148F"/>
    <w:rsid w:val="008D1B3C"/>
    <w:rsid w:val="008D239D"/>
    <w:rsid w:val="008D3349"/>
    <w:rsid w:val="008D3886"/>
    <w:rsid w:val="008D3C58"/>
    <w:rsid w:val="008D53FE"/>
    <w:rsid w:val="008D5D5E"/>
    <w:rsid w:val="008D6153"/>
    <w:rsid w:val="008D6D4F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764"/>
    <w:rsid w:val="008E7149"/>
    <w:rsid w:val="008E78CD"/>
    <w:rsid w:val="008F1A2D"/>
    <w:rsid w:val="008F264D"/>
    <w:rsid w:val="008F26DA"/>
    <w:rsid w:val="008F28E7"/>
    <w:rsid w:val="008F295B"/>
    <w:rsid w:val="008F35A8"/>
    <w:rsid w:val="008F3AEB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D65"/>
    <w:rsid w:val="00903495"/>
    <w:rsid w:val="0090358F"/>
    <w:rsid w:val="0090379F"/>
    <w:rsid w:val="00903DFB"/>
    <w:rsid w:val="00905238"/>
    <w:rsid w:val="009052BE"/>
    <w:rsid w:val="00905929"/>
    <w:rsid w:val="0090592C"/>
    <w:rsid w:val="00905A6C"/>
    <w:rsid w:val="009063E2"/>
    <w:rsid w:val="009066CD"/>
    <w:rsid w:val="00906AD0"/>
    <w:rsid w:val="00906DD3"/>
    <w:rsid w:val="00906F84"/>
    <w:rsid w:val="0090720F"/>
    <w:rsid w:val="009074F1"/>
    <w:rsid w:val="009076BD"/>
    <w:rsid w:val="00910402"/>
    <w:rsid w:val="00910DB7"/>
    <w:rsid w:val="00911820"/>
    <w:rsid w:val="00911893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C6B"/>
    <w:rsid w:val="00921142"/>
    <w:rsid w:val="009211D4"/>
    <w:rsid w:val="00921DF8"/>
    <w:rsid w:val="00921E82"/>
    <w:rsid w:val="0092249E"/>
    <w:rsid w:val="00922AF2"/>
    <w:rsid w:val="00922C51"/>
    <w:rsid w:val="009235D8"/>
    <w:rsid w:val="009253EE"/>
    <w:rsid w:val="009256F6"/>
    <w:rsid w:val="009261AE"/>
    <w:rsid w:val="009261C2"/>
    <w:rsid w:val="00926665"/>
    <w:rsid w:val="00926890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1977"/>
    <w:rsid w:val="0093200E"/>
    <w:rsid w:val="0093289B"/>
    <w:rsid w:val="00932B1C"/>
    <w:rsid w:val="00933339"/>
    <w:rsid w:val="0093384C"/>
    <w:rsid w:val="00933D01"/>
    <w:rsid w:val="00934030"/>
    <w:rsid w:val="00934685"/>
    <w:rsid w:val="00936DCA"/>
    <w:rsid w:val="00937F15"/>
    <w:rsid w:val="009417A9"/>
    <w:rsid w:val="009418D7"/>
    <w:rsid w:val="00941BCE"/>
    <w:rsid w:val="00942645"/>
    <w:rsid w:val="009426E8"/>
    <w:rsid w:val="00942FD1"/>
    <w:rsid w:val="00943FB0"/>
    <w:rsid w:val="009441B8"/>
    <w:rsid w:val="009452EA"/>
    <w:rsid w:val="0094561B"/>
    <w:rsid w:val="00945AF1"/>
    <w:rsid w:val="00945C3D"/>
    <w:rsid w:val="00945DFC"/>
    <w:rsid w:val="0094611F"/>
    <w:rsid w:val="009467FB"/>
    <w:rsid w:val="0094753D"/>
    <w:rsid w:val="009475BB"/>
    <w:rsid w:val="009500E4"/>
    <w:rsid w:val="009503A6"/>
    <w:rsid w:val="00950780"/>
    <w:rsid w:val="0095095B"/>
    <w:rsid w:val="00950F44"/>
    <w:rsid w:val="00951077"/>
    <w:rsid w:val="009513F1"/>
    <w:rsid w:val="009514FF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6C"/>
    <w:rsid w:val="00954F5E"/>
    <w:rsid w:val="0095563E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969"/>
    <w:rsid w:val="00964C4B"/>
    <w:rsid w:val="00964EDC"/>
    <w:rsid w:val="00964FE1"/>
    <w:rsid w:val="009654C0"/>
    <w:rsid w:val="009667A1"/>
    <w:rsid w:val="009669F3"/>
    <w:rsid w:val="00966C7A"/>
    <w:rsid w:val="00967444"/>
    <w:rsid w:val="0096745F"/>
    <w:rsid w:val="00967BEA"/>
    <w:rsid w:val="00967DDA"/>
    <w:rsid w:val="009704FC"/>
    <w:rsid w:val="0097093F"/>
    <w:rsid w:val="00970DA7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8073B"/>
    <w:rsid w:val="00981AA5"/>
    <w:rsid w:val="00981EB6"/>
    <w:rsid w:val="00982FD0"/>
    <w:rsid w:val="0098365E"/>
    <w:rsid w:val="00983820"/>
    <w:rsid w:val="009841A3"/>
    <w:rsid w:val="009843F0"/>
    <w:rsid w:val="00984655"/>
    <w:rsid w:val="009851E4"/>
    <w:rsid w:val="00985C76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6155"/>
    <w:rsid w:val="00996584"/>
    <w:rsid w:val="00996C25"/>
    <w:rsid w:val="00996EB7"/>
    <w:rsid w:val="00996F75"/>
    <w:rsid w:val="009A00E1"/>
    <w:rsid w:val="009A05CD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1634"/>
    <w:rsid w:val="009B1932"/>
    <w:rsid w:val="009B1B0B"/>
    <w:rsid w:val="009B23D5"/>
    <w:rsid w:val="009B2798"/>
    <w:rsid w:val="009B2A75"/>
    <w:rsid w:val="009B371F"/>
    <w:rsid w:val="009B4294"/>
    <w:rsid w:val="009B4566"/>
    <w:rsid w:val="009B4898"/>
    <w:rsid w:val="009B508C"/>
    <w:rsid w:val="009B5152"/>
    <w:rsid w:val="009B54AF"/>
    <w:rsid w:val="009B57BE"/>
    <w:rsid w:val="009B596F"/>
    <w:rsid w:val="009B5E1A"/>
    <w:rsid w:val="009B6EA4"/>
    <w:rsid w:val="009B72AD"/>
    <w:rsid w:val="009B72B6"/>
    <w:rsid w:val="009B7C9E"/>
    <w:rsid w:val="009C0777"/>
    <w:rsid w:val="009C0868"/>
    <w:rsid w:val="009C086E"/>
    <w:rsid w:val="009C0E5E"/>
    <w:rsid w:val="009C2156"/>
    <w:rsid w:val="009C269B"/>
    <w:rsid w:val="009C2E9C"/>
    <w:rsid w:val="009C3056"/>
    <w:rsid w:val="009C3EE3"/>
    <w:rsid w:val="009C4061"/>
    <w:rsid w:val="009C434B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E51"/>
    <w:rsid w:val="009D10D0"/>
    <w:rsid w:val="009D1AC2"/>
    <w:rsid w:val="009D2084"/>
    <w:rsid w:val="009D210A"/>
    <w:rsid w:val="009D28DB"/>
    <w:rsid w:val="009D28E5"/>
    <w:rsid w:val="009D2A2B"/>
    <w:rsid w:val="009D2AA2"/>
    <w:rsid w:val="009D2C3A"/>
    <w:rsid w:val="009D41E2"/>
    <w:rsid w:val="009D427A"/>
    <w:rsid w:val="009D445D"/>
    <w:rsid w:val="009D5FB3"/>
    <w:rsid w:val="009D6953"/>
    <w:rsid w:val="009D705C"/>
    <w:rsid w:val="009D75C4"/>
    <w:rsid w:val="009D7C79"/>
    <w:rsid w:val="009E0560"/>
    <w:rsid w:val="009E130F"/>
    <w:rsid w:val="009E14B7"/>
    <w:rsid w:val="009E1C1F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F0183"/>
    <w:rsid w:val="009F0218"/>
    <w:rsid w:val="009F0D34"/>
    <w:rsid w:val="009F13F8"/>
    <w:rsid w:val="009F1493"/>
    <w:rsid w:val="009F1D4F"/>
    <w:rsid w:val="009F248D"/>
    <w:rsid w:val="009F293D"/>
    <w:rsid w:val="009F2A27"/>
    <w:rsid w:val="009F2B05"/>
    <w:rsid w:val="009F388F"/>
    <w:rsid w:val="009F40E5"/>
    <w:rsid w:val="009F4FDD"/>
    <w:rsid w:val="009F61A9"/>
    <w:rsid w:val="009F6591"/>
    <w:rsid w:val="009F676D"/>
    <w:rsid w:val="009F768C"/>
    <w:rsid w:val="009F7B13"/>
    <w:rsid w:val="00A0040F"/>
    <w:rsid w:val="00A0090E"/>
    <w:rsid w:val="00A01AA5"/>
    <w:rsid w:val="00A02388"/>
    <w:rsid w:val="00A024E7"/>
    <w:rsid w:val="00A026B9"/>
    <w:rsid w:val="00A02F40"/>
    <w:rsid w:val="00A03671"/>
    <w:rsid w:val="00A038C2"/>
    <w:rsid w:val="00A03F02"/>
    <w:rsid w:val="00A048DE"/>
    <w:rsid w:val="00A05D9F"/>
    <w:rsid w:val="00A06728"/>
    <w:rsid w:val="00A06F66"/>
    <w:rsid w:val="00A07612"/>
    <w:rsid w:val="00A103EF"/>
    <w:rsid w:val="00A10506"/>
    <w:rsid w:val="00A10EF8"/>
    <w:rsid w:val="00A111B8"/>
    <w:rsid w:val="00A11791"/>
    <w:rsid w:val="00A1185D"/>
    <w:rsid w:val="00A119C0"/>
    <w:rsid w:val="00A1241E"/>
    <w:rsid w:val="00A1310A"/>
    <w:rsid w:val="00A13EF8"/>
    <w:rsid w:val="00A16083"/>
    <w:rsid w:val="00A16DA8"/>
    <w:rsid w:val="00A175BB"/>
    <w:rsid w:val="00A17DC3"/>
    <w:rsid w:val="00A20D40"/>
    <w:rsid w:val="00A20F3D"/>
    <w:rsid w:val="00A210F6"/>
    <w:rsid w:val="00A21B64"/>
    <w:rsid w:val="00A21F52"/>
    <w:rsid w:val="00A22589"/>
    <w:rsid w:val="00A23133"/>
    <w:rsid w:val="00A232C7"/>
    <w:rsid w:val="00A242A3"/>
    <w:rsid w:val="00A24ACB"/>
    <w:rsid w:val="00A24AFC"/>
    <w:rsid w:val="00A25159"/>
    <w:rsid w:val="00A254E7"/>
    <w:rsid w:val="00A256D1"/>
    <w:rsid w:val="00A25794"/>
    <w:rsid w:val="00A25885"/>
    <w:rsid w:val="00A26183"/>
    <w:rsid w:val="00A264C7"/>
    <w:rsid w:val="00A26549"/>
    <w:rsid w:val="00A26D07"/>
    <w:rsid w:val="00A274C4"/>
    <w:rsid w:val="00A276BF"/>
    <w:rsid w:val="00A27857"/>
    <w:rsid w:val="00A300BF"/>
    <w:rsid w:val="00A30D92"/>
    <w:rsid w:val="00A318BB"/>
    <w:rsid w:val="00A31CC6"/>
    <w:rsid w:val="00A323C4"/>
    <w:rsid w:val="00A3379D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40179"/>
    <w:rsid w:val="00A4044D"/>
    <w:rsid w:val="00A405F5"/>
    <w:rsid w:val="00A405FD"/>
    <w:rsid w:val="00A40B33"/>
    <w:rsid w:val="00A41486"/>
    <w:rsid w:val="00A42226"/>
    <w:rsid w:val="00A42B5E"/>
    <w:rsid w:val="00A42F42"/>
    <w:rsid w:val="00A445BD"/>
    <w:rsid w:val="00A45E3C"/>
    <w:rsid w:val="00A46B0C"/>
    <w:rsid w:val="00A47C4E"/>
    <w:rsid w:val="00A502FB"/>
    <w:rsid w:val="00A516C9"/>
    <w:rsid w:val="00A51ACF"/>
    <w:rsid w:val="00A536B0"/>
    <w:rsid w:val="00A53931"/>
    <w:rsid w:val="00A53E36"/>
    <w:rsid w:val="00A53FB5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558C"/>
    <w:rsid w:val="00A65696"/>
    <w:rsid w:val="00A656E9"/>
    <w:rsid w:val="00A65760"/>
    <w:rsid w:val="00A65E94"/>
    <w:rsid w:val="00A66018"/>
    <w:rsid w:val="00A66A45"/>
    <w:rsid w:val="00A67E55"/>
    <w:rsid w:val="00A701A2"/>
    <w:rsid w:val="00A70942"/>
    <w:rsid w:val="00A71708"/>
    <w:rsid w:val="00A718FB"/>
    <w:rsid w:val="00A71A0A"/>
    <w:rsid w:val="00A71B83"/>
    <w:rsid w:val="00A72095"/>
    <w:rsid w:val="00A727DD"/>
    <w:rsid w:val="00A731B2"/>
    <w:rsid w:val="00A738BF"/>
    <w:rsid w:val="00A73AD7"/>
    <w:rsid w:val="00A74A35"/>
    <w:rsid w:val="00A75785"/>
    <w:rsid w:val="00A757CD"/>
    <w:rsid w:val="00A75ED6"/>
    <w:rsid w:val="00A768EF"/>
    <w:rsid w:val="00A77C55"/>
    <w:rsid w:val="00A77E62"/>
    <w:rsid w:val="00A80867"/>
    <w:rsid w:val="00A81241"/>
    <w:rsid w:val="00A81B80"/>
    <w:rsid w:val="00A822A6"/>
    <w:rsid w:val="00A8230C"/>
    <w:rsid w:val="00A832F7"/>
    <w:rsid w:val="00A83E5E"/>
    <w:rsid w:val="00A84300"/>
    <w:rsid w:val="00A84654"/>
    <w:rsid w:val="00A84730"/>
    <w:rsid w:val="00A8550F"/>
    <w:rsid w:val="00A85625"/>
    <w:rsid w:val="00A85766"/>
    <w:rsid w:val="00A85950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4230"/>
    <w:rsid w:val="00A9487B"/>
    <w:rsid w:val="00A949CB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A7F"/>
    <w:rsid w:val="00AA4CDF"/>
    <w:rsid w:val="00AA57F2"/>
    <w:rsid w:val="00AA5883"/>
    <w:rsid w:val="00AA58C3"/>
    <w:rsid w:val="00AA5BA3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3A28"/>
    <w:rsid w:val="00AB3B3C"/>
    <w:rsid w:val="00AB3E8E"/>
    <w:rsid w:val="00AB40CF"/>
    <w:rsid w:val="00AB4252"/>
    <w:rsid w:val="00AB4DC3"/>
    <w:rsid w:val="00AB538F"/>
    <w:rsid w:val="00AB53E3"/>
    <w:rsid w:val="00AB6CDA"/>
    <w:rsid w:val="00AB7B95"/>
    <w:rsid w:val="00AB7FDB"/>
    <w:rsid w:val="00AC01A4"/>
    <w:rsid w:val="00AC0610"/>
    <w:rsid w:val="00AC0E82"/>
    <w:rsid w:val="00AC14E9"/>
    <w:rsid w:val="00AC19BD"/>
    <w:rsid w:val="00AC216B"/>
    <w:rsid w:val="00AC28B0"/>
    <w:rsid w:val="00AC2E4A"/>
    <w:rsid w:val="00AC3868"/>
    <w:rsid w:val="00AC49D3"/>
    <w:rsid w:val="00AC4BC2"/>
    <w:rsid w:val="00AC4EC7"/>
    <w:rsid w:val="00AC5660"/>
    <w:rsid w:val="00AC6232"/>
    <w:rsid w:val="00AC6662"/>
    <w:rsid w:val="00AC6A8B"/>
    <w:rsid w:val="00AC6B7E"/>
    <w:rsid w:val="00AC796B"/>
    <w:rsid w:val="00AC7AD3"/>
    <w:rsid w:val="00AD01D6"/>
    <w:rsid w:val="00AD0DD2"/>
    <w:rsid w:val="00AD11C4"/>
    <w:rsid w:val="00AD1246"/>
    <w:rsid w:val="00AD246C"/>
    <w:rsid w:val="00AD2781"/>
    <w:rsid w:val="00AD3629"/>
    <w:rsid w:val="00AD378D"/>
    <w:rsid w:val="00AD41C7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EE0"/>
    <w:rsid w:val="00AE471E"/>
    <w:rsid w:val="00AE479B"/>
    <w:rsid w:val="00AE4C5A"/>
    <w:rsid w:val="00AE4DB8"/>
    <w:rsid w:val="00AE5744"/>
    <w:rsid w:val="00AE58B8"/>
    <w:rsid w:val="00AE5F98"/>
    <w:rsid w:val="00AE700B"/>
    <w:rsid w:val="00AE7529"/>
    <w:rsid w:val="00AE771F"/>
    <w:rsid w:val="00AE7859"/>
    <w:rsid w:val="00AF1E6A"/>
    <w:rsid w:val="00AF1ED5"/>
    <w:rsid w:val="00AF2D56"/>
    <w:rsid w:val="00AF3128"/>
    <w:rsid w:val="00AF3336"/>
    <w:rsid w:val="00AF366F"/>
    <w:rsid w:val="00AF3766"/>
    <w:rsid w:val="00AF3ECE"/>
    <w:rsid w:val="00AF5490"/>
    <w:rsid w:val="00AF5A73"/>
    <w:rsid w:val="00AF6C0D"/>
    <w:rsid w:val="00AF75AE"/>
    <w:rsid w:val="00AF7771"/>
    <w:rsid w:val="00AF7B76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B60"/>
    <w:rsid w:val="00B10F2B"/>
    <w:rsid w:val="00B10FEE"/>
    <w:rsid w:val="00B11A72"/>
    <w:rsid w:val="00B11EEF"/>
    <w:rsid w:val="00B11F56"/>
    <w:rsid w:val="00B120BB"/>
    <w:rsid w:val="00B1276B"/>
    <w:rsid w:val="00B13318"/>
    <w:rsid w:val="00B1400A"/>
    <w:rsid w:val="00B14644"/>
    <w:rsid w:val="00B14B22"/>
    <w:rsid w:val="00B15286"/>
    <w:rsid w:val="00B15F15"/>
    <w:rsid w:val="00B16B6B"/>
    <w:rsid w:val="00B17114"/>
    <w:rsid w:val="00B20826"/>
    <w:rsid w:val="00B20FA0"/>
    <w:rsid w:val="00B2164A"/>
    <w:rsid w:val="00B2198E"/>
    <w:rsid w:val="00B22A83"/>
    <w:rsid w:val="00B22F07"/>
    <w:rsid w:val="00B249C1"/>
    <w:rsid w:val="00B24BC9"/>
    <w:rsid w:val="00B2500B"/>
    <w:rsid w:val="00B2527C"/>
    <w:rsid w:val="00B25DCB"/>
    <w:rsid w:val="00B26975"/>
    <w:rsid w:val="00B27433"/>
    <w:rsid w:val="00B275F6"/>
    <w:rsid w:val="00B27CAB"/>
    <w:rsid w:val="00B30711"/>
    <w:rsid w:val="00B30732"/>
    <w:rsid w:val="00B3170E"/>
    <w:rsid w:val="00B31DEA"/>
    <w:rsid w:val="00B3219A"/>
    <w:rsid w:val="00B332D3"/>
    <w:rsid w:val="00B3490F"/>
    <w:rsid w:val="00B3495A"/>
    <w:rsid w:val="00B34F10"/>
    <w:rsid w:val="00B35246"/>
    <w:rsid w:val="00B35361"/>
    <w:rsid w:val="00B35DDD"/>
    <w:rsid w:val="00B35FFE"/>
    <w:rsid w:val="00B363D1"/>
    <w:rsid w:val="00B37A1C"/>
    <w:rsid w:val="00B416BC"/>
    <w:rsid w:val="00B41DE9"/>
    <w:rsid w:val="00B426E7"/>
    <w:rsid w:val="00B42829"/>
    <w:rsid w:val="00B43707"/>
    <w:rsid w:val="00B442BD"/>
    <w:rsid w:val="00B44B06"/>
    <w:rsid w:val="00B45E80"/>
    <w:rsid w:val="00B45EBC"/>
    <w:rsid w:val="00B46104"/>
    <w:rsid w:val="00B465A2"/>
    <w:rsid w:val="00B476EC"/>
    <w:rsid w:val="00B47728"/>
    <w:rsid w:val="00B50F47"/>
    <w:rsid w:val="00B51529"/>
    <w:rsid w:val="00B52ADC"/>
    <w:rsid w:val="00B52BF7"/>
    <w:rsid w:val="00B52E20"/>
    <w:rsid w:val="00B5330C"/>
    <w:rsid w:val="00B53906"/>
    <w:rsid w:val="00B53F93"/>
    <w:rsid w:val="00B5422F"/>
    <w:rsid w:val="00B543DF"/>
    <w:rsid w:val="00B548EE"/>
    <w:rsid w:val="00B54BA3"/>
    <w:rsid w:val="00B5562E"/>
    <w:rsid w:val="00B55A93"/>
    <w:rsid w:val="00B56C6D"/>
    <w:rsid w:val="00B570FD"/>
    <w:rsid w:val="00B57542"/>
    <w:rsid w:val="00B57997"/>
    <w:rsid w:val="00B579EF"/>
    <w:rsid w:val="00B6052B"/>
    <w:rsid w:val="00B60A59"/>
    <w:rsid w:val="00B617EA"/>
    <w:rsid w:val="00B61DA0"/>
    <w:rsid w:val="00B62780"/>
    <w:rsid w:val="00B63D94"/>
    <w:rsid w:val="00B64644"/>
    <w:rsid w:val="00B64D34"/>
    <w:rsid w:val="00B651D4"/>
    <w:rsid w:val="00B652AA"/>
    <w:rsid w:val="00B65BED"/>
    <w:rsid w:val="00B66281"/>
    <w:rsid w:val="00B66856"/>
    <w:rsid w:val="00B66C96"/>
    <w:rsid w:val="00B6721B"/>
    <w:rsid w:val="00B67BBD"/>
    <w:rsid w:val="00B700EA"/>
    <w:rsid w:val="00B70DC8"/>
    <w:rsid w:val="00B7141C"/>
    <w:rsid w:val="00B718A4"/>
    <w:rsid w:val="00B71A4E"/>
    <w:rsid w:val="00B72D99"/>
    <w:rsid w:val="00B73229"/>
    <w:rsid w:val="00B73AF8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DDB"/>
    <w:rsid w:val="00B81949"/>
    <w:rsid w:val="00B81A40"/>
    <w:rsid w:val="00B81CAD"/>
    <w:rsid w:val="00B826F0"/>
    <w:rsid w:val="00B834D3"/>
    <w:rsid w:val="00B83929"/>
    <w:rsid w:val="00B8398F"/>
    <w:rsid w:val="00B83A53"/>
    <w:rsid w:val="00B8409C"/>
    <w:rsid w:val="00B843E1"/>
    <w:rsid w:val="00B84517"/>
    <w:rsid w:val="00B84560"/>
    <w:rsid w:val="00B8482C"/>
    <w:rsid w:val="00B85650"/>
    <w:rsid w:val="00B856B9"/>
    <w:rsid w:val="00B85F75"/>
    <w:rsid w:val="00B86995"/>
    <w:rsid w:val="00B8711D"/>
    <w:rsid w:val="00B87196"/>
    <w:rsid w:val="00B873FC"/>
    <w:rsid w:val="00B90416"/>
    <w:rsid w:val="00B90A0C"/>
    <w:rsid w:val="00B90E02"/>
    <w:rsid w:val="00B91B10"/>
    <w:rsid w:val="00B91DED"/>
    <w:rsid w:val="00B91E57"/>
    <w:rsid w:val="00B92343"/>
    <w:rsid w:val="00B92927"/>
    <w:rsid w:val="00B929F8"/>
    <w:rsid w:val="00B930CD"/>
    <w:rsid w:val="00B9374A"/>
    <w:rsid w:val="00B93D19"/>
    <w:rsid w:val="00B955CB"/>
    <w:rsid w:val="00B958E3"/>
    <w:rsid w:val="00B95C0B"/>
    <w:rsid w:val="00B95FB2"/>
    <w:rsid w:val="00B960B3"/>
    <w:rsid w:val="00B9708E"/>
    <w:rsid w:val="00B97AC9"/>
    <w:rsid w:val="00BA04B9"/>
    <w:rsid w:val="00BA0BB2"/>
    <w:rsid w:val="00BA0E21"/>
    <w:rsid w:val="00BA1644"/>
    <w:rsid w:val="00BA1880"/>
    <w:rsid w:val="00BA1DCE"/>
    <w:rsid w:val="00BA24DB"/>
    <w:rsid w:val="00BA25EC"/>
    <w:rsid w:val="00BA3064"/>
    <w:rsid w:val="00BA3260"/>
    <w:rsid w:val="00BA34E0"/>
    <w:rsid w:val="00BA35D7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C4B"/>
    <w:rsid w:val="00BB166D"/>
    <w:rsid w:val="00BB1826"/>
    <w:rsid w:val="00BB1847"/>
    <w:rsid w:val="00BB197F"/>
    <w:rsid w:val="00BB1A6F"/>
    <w:rsid w:val="00BB1A71"/>
    <w:rsid w:val="00BB1D0B"/>
    <w:rsid w:val="00BB457F"/>
    <w:rsid w:val="00BB4873"/>
    <w:rsid w:val="00BB4BCE"/>
    <w:rsid w:val="00BB5610"/>
    <w:rsid w:val="00BB5EE2"/>
    <w:rsid w:val="00BB6531"/>
    <w:rsid w:val="00BB6E23"/>
    <w:rsid w:val="00BB7187"/>
    <w:rsid w:val="00BC0055"/>
    <w:rsid w:val="00BC0486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92C"/>
    <w:rsid w:val="00BC69DB"/>
    <w:rsid w:val="00BC7204"/>
    <w:rsid w:val="00BC73C2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985"/>
    <w:rsid w:val="00BD3818"/>
    <w:rsid w:val="00BD386C"/>
    <w:rsid w:val="00BD3BC5"/>
    <w:rsid w:val="00BD477D"/>
    <w:rsid w:val="00BD4844"/>
    <w:rsid w:val="00BD4E63"/>
    <w:rsid w:val="00BD4E64"/>
    <w:rsid w:val="00BD50CB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6C2"/>
    <w:rsid w:val="00BE3D69"/>
    <w:rsid w:val="00BE4DE5"/>
    <w:rsid w:val="00BE5704"/>
    <w:rsid w:val="00BE5AB7"/>
    <w:rsid w:val="00BE72C6"/>
    <w:rsid w:val="00BE7642"/>
    <w:rsid w:val="00BE7B39"/>
    <w:rsid w:val="00BE7F06"/>
    <w:rsid w:val="00BF00BB"/>
    <w:rsid w:val="00BF047A"/>
    <w:rsid w:val="00BF0ED6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850"/>
    <w:rsid w:val="00BF48AA"/>
    <w:rsid w:val="00BF50F1"/>
    <w:rsid w:val="00BF526B"/>
    <w:rsid w:val="00BF56B3"/>
    <w:rsid w:val="00BF5A7B"/>
    <w:rsid w:val="00BF6111"/>
    <w:rsid w:val="00BF6369"/>
    <w:rsid w:val="00BF6785"/>
    <w:rsid w:val="00C002C0"/>
    <w:rsid w:val="00C0083C"/>
    <w:rsid w:val="00C009BE"/>
    <w:rsid w:val="00C00F0E"/>
    <w:rsid w:val="00C013A8"/>
    <w:rsid w:val="00C01912"/>
    <w:rsid w:val="00C01C58"/>
    <w:rsid w:val="00C02450"/>
    <w:rsid w:val="00C034A9"/>
    <w:rsid w:val="00C04030"/>
    <w:rsid w:val="00C053FB"/>
    <w:rsid w:val="00C0585C"/>
    <w:rsid w:val="00C05F7F"/>
    <w:rsid w:val="00C064E5"/>
    <w:rsid w:val="00C06607"/>
    <w:rsid w:val="00C07953"/>
    <w:rsid w:val="00C10283"/>
    <w:rsid w:val="00C10DA5"/>
    <w:rsid w:val="00C113EA"/>
    <w:rsid w:val="00C1151C"/>
    <w:rsid w:val="00C11AA3"/>
    <w:rsid w:val="00C1221B"/>
    <w:rsid w:val="00C12719"/>
    <w:rsid w:val="00C136B8"/>
    <w:rsid w:val="00C139B9"/>
    <w:rsid w:val="00C139F7"/>
    <w:rsid w:val="00C141E0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981"/>
    <w:rsid w:val="00C230D3"/>
    <w:rsid w:val="00C2333A"/>
    <w:rsid w:val="00C2370B"/>
    <w:rsid w:val="00C23A50"/>
    <w:rsid w:val="00C24E18"/>
    <w:rsid w:val="00C24E74"/>
    <w:rsid w:val="00C253B3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89"/>
    <w:rsid w:val="00C31A43"/>
    <w:rsid w:val="00C31EF1"/>
    <w:rsid w:val="00C31F4A"/>
    <w:rsid w:val="00C32160"/>
    <w:rsid w:val="00C321FC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F22"/>
    <w:rsid w:val="00C37248"/>
    <w:rsid w:val="00C379E2"/>
    <w:rsid w:val="00C37AF3"/>
    <w:rsid w:val="00C37B3A"/>
    <w:rsid w:val="00C37D87"/>
    <w:rsid w:val="00C403A7"/>
    <w:rsid w:val="00C4089C"/>
    <w:rsid w:val="00C43230"/>
    <w:rsid w:val="00C437DE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E06"/>
    <w:rsid w:val="00C513F0"/>
    <w:rsid w:val="00C51919"/>
    <w:rsid w:val="00C51C35"/>
    <w:rsid w:val="00C51C46"/>
    <w:rsid w:val="00C522D7"/>
    <w:rsid w:val="00C523DF"/>
    <w:rsid w:val="00C52BA8"/>
    <w:rsid w:val="00C52C7D"/>
    <w:rsid w:val="00C532B9"/>
    <w:rsid w:val="00C53B72"/>
    <w:rsid w:val="00C5421D"/>
    <w:rsid w:val="00C54923"/>
    <w:rsid w:val="00C55297"/>
    <w:rsid w:val="00C56436"/>
    <w:rsid w:val="00C56FCE"/>
    <w:rsid w:val="00C575CF"/>
    <w:rsid w:val="00C603BF"/>
    <w:rsid w:val="00C605CD"/>
    <w:rsid w:val="00C60F25"/>
    <w:rsid w:val="00C60F34"/>
    <w:rsid w:val="00C62955"/>
    <w:rsid w:val="00C6326D"/>
    <w:rsid w:val="00C639FE"/>
    <w:rsid w:val="00C64239"/>
    <w:rsid w:val="00C64381"/>
    <w:rsid w:val="00C64CB2"/>
    <w:rsid w:val="00C651B6"/>
    <w:rsid w:val="00C6564B"/>
    <w:rsid w:val="00C66C0D"/>
    <w:rsid w:val="00C67088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C1E"/>
    <w:rsid w:val="00C75EA3"/>
    <w:rsid w:val="00C76285"/>
    <w:rsid w:val="00C772FD"/>
    <w:rsid w:val="00C77650"/>
    <w:rsid w:val="00C7789E"/>
    <w:rsid w:val="00C8197C"/>
    <w:rsid w:val="00C826D2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B72"/>
    <w:rsid w:val="00C91C62"/>
    <w:rsid w:val="00C921C3"/>
    <w:rsid w:val="00C927CB"/>
    <w:rsid w:val="00C92CFE"/>
    <w:rsid w:val="00C9309E"/>
    <w:rsid w:val="00C9429A"/>
    <w:rsid w:val="00C9486D"/>
    <w:rsid w:val="00C94C8B"/>
    <w:rsid w:val="00C94CD7"/>
    <w:rsid w:val="00C94E6D"/>
    <w:rsid w:val="00C953C7"/>
    <w:rsid w:val="00C956EC"/>
    <w:rsid w:val="00C95728"/>
    <w:rsid w:val="00C959DE"/>
    <w:rsid w:val="00C96105"/>
    <w:rsid w:val="00C965DF"/>
    <w:rsid w:val="00C96834"/>
    <w:rsid w:val="00C968B2"/>
    <w:rsid w:val="00C97EAD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D71"/>
    <w:rsid w:val="00CA70CF"/>
    <w:rsid w:val="00CA7C60"/>
    <w:rsid w:val="00CB0190"/>
    <w:rsid w:val="00CB0402"/>
    <w:rsid w:val="00CB09D6"/>
    <w:rsid w:val="00CB128E"/>
    <w:rsid w:val="00CB17E5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4123"/>
    <w:rsid w:val="00CB43B9"/>
    <w:rsid w:val="00CB5541"/>
    <w:rsid w:val="00CB58F2"/>
    <w:rsid w:val="00CB5E4C"/>
    <w:rsid w:val="00CB647F"/>
    <w:rsid w:val="00CB6A5C"/>
    <w:rsid w:val="00CB7040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24F9"/>
    <w:rsid w:val="00CC28B3"/>
    <w:rsid w:val="00CC2CBE"/>
    <w:rsid w:val="00CC2FAA"/>
    <w:rsid w:val="00CC37F9"/>
    <w:rsid w:val="00CC3E03"/>
    <w:rsid w:val="00CC407B"/>
    <w:rsid w:val="00CC4D30"/>
    <w:rsid w:val="00CC5D4E"/>
    <w:rsid w:val="00CC67CF"/>
    <w:rsid w:val="00CC6DC2"/>
    <w:rsid w:val="00CC7A76"/>
    <w:rsid w:val="00CD0B67"/>
    <w:rsid w:val="00CD12B9"/>
    <w:rsid w:val="00CD1B34"/>
    <w:rsid w:val="00CD28F6"/>
    <w:rsid w:val="00CD2AF0"/>
    <w:rsid w:val="00CD2BA0"/>
    <w:rsid w:val="00CD4209"/>
    <w:rsid w:val="00CD4589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F67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4346"/>
    <w:rsid w:val="00CE4561"/>
    <w:rsid w:val="00CE4936"/>
    <w:rsid w:val="00CE4A15"/>
    <w:rsid w:val="00CE4D19"/>
    <w:rsid w:val="00CE5A2C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40B3"/>
    <w:rsid w:val="00CF4BBB"/>
    <w:rsid w:val="00CF5104"/>
    <w:rsid w:val="00CF5641"/>
    <w:rsid w:val="00CF6CCE"/>
    <w:rsid w:val="00CF781E"/>
    <w:rsid w:val="00CF791D"/>
    <w:rsid w:val="00CF7E0D"/>
    <w:rsid w:val="00D000E5"/>
    <w:rsid w:val="00D0089B"/>
    <w:rsid w:val="00D01027"/>
    <w:rsid w:val="00D0125F"/>
    <w:rsid w:val="00D01A82"/>
    <w:rsid w:val="00D031F7"/>
    <w:rsid w:val="00D0419D"/>
    <w:rsid w:val="00D0446A"/>
    <w:rsid w:val="00D04B26"/>
    <w:rsid w:val="00D05456"/>
    <w:rsid w:val="00D06D57"/>
    <w:rsid w:val="00D070A4"/>
    <w:rsid w:val="00D07139"/>
    <w:rsid w:val="00D07A6F"/>
    <w:rsid w:val="00D11400"/>
    <w:rsid w:val="00D126EF"/>
    <w:rsid w:val="00D13533"/>
    <w:rsid w:val="00D135A6"/>
    <w:rsid w:val="00D14287"/>
    <w:rsid w:val="00D14639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2066"/>
    <w:rsid w:val="00D320F7"/>
    <w:rsid w:val="00D32259"/>
    <w:rsid w:val="00D32C43"/>
    <w:rsid w:val="00D32CBA"/>
    <w:rsid w:val="00D334BF"/>
    <w:rsid w:val="00D335CE"/>
    <w:rsid w:val="00D33AA4"/>
    <w:rsid w:val="00D3465E"/>
    <w:rsid w:val="00D34B65"/>
    <w:rsid w:val="00D35076"/>
    <w:rsid w:val="00D353DB"/>
    <w:rsid w:val="00D35BC3"/>
    <w:rsid w:val="00D3632E"/>
    <w:rsid w:val="00D36AEF"/>
    <w:rsid w:val="00D3713A"/>
    <w:rsid w:val="00D37341"/>
    <w:rsid w:val="00D37784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637"/>
    <w:rsid w:val="00D43D66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5289C"/>
    <w:rsid w:val="00D53AEE"/>
    <w:rsid w:val="00D54930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300"/>
    <w:rsid w:val="00D6155E"/>
    <w:rsid w:val="00D618B7"/>
    <w:rsid w:val="00D620EF"/>
    <w:rsid w:val="00D63DF0"/>
    <w:rsid w:val="00D63EEB"/>
    <w:rsid w:val="00D640CD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AF"/>
    <w:rsid w:val="00D72F41"/>
    <w:rsid w:val="00D734EF"/>
    <w:rsid w:val="00D73672"/>
    <w:rsid w:val="00D73806"/>
    <w:rsid w:val="00D73D95"/>
    <w:rsid w:val="00D73EA9"/>
    <w:rsid w:val="00D747D6"/>
    <w:rsid w:val="00D75FA1"/>
    <w:rsid w:val="00D76197"/>
    <w:rsid w:val="00D77FFB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A10"/>
    <w:rsid w:val="00D8569E"/>
    <w:rsid w:val="00D85907"/>
    <w:rsid w:val="00D85C9A"/>
    <w:rsid w:val="00D861BE"/>
    <w:rsid w:val="00D86499"/>
    <w:rsid w:val="00D86607"/>
    <w:rsid w:val="00D868DB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631C"/>
    <w:rsid w:val="00DB7C56"/>
    <w:rsid w:val="00DB7D92"/>
    <w:rsid w:val="00DB7F90"/>
    <w:rsid w:val="00DC00B1"/>
    <w:rsid w:val="00DC00EB"/>
    <w:rsid w:val="00DC033D"/>
    <w:rsid w:val="00DC0F24"/>
    <w:rsid w:val="00DC1406"/>
    <w:rsid w:val="00DC143C"/>
    <w:rsid w:val="00DC14FD"/>
    <w:rsid w:val="00DC3510"/>
    <w:rsid w:val="00DC3C41"/>
    <w:rsid w:val="00DC45FB"/>
    <w:rsid w:val="00DC4D94"/>
    <w:rsid w:val="00DC4D9C"/>
    <w:rsid w:val="00DC4E37"/>
    <w:rsid w:val="00DC54C4"/>
    <w:rsid w:val="00DC5951"/>
    <w:rsid w:val="00DC68F5"/>
    <w:rsid w:val="00DC6B89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4170"/>
    <w:rsid w:val="00DD4FDD"/>
    <w:rsid w:val="00DD5F54"/>
    <w:rsid w:val="00DD6CC7"/>
    <w:rsid w:val="00DD7670"/>
    <w:rsid w:val="00DD7CBA"/>
    <w:rsid w:val="00DD7D7C"/>
    <w:rsid w:val="00DD7EE0"/>
    <w:rsid w:val="00DE01F4"/>
    <w:rsid w:val="00DE0201"/>
    <w:rsid w:val="00DE0343"/>
    <w:rsid w:val="00DE0442"/>
    <w:rsid w:val="00DE06FD"/>
    <w:rsid w:val="00DE0CCB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F0BD6"/>
    <w:rsid w:val="00DF1079"/>
    <w:rsid w:val="00DF2332"/>
    <w:rsid w:val="00DF2828"/>
    <w:rsid w:val="00DF31DF"/>
    <w:rsid w:val="00DF32EE"/>
    <w:rsid w:val="00DF3C43"/>
    <w:rsid w:val="00DF52C6"/>
    <w:rsid w:val="00DF56B5"/>
    <w:rsid w:val="00DF584F"/>
    <w:rsid w:val="00DF5EF6"/>
    <w:rsid w:val="00DF69EA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DF1"/>
    <w:rsid w:val="00E02780"/>
    <w:rsid w:val="00E02B72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EE"/>
    <w:rsid w:val="00E1175C"/>
    <w:rsid w:val="00E11C99"/>
    <w:rsid w:val="00E11CD7"/>
    <w:rsid w:val="00E122FE"/>
    <w:rsid w:val="00E12677"/>
    <w:rsid w:val="00E12E36"/>
    <w:rsid w:val="00E131B5"/>
    <w:rsid w:val="00E1365F"/>
    <w:rsid w:val="00E137CB"/>
    <w:rsid w:val="00E14481"/>
    <w:rsid w:val="00E165DE"/>
    <w:rsid w:val="00E172BC"/>
    <w:rsid w:val="00E20943"/>
    <w:rsid w:val="00E21031"/>
    <w:rsid w:val="00E2187F"/>
    <w:rsid w:val="00E21C4E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60BE"/>
    <w:rsid w:val="00E26312"/>
    <w:rsid w:val="00E267D6"/>
    <w:rsid w:val="00E273A9"/>
    <w:rsid w:val="00E27D23"/>
    <w:rsid w:val="00E30C35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FCE"/>
    <w:rsid w:val="00E3505C"/>
    <w:rsid w:val="00E35E1F"/>
    <w:rsid w:val="00E35EFC"/>
    <w:rsid w:val="00E361EA"/>
    <w:rsid w:val="00E3701A"/>
    <w:rsid w:val="00E373DD"/>
    <w:rsid w:val="00E405D7"/>
    <w:rsid w:val="00E408CF"/>
    <w:rsid w:val="00E411E0"/>
    <w:rsid w:val="00E41B9B"/>
    <w:rsid w:val="00E42087"/>
    <w:rsid w:val="00E42268"/>
    <w:rsid w:val="00E43DB3"/>
    <w:rsid w:val="00E43F2A"/>
    <w:rsid w:val="00E44320"/>
    <w:rsid w:val="00E4583A"/>
    <w:rsid w:val="00E463E7"/>
    <w:rsid w:val="00E466BC"/>
    <w:rsid w:val="00E474F9"/>
    <w:rsid w:val="00E478EB"/>
    <w:rsid w:val="00E47B2D"/>
    <w:rsid w:val="00E47E36"/>
    <w:rsid w:val="00E500AB"/>
    <w:rsid w:val="00E5084A"/>
    <w:rsid w:val="00E50A2C"/>
    <w:rsid w:val="00E50B3D"/>
    <w:rsid w:val="00E51E9C"/>
    <w:rsid w:val="00E53098"/>
    <w:rsid w:val="00E53295"/>
    <w:rsid w:val="00E54103"/>
    <w:rsid w:val="00E552B2"/>
    <w:rsid w:val="00E55EC6"/>
    <w:rsid w:val="00E561D9"/>
    <w:rsid w:val="00E56A9E"/>
    <w:rsid w:val="00E56BE9"/>
    <w:rsid w:val="00E60387"/>
    <w:rsid w:val="00E60463"/>
    <w:rsid w:val="00E60BF1"/>
    <w:rsid w:val="00E60DE4"/>
    <w:rsid w:val="00E61FB8"/>
    <w:rsid w:val="00E623A4"/>
    <w:rsid w:val="00E62E86"/>
    <w:rsid w:val="00E631C1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7E"/>
    <w:rsid w:val="00E70B2A"/>
    <w:rsid w:val="00E711F4"/>
    <w:rsid w:val="00E71C00"/>
    <w:rsid w:val="00E71E97"/>
    <w:rsid w:val="00E725EC"/>
    <w:rsid w:val="00E731AF"/>
    <w:rsid w:val="00E736AB"/>
    <w:rsid w:val="00E73945"/>
    <w:rsid w:val="00E73DD6"/>
    <w:rsid w:val="00E740B8"/>
    <w:rsid w:val="00E74371"/>
    <w:rsid w:val="00E74675"/>
    <w:rsid w:val="00E74824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5C04"/>
    <w:rsid w:val="00E86098"/>
    <w:rsid w:val="00E866CA"/>
    <w:rsid w:val="00E87487"/>
    <w:rsid w:val="00E90081"/>
    <w:rsid w:val="00E90328"/>
    <w:rsid w:val="00E90871"/>
    <w:rsid w:val="00E908D8"/>
    <w:rsid w:val="00E90AF0"/>
    <w:rsid w:val="00E91578"/>
    <w:rsid w:val="00E922DA"/>
    <w:rsid w:val="00E92B8C"/>
    <w:rsid w:val="00E92CC8"/>
    <w:rsid w:val="00E933A3"/>
    <w:rsid w:val="00E93637"/>
    <w:rsid w:val="00E93676"/>
    <w:rsid w:val="00E93861"/>
    <w:rsid w:val="00E942A2"/>
    <w:rsid w:val="00E9593E"/>
    <w:rsid w:val="00E95D23"/>
    <w:rsid w:val="00E95E6E"/>
    <w:rsid w:val="00E97194"/>
    <w:rsid w:val="00E97A75"/>
    <w:rsid w:val="00E97E45"/>
    <w:rsid w:val="00EA007C"/>
    <w:rsid w:val="00EA08E4"/>
    <w:rsid w:val="00EA1736"/>
    <w:rsid w:val="00EA1856"/>
    <w:rsid w:val="00EA2201"/>
    <w:rsid w:val="00EA2F48"/>
    <w:rsid w:val="00EA33A6"/>
    <w:rsid w:val="00EA3D93"/>
    <w:rsid w:val="00EA4403"/>
    <w:rsid w:val="00EA4471"/>
    <w:rsid w:val="00EA4F54"/>
    <w:rsid w:val="00EA53AF"/>
    <w:rsid w:val="00EA5464"/>
    <w:rsid w:val="00EA634D"/>
    <w:rsid w:val="00EA68E9"/>
    <w:rsid w:val="00EA7CD7"/>
    <w:rsid w:val="00EA7CDA"/>
    <w:rsid w:val="00EB0370"/>
    <w:rsid w:val="00EB2126"/>
    <w:rsid w:val="00EB2680"/>
    <w:rsid w:val="00EB2C97"/>
    <w:rsid w:val="00EB33C9"/>
    <w:rsid w:val="00EB4314"/>
    <w:rsid w:val="00EB4CAF"/>
    <w:rsid w:val="00EB4F68"/>
    <w:rsid w:val="00EB55CA"/>
    <w:rsid w:val="00EB5870"/>
    <w:rsid w:val="00EB5B59"/>
    <w:rsid w:val="00EB7546"/>
    <w:rsid w:val="00EC0286"/>
    <w:rsid w:val="00EC0E7A"/>
    <w:rsid w:val="00EC106D"/>
    <w:rsid w:val="00EC149F"/>
    <w:rsid w:val="00EC15E1"/>
    <w:rsid w:val="00EC3416"/>
    <w:rsid w:val="00EC36DF"/>
    <w:rsid w:val="00EC3BFA"/>
    <w:rsid w:val="00EC3E14"/>
    <w:rsid w:val="00EC5C20"/>
    <w:rsid w:val="00EC6010"/>
    <w:rsid w:val="00EC6C4D"/>
    <w:rsid w:val="00EC6C4E"/>
    <w:rsid w:val="00EC6E01"/>
    <w:rsid w:val="00EC711F"/>
    <w:rsid w:val="00EC712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6C0"/>
    <w:rsid w:val="00ED412E"/>
    <w:rsid w:val="00ED5951"/>
    <w:rsid w:val="00ED743D"/>
    <w:rsid w:val="00ED7835"/>
    <w:rsid w:val="00ED7BB4"/>
    <w:rsid w:val="00ED7C28"/>
    <w:rsid w:val="00EE0C7D"/>
    <w:rsid w:val="00EE0D48"/>
    <w:rsid w:val="00EE1710"/>
    <w:rsid w:val="00EE1D11"/>
    <w:rsid w:val="00EE1DB7"/>
    <w:rsid w:val="00EE1E79"/>
    <w:rsid w:val="00EE2F1D"/>
    <w:rsid w:val="00EE3FCE"/>
    <w:rsid w:val="00EE4C48"/>
    <w:rsid w:val="00EE4D79"/>
    <w:rsid w:val="00EE524B"/>
    <w:rsid w:val="00EE52C6"/>
    <w:rsid w:val="00EE5473"/>
    <w:rsid w:val="00EE5EE6"/>
    <w:rsid w:val="00EE6931"/>
    <w:rsid w:val="00EE6FC1"/>
    <w:rsid w:val="00EE76FE"/>
    <w:rsid w:val="00EF1737"/>
    <w:rsid w:val="00EF2961"/>
    <w:rsid w:val="00EF34DE"/>
    <w:rsid w:val="00EF360B"/>
    <w:rsid w:val="00EF3AA0"/>
    <w:rsid w:val="00EF3F6D"/>
    <w:rsid w:val="00EF42DD"/>
    <w:rsid w:val="00EF42EC"/>
    <w:rsid w:val="00EF47F2"/>
    <w:rsid w:val="00EF523C"/>
    <w:rsid w:val="00EF563A"/>
    <w:rsid w:val="00EF60BB"/>
    <w:rsid w:val="00EF621F"/>
    <w:rsid w:val="00EF6428"/>
    <w:rsid w:val="00EF667D"/>
    <w:rsid w:val="00F00D95"/>
    <w:rsid w:val="00F01829"/>
    <w:rsid w:val="00F01BD8"/>
    <w:rsid w:val="00F01E58"/>
    <w:rsid w:val="00F022DE"/>
    <w:rsid w:val="00F02382"/>
    <w:rsid w:val="00F02CE9"/>
    <w:rsid w:val="00F03365"/>
    <w:rsid w:val="00F03E20"/>
    <w:rsid w:val="00F03E5A"/>
    <w:rsid w:val="00F04633"/>
    <w:rsid w:val="00F049B3"/>
    <w:rsid w:val="00F05F4E"/>
    <w:rsid w:val="00F0704C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3AC3"/>
    <w:rsid w:val="00F145B0"/>
    <w:rsid w:val="00F15060"/>
    <w:rsid w:val="00F15682"/>
    <w:rsid w:val="00F1607A"/>
    <w:rsid w:val="00F16348"/>
    <w:rsid w:val="00F16E59"/>
    <w:rsid w:val="00F175BE"/>
    <w:rsid w:val="00F1772A"/>
    <w:rsid w:val="00F20DAA"/>
    <w:rsid w:val="00F20DCE"/>
    <w:rsid w:val="00F21905"/>
    <w:rsid w:val="00F22708"/>
    <w:rsid w:val="00F228E0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303B6"/>
    <w:rsid w:val="00F306B1"/>
    <w:rsid w:val="00F31374"/>
    <w:rsid w:val="00F316FC"/>
    <w:rsid w:val="00F31870"/>
    <w:rsid w:val="00F32702"/>
    <w:rsid w:val="00F327A8"/>
    <w:rsid w:val="00F3298C"/>
    <w:rsid w:val="00F32E4D"/>
    <w:rsid w:val="00F339D3"/>
    <w:rsid w:val="00F33A9E"/>
    <w:rsid w:val="00F33DF1"/>
    <w:rsid w:val="00F34422"/>
    <w:rsid w:val="00F350E2"/>
    <w:rsid w:val="00F361DF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587C"/>
    <w:rsid w:val="00F4644C"/>
    <w:rsid w:val="00F4718E"/>
    <w:rsid w:val="00F474D0"/>
    <w:rsid w:val="00F47FFC"/>
    <w:rsid w:val="00F50442"/>
    <w:rsid w:val="00F50A56"/>
    <w:rsid w:val="00F512B1"/>
    <w:rsid w:val="00F51DE3"/>
    <w:rsid w:val="00F521D1"/>
    <w:rsid w:val="00F523A9"/>
    <w:rsid w:val="00F52AFA"/>
    <w:rsid w:val="00F5339B"/>
    <w:rsid w:val="00F53D40"/>
    <w:rsid w:val="00F53FB6"/>
    <w:rsid w:val="00F545E9"/>
    <w:rsid w:val="00F54656"/>
    <w:rsid w:val="00F54A8C"/>
    <w:rsid w:val="00F55D5E"/>
    <w:rsid w:val="00F55EA3"/>
    <w:rsid w:val="00F57DD1"/>
    <w:rsid w:val="00F57EEA"/>
    <w:rsid w:val="00F600E9"/>
    <w:rsid w:val="00F604C7"/>
    <w:rsid w:val="00F60906"/>
    <w:rsid w:val="00F60A92"/>
    <w:rsid w:val="00F611AC"/>
    <w:rsid w:val="00F612B7"/>
    <w:rsid w:val="00F617C9"/>
    <w:rsid w:val="00F61CBB"/>
    <w:rsid w:val="00F620F0"/>
    <w:rsid w:val="00F6294C"/>
    <w:rsid w:val="00F62DD1"/>
    <w:rsid w:val="00F63446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700DF"/>
    <w:rsid w:val="00F70172"/>
    <w:rsid w:val="00F70206"/>
    <w:rsid w:val="00F703EE"/>
    <w:rsid w:val="00F7056C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584"/>
    <w:rsid w:val="00F769F9"/>
    <w:rsid w:val="00F77883"/>
    <w:rsid w:val="00F819B1"/>
    <w:rsid w:val="00F836D5"/>
    <w:rsid w:val="00F83BB2"/>
    <w:rsid w:val="00F842E3"/>
    <w:rsid w:val="00F849DB"/>
    <w:rsid w:val="00F84D42"/>
    <w:rsid w:val="00F85055"/>
    <w:rsid w:val="00F851C7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131"/>
    <w:rsid w:val="00F96412"/>
    <w:rsid w:val="00F96479"/>
    <w:rsid w:val="00F967CB"/>
    <w:rsid w:val="00F9688F"/>
    <w:rsid w:val="00F9704A"/>
    <w:rsid w:val="00F97113"/>
    <w:rsid w:val="00F97219"/>
    <w:rsid w:val="00F978D1"/>
    <w:rsid w:val="00FA0CD4"/>
    <w:rsid w:val="00FA0D63"/>
    <w:rsid w:val="00FA128B"/>
    <w:rsid w:val="00FA1428"/>
    <w:rsid w:val="00FA1B9B"/>
    <w:rsid w:val="00FA2103"/>
    <w:rsid w:val="00FA2120"/>
    <w:rsid w:val="00FA308D"/>
    <w:rsid w:val="00FA347D"/>
    <w:rsid w:val="00FA45D5"/>
    <w:rsid w:val="00FA4C8D"/>
    <w:rsid w:val="00FA5057"/>
    <w:rsid w:val="00FA54E5"/>
    <w:rsid w:val="00FA56F4"/>
    <w:rsid w:val="00FA5E6D"/>
    <w:rsid w:val="00FA69EA"/>
    <w:rsid w:val="00FA6D04"/>
    <w:rsid w:val="00FA6E90"/>
    <w:rsid w:val="00FA7A53"/>
    <w:rsid w:val="00FA7C70"/>
    <w:rsid w:val="00FA7E6F"/>
    <w:rsid w:val="00FB0BB2"/>
    <w:rsid w:val="00FB1609"/>
    <w:rsid w:val="00FB185E"/>
    <w:rsid w:val="00FB2645"/>
    <w:rsid w:val="00FB28D2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64F9"/>
    <w:rsid w:val="00FB67CC"/>
    <w:rsid w:val="00FB6B69"/>
    <w:rsid w:val="00FB7F74"/>
    <w:rsid w:val="00FC0D22"/>
    <w:rsid w:val="00FC120A"/>
    <w:rsid w:val="00FC17D3"/>
    <w:rsid w:val="00FC1886"/>
    <w:rsid w:val="00FC2335"/>
    <w:rsid w:val="00FC2FB8"/>
    <w:rsid w:val="00FC3477"/>
    <w:rsid w:val="00FC366F"/>
    <w:rsid w:val="00FC3B1A"/>
    <w:rsid w:val="00FC3F75"/>
    <w:rsid w:val="00FC44CB"/>
    <w:rsid w:val="00FC50B2"/>
    <w:rsid w:val="00FC521E"/>
    <w:rsid w:val="00FC5C12"/>
    <w:rsid w:val="00FC67FE"/>
    <w:rsid w:val="00FD0261"/>
    <w:rsid w:val="00FD041F"/>
    <w:rsid w:val="00FD086B"/>
    <w:rsid w:val="00FD0C19"/>
    <w:rsid w:val="00FD15A4"/>
    <w:rsid w:val="00FD1AFA"/>
    <w:rsid w:val="00FD1BFD"/>
    <w:rsid w:val="00FD1E94"/>
    <w:rsid w:val="00FD1FB1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535"/>
    <w:rsid w:val="00FE12B7"/>
    <w:rsid w:val="00FE1E10"/>
    <w:rsid w:val="00FE1F67"/>
    <w:rsid w:val="00FE3088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F52"/>
    <w:rsid w:val="00FE532F"/>
    <w:rsid w:val="00FE544B"/>
    <w:rsid w:val="00FE5542"/>
    <w:rsid w:val="00FE59F1"/>
    <w:rsid w:val="00FE5A2A"/>
    <w:rsid w:val="00FE5DEC"/>
    <w:rsid w:val="00FE5DFD"/>
    <w:rsid w:val="00FE6077"/>
    <w:rsid w:val="00FE6934"/>
    <w:rsid w:val="00FF1611"/>
    <w:rsid w:val="00FF1AB7"/>
    <w:rsid w:val="00FF2285"/>
    <w:rsid w:val="00FF269A"/>
    <w:rsid w:val="00FF26EB"/>
    <w:rsid w:val="00FF29E7"/>
    <w:rsid w:val="00FF2E95"/>
    <w:rsid w:val="00FF3611"/>
    <w:rsid w:val="00FF3ECD"/>
    <w:rsid w:val="00FF3EE8"/>
    <w:rsid w:val="00FF43B0"/>
    <w:rsid w:val="00FF50EF"/>
    <w:rsid w:val="00FF5614"/>
    <w:rsid w:val="00FF5CF0"/>
    <w:rsid w:val="00FF61D3"/>
    <w:rsid w:val="00FF6727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795F9B2-86DC-4528-8984-1F167F2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0297C-D166-41FB-8762-8732B069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48</Pages>
  <Words>8509</Words>
  <Characters>48503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มงกุฎวัฒนะ จำกัด (มหาชน)</vt:lpstr>
    </vt:vector>
  </TitlesOfParts>
  <Company>KPMG</Company>
  <LinksUpToDate>false</LinksUpToDate>
  <CharactersWithSpaces>56899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subject/>
  <dc:creator>AA</dc:creator>
  <cp:keywords/>
  <cp:lastModifiedBy>Touchanon, Phongkunawut</cp:lastModifiedBy>
  <cp:revision>4</cp:revision>
  <cp:lastPrinted>2020-02-12T02:09:00Z</cp:lastPrinted>
  <dcterms:created xsi:type="dcterms:W3CDTF">2020-02-18T06:39:00Z</dcterms:created>
  <dcterms:modified xsi:type="dcterms:W3CDTF">2020-02-18T09:44:00Z</dcterms:modified>
</cp:coreProperties>
</file>