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3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4.xml" ContentType="application/vnd.openxmlformats-officedocument.wordprocessingml.footer+xml"/>
  <Override PartName="/word/header11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3E4D60" w14:textId="77777777" w:rsidR="00804175" w:rsidRPr="00537A61" w:rsidRDefault="00804175" w:rsidP="00C24346">
      <w:pPr>
        <w:pStyle w:val="IndexHeading1"/>
        <w:spacing w:after="0" w:line="380" w:lineRule="exac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  <w:bookmarkStart w:id="0" w:name="_GoBack"/>
      <w:bookmarkEnd w:id="0"/>
      <w:r w:rsidRPr="003C763B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3C763B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3C763B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182B45F8" w14:textId="77777777" w:rsidR="00081F88" w:rsidRDefault="00081F88" w:rsidP="00081F88">
      <w:pPr>
        <w:pStyle w:val="IndexHeading1"/>
        <w:spacing w:after="0" w:line="380" w:lineRule="exact"/>
        <w:ind w:left="0" w:firstLine="0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</w:p>
    <w:p w14:paraId="4F27E713" w14:textId="77777777" w:rsidR="00804175" w:rsidRDefault="00804175" w:rsidP="00C2434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/>
          <w:sz w:val="30"/>
          <w:szCs w:val="30"/>
          <w:cs/>
          <w:lang w:bidi="th-TH"/>
        </w:rPr>
        <w:t>ข้อมูล</w:t>
      </w:r>
      <w:r w:rsidRPr="002E2783">
        <w:rPr>
          <w:rFonts w:ascii="Angsana New" w:hAnsi="Angsana New" w:cs="Angsana New"/>
          <w:sz w:val="30"/>
          <w:szCs w:val="30"/>
          <w:cs/>
          <w:lang w:bidi="th-TH"/>
        </w:rPr>
        <w:t>ทั่วไป</w:t>
      </w:r>
    </w:p>
    <w:p w14:paraId="48D8B5A5" w14:textId="77777777" w:rsidR="00804175" w:rsidRPr="007D2B7F" w:rsidRDefault="00804175" w:rsidP="00C2434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 w:cs="Angsana New"/>
        </w:rPr>
      </w:pPr>
      <w:r w:rsidRPr="007D2B7F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</w:t>
      </w:r>
      <w:r w:rsidR="00D25073">
        <w:rPr>
          <w:rFonts w:ascii="Angsana New" w:hAnsi="Angsana New" w:cs="Angsana New" w:hint="cs"/>
          <w:sz w:val="30"/>
          <w:szCs w:val="30"/>
          <w:cs/>
          <w:lang w:bidi="th-TH"/>
        </w:rPr>
        <w:t>งบ</w:t>
      </w:r>
      <w:r w:rsidRPr="007D2B7F">
        <w:rPr>
          <w:rFonts w:ascii="Angsana New" w:hAnsi="Angsana New" w:cs="Angsana New"/>
          <w:sz w:val="30"/>
          <w:szCs w:val="30"/>
          <w:cs/>
          <w:lang w:bidi="th-TH"/>
        </w:rPr>
        <w:t>การเงินระหว่างกาล</w:t>
      </w:r>
    </w:p>
    <w:p w14:paraId="0556B0FF" w14:textId="599DEBF1" w:rsidR="00804175" w:rsidRPr="00474634" w:rsidRDefault="00804175" w:rsidP="00C2434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474634">
        <w:rPr>
          <w:rFonts w:ascii="Angsana New" w:hAnsi="Angsana New" w:cs="Angsana New"/>
          <w:sz w:val="30"/>
          <w:szCs w:val="30"/>
          <w:cs/>
          <w:lang w:bidi="th-TH"/>
        </w:rPr>
        <w:t>การ</w:t>
      </w:r>
      <w:r w:rsidR="005D6004" w:rsidRPr="00474634">
        <w:rPr>
          <w:rFonts w:ascii="Angsana New" w:hAnsi="Angsana New" w:cs="Angsana New" w:hint="cs"/>
          <w:sz w:val="30"/>
          <w:szCs w:val="30"/>
          <w:cs/>
          <w:lang w:bidi="th-TH"/>
        </w:rPr>
        <w:t>ซื้อ</w:t>
      </w:r>
      <w:r w:rsidRPr="00474634">
        <w:rPr>
          <w:rFonts w:ascii="Angsana New" w:hAnsi="Angsana New" w:cs="Angsana New"/>
          <w:sz w:val="30"/>
          <w:szCs w:val="30"/>
          <w:cs/>
          <w:lang w:bidi="th-TH"/>
        </w:rPr>
        <w:t>บริษัทย่อย</w:t>
      </w:r>
    </w:p>
    <w:p w14:paraId="5FA2E3E7" w14:textId="77777777" w:rsidR="00CC33D6" w:rsidRDefault="00804175" w:rsidP="00CC33D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74634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09314A56" w14:textId="77777777" w:rsidR="00CC33D6" w:rsidRDefault="00804175" w:rsidP="00CC33D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C33D6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14:paraId="2E496665" w14:textId="35473E64" w:rsidR="00804175" w:rsidRPr="00CC33D6" w:rsidRDefault="00804175" w:rsidP="00CC33D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C33D6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</w:t>
      </w:r>
      <w:r w:rsidR="00D75CE8" w:rsidRPr="00CC33D6">
        <w:rPr>
          <w:rFonts w:ascii="Angsana New" w:hAnsi="Angsana New" w:cs="Angsana New"/>
          <w:sz w:val="30"/>
          <w:szCs w:val="30"/>
          <w:cs/>
          <w:lang w:bidi="th-TH"/>
        </w:rPr>
        <w:t>บริษัทร่วมและการร่วมค้า</w:t>
      </w:r>
    </w:p>
    <w:p w14:paraId="50E9F2C7" w14:textId="77777777" w:rsidR="00804175" w:rsidRPr="009A57B8" w:rsidRDefault="00804175" w:rsidP="00C2434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A57B8">
        <w:rPr>
          <w:rFonts w:ascii="Angsana New" w:hAnsi="Angsana New" w:cs="Angsana New"/>
          <w:sz w:val="30"/>
          <w:szCs w:val="30"/>
          <w:cs/>
          <w:lang w:bidi="th-TH"/>
        </w:rPr>
        <w:t xml:space="preserve">เงินลงทุนในบริษัทย่อย </w:t>
      </w:r>
    </w:p>
    <w:p w14:paraId="3A139E13" w14:textId="42FD8E13" w:rsidR="00804175" w:rsidRDefault="00804175" w:rsidP="00C2434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9A57B8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14:paraId="144037A9" w14:textId="75A4A5BA" w:rsidR="00CC33D6" w:rsidRDefault="00CC33D6" w:rsidP="00C2434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เงินกู้ยืม</w:t>
      </w:r>
      <w:r w:rsidR="001D3EB3">
        <w:rPr>
          <w:rFonts w:ascii="Angsana New" w:hAnsi="Angsana New" w:cs="Angsana New" w:hint="cs"/>
          <w:sz w:val="30"/>
          <w:szCs w:val="30"/>
          <w:cs/>
          <w:lang w:bidi="th-TH"/>
        </w:rPr>
        <w:t>ระยะสั้น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จากสถาบันการเงิน</w:t>
      </w:r>
    </w:p>
    <w:p w14:paraId="3B925FFB" w14:textId="3332AF6A" w:rsidR="006311F1" w:rsidRPr="00950727" w:rsidRDefault="006311F1" w:rsidP="00C2434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526E2F">
        <w:rPr>
          <w:rFonts w:ascii="Angsana New" w:hAnsi="Angsana New" w:cs="Angsana New"/>
          <w:sz w:val="30"/>
          <w:szCs w:val="30"/>
          <w:cs/>
          <w:lang w:val="th-TH" w:bidi="th-TH"/>
        </w:rPr>
        <w:t>ประมาณการหนี้สินไม่หมุนเวียนสำหรับผลประโยชน์พนักงาน</w:t>
      </w:r>
    </w:p>
    <w:p w14:paraId="3A8040A9" w14:textId="492EEC29" w:rsidR="00950727" w:rsidRPr="00526E2F" w:rsidRDefault="00950727" w:rsidP="00C2434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ทุนเรือนหุ้น</w:t>
      </w:r>
    </w:p>
    <w:p w14:paraId="7978EFC1" w14:textId="54FB1B10" w:rsidR="00804175" w:rsidRDefault="00F82A3D" w:rsidP="00C2434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095E95">
        <w:rPr>
          <w:rFonts w:ascii="Angsana New" w:hAnsi="Angsana New" w:cs="Angsana New" w:hint="cs"/>
          <w:sz w:val="30"/>
          <w:szCs w:val="30"/>
          <w:cs/>
          <w:lang w:bidi="th-TH"/>
        </w:rPr>
        <w:t>ส่วนงาน</w:t>
      </w:r>
      <w:r w:rsidRPr="00077371">
        <w:rPr>
          <w:rFonts w:ascii="Angsana New" w:hAnsi="Angsana New" w:cs="Angsana New" w:hint="cs"/>
          <w:sz w:val="30"/>
          <w:szCs w:val="30"/>
          <w:cs/>
          <w:lang w:bidi="th-TH"/>
        </w:rPr>
        <w:t>ดำเนินงาน</w:t>
      </w:r>
      <w:r w:rsidR="00F85C2F" w:rsidRPr="00077371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และการจำแนกรายได้</w:t>
      </w:r>
    </w:p>
    <w:p w14:paraId="2B329EA4" w14:textId="0905BFA3" w:rsidR="00804175" w:rsidRDefault="00804175" w:rsidP="00C2434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0D165D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14:paraId="3C957561" w14:textId="55C848EB" w:rsidR="00966D9F" w:rsidRDefault="00966D9F" w:rsidP="00C2434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กำไร</w:t>
      </w:r>
      <w:r w:rsidR="005A6227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5A6227">
        <w:rPr>
          <w:rFonts w:ascii="Angsana New" w:hAnsi="Angsana New" w:cs="Angsana New"/>
          <w:sz w:val="30"/>
          <w:szCs w:val="30"/>
          <w:lang w:val="en-US" w:bidi="th-TH"/>
        </w:rPr>
        <w:t>(</w:t>
      </w:r>
      <w:r w:rsidR="005A6227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ขาดทุน) 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ต่อหุ้นขั้นพื้นฐาน</w:t>
      </w:r>
    </w:p>
    <w:p w14:paraId="4FFCC1CF" w14:textId="77777777" w:rsidR="00804175" w:rsidRDefault="00804175" w:rsidP="00C2434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  <w:lang w:bidi="th-TH"/>
        </w:rPr>
        <w:t>เงินปันผล</w:t>
      </w:r>
    </w:p>
    <w:p w14:paraId="2EA3FFF0" w14:textId="77777777" w:rsidR="0096673C" w:rsidRPr="005D6004" w:rsidRDefault="00202B12" w:rsidP="00C2434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5D6004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649E5694" w14:textId="68B51181" w:rsidR="00804175" w:rsidRDefault="00804175" w:rsidP="00C2434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056D7F72" w14:textId="67178FA9" w:rsidR="00DA2502" w:rsidRDefault="00DA2502" w:rsidP="00C2434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DA2502">
        <w:rPr>
          <w:rFonts w:ascii="Angsana New" w:hAnsi="Angsana New" w:cs="Angsana New" w:hint="cs"/>
          <w:sz w:val="30"/>
          <w:szCs w:val="30"/>
          <w:cs/>
          <w:lang w:bidi="th-TH"/>
        </w:rPr>
        <w:t>หนี้สินที่อาจเกิดขึ้น</w:t>
      </w:r>
    </w:p>
    <w:p w14:paraId="3C074257" w14:textId="77777777" w:rsidR="00804175" w:rsidRPr="00D9388C" w:rsidRDefault="00804175" w:rsidP="00C2434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D9388C">
        <w:rPr>
          <w:rFonts w:ascii="Angsana New" w:hAnsi="Angsana New" w:cs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6007CD67" w14:textId="72B70D7A" w:rsidR="00804175" w:rsidRPr="00CC33D6" w:rsidRDefault="007D2B7F" w:rsidP="00CC33D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 w:cs="Angsana New"/>
          <w:sz w:val="30"/>
          <w:szCs w:val="30"/>
          <w:rtl/>
          <w:cs/>
        </w:rPr>
      </w:pPr>
      <w:r w:rsidRPr="00D9388C">
        <w:rPr>
          <w:rFonts w:ascii="Angsana New" w:hAnsi="Angsana New" w:cs="Angsana New" w:hint="cs"/>
          <w:sz w:val="30"/>
          <w:szCs w:val="30"/>
          <w:cs/>
          <w:lang w:bidi="th-TH"/>
        </w:rPr>
        <w:t>มาตรฐานการรายงานทางการเงินที่ยังไม่ได้ใช้</w:t>
      </w:r>
      <w:r w:rsidR="00804175" w:rsidRPr="00CC33D6">
        <w:rPr>
          <w:rFonts w:ascii="Angsana New" w:hAnsi="Angsana New" w:cs="Angsana New"/>
          <w:spacing w:val="-4"/>
          <w:sz w:val="30"/>
          <w:szCs w:val="30"/>
          <w:highlight w:val="lightGray"/>
          <w:cs/>
          <w:lang w:bidi="th-TH"/>
        </w:rPr>
        <w:br w:type="page"/>
      </w:r>
    </w:p>
    <w:p w14:paraId="265FCFF9" w14:textId="4A95853B" w:rsidR="00804175" w:rsidRPr="00C51B5B" w:rsidRDefault="00804175" w:rsidP="000003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  <w:r w:rsidRPr="00C51B5B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</w:t>
      </w:r>
      <w:r w:rsidR="00D25073">
        <w:rPr>
          <w:rFonts w:ascii="Angsana New" w:hAnsi="Angsana New" w:cs="Angsana New" w:hint="cs"/>
          <w:sz w:val="30"/>
          <w:szCs w:val="30"/>
          <w:cs/>
        </w:rPr>
        <w:t>งบ</w:t>
      </w:r>
      <w:r w:rsidRPr="00D6669A">
        <w:rPr>
          <w:rFonts w:ascii="Angsana New" w:hAnsi="Angsana New" w:cs="Angsana New"/>
          <w:sz w:val="30"/>
          <w:szCs w:val="30"/>
          <w:cs/>
        </w:rPr>
        <w:t>การเงิน</w:t>
      </w:r>
      <w:r w:rsidRPr="00C51B5B">
        <w:rPr>
          <w:rFonts w:ascii="Angsana New" w:hAnsi="Angsana New" w:cs="Angsana New"/>
          <w:sz w:val="30"/>
          <w:szCs w:val="30"/>
          <w:cs/>
        </w:rPr>
        <w:t>เป็นส่วนหนึ่งของ</w:t>
      </w:r>
      <w:r w:rsidR="00D25073">
        <w:rPr>
          <w:rFonts w:ascii="Angsana New" w:hAnsi="Angsana New" w:cs="Angsana New" w:hint="cs"/>
          <w:sz w:val="30"/>
          <w:szCs w:val="30"/>
          <w:cs/>
        </w:rPr>
        <w:t>งบ</w:t>
      </w:r>
      <w:r w:rsidRPr="00C51B5B">
        <w:rPr>
          <w:rFonts w:ascii="Angsana New" w:hAnsi="Angsana New" w:cs="Angsana New"/>
          <w:sz w:val="30"/>
          <w:szCs w:val="30"/>
          <w:cs/>
        </w:rPr>
        <w:t>การเงิน</w:t>
      </w:r>
      <w:r w:rsidRPr="000D165D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C51B5B">
        <w:rPr>
          <w:rFonts w:ascii="Angsana New" w:hAnsi="Angsana New" w:cs="Angsana New"/>
          <w:sz w:val="30"/>
          <w:szCs w:val="30"/>
          <w:cs/>
        </w:rPr>
        <w:t>นี้</w:t>
      </w:r>
    </w:p>
    <w:p w14:paraId="44BA37FB" w14:textId="77777777" w:rsidR="00804175" w:rsidRPr="008B0A17" w:rsidRDefault="00804175" w:rsidP="000003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37027EB0" w14:textId="60618ABA" w:rsidR="00804175" w:rsidRPr="007769D9" w:rsidRDefault="00D25073" w:rsidP="000003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-43"/>
        <w:jc w:val="thaiDistribute"/>
        <w:rPr>
          <w:rFonts w:asciiTheme="majorBidi" w:eastAsia="MS Mincho" w:hAnsiTheme="majorBidi" w:cstheme="majorBidi"/>
          <w:color w:val="000000"/>
          <w:sz w:val="30"/>
          <w:szCs w:val="30"/>
          <w:lang w:val="en-GB"/>
        </w:rPr>
      </w:pPr>
      <w:r>
        <w:rPr>
          <w:rFonts w:ascii="Angsana New" w:hAnsi="Angsana New" w:cs="Angsana New" w:hint="cs"/>
          <w:sz w:val="30"/>
          <w:szCs w:val="30"/>
          <w:cs/>
        </w:rPr>
        <w:t>งบ</w:t>
      </w:r>
      <w:r w:rsidR="00804175" w:rsidRPr="00C51B5B">
        <w:rPr>
          <w:rFonts w:ascii="Angsana New" w:hAnsi="Angsana New" w:cs="Angsana New"/>
          <w:sz w:val="30"/>
          <w:szCs w:val="30"/>
          <w:cs/>
        </w:rPr>
        <w:t>การเงินระหว่างกาลนี้ได้รับอนุมัติให้ออก</w:t>
      </w:r>
      <w:r>
        <w:rPr>
          <w:rFonts w:ascii="Angsana New" w:hAnsi="Angsana New" w:cs="Angsana New" w:hint="cs"/>
          <w:sz w:val="30"/>
          <w:szCs w:val="30"/>
          <w:cs/>
        </w:rPr>
        <w:t>งบ</w:t>
      </w:r>
      <w:r w:rsidR="00804175" w:rsidRPr="007769D9">
        <w:rPr>
          <w:rFonts w:asciiTheme="majorBidi" w:eastAsia="MS Mincho" w:hAnsiTheme="majorBidi" w:cstheme="majorBidi"/>
          <w:color w:val="000000"/>
          <w:sz w:val="30"/>
          <w:szCs w:val="30"/>
          <w:cs/>
          <w:lang w:val="en-GB"/>
        </w:rPr>
        <w:t>การเงินจากคณะกรรมการ</w:t>
      </w:r>
      <w:r w:rsidR="00804175" w:rsidRPr="00C51B5B">
        <w:rPr>
          <w:rFonts w:ascii="Angsana New" w:hAnsi="Angsana New" w:cs="Angsana New"/>
          <w:sz w:val="30"/>
          <w:szCs w:val="30"/>
          <w:cs/>
        </w:rPr>
        <w:t>เมื่อ</w:t>
      </w:r>
      <w:r w:rsidR="00804175" w:rsidRPr="007769D9">
        <w:rPr>
          <w:rFonts w:asciiTheme="majorBidi" w:eastAsia="MS Mincho" w:hAnsiTheme="majorBidi" w:cstheme="majorBidi"/>
          <w:color w:val="000000"/>
          <w:sz w:val="30"/>
          <w:szCs w:val="30"/>
          <w:cs/>
          <w:lang w:val="en-GB"/>
        </w:rPr>
        <w:t xml:space="preserve">วันที่ </w:t>
      </w:r>
      <w:r w:rsidR="0000035A">
        <w:rPr>
          <w:rFonts w:asciiTheme="majorBidi" w:eastAsia="MS Mincho" w:hAnsiTheme="majorBidi" w:cstheme="majorBidi"/>
          <w:color w:val="000000"/>
          <w:sz w:val="30"/>
          <w:szCs w:val="30"/>
        </w:rPr>
        <w:t>1</w:t>
      </w:r>
      <w:r w:rsidR="00A544A4">
        <w:rPr>
          <w:rFonts w:asciiTheme="majorBidi" w:eastAsia="MS Mincho" w:hAnsiTheme="majorBidi" w:cstheme="majorBidi"/>
          <w:color w:val="000000"/>
          <w:sz w:val="30"/>
          <w:szCs w:val="30"/>
        </w:rPr>
        <w:t>4</w:t>
      </w:r>
      <w:r w:rsidR="00D75CE8" w:rsidRPr="007769D9">
        <w:rPr>
          <w:rFonts w:asciiTheme="majorBidi" w:eastAsia="MS Mincho" w:hAnsiTheme="majorBidi" w:cstheme="majorBidi"/>
          <w:color w:val="000000"/>
          <w:sz w:val="30"/>
          <w:szCs w:val="30"/>
          <w:cs/>
          <w:lang w:val="en-GB"/>
        </w:rPr>
        <w:t xml:space="preserve"> </w:t>
      </w:r>
      <w:r w:rsidR="00650A77" w:rsidRPr="000276B1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พฤศจิกายน</w:t>
      </w:r>
      <w:r w:rsidR="00D75CE8" w:rsidRPr="007769D9">
        <w:rPr>
          <w:rFonts w:asciiTheme="majorBidi" w:eastAsia="MS Mincho" w:hAnsiTheme="majorBidi" w:cstheme="majorBidi"/>
          <w:color w:val="000000"/>
          <w:sz w:val="30"/>
          <w:szCs w:val="30"/>
          <w:cs/>
          <w:lang w:val="en-GB"/>
        </w:rPr>
        <w:t xml:space="preserve"> </w:t>
      </w:r>
      <w:r w:rsidR="00C16279" w:rsidRPr="007769D9">
        <w:rPr>
          <w:rFonts w:asciiTheme="majorBidi" w:eastAsia="MS Mincho" w:hAnsiTheme="majorBidi" w:cstheme="majorBidi"/>
          <w:color w:val="000000"/>
          <w:sz w:val="30"/>
          <w:szCs w:val="30"/>
          <w:cs/>
          <w:lang w:val="en-GB"/>
        </w:rPr>
        <w:t>256</w:t>
      </w:r>
      <w:r w:rsidR="00C16279" w:rsidRPr="007769D9">
        <w:rPr>
          <w:rFonts w:asciiTheme="majorBidi" w:eastAsia="MS Mincho" w:hAnsiTheme="majorBidi" w:cstheme="majorBidi"/>
          <w:color w:val="000000"/>
          <w:sz w:val="30"/>
          <w:szCs w:val="30"/>
          <w:lang w:val="en-GB"/>
        </w:rPr>
        <w:t>2</w:t>
      </w:r>
    </w:p>
    <w:p w14:paraId="75C2EBFE" w14:textId="77777777" w:rsidR="00804175" w:rsidRPr="008B0A17" w:rsidRDefault="00804175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713820E1" w14:textId="3FA2D5DE" w:rsidR="00C266B6" w:rsidRPr="00C266B6" w:rsidRDefault="00804175" w:rsidP="00C266B6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C51B5B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ข้อมูลทั่วไป </w:t>
      </w:r>
    </w:p>
    <w:p w14:paraId="7ACF819A" w14:textId="77777777" w:rsidR="000835ED" w:rsidRPr="005C63D0" w:rsidRDefault="000835ED" w:rsidP="001B3A1A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color w:val="000000" w:themeColor="text1"/>
          <w:sz w:val="20"/>
          <w:szCs w:val="20"/>
        </w:rPr>
      </w:pPr>
    </w:p>
    <w:p w14:paraId="29C38666" w14:textId="5EF32B73" w:rsidR="00863D80" w:rsidRDefault="00863D80" w:rsidP="00C266B6">
      <w:pPr>
        <w:tabs>
          <w:tab w:val="left" w:pos="540"/>
        </w:tabs>
        <w:ind w:left="547" w:right="-45"/>
        <w:jc w:val="thaiDistribute"/>
        <w:rPr>
          <w:rFonts w:asciiTheme="majorBidi" w:hAnsiTheme="majorBidi" w:cs="Angsana New"/>
          <w:sz w:val="30"/>
          <w:szCs w:val="30"/>
        </w:rPr>
      </w:pPr>
      <w:r w:rsidRPr="00863D80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Pr="00863D8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63D80">
        <w:rPr>
          <w:rFonts w:asciiTheme="majorBidi" w:hAnsiTheme="majorBidi" w:cs="Angsana New" w:hint="cs"/>
          <w:sz w:val="30"/>
          <w:szCs w:val="30"/>
          <w:cs/>
        </w:rPr>
        <w:t>เซ็นทรัล</w:t>
      </w:r>
      <w:r w:rsidRPr="00863D8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63D80">
        <w:rPr>
          <w:rFonts w:asciiTheme="majorBidi" w:hAnsiTheme="majorBidi" w:cs="Angsana New" w:hint="cs"/>
          <w:sz w:val="30"/>
          <w:szCs w:val="30"/>
          <w:cs/>
        </w:rPr>
        <w:t>รีเทล</w:t>
      </w:r>
      <w:r w:rsidRPr="00863D8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63D80">
        <w:rPr>
          <w:rFonts w:asciiTheme="majorBidi" w:hAnsiTheme="majorBidi" w:cs="Angsana New" w:hint="cs"/>
          <w:sz w:val="30"/>
          <w:szCs w:val="30"/>
          <w:cs/>
        </w:rPr>
        <w:t>คอร์ปอเรชั่น</w:t>
      </w:r>
      <w:r w:rsidRPr="00863D8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63D80">
        <w:rPr>
          <w:rFonts w:asciiTheme="majorBidi" w:hAnsiTheme="majorBidi" w:cs="Angsana New" w:hint="cs"/>
          <w:sz w:val="30"/>
          <w:szCs w:val="30"/>
          <w:cs/>
        </w:rPr>
        <w:t>จำกัด</w:t>
      </w:r>
      <w:r w:rsidRPr="00863D80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863D80">
        <w:rPr>
          <w:rFonts w:asciiTheme="majorBidi" w:hAnsiTheme="majorBidi" w:cs="Angsana New" w:hint="cs"/>
          <w:sz w:val="30"/>
          <w:szCs w:val="30"/>
          <w:cs/>
        </w:rPr>
        <w:t>มหาชน</w:t>
      </w:r>
      <w:r w:rsidRPr="00863D80">
        <w:rPr>
          <w:rFonts w:asciiTheme="majorBidi" w:hAnsiTheme="majorBidi" w:cs="Angsana New"/>
          <w:sz w:val="30"/>
          <w:szCs w:val="30"/>
          <w:cs/>
        </w:rPr>
        <w:t xml:space="preserve">) </w:t>
      </w:r>
      <w:r w:rsidR="00CA5662">
        <w:rPr>
          <w:rFonts w:asciiTheme="majorBidi" w:hAnsiTheme="majorBidi" w:cs="Angsana New" w:hint="cs"/>
          <w:sz w:val="30"/>
          <w:szCs w:val="30"/>
          <w:cs/>
        </w:rPr>
        <w:t>(เดิม</w:t>
      </w:r>
      <w:r w:rsidR="003A613E">
        <w:rPr>
          <w:rFonts w:asciiTheme="majorBidi" w:hAnsiTheme="majorBidi" w:cs="Angsana New" w:hint="cs"/>
          <w:sz w:val="30"/>
          <w:szCs w:val="30"/>
          <w:cs/>
        </w:rPr>
        <w:t>ชื่อ</w:t>
      </w:r>
      <w:r w:rsidR="00CA5662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CA5662" w:rsidRPr="00863D80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="00CA5662" w:rsidRPr="00863D8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A5662" w:rsidRPr="00863D80">
        <w:rPr>
          <w:rFonts w:asciiTheme="majorBidi" w:hAnsiTheme="majorBidi" w:cs="Angsana New" w:hint="cs"/>
          <w:sz w:val="30"/>
          <w:szCs w:val="30"/>
          <w:cs/>
        </w:rPr>
        <w:t>เซ็นทรัล</w:t>
      </w:r>
      <w:r w:rsidR="00CA5662" w:rsidRPr="00863D8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A5662" w:rsidRPr="00863D80">
        <w:rPr>
          <w:rFonts w:asciiTheme="majorBidi" w:hAnsiTheme="majorBidi" w:cs="Angsana New" w:hint="cs"/>
          <w:sz w:val="30"/>
          <w:szCs w:val="30"/>
          <w:cs/>
        </w:rPr>
        <w:t>รีเทล</w:t>
      </w:r>
      <w:r w:rsidR="00CA5662" w:rsidRPr="00863D8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A5662" w:rsidRPr="00863D80">
        <w:rPr>
          <w:rFonts w:asciiTheme="majorBidi" w:hAnsiTheme="majorBidi" w:cs="Angsana New" w:hint="cs"/>
          <w:sz w:val="30"/>
          <w:szCs w:val="30"/>
          <w:cs/>
        </w:rPr>
        <w:t>คอร์ปอเรชั่น</w:t>
      </w:r>
      <w:r w:rsidR="00CA5662" w:rsidRPr="00863D8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A5662" w:rsidRPr="00863D80">
        <w:rPr>
          <w:rFonts w:asciiTheme="majorBidi" w:hAnsiTheme="majorBidi" w:cs="Angsana New" w:hint="cs"/>
          <w:sz w:val="30"/>
          <w:szCs w:val="30"/>
          <w:cs/>
        </w:rPr>
        <w:t>จำกัด</w:t>
      </w:r>
      <w:r w:rsidR="00CA5662">
        <w:rPr>
          <w:rFonts w:asciiTheme="majorBidi" w:hAnsiTheme="majorBidi" w:cs="Angsana New" w:hint="cs"/>
          <w:sz w:val="30"/>
          <w:szCs w:val="30"/>
          <w:cs/>
        </w:rPr>
        <w:t xml:space="preserve">) </w:t>
      </w:r>
      <w:r w:rsidRPr="00863D80">
        <w:rPr>
          <w:rFonts w:asciiTheme="majorBidi" w:hAnsiTheme="majorBidi" w:cs="Angsana New"/>
          <w:sz w:val="30"/>
          <w:szCs w:val="30"/>
          <w:cs/>
        </w:rPr>
        <w:t>"</w:t>
      </w:r>
      <w:r w:rsidRPr="00863D80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Pr="00863D80">
        <w:rPr>
          <w:rFonts w:asciiTheme="majorBidi" w:hAnsiTheme="majorBidi" w:cs="Angsana New"/>
          <w:sz w:val="30"/>
          <w:szCs w:val="30"/>
          <w:cs/>
        </w:rPr>
        <w:t>"</w:t>
      </w:r>
      <w:r w:rsidR="00DF2852">
        <w:rPr>
          <w:rFonts w:asciiTheme="majorBidi" w:hAnsiTheme="majorBidi" w:cs="Angsana New" w:hint="cs"/>
          <w:sz w:val="30"/>
          <w:szCs w:val="30"/>
          <w:cs/>
        </w:rPr>
        <w:t xml:space="preserve">  </w:t>
      </w:r>
      <w:r w:rsidRPr="00863D8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63D80">
        <w:rPr>
          <w:rFonts w:asciiTheme="majorBidi" w:hAnsiTheme="majorBidi" w:cs="Angsana New" w:hint="cs"/>
          <w:sz w:val="30"/>
          <w:szCs w:val="30"/>
          <w:cs/>
        </w:rPr>
        <w:t>เป็นนิติบุคคลที่จัดตั้งขึ้นในประเทศไทย</w:t>
      </w:r>
      <w:r w:rsidRPr="00863D8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63D80">
        <w:rPr>
          <w:rFonts w:asciiTheme="majorBidi" w:hAnsiTheme="majorBidi" w:cs="Angsana New" w:hint="cs"/>
          <w:sz w:val="30"/>
          <w:szCs w:val="30"/>
          <w:cs/>
        </w:rPr>
        <w:t>และที่อยู่จดทะเบียนตั้งอยู่เลขที่</w:t>
      </w:r>
      <w:r w:rsidRPr="00863D80">
        <w:rPr>
          <w:rFonts w:asciiTheme="majorBidi" w:hAnsiTheme="majorBidi" w:cs="Angsana New"/>
          <w:sz w:val="30"/>
          <w:szCs w:val="30"/>
          <w:cs/>
        </w:rPr>
        <w:t xml:space="preserve"> 22 </w:t>
      </w:r>
      <w:r w:rsidRPr="00863D80">
        <w:rPr>
          <w:rFonts w:asciiTheme="majorBidi" w:hAnsiTheme="majorBidi" w:cs="Angsana New" w:hint="cs"/>
          <w:sz w:val="30"/>
          <w:szCs w:val="30"/>
          <w:cs/>
        </w:rPr>
        <w:t>ซอยสมคิด</w:t>
      </w:r>
      <w:r w:rsidRPr="00863D8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63D80">
        <w:rPr>
          <w:rFonts w:asciiTheme="majorBidi" w:hAnsiTheme="majorBidi" w:cs="Angsana New" w:hint="cs"/>
          <w:sz w:val="30"/>
          <w:szCs w:val="30"/>
          <w:cs/>
        </w:rPr>
        <w:t>ถนนเพลินจิต</w:t>
      </w:r>
      <w:r w:rsidRPr="00863D8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63D80">
        <w:rPr>
          <w:rFonts w:asciiTheme="majorBidi" w:hAnsiTheme="majorBidi" w:cs="Angsana New" w:hint="cs"/>
          <w:sz w:val="30"/>
          <w:szCs w:val="30"/>
          <w:cs/>
        </w:rPr>
        <w:t>แขวงลุมพินี</w:t>
      </w:r>
      <w:r w:rsidRPr="00863D8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63D80">
        <w:rPr>
          <w:rFonts w:asciiTheme="majorBidi" w:hAnsiTheme="majorBidi" w:cs="Angsana New" w:hint="cs"/>
          <w:sz w:val="30"/>
          <w:szCs w:val="30"/>
          <w:cs/>
        </w:rPr>
        <w:t>เขตปทุมวัน</w:t>
      </w:r>
      <w:r w:rsidRPr="00863D8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63D80">
        <w:rPr>
          <w:rFonts w:asciiTheme="majorBidi" w:hAnsiTheme="majorBidi" w:cs="Angsana New" w:hint="cs"/>
          <w:sz w:val="30"/>
          <w:szCs w:val="30"/>
          <w:cs/>
        </w:rPr>
        <w:t>กรุงเทพมหานคร</w:t>
      </w:r>
      <w:r w:rsidRPr="00863D8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63D80">
        <w:rPr>
          <w:rFonts w:asciiTheme="majorBidi" w:hAnsiTheme="majorBidi" w:cs="Angsana New" w:hint="cs"/>
          <w:sz w:val="30"/>
          <w:szCs w:val="30"/>
          <w:cs/>
        </w:rPr>
        <w:t>ประเทศไทย</w:t>
      </w:r>
    </w:p>
    <w:p w14:paraId="38039B90" w14:textId="77777777" w:rsidR="00863D80" w:rsidRPr="00863D80" w:rsidRDefault="00863D80" w:rsidP="00C266B6">
      <w:pPr>
        <w:tabs>
          <w:tab w:val="left" w:pos="540"/>
        </w:tabs>
        <w:ind w:left="547" w:right="-45"/>
        <w:jc w:val="thaiDistribute"/>
        <w:rPr>
          <w:rFonts w:asciiTheme="majorBidi" w:hAnsiTheme="majorBidi" w:cs="Angsana New"/>
          <w:sz w:val="20"/>
          <w:szCs w:val="20"/>
        </w:rPr>
      </w:pPr>
    </w:p>
    <w:p w14:paraId="7CE86533" w14:textId="3F1BD4E7" w:rsidR="00C266B6" w:rsidRDefault="00C266B6" w:rsidP="00C266B6">
      <w:pPr>
        <w:tabs>
          <w:tab w:val="left" w:pos="540"/>
        </w:tabs>
        <w:ind w:left="547" w:right="-45"/>
        <w:jc w:val="thaiDistribute"/>
        <w:rPr>
          <w:rFonts w:asciiTheme="majorBidi" w:hAnsiTheme="majorBidi" w:cs="Angsana New"/>
          <w:sz w:val="30"/>
          <w:szCs w:val="30"/>
        </w:rPr>
      </w:pPr>
      <w:r w:rsidRPr="00C266B6">
        <w:rPr>
          <w:rFonts w:asciiTheme="majorBidi" w:hAnsiTheme="majorBidi" w:cs="Angsana New" w:hint="cs"/>
          <w:sz w:val="30"/>
          <w:szCs w:val="30"/>
          <w:cs/>
        </w:rPr>
        <w:t>ในการประชุมคณะกรรมการของบริษัทเมื่อวันที่</w:t>
      </w:r>
      <w:r w:rsidRPr="00C266B6">
        <w:rPr>
          <w:rFonts w:asciiTheme="majorBidi" w:hAnsiTheme="majorBidi" w:cstheme="majorBidi" w:hint="eastAsia"/>
          <w:sz w:val="30"/>
          <w:szCs w:val="30"/>
        </w:rPr>
        <w:t> </w:t>
      </w:r>
      <w:r w:rsidRPr="00C266B6">
        <w:rPr>
          <w:rFonts w:asciiTheme="majorBidi" w:hAnsiTheme="majorBidi" w:cs="Angsana New"/>
          <w:sz w:val="30"/>
          <w:szCs w:val="30"/>
          <w:cs/>
        </w:rPr>
        <w:t>25</w:t>
      </w:r>
      <w:r w:rsidRPr="00C266B6">
        <w:rPr>
          <w:rFonts w:asciiTheme="majorBidi" w:hAnsiTheme="majorBidi" w:cstheme="majorBidi"/>
          <w:sz w:val="30"/>
          <w:szCs w:val="30"/>
        </w:rPr>
        <w:t> </w:t>
      </w:r>
      <w:r w:rsidRPr="00C266B6">
        <w:rPr>
          <w:rFonts w:asciiTheme="majorBidi" w:hAnsiTheme="majorBidi" w:cs="Angsana New" w:hint="cs"/>
          <w:sz w:val="30"/>
          <w:szCs w:val="30"/>
          <w:cs/>
        </w:rPr>
        <w:t>กรกฎาคม</w:t>
      </w:r>
      <w:r w:rsidRPr="00C266B6">
        <w:rPr>
          <w:rFonts w:asciiTheme="majorBidi" w:hAnsiTheme="majorBidi" w:cstheme="majorBidi" w:hint="eastAsia"/>
          <w:sz w:val="30"/>
          <w:szCs w:val="30"/>
        </w:rPr>
        <w:t> </w:t>
      </w:r>
      <w:r w:rsidRPr="00C266B6">
        <w:rPr>
          <w:rFonts w:asciiTheme="majorBidi" w:hAnsiTheme="majorBidi" w:cs="Angsana New"/>
          <w:sz w:val="30"/>
          <w:szCs w:val="30"/>
          <w:cs/>
        </w:rPr>
        <w:t>2562</w:t>
      </w:r>
      <w:r w:rsidRPr="00C266B6">
        <w:rPr>
          <w:rFonts w:asciiTheme="majorBidi" w:hAnsiTheme="majorBidi" w:cstheme="majorBidi"/>
          <w:sz w:val="30"/>
          <w:szCs w:val="30"/>
        </w:rPr>
        <w:t> </w:t>
      </w:r>
      <w:r w:rsidRPr="00C266B6">
        <w:rPr>
          <w:rFonts w:asciiTheme="majorBidi" w:hAnsiTheme="majorBidi" w:cs="Angsana New" w:hint="cs"/>
          <w:sz w:val="30"/>
          <w:szCs w:val="30"/>
          <w:cs/>
        </w:rPr>
        <w:t>เพื่อให้เป็นไปตามแผนการปรับโครงสร้างธุรกิจของบริษัทย่อยและบริษัทร่วม</w:t>
      </w:r>
      <w:r w:rsidRPr="00C266B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266B6">
        <w:rPr>
          <w:rFonts w:asciiTheme="majorBidi" w:hAnsiTheme="majorBidi" w:cs="Angsana New" w:hint="cs"/>
          <w:sz w:val="30"/>
          <w:szCs w:val="30"/>
          <w:cs/>
        </w:rPr>
        <w:t>คณะกรรมการบริษัทมีมติให้บริษัททำคำเสนอซื้อหุ้นทั้งหมดของ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              </w:t>
      </w:r>
      <w:r w:rsidRPr="00C266B6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Pr="00C266B6">
        <w:rPr>
          <w:rFonts w:asciiTheme="majorBidi" w:hAnsiTheme="majorBidi" w:cstheme="majorBidi" w:hint="eastAsia"/>
          <w:sz w:val="30"/>
          <w:szCs w:val="30"/>
        </w:rPr>
        <w:t> </w:t>
      </w:r>
      <w:r w:rsidRPr="00C266B6">
        <w:rPr>
          <w:rFonts w:asciiTheme="majorBidi" w:hAnsiTheme="majorBidi" w:cs="Angsana New" w:hint="cs"/>
          <w:sz w:val="30"/>
          <w:szCs w:val="30"/>
          <w:cs/>
        </w:rPr>
        <w:t>โรบินสัน</w:t>
      </w:r>
      <w:r w:rsidRPr="00C266B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266B6">
        <w:rPr>
          <w:rFonts w:asciiTheme="majorBidi" w:hAnsiTheme="majorBidi" w:cs="Angsana New" w:hint="cs"/>
          <w:sz w:val="30"/>
          <w:szCs w:val="30"/>
          <w:cs/>
        </w:rPr>
        <w:t>จำกัด</w:t>
      </w:r>
      <w:r w:rsidRPr="00C266B6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C266B6">
        <w:rPr>
          <w:rFonts w:asciiTheme="majorBidi" w:hAnsiTheme="majorBidi" w:cs="Angsana New" w:hint="cs"/>
          <w:sz w:val="30"/>
          <w:szCs w:val="30"/>
          <w:cs/>
        </w:rPr>
        <w:t>มหาชน</w:t>
      </w:r>
      <w:r w:rsidRPr="00C266B6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C266B6">
        <w:rPr>
          <w:rFonts w:asciiTheme="majorBidi" w:hAnsiTheme="majorBidi" w:cs="Angsana New" w:hint="cs"/>
          <w:sz w:val="30"/>
          <w:szCs w:val="30"/>
          <w:cs/>
        </w:rPr>
        <w:t>ที่ถือโดยผู้ถือหุ้นรายอื่น</w:t>
      </w:r>
      <w:r w:rsidRPr="00C266B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266B6">
        <w:rPr>
          <w:rFonts w:asciiTheme="majorBidi" w:hAnsiTheme="majorBidi" w:cs="Angsana New" w:hint="cs"/>
          <w:sz w:val="30"/>
          <w:szCs w:val="30"/>
          <w:cs/>
        </w:rPr>
        <w:t>และจะเสนอซื้อหุ้นในราคาหุ้นละ</w:t>
      </w:r>
      <w:r w:rsidRPr="00C266B6">
        <w:rPr>
          <w:rFonts w:asciiTheme="majorBidi" w:hAnsiTheme="majorBidi" w:cstheme="majorBidi" w:hint="eastAsia"/>
          <w:sz w:val="30"/>
          <w:szCs w:val="30"/>
        </w:rPr>
        <w:t> </w:t>
      </w:r>
      <w:r w:rsidRPr="00C266B6">
        <w:rPr>
          <w:rFonts w:asciiTheme="majorBidi" w:hAnsiTheme="majorBidi" w:cs="Angsana New"/>
          <w:sz w:val="30"/>
          <w:szCs w:val="30"/>
          <w:cs/>
        </w:rPr>
        <w:t>66.50</w:t>
      </w:r>
      <w:r w:rsidRPr="00C266B6">
        <w:rPr>
          <w:rFonts w:asciiTheme="majorBidi" w:hAnsiTheme="majorBidi" w:cstheme="majorBidi"/>
          <w:sz w:val="30"/>
          <w:szCs w:val="30"/>
        </w:rPr>
        <w:t> </w:t>
      </w:r>
      <w:r w:rsidRPr="00C266B6">
        <w:rPr>
          <w:rFonts w:asciiTheme="majorBidi" w:hAnsiTheme="majorBidi" w:cs="Angsana New" w:hint="cs"/>
          <w:sz w:val="30"/>
          <w:szCs w:val="30"/>
          <w:cs/>
        </w:rPr>
        <w:t>บาท</w:t>
      </w:r>
      <w:r w:rsidRPr="00C266B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266B6">
        <w:rPr>
          <w:rFonts w:asciiTheme="majorBidi" w:hAnsiTheme="majorBidi" w:cs="Angsana New" w:hint="cs"/>
          <w:sz w:val="30"/>
          <w:szCs w:val="30"/>
          <w:cs/>
        </w:rPr>
        <w:t>โดยจะออกหุ้นสามัญเพิ่มทุนของบริษัทเพื่อชำระเป็นค่าตอบแทน</w:t>
      </w:r>
    </w:p>
    <w:p w14:paraId="339088CC" w14:textId="77777777" w:rsidR="00C266B6" w:rsidRPr="00C266B6" w:rsidRDefault="00C266B6" w:rsidP="00C266B6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sz w:val="20"/>
          <w:szCs w:val="20"/>
          <w:highlight w:val="yellow"/>
          <w:cs/>
        </w:rPr>
      </w:pPr>
    </w:p>
    <w:p w14:paraId="027F4DD8" w14:textId="5635E606" w:rsidR="0000035A" w:rsidRDefault="00C266B6" w:rsidP="00EF6A02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66D9F">
        <w:rPr>
          <w:rFonts w:asciiTheme="majorBidi" w:hAnsiTheme="majorBidi" w:cstheme="majorBidi" w:hint="cs"/>
          <w:sz w:val="30"/>
          <w:szCs w:val="30"/>
          <w:cs/>
        </w:rPr>
        <w:t>เมื่อ</w:t>
      </w:r>
      <w:r w:rsidRPr="00966D9F">
        <w:rPr>
          <w:rFonts w:asciiTheme="majorBidi" w:hAnsiTheme="majorBidi" w:cs="Angsana New" w:hint="cs"/>
          <w:sz w:val="30"/>
          <w:szCs w:val="30"/>
          <w:cs/>
        </w:rPr>
        <w:t xml:space="preserve">วันที่ </w:t>
      </w:r>
      <w:r w:rsidRPr="00966D9F">
        <w:rPr>
          <w:rFonts w:asciiTheme="majorBidi" w:hAnsiTheme="majorBidi" w:cs="Angsana New"/>
          <w:sz w:val="30"/>
          <w:szCs w:val="30"/>
        </w:rPr>
        <w:t xml:space="preserve">6 </w:t>
      </w:r>
      <w:r w:rsidRPr="00966D9F">
        <w:rPr>
          <w:rFonts w:asciiTheme="majorBidi" w:hAnsiTheme="majorBidi" w:cs="Angsana New" w:hint="cs"/>
          <w:sz w:val="30"/>
          <w:szCs w:val="30"/>
          <w:cs/>
        </w:rPr>
        <w:t xml:space="preserve">กันยายน </w:t>
      </w:r>
      <w:r w:rsidRPr="00966D9F">
        <w:rPr>
          <w:rFonts w:asciiTheme="majorBidi" w:hAnsiTheme="majorBidi" w:cs="Angsana New"/>
          <w:sz w:val="30"/>
          <w:szCs w:val="30"/>
        </w:rPr>
        <w:t>2562</w:t>
      </w:r>
      <w:r w:rsidRPr="00966D9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0035A" w:rsidRPr="00966D9F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4C5BC0" w:rsidRPr="004C5BC0">
        <w:rPr>
          <w:rFonts w:asciiTheme="majorBidi" w:hAnsiTheme="majorBidi" w:cs="Angsana New" w:hint="cs"/>
          <w:sz w:val="30"/>
          <w:szCs w:val="30"/>
          <w:cs/>
        </w:rPr>
        <w:t>ได้จดทะเบียนการแปรสภาพเป็นนิติบุคคลตามพระราชบัญญัติบริษัทมหาชนจำกัด</w:t>
      </w:r>
      <w:r w:rsidR="004C5BC0" w:rsidRPr="004C5BC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C5BC0" w:rsidRPr="004C5BC0">
        <w:rPr>
          <w:rFonts w:asciiTheme="majorBidi" w:hAnsiTheme="majorBidi" w:cs="Angsana New" w:hint="cs"/>
          <w:sz w:val="30"/>
          <w:szCs w:val="30"/>
          <w:cs/>
        </w:rPr>
        <w:t>พ</w:t>
      </w:r>
      <w:r w:rsidR="004C5BC0" w:rsidRPr="004C5BC0">
        <w:rPr>
          <w:rFonts w:asciiTheme="majorBidi" w:hAnsiTheme="majorBidi" w:cs="Angsana New"/>
          <w:sz w:val="30"/>
          <w:szCs w:val="30"/>
          <w:cs/>
        </w:rPr>
        <w:t>.</w:t>
      </w:r>
      <w:r w:rsidR="004C5BC0" w:rsidRPr="004C5BC0">
        <w:rPr>
          <w:rFonts w:asciiTheme="majorBidi" w:hAnsiTheme="majorBidi" w:cs="Angsana New" w:hint="cs"/>
          <w:sz w:val="30"/>
          <w:szCs w:val="30"/>
          <w:cs/>
        </w:rPr>
        <w:t>ศ</w:t>
      </w:r>
      <w:r w:rsidR="004C5BC0" w:rsidRPr="004C5BC0">
        <w:rPr>
          <w:rFonts w:asciiTheme="majorBidi" w:hAnsiTheme="majorBidi" w:cs="Angsana New"/>
          <w:sz w:val="30"/>
          <w:szCs w:val="30"/>
          <w:cs/>
        </w:rPr>
        <w:t xml:space="preserve">. 2535 </w:t>
      </w:r>
      <w:r w:rsidR="004C5BC0">
        <w:rPr>
          <w:rFonts w:asciiTheme="majorBidi" w:hAnsiTheme="majorBidi" w:cs="Angsana New" w:hint="cs"/>
          <w:sz w:val="30"/>
          <w:szCs w:val="30"/>
          <w:cs/>
        </w:rPr>
        <w:t>และ</w:t>
      </w:r>
      <w:r w:rsidR="0000035A" w:rsidRPr="00966D9F">
        <w:rPr>
          <w:rFonts w:asciiTheme="majorBidi" w:hAnsiTheme="majorBidi" w:cstheme="majorBidi" w:hint="cs"/>
          <w:sz w:val="30"/>
          <w:szCs w:val="30"/>
          <w:cs/>
        </w:rPr>
        <w:t>เปลี่ยนชื่อเป็น “</w:t>
      </w:r>
      <w:r w:rsidR="0000035A" w:rsidRPr="00966D9F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="0000035A" w:rsidRPr="00966D9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0035A" w:rsidRPr="00966D9F">
        <w:rPr>
          <w:rFonts w:asciiTheme="majorBidi" w:hAnsiTheme="majorBidi" w:cs="Angsana New" w:hint="cs"/>
          <w:sz w:val="30"/>
          <w:szCs w:val="30"/>
          <w:cs/>
        </w:rPr>
        <w:t>เซ็นทรัล</w:t>
      </w:r>
      <w:r w:rsidR="0000035A" w:rsidRPr="00966D9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0035A" w:rsidRPr="00966D9F">
        <w:rPr>
          <w:rFonts w:asciiTheme="majorBidi" w:hAnsiTheme="majorBidi" w:cs="Angsana New" w:hint="cs"/>
          <w:sz w:val="30"/>
          <w:szCs w:val="30"/>
          <w:cs/>
        </w:rPr>
        <w:t>รีเทล</w:t>
      </w:r>
      <w:r w:rsidR="0000035A" w:rsidRPr="00966D9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0035A" w:rsidRPr="00966D9F">
        <w:rPr>
          <w:rFonts w:asciiTheme="majorBidi" w:hAnsiTheme="majorBidi" w:cs="Angsana New" w:hint="cs"/>
          <w:sz w:val="30"/>
          <w:szCs w:val="30"/>
          <w:cs/>
        </w:rPr>
        <w:t>คอร์ปอเรชั่น</w:t>
      </w:r>
      <w:r w:rsidR="0000035A" w:rsidRPr="00966D9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0035A" w:rsidRPr="00966D9F">
        <w:rPr>
          <w:rFonts w:asciiTheme="majorBidi" w:hAnsiTheme="majorBidi" w:cs="Angsana New" w:hint="cs"/>
          <w:sz w:val="30"/>
          <w:szCs w:val="30"/>
          <w:cs/>
        </w:rPr>
        <w:t>จำกัด</w:t>
      </w:r>
      <w:r w:rsidR="0000035A" w:rsidRPr="00966D9F">
        <w:rPr>
          <w:rFonts w:asciiTheme="majorBidi" w:hAnsiTheme="majorBidi" w:cs="Angsana New"/>
          <w:sz w:val="30"/>
          <w:szCs w:val="30"/>
          <w:cs/>
        </w:rPr>
        <w:t xml:space="preserve"> (</w:t>
      </w:r>
      <w:r w:rsidR="0000035A" w:rsidRPr="00966D9F">
        <w:rPr>
          <w:rFonts w:asciiTheme="majorBidi" w:hAnsiTheme="majorBidi" w:cs="Angsana New" w:hint="cs"/>
          <w:sz w:val="30"/>
          <w:szCs w:val="30"/>
          <w:cs/>
        </w:rPr>
        <w:t>มหาชน</w:t>
      </w:r>
      <w:r w:rsidR="0000035A" w:rsidRPr="00966D9F">
        <w:rPr>
          <w:rFonts w:asciiTheme="majorBidi" w:hAnsiTheme="majorBidi" w:cs="Angsana New"/>
          <w:sz w:val="30"/>
          <w:szCs w:val="30"/>
          <w:cs/>
        </w:rPr>
        <w:t>)</w:t>
      </w:r>
      <w:r w:rsidR="0000035A" w:rsidRPr="00966D9F">
        <w:rPr>
          <w:rFonts w:asciiTheme="majorBidi" w:hAnsiTheme="majorBidi" w:cs="Angsana New" w:hint="cs"/>
          <w:sz w:val="30"/>
          <w:szCs w:val="30"/>
          <w:cs/>
        </w:rPr>
        <w:t xml:space="preserve">” </w:t>
      </w:r>
    </w:p>
    <w:p w14:paraId="01B59B41" w14:textId="77777777" w:rsidR="006E6FEF" w:rsidRPr="006E6FEF" w:rsidRDefault="006E6FEF" w:rsidP="000835ED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05ABDF78" w14:textId="6AA34C60" w:rsidR="000835ED" w:rsidRDefault="000835ED" w:rsidP="000835ED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B7CF2">
        <w:rPr>
          <w:rFonts w:asciiTheme="majorBidi" w:hAnsiTheme="majorBidi" w:cstheme="majorBidi"/>
          <w:sz w:val="30"/>
          <w:szCs w:val="30"/>
          <w:cs/>
        </w:rPr>
        <w:t>บริษัทดำเนินธุรกิจ</w:t>
      </w:r>
      <w:r>
        <w:rPr>
          <w:rFonts w:asciiTheme="majorBidi" w:hAnsiTheme="majorBidi" w:cstheme="majorBidi" w:hint="cs"/>
          <w:sz w:val="30"/>
          <w:szCs w:val="30"/>
          <w:cs/>
        </w:rPr>
        <w:t>หลักเกี่ยวกับการ</w:t>
      </w:r>
      <w:r w:rsidRPr="007B7CF2">
        <w:rPr>
          <w:rFonts w:asciiTheme="majorBidi" w:hAnsiTheme="majorBidi" w:cstheme="majorBidi"/>
          <w:sz w:val="30"/>
          <w:szCs w:val="30"/>
          <w:cs/>
        </w:rPr>
        <w:t>ค้าปลีกครบวงจร</w:t>
      </w:r>
    </w:p>
    <w:p w14:paraId="3475CCFD" w14:textId="77777777" w:rsidR="000835ED" w:rsidRPr="005C63D0" w:rsidRDefault="000835ED" w:rsidP="000835ED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color w:val="000000" w:themeColor="text1"/>
          <w:sz w:val="20"/>
          <w:szCs w:val="20"/>
        </w:rPr>
      </w:pPr>
    </w:p>
    <w:p w14:paraId="2645D051" w14:textId="4199D248" w:rsidR="000835ED" w:rsidRPr="007B7CF2" w:rsidRDefault="000835ED" w:rsidP="000835ED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2E2DF6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รายละเอียดของบริษัทย่อย</w:t>
      </w:r>
      <w:r w:rsidR="002E2DF6" w:rsidRPr="002E2DF6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รายใหม่</w:t>
      </w:r>
      <w:r w:rsidRPr="002E2DF6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ของกลุ่มบริษัท</w:t>
      </w:r>
      <w:r w:rsidRPr="002E2DF6">
        <w:rPr>
          <w:rFonts w:asciiTheme="majorBidi" w:hAnsiTheme="majorBidi" w:cstheme="majorBidi"/>
          <w:sz w:val="30"/>
          <w:szCs w:val="30"/>
        </w:rPr>
        <w:t xml:space="preserve"> </w:t>
      </w:r>
      <w:r w:rsidRPr="002E2DF6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ณ วันที่ </w:t>
      </w:r>
      <w:r w:rsidR="00D463BA" w:rsidRPr="00C5146F">
        <w:rPr>
          <w:rFonts w:ascii="Angsana New" w:hAnsi="Angsana New" w:cs="Angsana New" w:hint="cs"/>
          <w:sz w:val="30"/>
          <w:szCs w:val="30"/>
        </w:rPr>
        <w:t xml:space="preserve">30 </w:t>
      </w:r>
      <w:r w:rsidR="00D463BA" w:rsidRPr="00C5146F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2E2DF6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2E2DF6">
        <w:rPr>
          <w:rFonts w:asciiTheme="majorBidi" w:hAnsiTheme="majorBidi" w:cstheme="majorBidi"/>
          <w:color w:val="000000" w:themeColor="text1"/>
          <w:sz w:val="30"/>
          <w:szCs w:val="30"/>
        </w:rPr>
        <w:t>2562</w:t>
      </w:r>
      <w:r w:rsidR="002E2DF6" w:rsidRPr="002E2DF6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Pr="002E2DF6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มีดังต่อไปนี้</w:t>
      </w:r>
    </w:p>
    <w:p w14:paraId="5F557510" w14:textId="77777777" w:rsidR="000835ED" w:rsidRPr="005C63D0" w:rsidRDefault="000835ED" w:rsidP="000835ED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color w:val="000000" w:themeColor="text1"/>
          <w:sz w:val="20"/>
          <w:szCs w:val="20"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950"/>
        <w:gridCol w:w="1890"/>
        <w:gridCol w:w="1350"/>
        <w:gridCol w:w="1260"/>
      </w:tblGrid>
      <w:tr w:rsidR="002E2DF6" w:rsidRPr="007B7CF2" w14:paraId="78BE2412" w14:textId="77777777" w:rsidTr="00AD352F">
        <w:trPr>
          <w:trHeight w:val="20"/>
          <w:tblHeader/>
        </w:trPr>
        <w:tc>
          <w:tcPr>
            <w:tcW w:w="4950" w:type="dxa"/>
            <w:vAlign w:val="bottom"/>
          </w:tcPr>
          <w:p w14:paraId="751D5DCA" w14:textId="0447E839" w:rsidR="002E2DF6" w:rsidRPr="007B7CF2" w:rsidRDefault="002E2DF6" w:rsidP="002E2DF6">
            <w:pPr>
              <w:ind w:left="33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B7CF2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890" w:type="dxa"/>
            <w:vAlign w:val="bottom"/>
          </w:tcPr>
          <w:p w14:paraId="02A4000E" w14:textId="55A48E46" w:rsidR="002E2DF6" w:rsidRPr="007B7CF2" w:rsidRDefault="002E2DF6" w:rsidP="002E2DF6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B7CF2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350" w:type="dxa"/>
            <w:vAlign w:val="bottom"/>
          </w:tcPr>
          <w:p w14:paraId="68A2BB53" w14:textId="24F2FCC8" w:rsidR="002E2DF6" w:rsidRPr="007B7CF2" w:rsidRDefault="002E2DF6" w:rsidP="002E2DF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B7CF2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ประเทศที่กิจการจัดตั้ง</w:t>
            </w:r>
          </w:p>
        </w:tc>
        <w:tc>
          <w:tcPr>
            <w:tcW w:w="1260" w:type="dxa"/>
            <w:vAlign w:val="bottom"/>
          </w:tcPr>
          <w:p w14:paraId="45F95FBB" w14:textId="1E6C429E" w:rsidR="002E2DF6" w:rsidRPr="007B7CF2" w:rsidRDefault="003B29B9" w:rsidP="002E2DF6">
            <w:pPr>
              <w:tabs>
                <w:tab w:val="decimal" w:pos="331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สัดส่วนความเป็นเจ้าของ</w:t>
            </w:r>
          </w:p>
        </w:tc>
      </w:tr>
      <w:tr w:rsidR="002E2DF6" w:rsidRPr="007B7CF2" w14:paraId="695C5455" w14:textId="77777777" w:rsidTr="00AD352F">
        <w:trPr>
          <w:trHeight w:val="20"/>
          <w:tblHeader/>
        </w:trPr>
        <w:tc>
          <w:tcPr>
            <w:tcW w:w="4950" w:type="dxa"/>
          </w:tcPr>
          <w:p w14:paraId="78D517DA" w14:textId="371F3B9E" w:rsidR="002E2DF6" w:rsidRPr="007B7CF2" w:rsidRDefault="002E2DF6" w:rsidP="002E2DF6">
            <w:pPr>
              <w:ind w:left="162" w:right="-126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22010DBE" w14:textId="77777777" w:rsidR="002E2DF6" w:rsidRPr="007B7CF2" w:rsidRDefault="002E2DF6" w:rsidP="002E2DF6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D78FC21" w14:textId="77777777" w:rsidR="002E2DF6" w:rsidRPr="007B7CF2" w:rsidRDefault="002E2DF6" w:rsidP="002E2DF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6D4A1E" w14:textId="4A041402" w:rsidR="002E2DF6" w:rsidRPr="00AB2B48" w:rsidRDefault="003B29B9" w:rsidP="002E2DF6">
            <w:pPr>
              <w:tabs>
                <w:tab w:val="decimal" w:pos="331"/>
              </w:tabs>
              <w:ind w:left="-108" w:right="-10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B2B48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  <w:t>(</w:t>
            </w:r>
            <w:r w:rsidRPr="00AB2B48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</w:rPr>
              <w:t>ร้อยละ</w:t>
            </w:r>
            <w:r w:rsidRPr="00AB2B48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  <w:t>)</w:t>
            </w:r>
          </w:p>
        </w:tc>
      </w:tr>
      <w:tr w:rsidR="004C5BC0" w:rsidRPr="00F53DFE" w14:paraId="65D2811E" w14:textId="77777777" w:rsidTr="00AD352F">
        <w:trPr>
          <w:trHeight w:val="20"/>
        </w:trPr>
        <w:tc>
          <w:tcPr>
            <w:tcW w:w="4950" w:type="dxa"/>
          </w:tcPr>
          <w:p w14:paraId="515DA86B" w14:textId="1ED39C48" w:rsidR="004C5BC0" w:rsidRPr="00542CD3" w:rsidRDefault="004C5BC0" w:rsidP="002E2DF6">
            <w:pPr>
              <w:ind w:left="162" w:right="-126" w:hanging="162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  <w:r w:rsidRPr="007B7C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บริษัทย่อยทาง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ตรง</w:t>
            </w:r>
          </w:p>
        </w:tc>
        <w:tc>
          <w:tcPr>
            <w:tcW w:w="1890" w:type="dxa"/>
          </w:tcPr>
          <w:p w14:paraId="1112DEE0" w14:textId="77777777" w:rsidR="004C5BC0" w:rsidRDefault="004C5BC0" w:rsidP="002E2DF6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1BFCEE3A" w14:textId="77777777" w:rsidR="004C5BC0" w:rsidRDefault="004C5BC0" w:rsidP="002E2DF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514BD90C" w14:textId="77777777" w:rsidR="004C5BC0" w:rsidRDefault="004C5BC0" w:rsidP="002E2DF6">
            <w:pPr>
              <w:tabs>
                <w:tab w:val="decimal" w:pos="331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542CD3" w:rsidRPr="00F53DFE" w14:paraId="17352D89" w14:textId="77777777" w:rsidTr="00AD352F">
        <w:trPr>
          <w:trHeight w:val="20"/>
        </w:trPr>
        <w:tc>
          <w:tcPr>
            <w:tcW w:w="4950" w:type="dxa"/>
          </w:tcPr>
          <w:p w14:paraId="2D600562" w14:textId="7A9FD83E" w:rsidR="00542CD3" w:rsidRPr="00F53DFE" w:rsidRDefault="00542CD3" w:rsidP="002E2DF6">
            <w:pPr>
              <w:ind w:left="162" w:right="-126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42CD3"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  <w:t>Central US Trading Ltd</w:t>
            </w:r>
            <w:r w:rsidR="005824BA"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  <w:t>.</w:t>
            </w:r>
          </w:p>
        </w:tc>
        <w:tc>
          <w:tcPr>
            <w:tcW w:w="1890" w:type="dxa"/>
          </w:tcPr>
          <w:p w14:paraId="77655D39" w14:textId="5F6B1D20" w:rsidR="004C5BC0" w:rsidRDefault="004C5BC0" w:rsidP="002E2DF6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ให้</w:t>
            </w:r>
            <w:r w:rsidR="00542CD3" w:rsidRPr="00763935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บริการ</w:t>
            </w:r>
          </w:p>
          <w:p w14:paraId="57BB4CF4" w14:textId="7A19384A" w:rsidR="00542CD3" w:rsidRPr="00F53DFE" w:rsidRDefault="004C5BC0" w:rsidP="004C5BC0">
            <w:pPr>
              <w:tabs>
                <w:tab w:val="clear" w:pos="227"/>
                <w:tab w:val="left" w:pos="165"/>
              </w:tabs>
              <w:ind w:left="255" w:hanging="25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B9237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1350" w:type="dxa"/>
          </w:tcPr>
          <w:p w14:paraId="47840A00" w14:textId="16A3CEE9" w:rsidR="00542CD3" w:rsidRPr="00F53DFE" w:rsidRDefault="00542CD3" w:rsidP="00D1717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1260" w:type="dxa"/>
          </w:tcPr>
          <w:p w14:paraId="2F808847" w14:textId="146172C4" w:rsidR="00542CD3" w:rsidRPr="00542CD3" w:rsidRDefault="00542CD3" w:rsidP="00D1717D">
            <w:pPr>
              <w:tabs>
                <w:tab w:val="decimal" w:pos="331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100.00</w:t>
            </w:r>
          </w:p>
        </w:tc>
      </w:tr>
      <w:tr w:rsidR="00CA198D" w:rsidRPr="007B7CF2" w14:paraId="301EECDE" w14:textId="77777777" w:rsidTr="00AD352F">
        <w:trPr>
          <w:trHeight w:val="20"/>
        </w:trPr>
        <w:tc>
          <w:tcPr>
            <w:tcW w:w="4950" w:type="dxa"/>
          </w:tcPr>
          <w:p w14:paraId="67140CEE" w14:textId="77777777" w:rsidR="00CA198D" w:rsidRPr="007B7CF2" w:rsidRDefault="00CA198D" w:rsidP="00C1140B">
            <w:pPr>
              <w:ind w:left="162" w:right="-126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7C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1890" w:type="dxa"/>
          </w:tcPr>
          <w:p w14:paraId="0740F4E9" w14:textId="77777777" w:rsidR="00CA198D" w:rsidRPr="007B7CF2" w:rsidRDefault="00CA198D" w:rsidP="00C1140B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2003814" w14:textId="77777777" w:rsidR="00CA198D" w:rsidRPr="007B7CF2" w:rsidRDefault="00CA198D" w:rsidP="00C1140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744244" w14:textId="1DA8AF4D" w:rsidR="00CA198D" w:rsidRPr="00AB2B48" w:rsidRDefault="00CA198D" w:rsidP="00C1140B">
            <w:pPr>
              <w:tabs>
                <w:tab w:val="decimal" w:pos="331"/>
              </w:tabs>
              <w:ind w:left="-108" w:right="-10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542CD3" w:rsidRPr="007B7CF2" w14:paraId="46ADA760" w14:textId="77777777" w:rsidTr="00AD352F">
        <w:trPr>
          <w:trHeight w:val="20"/>
        </w:trPr>
        <w:tc>
          <w:tcPr>
            <w:tcW w:w="4950" w:type="dxa"/>
          </w:tcPr>
          <w:p w14:paraId="3FE84AEB" w14:textId="06F526A5" w:rsidR="00542CD3" w:rsidRPr="00F53DFE" w:rsidRDefault="00542CD3" w:rsidP="002E2DF6">
            <w:pPr>
              <w:spacing w:line="240" w:lineRule="auto"/>
              <w:ind w:left="162" w:right="-126" w:hanging="162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  <w:r w:rsidRPr="001B01A4"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  <w:t xml:space="preserve">Dong Duong </w:t>
            </w:r>
            <w:proofErr w:type="spellStart"/>
            <w:r w:rsidRPr="001B01A4"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  <w:t>Tra</w:t>
            </w:r>
            <w:proofErr w:type="spellEnd"/>
            <w:r w:rsidRPr="001B01A4"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  <w:t xml:space="preserve"> Vinh Real Estate and Retail </w:t>
            </w:r>
            <w:r w:rsidR="0085344B"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="00AD352F"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  <w:t xml:space="preserve">           </w:t>
            </w:r>
            <w:r w:rsidRPr="001B01A4"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  <w:t>Supermarket Joint Stock Company</w:t>
            </w:r>
          </w:p>
        </w:tc>
        <w:tc>
          <w:tcPr>
            <w:tcW w:w="1890" w:type="dxa"/>
          </w:tcPr>
          <w:p w14:paraId="4D8EFF7F" w14:textId="398ED4A7" w:rsidR="00542CD3" w:rsidRPr="00F53DFE" w:rsidRDefault="00542CD3" w:rsidP="002E2DF6">
            <w:pPr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3DFE">
              <w:rPr>
                <w:rFonts w:asciiTheme="majorBidi" w:hAnsiTheme="majorBidi" w:cstheme="majorBidi"/>
                <w:sz w:val="30"/>
                <w:szCs w:val="30"/>
                <w:cs/>
              </w:rPr>
              <w:t>ค้าปลีก</w:t>
            </w:r>
          </w:p>
        </w:tc>
        <w:tc>
          <w:tcPr>
            <w:tcW w:w="1350" w:type="dxa"/>
            <w:vAlign w:val="bottom"/>
          </w:tcPr>
          <w:p w14:paraId="3BCECFFB" w14:textId="77777777" w:rsidR="00542CD3" w:rsidRDefault="00542CD3" w:rsidP="008B0A1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3DFE"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  <w:p w14:paraId="01EC9B15" w14:textId="31FFC254" w:rsidR="00542CD3" w:rsidRPr="00F53DFE" w:rsidRDefault="00542CD3" w:rsidP="008B0A1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73B437AB" w14:textId="77777777" w:rsidR="00542CD3" w:rsidRDefault="00542CD3" w:rsidP="00542CD3">
            <w:pPr>
              <w:tabs>
                <w:tab w:val="decimal" w:pos="33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  <w:p w14:paraId="6D063657" w14:textId="080DA442" w:rsidR="00542CD3" w:rsidRPr="00F53DFE" w:rsidRDefault="00542CD3" w:rsidP="003E3ADE">
            <w:pPr>
              <w:tabs>
                <w:tab w:val="decimal" w:pos="331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42CD3" w:rsidRPr="007B7CF2" w14:paraId="5E51E744" w14:textId="77777777" w:rsidTr="00AD352F">
        <w:trPr>
          <w:trHeight w:val="20"/>
        </w:trPr>
        <w:tc>
          <w:tcPr>
            <w:tcW w:w="4950" w:type="dxa"/>
          </w:tcPr>
          <w:p w14:paraId="23B08670" w14:textId="020A8C0D" w:rsidR="00542CD3" w:rsidRPr="00F53DFE" w:rsidRDefault="00542CD3" w:rsidP="002E2DF6">
            <w:pPr>
              <w:spacing w:line="240" w:lineRule="auto"/>
              <w:ind w:left="162" w:right="-126" w:hanging="162"/>
              <w:rPr>
                <w:rFonts w:asciiTheme="majorBidi" w:eastAsia="Calibri" w:hAnsiTheme="majorBidi" w:cstheme="majorBidi"/>
                <w:sz w:val="30"/>
                <w:szCs w:val="30"/>
                <w:cs/>
                <w:lang w:eastAsia="en-GB"/>
              </w:rPr>
            </w:pPr>
            <w:r w:rsidRPr="001B01A4"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  <w:t xml:space="preserve">Nguyen Kim </w:t>
            </w:r>
            <w:proofErr w:type="spellStart"/>
            <w:r w:rsidRPr="001B01A4"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  <w:t>Binh</w:t>
            </w:r>
            <w:proofErr w:type="spellEnd"/>
            <w:r w:rsidRPr="001B01A4"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  <w:t xml:space="preserve"> Duong One Member Company Limited</w:t>
            </w:r>
          </w:p>
        </w:tc>
        <w:tc>
          <w:tcPr>
            <w:tcW w:w="1890" w:type="dxa"/>
          </w:tcPr>
          <w:p w14:paraId="4622412B" w14:textId="77777777" w:rsidR="00542CD3" w:rsidRPr="00F53DFE" w:rsidRDefault="00542CD3" w:rsidP="002E2DF6">
            <w:pPr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3DFE">
              <w:rPr>
                <w:rFonts w:asciiTheme="majorBidi" w:hAnsiTheme="majorBidi" w:cstheme="majorBidi"/>
                <w:sz w:val="30"/>
                <w:szCs w:val="30"/>
                <w:cs/>
              </w:rPr>
              <w:t>ค้าปลีก</w:t>
            </w:r>
          </w:p>
        </w:tc>
        <w:tc>
          <w:tcPr>
            <w:tcW w:w="1350" w:type="dxa"/>
            <w:vAlign w:val="bottom"/>
          </w:tcPr>
          <w:p w14:paraId="2B2AD73A" w14:textId="76380C69" w:rsidR="00542CD3" w:rsidRPr="00F53DFE" w:rsidRDefault="00542CD3" w:rsidP="000165D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3DFE"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260" w:type="dxa"/>
            <w:vAlign w:val="bottom"/>
          </w:tcPr>
          <w:p w14:paraId="258FA649" w14:textId="63C89015" w:rsidR="00542CD3" w:rsidRPr="00F53DFE" w:rsidRDefault="00542CD3" w:rsidP="000165D8">
            <w:pPr>
              <w:tabs>
                <w:tab w:val="decimal" w:pos="33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3DFE">
              <w:rPr>
                <w:rFonts w:asciiTheme="majorBidi" w:hAnsiTheme="majorBidi" w:cstheme="majorBidi"/>
                <w:sz w:val="30"/>
                <w:szCs w:val="30"/>
              </w:rPr>
              <w:t>81.53</w:t>
            </w:r>
          </w:p>
        </w:tc>
      </w:tr>
      <w:tr w:rsidR="004C5BC0" w:rsidRPr="007B7CF2" w14:paraId="4C938AE0" w14:textId="77777777" w:rsidTr="00AD352F">
        <w:trPr>
          <w:trHeight w:val="20"/>
        </w:trPr>
        <w:tc>
          <w:tcPr>
            <w:tcW w:w="4950" w:type="dxa"/>
          </w:tcPr>
          <w:p w14:paraId="15C33188" w14:textId="77777777" w:rsidR="004C5BC0" w:rsidRPr="001B01A4" w:rsidRDefault="004C5BC0" w:rsidP="002E2DF6">
            <w:pPr>
              <w:spacing w:line="240" w:lineRule="auto"/>
              <w:ind w:left="162" w:right="-126" w:hanging="162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</w:tcPr>
          <w:p w14:paraId="7C4FDE22" w14:textId="77777777" w:rsidR="004C5BC0" w:rsidRPr="00F53DFE" w:rsidRDefault="004C5BC0" w:rsidP="002E2DF6">
            <w:pPr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1F09B33E" w14:textId="77777777" w:rsidR="004C5BC0" w:rsidRPr="00F53DFE" w:rsidRDefault="004C5BC0" w:rsidP="000165D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522E12C9" w14:textId="77777777" w:rsidR="004C5BC0" w:rsidRPr="00F53DFE" w:rsidRDefault="004C5BC0" w:rsidP="000165D8">
            <w:pPr>
              <w:tabs>
                <w:tab w:val="decimal" w:pos="33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6A14" w:rsidRPr="007B7CF2" w14:paraId="4D60500A" w14:textId="77777777" w:rsidTr="00AD352F">
        <w:trPr>
          <w:trHeight w:val="20"/>
        </w:trPr>
        <w:tc>
          <w:tcPr>
            <w:tcW w:w="4950" w:type="dxa"/>
          </w:tcPr>
          <w:p w14:paraId="1514F021" w14:textId="77777777" w:rsidR="003C6A14" w:rsidRPr="001B01A4" w:rsidRDefault="003C6A14" w:rsidP="002E2DF6">
            <w:pPr>
              <w:spacing w:line="240" w:lineRule="auto"/>
              <w:ind w:left="162" w:right="-126" w:hanging="162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</w:tcPr>
          <w:p w14:paraId="5F4CDD1C" w14:textId="77777777" w:rsidR="003C6A14" w:rsidRPr="00F53DFE" w:rsidRDefault="003C6A14" w:rsidP="002E2DF6">
            <w:pPr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22CB51B7" w14:textId="77777777" w:rsidR="003C6A14" w:rsidRPr="00F53DFE" w:rsidRDefault="003C6A14" w:rsidP="002E2DF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6D0AAB73" w14:textId="4C1256F4" w:rsidR="003C6A14" w:rsidRPr="00F53DFE" w:rsidRDefault="003C6A14" w:rsidP="00542CD3">
            <w:pPr>
              <w:tabs>
                <w:tab w:val="decimal" w:pos="33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6A14" w:rsidRPr="007B7CF2" w14:paraId="327E2545" w14:textId="77777777" w:rsidTr="00AD352F">
        <w:trPr>
          <w:trHeight w:val="20"/>
        </w:trPr>
        <w:tc>
          <w:tcPr>
            <w:tcW w:w="4950" w:type="dxa"/>
          </w:tcPr>
          <w:p w14:paraId="13BBAAC7" w14:textId="0774DA4F" w:rsidR="003C6A14" w:rsidRPr="001B01A4" w:rsidRDefault="003C6A14" w:rsidP="002E2DF6">
            <w:pPr>
              <w:spacing w:line="240" w:lineRule="auto"/>
              <w:ind w:left="162" w:right="-126" w:hanging="162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  <w:r w:rsidRPr="007B7C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บริษัทย่อยทางอ้อม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890" w:type="dxa"/>
          </w:tcPr>
          <w:p w14:paraId="2193636B" w14:textId="77777777" w:rsidR="003C6A14" w:rsidRPr="00F53DFE" w:rsidRDefault="003C6A14" w:rsidP="002E2DF6">
            <w:pPr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2E59D285" w14:textId="77777777" w:rsidR="003C6A14" w:rsidRPr="00F53DFE" w:rsidRDefault="003C6A14" w:rsidP="002E2DF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46EDF934" w14:textId="77777777" w:rsidR="003C6A14" w:rsidRPr="00F53DFE" w:rsidRDefault="003C6A14" w:rsidP="00542CD3">
            <w:pPr>
              <w:tabs>
                <w:tab w:val="decimal" w:pos="33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42CD3" w:rsidRPr="007B7CF2" w14:paraId="2035F0B1" w14:textId="77777777" w:rsidTr="00AD352F">
        <w:trPr>
          <w:trHeight w:val="20"/>
        </w:trPr>
        <w:tc>
          <w:tcPr>
            <w:tcW w:w="4950" w:type="dxa"/>
          </w:tcPr>
          <w:p w14:paraId="0722122B" w14:textId="061C50B9" w:rsidR="00542CD3" w:rsidRPr="00F53DFE" w:rsidRDefault="00542CD3" w:rsidP="002E2DF6">
            <w:pPr>
              <w:spacing w:line="240" w:lineRule="auto"/>
              <w:ind w:left="162" w:right="-126" w:hanging="162"/>
              <w:rPr>
                <w:rFonts w:asciiTheme="majorBidi" w:eastAsia="Calibri" w:hAnsiTheme="majorBidi" w:cstheme="majorBidi"/>
                <w:sz w:val="30"/>
                <w:szCs w:val="30"/>
                <w:cs/>
                <w:lang w:eastAsia="en-GB"/>
              </w:rPr>
            </w:pPr>
            <w:r w:rsidRPr="001B01A4"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  <w:t xml:space="preserve">Nguyen Kim </w:t>
            </w:r>
            <w:proofErr w:type="spellStart"/>
            <w:r w:rsidRPr="001B01A4"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  <w:t>Buon</w:t>
            </w:r>
            <w:proofErr w:type="spellEnd"/>
            <w:r w:rsidRPr="001B01A4"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  <w:t xml:space="preserve"> Ma </w:t>
            </w:r>
            <w:proofErr w:type="spellStart"/>
            <w:r w:rsidRPr="001B01A4"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  <w:t>Thuot</w:t>
            </w:r>
            <w:proofErr w:type="spellEnd"/>
            <w:r w:rsidRPr="001B01A4"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  <w:t xml:space="preserve"> One Member Company Limited</w:t>
            </w:r>
          </w:p>
        </w:tc>
        <w:tc>
          <w:tcPr>
            <w:tcW w:w="1890" w:type="dxa"/>
          </w:tcPr>
          <w:p w14:paraId="411FB5C4" w14:textId="77777777" w:rsidR="00542CD3" w:rsidRPr="00F53DFE" w:rsidRDefault="00542CD3" w:rsidP="002E2DF6">
            <w:pPr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3DFE">
              <w:rPr>
                <w:rFonts w:asciiTheme="majorBidi" w:hAnsiTheme="majorBidi" w:cstheme="majorBidi"/>
                <w:sz w:val="30"/>
                <w:szCs w:val="30"/>
                <w:cs/>
              </w:rPr>
              <w:t>ค้าปลีก</w:t>
            </w:r>
          </w:p>
        </w:tc>
        <w:tc>
          <w:tcPr>
            <w:tcW w:w="1350" w:type="dxa"/>
            <w:vAlign w:val="bottom"/>
          </w:tcPr>
          <w:p w14:paraId="1FCFF6D2" w14:textId="77777777" w:rsidR="00542CD3" w:rsidRDefault="00542CD3" w:rsidP="002E2DF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3DFE"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  <w:p w14:paraId="788CF83E" w14:textId="272DB6F1" w:rsidR="00542CD3" w:rsidRPr="00F53DFE" w:rsidRDefault="00542CD3" w:rsidP="002E2DF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204C644D" w14:textId="77777777" w:rsidR="00542CD3" w:rsidRDefault="00542CD3" w:rsidP="00542CD3">
            <w:pPr>
              <w:tabs>
                <w:tab w:val="decimal" w:pos="33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3DFE">
              <w:rPr>
                <w:rFonts w:asciiTheme="majorBidi" w:hAnsiTheme="majorBidi" w:cstheme="majorBidi"/>
                <w:sz w:val="30"/>
                <w:szCs w:val="30"/>
              </w:rPr>
              <w:t>81.53</w:t>
            </w:r>
          </w:p>
          <w:p w14:paraId="531C4CC5" w14:textId="15BFF3D4" w:rsidR="00542CD3" w:rsidRPr="00F53DFE" w:rsidRDefault="00542CD3" w:rsidP="002E2DF6">
            <w:pPr>
              <w:tabs>
                <w:tab w:val="decimal" w:pos="33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42CD3" w:rsidRPr="007B7CF2" w14:paraId="31BB1230" w14:textId="77777777" w:rsidTr="00AD352F">
        <w:trPr>
          <w:trHeight w:val="20"/>
        </w:trPr>
        <w:tc>
          <w:tcPr>
            <w:tcW w:w="4950" w:type="dxa"/>
          </w:tcPr>
          <w:p w14:paraId="505F81C1" w14:textId="5B65A00A" w:rsidR="00542CD3" w:rsidRPr="00F53DFE" w:rsidRDefault="00542CD3" w:rsidP="002E2DF6">
            <w:pPr>
              <w:spacing w:line="240" w:lineRule="auto"/>
              <w:ind w:left="162" w:right="-126" w:hanging="162"/>
              <w:rPr>
                <w:rFonts w:asciiTheme="majorBidi" w:eastAsia="Calibri" w:hAnsiTheme="majorBidi" w:cstheme="majorBidi"/>
                <w:sz w:val="30"/>
                <w:szCs w:val="30"/>
                <w:cs/>
                <w:lang w:eastAsia="en-GB"/>
              </w:rPr>
            </w:pPr>
            <w:r w:rsidRPr="001B01A4"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  <w:t xml:space="preserve">Nguyen Kim Can </w:t>
            </w:r>
            <w:proofErr w:type="spellStart"/>
            <w:r w:rsidRPr="001B01A4"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  <w:t>Tho</w:t>
            </w:r>
            <w:proofErr w:type="spellEnd"/>
            <w:r w:rsidRPr="001B01A4"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  <w:t xml:space="preserve"> One Member Company Limited</w:t>
            </w:r>
          </w:p>
        </w:tc>
        <w:tc>
          <w:tcPr>
            <w:tcW w:w="1890" w:type="dxa"/>
          </w:tcPr>
          <w:p w14:paraId="7B019F94" w14:textId="77777777" w:rsidR="00542CD3" w:rsidRPr="00F53DFE" w:rsidRDefault="00542CD3" w:rsidP="002E2DF6">
            <w:pPr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3DFE">
              <w:rPr>
                <w:rFonts w:asciiTheme="majorBidi" w:hAnsiTheme="majorBidi" w:cstheme="majorBidi"/>
                <w:sz w:val="30"/>
                <w:szCs w:val="30"/>
                <w:cs/>
              </w:rPr>
              <w:t>ค้าปลีก</w:t>
            </w:r>
          </w:p>
        </w:tc>
        <w:tc>
          <w:tcPr>
            <w:tcW w:w="1350" w:type="dxa"/>
            <w:vAlign w:val="bottom"/>
          </w:tcPr>
          <w:p w14:paraId="0853E223" w14:textId="5D44B79D" w:rsidR="00542CD3" w:rsidRPr="00F53DFE" w:rsidRDefault="00542CD3" w:rsidP="000165D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3DFE"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260" w:type="dxa"/>
            <w:vAlign w:val="bottom"/>
          </w:tcPr>
          <w:p w14:paraId="15170573" w14:textId="2DB09C50" w:rsidR="00542CD3" w:rsidRPr="00F53DFE" w:rsidRDefault="00542CD3" w:rsidP="000165D8">
            <w:pPr>
              <w:tabs>
                <w:tab w:val="decimal" w:pos="33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3DFE">
              <w:rPr>
                <w:rFonts w:asciiTheme="majorBidi" w:hAnsiTheme="majorBidi" w:cstheme="majorBidi"/>
                <w:sz w:val="30"/>
                <w:szCs w:val="30"/>
              </w:rPr>
              <w:t>81.53</w:t>
            </w:r>
          </w:p>
        </w:tc>
      </w:tr>
      <w:tr w:rsidR="00542CD3" w:rsidRPr="007B7CF2" w14:paraId="44A67CD7" w14:textId="77777777" w:rsidTr="00AD352F">
        <w:trPr>
          <w:trHeight w:val="20"/>
        </w:trPr>
        <w:tc>
          <w:tcPr>
            <w:tcW w:w="4950" w:type="dxa"/>
          </w:tcPr>
          <w:p w14:paraId="70B58E4E" w14:textId="3C25153B" w:rsidR="00542CD3" w:rsidRPr="00F53DFE" w:rsidRDefault="00542CD3" w:rsidP="002E2DF6">
            <w:pPr>
              <w:spacing w:line="240" w:lineRule="auto"/>
              <w:ind w:left="162" w:right="-126" w:hanging="162"/>
              <w:rPr>
                <w:rFonts w:asciiTheme="majorBidi" w:eastAsia="Calibri" w:hAnsiTheme="majorBidi" w:cstheme="majorBidi"/>
                <w:sz w:val="30"/>
                <w:szCs w:val="30"/>
                <w:cs/>
                <w:lang w:eastAsia="en-GB"/>
              </w:rPr>
            </w:pPr>
            <w:r w:rsidRPr="001B01A4"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  <w:t>Nguyen Kim Central Trading One Member Company Limited</w:t>
            </w:r>
          </w:p>
        </w:tc>
        <w:tc>
          <w:tcPr>
            <w:tcW w:w="1890" w:type="dxa"/>
          </w:tcPr>
          <w:p w14:paraId="0021427F" w14:textId="77777777" w:rsidR="00542CD3" w:rsidRPr="00F53DFE" w:rsidRDefault="00542CD3" w:rsidP="002E2DF6">
            <w:pPr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3DFE">
              <w:rPr>
                <w:rFonts w:asciiTheme="majorBidi" w:hAnsiTheme="majorBidi" w:cstheme="majorBidi"/>
                <w:sz w:val="30"/>
                <w:szCs w:val="30"/>
                <w:cs/>
              </w:rPr>
              <w:t>ค้าปลีก</w:t>
            </w:r>
          </w:p>
        </w:tc>
        <w:tc>
          <w:tcPr>
            <w:tcW w:w="1350" w:type="dxa"/>
            <w:vAlign w:val="bottom"/>
          </w:tcPr>
          <w:p w14:paraId="0CA2A4DE" w14:textId="77777777" w:rsidR="00542CD3" w:rsidRDefault="00542CD3" w:rsidP="002E2DF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3DFE"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  <w:p w14:paraId="1700B4DE" w14:textId="5E08A4AF" w:rsidR="00542CD3" w:rsidRPr="00F53DFE" w:rsidRDefault="00542CD3" w:rsidP="002E2DF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6B6987B2" w14:textId="77777777" w:rsidR="00542CD3" w:rsidRDefault="00542CD3" w:rsidP="00542CD3">
            <w:pPr>
              <w:tabs>
                <w:tab w:val="decimal" w:pos="33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3DFE">
              <w:rPr>
                <w:rFonts w:asciiTheme="majorBidi" w:hAnsiTheme="majorBidi" w:cstheme="majorBidi"/>
                <w:sz w:val="30"/>
                <w:szCs w:val="30"/>
              </w:rPr>
              <w:t>81.53</w:t>
            </w:r>
          </w:p>
          <w:p w14:paraId="11275B01" w14:textId="569BA393" w:rsidR="00542CD3" w:rsidRPr="00F53DFE" w:rsidRDefault="00542CD3" w:rsidP="002E2DF6">
            <w:pPr>
              <w:tabs>
                <w:tab w:val="decimal" w:pos="33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42CD3" w:rsidRPr="007B7CF2" w14:paraId="14074066" w14:textId="77777777" w:rsidTr="00AD352F">
        <w:trPr>
          <w:trHeight w:val="20"/>
        </w:trPr>
        <w:tc>
          <w:tcPr>
            <w:tcW w:w="4950" w:type="dxa"/>
          </w:tcPr>
          <w:p w14:paraId="421025BD" w14:textId="6E252160" w:rsidR="00542CD3" w:rsidRPr="00F53DFE" w:rsidRDefault="00542CD3" w:rsidP="002E2DF6">
            <w:pPr>
              <w:spacing w:line="240" w:lineRule="auto"/>
              <w:ind w:left="162" w:right="-126" w:hanging="162"/>
              <w:rPr>
                <w:rFonts w:asciiTheme="majorBidi" w:eastAsia="Calibri" w:hAnsiTheme="majorBidi" w:cstheme="majorBidi"/>
                <w:sz w:val="30"/>
                <w:szCs w:val="30"/>
                <w:cs/>
                <w:lang w:eastAsia="en-GB"/>
              </w:rPr>
            </w:pPr>
            <w:r w:rsidRPr="001B01A4"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  <w:t xml:space="preserve">Nguyen Kim Hai </w:t>
            </w:r>
            <w:proofErr w:type="spellStart"/>
            <w:r w:rsidRPr="001B01A4"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  <w:t>Phong</w:t>
            </w:r>
            <w:proofErr w:type="spellEnd"/>
            <w:r w:rsidRPr="001B01A4"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  <w:t xml:space="preserve"> Development Investment One Member Company Limited</w:t>
            </w:r>
          </w:p>
        </w:tc>
        <w:tc>
          <w:tcPr>
            <w:tcW w:w="1890" w:type="dxa"/>
          </w:tcPr>
          <w:p w14:paraId="00849124" w14:textId="77777777" w:rsidR="00542CD3" w:rsidRPr="00F53DFE" w:rsidRDefault="00542CD3" w:rsidP="002E2DF6">
            <w:pPr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3DFE">
              <w:rPr>
                <w:rFonts w:asciiTheme="majorBidi" w:hAnsiTheme="majorBidi" w:cstheme="majorBidi"/>
                <w:sz w:val="30"/>
                <w:szCs w:val="30"/>
                <w:cs/>
              </w:rPr>
              <w:t>ค้าปลีก</w:t>
            </w:r>
          </w:p>
        </w:tc>
        <w:tc>
          <w:tcPr>
            <w:tcW w:w="1350" w:type="dxa"/>
            <w:vAlign w:val="bottom"/>
          </w:tcPr>
          <w:p w14:paraId="290BFC59" w14:textId="77777777" w:rsidR="00542CD3" w:rsidRDefault="00542CD3" w:rsidP="002E2DF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3DFE"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  <w:p w14:paraId="78C0BE82" w14:textId="1959E752" w:rsidR="00542CD3" w:rsidRPr="00F53DFE" w:rsidRDefault="00542CD3" w:rsidP="002E2DF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4A87A150" w14:textId="77777777" w:rsidR="00542CD3" w:rsidRDefault="00542CD3" w:rsidP="00542CD3">
            <w:pPr>
              <w:tabs>
                <w:tab w:val="decimal" w:pos="33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3DFE">
              <w:rPr>
                <w:rFonts w:asciiTheme="majorBidi" w:hAnsiTheme="majorBidi" w:cstheme="majorBidi"/>
                <w:sz w:val="30"/>
                <w:szCs w:val="30"/>
              </w:rPr>
              <w:t>81.53</w:t>
            </w:r>
          </w:p>
          <w:p w14:paraId="1559766B" w14:textId="2C60A9C7" w:rsidR="00542CD3" w:rsidRPr="00F53DFE" w:rsidRDefault="00542CD3" w:rsidP="002E2DF6">
            <w:pPr>
              <w:tabs>
                <w:tab w:val="decimal" w:pos="33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6A14" w:rsidRPr="007B7CF2" w14:paraId="50BD16C7" w14:textId="77777777" w:rsidTr="00AD352F">
        <w:trPr>
          <w:trHeight w:val="20"/>
        </w:trPr>
        <w:tc>
          <w:tcPr>
            <w:tcW w:w="4950" w:type="dxa"/>
          </w:tcPr>
          <w:p w14:paraId="753E581A" w14:textId="077539CF" w:rsidR="003C6A14" w:rsidRPr="00F53DFE" w:rsidRDefault="003C6A14" w:rsidP="003C6A14">
            <w:pPr>
              <w:spacing w:line="240" w:lineRule="auto"/>
              <w:ind w:left="162" w:right="-126" w:hanging="162"/>
              <w:rPr>
                <w:rFonts w:asciiTheme="majorBidi" w:eastAsia="Calibri" w:hAnsiTheme="majorBidi" w:cstheme="majorBidi"/>
                <w:sz w:val="30"/>
                <w:szCs w:val="30"/>
                <w:cs/>
                <w:lang w:eastAsia="en-GB"/>
              </w:rPr>
            </w:pPr>
            <w:r w:rsidRPr="001B01A4"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  <w:t xml:space="preserve">Nguyen Kim Long </w:t>
            </w:r>
            <w:proofErr w:type="spellStart"/>
            <w:r w:rsidRPr="001B01A4"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  <w:t>Xuyen</w:t>
            </w:r>
            <w:proofErr w:type="spellEnd"/>
            <w:r w:rsidRPr="001B01A4"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  <w:t xml:space="preserve"> One Member Company Limited</w:t>
            </w:r>
          </w:p>
        </w:tc>
        <w:tc>
          <w:tcPr>
            <w:tcW w:w="1890" w:type="dxa"/>
          </w:tcPr>
          <w:p w14:paraId="73C6CF7C" w14:textId="77777777" w:rsidR="003C6A14" w:rsidRPr="00F53DFE" w:rsidRDefault="003C6A14" w:rsidP="003C6A14">
            <w:pPr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3DFE">
              <w:rPr>
                <w:rFonts w:asciiTheme="majorBidi" w:hAnsiTheme="majorBidi" w:cstheme="majorBidi"/>
                <w:sz w:val="30"/>
                <w:szCs w:val="30"/>
                <w:cs/>
              </w:rPr>
              <w:t>ค้าปลีก</w:t>
            </w:r>
          </w:p>
        </w:tc>
        <w:tc>
          <w:tcPr>
            <w:tcW w:w="1350" w:type="dxa"/>
            <w:vAlign w:val="bottom"/>
          </w:tcPr>
          <w:p w14:paraId="2D12B392" w14:textId="03819274" w:rsidR="003C6A14" w:rsidRPr="00F53DFE" w:rsidRDefault="003C6A14" w:rsidP="003C6FE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3DFE"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260" w:type="dxa"/>
            <w:vAlign w:val="bottom"/>
          </w:tcPr>
          <w:p w14:paraId="417FB4B1" w14:textId="1CDC1188" w:rsidR="003C6A14" w:rsidRPr="00F53DFE" w:rsidRDefault="003C6A14" w:rsidP="003C6FE9">
            <w:pPr>
              <w:tabs>
                <w:tab w:val="decimal" w:pos="33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3DFE">
              <w:rPr>
                <w:rFonts w:asciiTheme="majorBidi" w:hAnsiTheme="majorBidi" w:cstheme="majorBidi"/>
                <w:sz w:val="30"/>
                <w:szCs w:val="30"/>
              </w:rPr>
              <w:t>81.53</w:t>
            </w:r>
          </w:p>
        </w:tc>
      </w:tr>
      <w:tr w:rsidR="00542CD3" w:rsidRPr="007B7CF2" w14:paraId="396F9786" w14:textId="77777777" w:rsidTr="00AD352F">
        <w:trPr>
          <w:trHeight w:val="20"/>
        </w:trPr>
        <w:tc>
          <w:tcPr>
            <w:tcW w:w="4950" w:type="dxa"/>
          </w:tcPr>
          <w:p w14:paraId="011FA950" w14:textId="720EBF8B" w:rsidR="00542CD3" w:rsidRPr="00F53DFE" w:rsidRDefault="00542CD3" w:rsidP="002E2DF6">
            <w:pPr>
              <w:spacing w:line="240" w:lineRule="auto"/>
              <w:ind w:left="162" w:right="-126" w:hanging="162"/>
              <w:rPr>
                <w:rFonts w:asciiTheme="majorBidi" w:eastAsia="Calibri" w:hAnsiTheme="majorBidi" w:cstheme="majorBidi"/>
                <w:sz w:val="30"/>
                <w:szCs w:val="30"/>
                <w:cs/>
                <w:lang w:eastAsia="en-GB"/>
              </w:rPr>
            </w:pPr>
            <w:r w:rsidRPr="00F53DFE"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  <w:t xml:space="preserve">Nguyen Kim Modern Trade Development Investment </w:t>
            </w:r>
            <w:r w:rsidR="00ED2B0A"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  <w:t xml:space="preserve">             </w:t>
            </w:r>
            <w:r w:rsidRPr="00F53DFE"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  <w:t>Joint Stock Company</w:t>
            </w:r>
          </w:p>
        </w:tc>
        <w:tc>
          <w:tcPr>
            <w:tcW w:w="1890" w:type="dxa"/>
          </w:tcPr>
          <w:p w14:paraId="36AF0D72" w14:textId="14295889" w:rsidR="00542CD3" w:rsidRPr="00F53DFE" w:rsidRDefault="00542CD3" w:rsidP="002E2DF6">
            <w:pPr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3DFE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ลงทุน</w:t>
            </w:r>
          </w:p>
        </w:tc>
        <w:tc>
          <w:tcPr>
            <w:tcW w:w="1350" w:type="dxa"/>
            <w:vAlign w:val="bottom"/>
          </w:tcPr>
          <w:p w14:paraId="4765C902" w14:textId="77777777" w:rsidR="00542CD3" w:rsidRDefault="00542CD3" w:rsidP="002E2DF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3DFE"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  <w:p w14:paraId="74A3AEC5" w14:textId="7F003E5F" w:rsidR="00542CD3" w:rsidRPr="00F53DFE" w:rsidRDefault="00542CD3" w:rsidP="002E2DF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68FA4F16" w14:textId="77777777" w:rsidR="00542CD3" w:rsidRDefault="00542CD3" w:rsidP="00542CD3">
            <w:pPr>
              <w:tabs>
                <w:tab w:val="decimal" w:pos="33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3DFE">
              <w:rPr>
                <w:rFonts w:asciiTheme="majorBidi" w:hAnsiTheme="majorBidi" w:cstheme="majorBidi"/>
                <w:sz w:val="30"/>
                <w:szCs w:val="30"/>
              </w:rPr>
              <w:t>81.53</w:t>
            </w:r>
          </w:p>
          <w:p w14:paraId="4674B77F" w14:textId="0939F6E3" w:rsidR="00542CD3" w:rsidRPr="00F53DFE" w:rsidRDefault="00542CD3" w:rsidP="002E2DF6">
            <w:pPr>
              <w:tabs>
                <w:tab w:val="decimal" w:pos="33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42CD3" w:rsidRPr="007B7CF2" w14:paraId="7616AC94" w14:textId="77777777" w:rsidTr="00AD352F">
        <w:trPr>
          <w:trHeight w:val="20"/>
        </w:trPr>
        <w:tc>
          <w:tcPr>
            <w:tcW w:w="4950" w:type="dxa"/>
          </w:tcPr>
          <w:p w14:paraId="0914C6AD" w14:textId="563BCC58" w:rsidR="00542CD3" w:rsidRPr="00F53DFE" w:rsidRDefault="00542CD3" w:rsidP="002E2DF6">
            <w:pPr>
              <w:ind w:left="162" w:right="-126" w:hanging="162"/>
              <w:rPr>
                <w:rFonts w:asciiTheme="majorBidi" w:eastAsia="Calibri" w:hAnsiTheme="majorBidi" w:cstheme="majorBidi"/>
                <w:sz w:val="30"/>
                <w:szCs w:val="30"/>
                <w:cs/>
                <w:lang w:eastAsia="en-GB"/>
              </w:rPr>
            </w:pPr>
            <w:r w:rsidRPr="00F53DFE"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  <w:t>Nguyen Kim Trading Joint Stock Company</w:t>
            </w:r>
          </w:p>
        </w:tc>
        <w:tc>
          <w:tcPr>
            <w:tcW w:w="1890" w:type="dxa"/>
          </w:tcPr>
          <w:p w14:paraId="7D1689E6" w14:textId="77777777" w:rsidR="00542CD3" w:rsidRPr="00F53DFE" w:rsidRDefault="00542CD3" w:rsidP="002E2DF6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3DFE">
              <w:rPr>
                <w:rFonts w:asciiTheme="majorBidi" w:hAnsiTheme="majorBidi" w:cstheme="majorBidi"/>
                <w:sz w:val="30"/>
                <w:szCs w:val="30"/>
                <w:cs/>
              </w:rPr>
              <w:t>ค้าปลีก</w:t>
            </w:r>
          </w:p>
        </w:tc>
        <w:tc>
          <w:tcPr>
            <w:tcW w:w="1350" w:type="dxa"/>
            <w:vAlign w:val="bottom"/>
          </w:tcPr>
          <w:p w14:paraId="64B53F74" w14:textId="77777777" w:rsidR="00542CD3" w:rsidRPr="00F53DFE" w:rsidRDefault="00542CD3" w:rsidP="002E2DF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3DFE"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260" w:type="dxa"/>
          </w:tcPr>
          <w:p w14:paraId="18502B92" w14:textId="65B8F5E7" w:rsidR="00542CD3" w:rsidRPr="00F53DFE" w:rsidRDefault="00542CD3" w:rsidP="002E2DF6">
            <w:pPr>
              <w:tabs>
                <w:tab w:val="decimal" w:pos="331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3DFE">
              <w:rPr>
                <w:rFonts w:asciiTheme="majorBidi" w:hAnsiTheme="majorBidi" w:cstheme="majorBidi"/>
                <w:sz w:val="30"/>
                <w:szCs w:val="30"/>
              </w:rPr>
              <w:t>81.53</w:t>
            </w:r>
          </w:p>
        </w:tc>
      </w:tr>
      <w:tr w:rsidR="00542CD3" w:rsidRPr="007B7CF2" w14:paraId="5658C117" w14:textId="77777777" w:rsidTr="00AD352F">
        <w:trPr>
          <w:trHeight w:val="20"/>
        </w:trPr>
        <w:tc>
          <w:tcPr>
            <w:tcW w:w="4950" w:type="dxa"/>
          </w:tcPr>
          <w:p w14:paraId="5EE79091" w14:textId="742877C2" w:rsidR="00542CD3" w:rsidRPr="00F53DFE" w:rsidRDefault="00542CD3" w:rsidP="002E2DF6">
            <w:pPr>
              <w:ind w:left="162" w:right="-126" w:hanging="162"/>
              <w:rPr>
                <w:rFonts w:asciiTheme="majorBidi" w:eastAsia="Calibri" w:hAnsiTheme="majorBidi" w:cstheme="majorBidi"/>
                <w:sz w:val="30"/>
                <w:szCs w:val="30"/>
                <w:cs/>
                <w:lang w:eastAsia="en-GB"/>
              </w:rPr>
            </w:pPr>
            <w:r w:rsidRPr="00F53DFE"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  <w:t>NKT New Solution and Technology Development Investment Joint Stock Company</w:t>
            </w:r>
          </w:p>
        </w:tc>
        <w:tc>
          <w:tcPr>
            <w:tcW w:w="1890" w:type="dxa"/>
          </w:tcPr>
          <w:p w14:paraId="74A1EC9B" w14:textId="26DD2D5E" w:rsidR="00542CD3" w:rsidRPr="00F53DFE" w:rsidRDefault="00542CD3" w:rsidP="002E2DF6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3DFE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ลงทุน</w:t>
            </w:r>
          </w:p>
        </w:tc>
        <w:tc>
          <w:tcPr>
            <w:tcW w:w="1350" w:type="dxa"/>
            <w:vAlign w:val="bottom"/>
          </w:tcPr>
          <w:p w14:paraId="103D69BE" w14:textId="77777777" w:rsidR="00542CD3" w:rsidRDefault="00542CD3" w:rsidP="002E2DF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3DFE"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  <w:p w14:paraId="02FEDFA9" w14:textId="7E1F423F" w:rsidR="00542CD3" w:rsidRPr="00F53DFE" w:rsidRDefault="00542CD3" w:rsidP="002E2DF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03BE82E0" w14:textId="77777777" w:rsidR="00542CD3" w:rsidRDefault="00542CD3" w:rsidP="00542CD3">
            <w:pPr>
              <w:tabs>
                <w:tab w:val="decimal" w:pos="331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3DFE">
              <w:rPr>
                <w:rFonts w:asciiTheme="majorBidi" w:hAnsiTheme="majorBidi" w:cstheme="majorBidi"/>
                <w:sz w:val="30"/>
                <w:szCs w:val="30"/>
              </w:rPr>
              <w:t>81.53</w:t>
            </w:r>
          </w:p>
          <w:p w14:paraId="06D718DC" w14:textId="1F0E656F" w:rsidR="00542CD3" w:rsidRPr="00F53DFE" w:rsidRDefault="00542CD3" w:rsidP="002E2DF6">
            <w:pPr>
              <w:tabs>
                <w:tab w:val="decimal" w:pos="331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42CD3" w:rsidRPr="007B7CF2" w14:paraId="2E9C9869" w14:textId="77777777" w:rsidTr="00AD352F">
        <w:trPr>
          <w:trHeight w:val="20"/>
        </w:trPr>
        <w:tc>
          <w:tcPr>
            <w:tcW w:w="4950" w:type="dxa"/>
          </w:tcPr>
          <w:p w14:paraId="38988DA3" w14:textId="471E1669" w:rsidR="00542CD3" w:rsidRPr="00F53DFE" w:rsidRDefault="00542CD3" w:rsidP="003B29B9">
            <w:pPr>
              <w:ind w:left="162" w:right="-126" w:hanging="162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  <w:r w:rsidRPr="00F53DFE"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  <w:t>Sai Gon Industrial Corporation</w:t>
            </w:r>
          </w:p>
        </w:tc>
        <w:tc>
          <w:tcPr>
            <w:tcW w:w="1890" w:type="dxa"/>
          </w:tcPr>
          <w:p w14:paraId="4F7E78DC" w14:textId="684E8F56" w:rsidR="00542CD3" w:rsidRDefault="00542CD3" w:rsidP="003B29B9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อสังหาริมทรัพย์</w:t>
            </w:r>
          </w:p>
        </w:tc>
        <w:tc>
          <w:tcPr>
            <w:tcW w:w="1350" w:type="dxa"/>
            <w:vAlign w:val="bottom"/>
          </w:tcPr>
          <w:p w14:paraId="41EF772C" w14:textId="28DDC43D" w:rsidR="00542CD3" w:rsidRPr="00F53DFE" w:rsidRDefault="00542CD3" w:rsidP="003B29B9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3DFE"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260" w:type="dxa"/>
            <w:vAlign w:val="bottom"/>
          </w:tcPr>
          <w:p w14:paraId="1ABBB85D" w14:textId="72E411ED" w:rsidR="00542CD3" w:rsidRPr="00F53DFE" w:rsidRDefault="00542CD3" w:rsidP="003B29B9">
            <w:pPr>
              <w:tabs>
                <w:tab w:val="decimal" w:pos="331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80.3</w:t>
            </w:r>
            <w:r w:rsidR="00CE496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</w:tbl>
    <w:p w14:paraId="02038109" w14:textId="06E0133B" w:rsidR="00EC087D" w:rsidRPr="002C35AC" w:rsidRDefault="00EC08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0"/>
          <w:szCs w:val="20"/>
          <w:lang w:val="th-TH"/>
        </w:rPr>
      </w:pPr>
    </w:p>
    <w:p w14:paraId="55ACD1FC" w14:textId="5B310116" w:rsidR="00804175" w:rsidRDefault="00804175" w:rsidP="00BA04A1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581A14">
        <w:rPr>
          <w:rFonts w:ascii="Angsana New" w:hAnsi="Angsana New" w:cs="Angsana New"/>
          <w:sz w:val="30"/>
          <w:szCs w:val="30"/>
          <w:u w:val="none"/>
          <w:cs/>
          <w:lang w:val="th-TH"/>
        </w:rPr>
        <w:t>เกณฑ์การจัดทำ</w:t>
      </w:r>
      <w:r w:rsidR="00D25073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งบ</w:t>
      </w:r>
      <w:r w:rsidRPr="00581A14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การเงินระหว่างกาล </w:t>
      </w:r>
    </w:p>
    <w:p w14:paraId="62009F4A" w14:textId="77777777" w:rsidR="00C11916" w:rsidRPr="002C35AC" w:rsidRDefault="00C11916" w:rsidP="00C119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4CEBC58E" w14:textId="77777777" w:rsidR="00005185" w:rsidRPr="00C11916" w:rsidRDefault="00804175" w:rsidP="00C1191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="Angsana New" w:hAnsi="Angsana New"/>
          <w:i/>
          <w:iCs/>
          <w:sz w:val="30"/>
          <w:szCs w:val="30"/>
        </w:rPr>
      </w:pPr>
      <w:r w:rsidRPr="007574C2">
        <w:rPr>
          <w:rFonts w:ascii="Angsana New" w:hAnsi="Angsana New"/>
          <w:i/>
          <w:iCs/>
          <w:sz w:val="30"/>
          <w:szCs w:val="30"/>
          <w:cs/>
        </w:rPr>
        <w:t>(ก)</w:t>
      </w:r>
      <w:r w:rsidRPr="007574C2">
        <w:rPr>
          <w:rFonts w:ascii="Angsana New" w:hAnsi="Angsana New"/>
          <w:i/>
          <w:iCs/>
          <w:sz w:val="30"/>
          <w:szCs w:val="30"/>
          <w:cs/>
        </w:rPr>
        <w:tab/>
      </w:r>
      <w:r w:rsidRPr="00C11916">
        <w:rPr>
          <w:rFonts w:ascii="Angsana New" w:hAnsi="Angsana New" w:hint="cs"/>
          <w:i/>
          <w:iCs/>
          <w:sz w:val="30"/>
          <w:szCs w:val="30"/>
          <w:cs/>
        </w:rPr>
        <w:t>เกณฑ์การถือปฏิบัติ</w:t>
      </w:r>
    </w:p>
    <w:p w14:paraId="0C06B31A" w14:textId="11FB1094" w:rsidR="00804175" w:rsidRPr="002C35AC" w:rsidRDefault="00804175" w:rsidP="00C119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7811B01A" w14:textId="4F4519C8" w:rsidR="00804175" w:rsidRPr="00712F07" w:rsidRDefault="00D25073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งบ</w:t>
      </w:r>
      <w:r w:rsidR="00804175" w:rsidRPr="009A57B8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 w:rsidR="003E3ADE">
        <w:rPr>
          <w:rFonts w:ascii="Angsana New" w:hAnsi="Angsana New" w:cs="Angsana New" w:hint="cs"/>
          <w:sz w:val="30"/>
          <w:szCs w:val="30"/>
          <w:cs/>
        </w:rPr>
        <w:t>แบบย่อ</w:t>
      </w:r>
      <w:r w:rsidR="00804175" w:rsidRPr="003F754D">
        <w:rPr>
          <w:rFonts w:ascii="Angsana New" w:hAnsi="Angsana New" w:cs="Angsana New"/>
          <w:sz w:val="30"/>
          <w:szCs w:val="30"/>
          <w:cs/>
        </w:rPr>
        <w:t>นี้</w:t>
      </w:r>
      <w:r w:rsidR="00C41DED" w:rsidRPr="003F754D">
        <w:rPr>
          <w:rFonts w:ascii="Angsana New" w:hAnsi="Angsana New" w:cs="Angsana New" w:hint="cs"/>
          <w:sz w:val="30"/>
          <w:szCs w:val="30"/>
          <w:cs/>
        </w:rPr>
        <w:t>นำเสนอรายการในงบการเงิน</w:t>
      </w:r>
      <w:r w:rsidR="002D0BAE" w:rsidRPr="003F754D">
        <w:rPr>
          <w:rFonts w:ascii="Angsana New" w:hAnsi="Angsana New" w:cs="Angsana New"/>
          <w:sz w:val="30"/>
          <w:szCs w:val="30"/>
          <w:cs/>
        </w:rPr>
        <w:t>ในรูปแบบเดียวกับ</w:t>
      </w:r>
      <w:r w:rsidR="00C41DED" w:rsidRPr="003F754D">
        <w:rPr>
          <w:rFonts w:ascii="Angsana New" w:hAnsi="Angsana New" w:cs="Angsana New" w:hint="cs"/>
          <w:sz w:val="30"/>
          <w:szCs w:val="30"/>
          <w:cs/>
        </w:rPr>
        <w:t>งบการเงินประจำปี และ</w:t>
      </w:r>
      <w:r w:rsidR="0046260A" w:rsidRPr="003F754D">
        <w:rPr>
          <w:rFonts w:ascii="Angsana New" w:hAnsi="Angsana New" w:cs="Angsana New"/>
          <w:sz w:val="30"/>
          <w:szCs w:val="30"/>
          <w:cs/>
        </w:rPr>
        <w:t>จัดทำ</w:t>
      </w:r>
      <w:r w:rsidR="00D4398D">
        <w:rPr>
          <w:rFonts w:ascii="Angsana New" w:hAnsi="Angsana New" w:cs="Angsana New"/>
          <w:sz w:val="30"/>
          <w:szCs w:val="30"/>
        </w:rPr>
        <w:t xml:space="preserve">   </w:t>
      </w:r>
      <w:r w:rsidR="00C41DED" w:rsidRPr="003F754D">
        <w:rPr>
          <w:rFonts w:ascii="Angsana New" w:hAnsi="Angsana New" w:cs="Angsana New" w:hint="cs"/>
          <w:sz w:val="30"/>
          <w:szCs w:val="30"/>
          <w:cs/>
        </w:rPr>
        <w:t>หมายเหตุประกอบงบการเงิน</w:t>
      </w:r>
      <w:r w:rsidR="00FB346D" w:rsidRPr="003F754D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="003C19A4" w:rsidRPr="003F754D">
        <w:rPr>
          <w:rFonts w:ascii="Angsana New" w:hAnsi="Angsana New" w:cs="Angsana New"/>
          <w:sz w:val="30"/>
          <w:szCs w:val="30"/>
          <w:cs/>
        </w:rPr>
        <w:t>ในรูป</w:t>
      </w:r>
      <w:r w:rsidR="00804175" w:rsidRPr="003F754D">
        <w:rPr>
          <w:rFonts w:ascii="Angsana New" w:hAnsi="Angsana New" w:cs="Angsana New"/>
          <w:sz w:val="30"/>
          <w:szCs w:val="30"/>
          <w:cs/>
        </w:rPr>
        <w:t>แบบย่อ</w:t>
      </w:r>
      <w:r w:rsidR="003E3ADE">
        <w:rPr>
          <w:rFonts w:ascii="Angsana New" w:hAnsi="Angsana New" w:cs="Angsana New" w:hint="cs"/>
          <w:sz w:val="30"/>
          <w:szCs w:val="30"/>
          <w:cs/>
        </w:rPr>
        <w:t xml:space="preserve"> (“งบการเงินระหว่างกาล”) </w:t>
      </w:r>
      <w:r w:rsidR="00804175" w:rsidRPr="003F754D">
        <w:rPr>
          <w:rFonts w:ascii="Angsana New" w:hAnsi="Angsana New" w:cs="Angsana New"/>
          <w:sz w:val="30"/>
          <w:szCs w:val="30"/>
          <w:cs/>
        </w:rPr>
        <w:t xml:space="preserve">ตามมาตรฐานการบัญชี </w:t>
      </w:r>
      <w:r w:rsidR="003D779A">
        <w:rPr>
          <w:rFonts w:ascii="Angsana New" w:hAnsi="Angsana New" w:cs="Angsana New"/>
          <w:sz w:val="30"/>
          <w:szCs w:val="30"/>
        </w:rPr>
        <w:t xml:space="preserve">         </w:t>
      </w:r>
      <w:r w:rsidR="00804175" w:rsidRPr="003F754D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="00804175" w:rsidRPr="003F754D">
        <w:rPr>
          <w:rFonts w:ascii="Angsana New" w:hAnsi="Angsana New" w:cs="Angsana New"/>
          <w:sz w:val="30"/>
          <w:szCs w:val="30"/>
        </w:rPr>
        <w:t xml:space="preserve">34 </w:t>
      </w:r>
      <w:r w:rsidR="00804175" w:rsidRPr="003F754D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="00DF7010" w:rsidRPr="003F754D">
        <w:rPr>
          <w:rFonts w:ascii="Angsana New" w:hAnsi="Angsana New" w:cs="Angsana New" w:hint="cs"/>
          <w:i/>
          <w:iCs/>
          <w:sz w:val="30"/>
          <w:szCs w:val="30"/>
          <w:cs/>
        </w:rPr>
        <w:t>การ</w:t>
      </w:r>
      <w:r w:rsidR="00CA671A" w:rsidRPr="003F754D">
        <w:rPr>
          <w:rFonts w:ascii="Angsana New" w:hAnsi="Angsana New" w:cs="Angsana New" w:hint="cs"/>
          <w:i/>
          <w:iCs/>
          <w:sz w:val="30"/>
          <w:szCs w:val="30"/>
          <w:cs/>
        </w:rPr>
        <w:t>รายงานทาง</w:t>
      </w:r>
      <w:r w:rsidR="00804175" w:rsidRPr="003F754D">
        <w:rPr>
          <w:rFonts w:ascii="Angsana New" w:hAnsi="Angsana New" w:cs="Angsana New"/>
          <w:i/>
          <w:iCs/>
          <w:sz w:val="30"/>
          <w:szCs w:val="30"/>
          <w:cs/>
        </w:rPr>
        <w:t>การเงินระหว่างกาล</w:t>
      </w:r>
      <w:r w:rsidR="00804175" w:rsidRPr="003F754D">
        <w:rPr>
          <w:rFonts w:ascii="Angsana New" w:hAnsi="Angsana New" w:cs="Angsana New"/>
          <w:sz w:val="30"/>
          <w:szCs w:val="30"/>
          <w:cs/>
        </w:rPr>
        <w:t xml:space="preserve"> </w:t>
      </w:r>
      <w:r w:rsidR="00804175" w:rsidRPr="003F754D">
        <w:rPr>
          <w:rFonts w:ascii="Angsana New" w:hAnsi="Angsana New" w:cs="Angsana New"/>
          <w:sz w:val="30"/>
          <w:szCs w:val="30"/>
        </w:rPr>
        <w:t xml:space="preserve"> </w:t>
      </w:r>
      <w:r w:rsidR="00804175" w:rsidRPr="003F754D">
        <w:rPr>
          <w:rFonts w:ascii="Angsana New" w:hAnsi="Angsana New" w:cs="Angsana New"/>
          <w:sz w:val="30"/>
          <w:szCs w:val="30"/>
          <w:cs/>
        </w:rPr>
        <w:t>รวมถึงแนวปฏิบัติทางการบัญชีที่ประกาศใช้โดย</w:t>
      </w:r>
      <w:r w:rsidR="00804175" w:rsidRPr="00474634">
        <w:rPr>
          <w:rFonts w:ascii="Angsana New" w:hAnsi="Angsana New" w:cs="Angsana New"/>
          <w:sz w:val="30"/>
          <w:szCs w:val="30"/>
          <w:cs/>
        </w:rPr>
        <w:t>สภาวิชาชีพบัญชีฯ</w:t>
      </w:r>
      <w:r w:rsidR="00965493" w:rsidRPr="00B9104D">
        <w:rPr>
          <w:rFonts w:ascii="Angsana New" w:hAnsi="Angsana New" w:cs="Angsana New" w:hint="cs"/>
          <w:color w:val="FF0000"/>
          <w:sz w:val="30"/>
          <w:szCs w:val="30"/>
          <w:cs/>
        </w:rPr>
        <w:t xml:space="preserve"> </w:t>
      </w:r>
    </w:p>
    <w:p w14:paraId="599DD678" w14:textId="77777777" w:rsidR="00804175" w:rsidRPr="002C35AC" w:rsidRDefault="00804175" w:rsidP="00C119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1739B1B5" w14:textId="262CC10B" w:rsidR="00804175" w:rsidRDefault="00D25073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FC62A2">
        <w:rPr>
          <w:rFonts w:ascii="Angsana New" w:hAnsi="Angsana New" w:cs="Angsana New" w:hint="cs"/>
          <w:spacing w:val="-4"/>
          <w:sz w:val="30"/>
          <w:szCs w:val="30"/>
          <w:cs/>
        </w:rPr>
        <w:t>งบ</w:t>
      </w:r>
      <w:r w:rsidR="00804175" w:rsidRPr="00FC62A2">
        <w:rPr>
          <w:rFonts w:ascii="Angsana New" w:hAnsi="Angsana New" w:cs="Angsana New"/>
          <w:spacing w:val="-4"/>
          <w:sz w:val="30"/>
          <w:szCs w:val="30"/>
          <w:cs/>
        </w:rPr>
        <w:t>การเงินระหว่างกาลนี้จัดทำขึ้นเพื่อให้ข้อมูลเพิ่มเติมจากงบการเงินสำหรับปีสิ้นสุดวันที่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="00BA0210" w:rsidRPr="00FC62A2">
        <w:rPr>
          <w:rFonts w:ascii="Angsana New" w:hAnsi="Angsana New" w:cs="Angsana New"/>
          <w:spacing w:val="-4"/>
          <w:sz w:val="30"/>
          <w:szCs w:val="30"/>
        </w:rPr>
        <w:t xml:space="preserve"> 31 </w:t>
      </w:r>
      <w:r w:rsidR="00804175" w:rsidRPr="00FC62A2">
        <w:rPr>
          <w:rFonts w:ascii="Angsana New" w:hAnsi="Angsana New" w:cs="Angsana New"/>
          <w:spacing w:val="-4"/>
          <w:sz w:val="30"/>
          <w:szCs w:val="30"/>
          <w:cs/>
        </w:rPr>
        <w:t>ธันวาคม</w:t>
      </w:r>
      <w:r w:rsidR="00BA0210" w:rsidRPr="00FC62A2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C16279" w:rsidRPr="00FC62A2">
        <w:rPr>
          <w:rFonts w:ascii="Angsana New" w:hAnsi="Angsana New" w:cs="Angsana New"/>
          <w:spacing w:val="-4"/>
          <w:sz w:val="30"/>
          <w:szCs w:val="30"/>
        </w:rPr>
        <w:t>2561</w:t>
      </w:r>
      <w:r w:rsidR="00804175" w:rsidRPr="00FC62A2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FC62A2">
        <w:rPr>
          <w:rFonts w:ascii="Angsana New" w:hAnsi="Angsana New" w:cs="Angsana New" w:hint="cs"/>
          <w:spacing w:val="-4"/>
          <w:sz w:val="30"/>
          <w:szCs w:val="30"/>
          <w:cs/>
        </w:rPr>
        <w:t>งบ</w:t>
      </w:r>
      <w:r w:rsidR="00804175" w:rsidRPr="00FC62A2">
        <w:rPr>
          <w:rFonts w:ascii="Angsana New" w:hAnsi="Angsana New" w:cs="Angsana New"/>
          <w:spacing w:val="-4"/>
          <w:sz w:val="30"/>
          <w:szCs w:val="30"/>
          <w:cs/>
        </w:rPr>
        <w:t>การเงิน</w:t>
      </w:r>
      <w:r w:rsidR="00804175" w:rsidRPr="003F31F5">
        <w:rPr>
          <w:rFonts w:ascii="Angsana New" w:hAnsi="Angsana New" w:cs="Angsana New"/>
          <w:sz w:val="30"/>
          <w:szCs w:val="30"/>
          <w:cs/>
        </w:rPr>
        <w:t xml:space="preserve">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</w:t>
      </w:r>
      <w:r w:rsidR="00804175" w:rsidRPr="00FC62A2">
        <w:rPr>
          <w:rFonts w:ascii="Angsana New" w:hAnsi="Angsana New" w:cs="Angsana New"/>
          <w:spacing w:val="-2"/>
          <w:sz w:val="30"/>
          <w:szCs w:val="30"/>
          <w:cs/>
        </w:rPr>
        <w:t>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</w:t>
      </w:r>
      <w:r w:rsidRPr="00FC62A2">
        <w:rPr>
          <w:rFonts w:ascii="Angsana New" w:hAnsi="Angsana New" w:cs="Angsana New" w:hint="cs"/>
          <w:spacing w:val="-2"/>
          <w:sz w:val="30"/>
          <w:szCs w:val="30"/>
          <w:cs/>
        </w:rPr>
        <w:t>งบ</w:t>
      </w:r>
      <w:r w:rsidR="00804175" w:rsidRPr="00FC62A2">
        <w:rPr>
          <w:rFonts w:ascii="Angsana New" w:hAnsi="Angsana New" w:cs="Angsana New"/>
          <w:spacing w:val="-2"/>
          <w:sz w:val="30"/>
          <w:szCs w:val="30"/>
          <w:cs/>
        </w:rPr>
        <w:t>การเงิน</w:t>
      </w:r>
      <w:r w:rsidR="00804175">
        <w:rPr>
          <w:rFonts w:ascii="Angsana New" w:hAnsi="Angsana New" w:cs="Angsana New"/>
          <w:sz w:val="30"/>
          <w:szCs w:val="30"/>
          <w:cs/>
        </w:rPr>
        <w:t>ระหว่างกาลนี้จึงควร</w:t>
      </w:r>
      <w:r w:rsidR="00804175" w:rsidRPr="00712F07">
        <w:rPr>
          <w:rFonts w:ascii="Angsana New" w:hAnsi="Angsana New" w:cs="Angsana New"/>
          <w:sz w:val="30"/>
          <w:szCs w:val="30"/>
          <w:cs/>
        </w:rPr>
        <w:t>อ่านควบคู่กับงบการเงิน</w:t>
      </w:r>
      <w:r w:rsidR="00804175" w:rsidRPr="003F31F5">
        <w:rPr>
          <w:rFonts w:ascii="Angsana New" w:hAnsi="Angsana New" w:cs="Angsana New"/>
          <w:sz w:val="30"/>
          <w:szCs w:val="30"/>
          <w:cs/>
        </w:rPr>
        <w:t>ของบริษัท</w:t>
      </w:r>
      <w:r w:rsidR="00804175" w:rsidRPr="003F754D">
        <w:rPr>
          <w:rFonts w:ascii="Angsana New" w:hAnsi="Angsana New" w:cs="Angsana New"/>
          <w:sz w:val="30"/>
          <w:szCs w:val="30"/>
          <w:cs/>
        </w:rPr>
        <w:t>และบริษัทย่อย</w:t>
      </w:r>
      <w:r w:rsidR="00804175" w:rsidRPr="00712F07">
        <w:rPr>
          <w:rFonts w:ascii="Angsana New" w:hAnsi="Angsana New" w:cs="Angsana New"/>
          <w:sz w:val="30"/>
          <w:szCs w:val="30"/>
          <w:cs/>
        </w:rPr>
        <w:t>สำหรับปี</w:t>
      </w:r>
      <w:r w:rsidR="00804175" w:rsidRPr="00F8282A">
        <w:rPr>
          <w:rFonts w:ascii="Angsana New" w:hAnsi="Angsana New" w:cs="Angsana New"/>
          <w:sz w:val="30"/>
          <w:szCs w:val="30"/>
          <w:cs/>
        </w:rPr>
        <w:t>สิ้นสุด</w:t>
      </w:r>
      <w:r w:rsidR="00804175" w:rsidRPr="00782F39">
        <w:rPr>
          <w:rFonts w:ascii="Angsana New" w:hAnsi="Angsana New" w:cs="Angsana New"/>
          <w:sz w:val="30"/>
          <w:szCs w:val="30"/>
          <w:cs/>
        </w:rPr>
        <w:t>วันที่</w:t>
      </w:r>
      <w:r w:rsidR="0022127F">
        <w:rPr>
          <w:rFonts w:ascii="Angsana New" w:hAnsi="Angsana New" w:cs="Angsana New"/>
          <w:sz w:val="30"/>
          <w:szCs w:val="30"/>
        </w:rPr>
        <w:t xml:space="preserve"> 31</w:t>
      </w:r>
      <w:r w:rsidR="00081F88">
        <w:rPr>
          <w:rFonts w:ascii="Angsana New" w:hAnsi="Angsana New" w:cs="Angsana New"/>
          <w:sz w:val="30"/>
          <w:szCs w:val="30"/>
        </w:rPr>
        <w:t xml:space="preserve"> </w:t>
      </w:r>
      <w:r w:rsidR="00804175">
        <w:rPr>
          <w:rFonts w:ascii="Angsana New" w:hAnsi="Angsana New" w:cs="Angsana New"/>
          <w:sz w:val="30"/>
          <w:szCs w:val="30"/>
          <w:cs/>
        </w:rPr>
        <w:t>ธันวาคม</w:t>
      </w:r>
      <w:r w:rsidR="0022127F">
        <w:rPr>
          <w:rFonts w:ascii="Angsana New" w:hAnsi="Angsana New" w:cs="Angsana New"/>
          <w:sz w:val="30"/>
          <w:szCs w:val="30"/>
        </w:rPr>
        <w:t xml:space="preserve"> </w:t>
      </w:r>
      <w:r w:rsidR="002256F3">
        <w:rPr>
          <w:rFonts w:ascii="Angsana New" w:hAnsi="Angsana New" w:cs="Angsana New"/>
          <w:sz w:val="30"/>
          <w:szCs w:val="30"/>
        </w:rPr>
        <w:t>2561</w:t>
      </w:r>
      <w:r w:rsidR="0022127F">
        <w:rPr>
          <w:rFonts w:ascii="Angsana New" w:hAnsi="Angsana New" w:cs="Angsana New"/>
          <w:sz w:val="30"/>
          <w:szCs w:val="30"/>
        </w:rPr>
        <w:t xml:space="preserve"> </w:t>
      </w:r>
    </w:p>
    <w:p w14:paraId="3B37D12B" w14:textId="1C8BF444" w:rsidR="00804175" w:rsidRPr="00526E2F" w:rsidRDefault="00804175" w:rsidP="00BA1E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 w:cs="Angsana New"/>
          <w:sz w:val="30"/>
          <w:szCs w:val="38"/>
        </w:rPr>
      </w:pPr>
      <w:r w:rsidRPr="00BA1E52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(</w:t>
      </w:r>
      <w:r w:rsidR="009A730A">
        <w:rPr>
          <w:rFonts w:ascii="Angsana New" w:hAnsi="Angsana New" w:cs="Angsana New" w:hint="cs"/>
          <w:i/>
          <w:iCs/>
          <w:sz w:val="30"/>
          <w:szCs w:val="30"/>
          <w:cs/>
        </w:rPr>
        <w:t>ข</w:t>
      </w:r>
      <w:r w:rsidRPr="00BA1E52">
        <w:rPr>
          <w:rFonts w:ascii="Angsana New" w:hAnsi="Angsana New" w:cs="Angsana New"/>
          <w:i/>
          <w:iCs/>
          <w:sz w:val="30"/>
          <w:szCs w:val="30"/>
          <w:cs/>
        </w:rPr>
        <w:t>)</w:t>
      </w:r>
      <w:r w:rsidR="00BA1E52">
        <w:rPr>
          <w:rFonts w:ascii="Angsana New" w:hAnsi="Angsana New"/>
          <w:i/>
          <w:iCs/>
          <w:sz w:val="30"/>
          <w:szCs w:val="30"/>
        </w:rPr>
        <w:tab/>
      </w:r>
      <w:r w:rsidRPr="00F03063">
        <w:rPr>
          <w:rFonts w:ascii="Angsana New" w:hAnsi="Angsana New" w:cs="Angsana New" w:hint="cs"/>
          <w:i/>
          <w:iCs/>
          <w:sz w:val="30"/>
          <w:szCs w:val="30"/>
          <w:cs/>
        </w:rPr>
        <w:t>การ</w:t>
      </w:r>
      <w:r w:rsidR="00E70AA9" w:rsidRPr="00F03063">
        <w:rPr>
          <w:rFonts w:ascii="Angsana New" w:hAnsi="Angsana New" w:cs="Angsana New" w:hint="cs"/>
          <w:i/>
          <w:iCs/>
          <w:sz w:val="30"/>
          <w:szCs w:val="30"/>
          <w:cs/>
        </w:rPr>
        <w:t>ใช้วิจารณญาณ</w:t>
      </w:r>
      <w:r w:rsidR="00844784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="00307C65" w:rsidRPr="00F03063">
        <w:rPr>
          <w:rFonts w:ascii="Angsana New" w:hAnsi="Angsana New" w:cs="Angsana New" w:hint="cs"/>
          <w:i/>
          <w:iCs/>
          <w:sz w:val="30"/>
          <w:szCs w:val="30"/>
          <w:cs/>
        </w:rPr>
        <w:t>การประมาณ</w:t>
      </w:r>
      <w:r w:rsidR="00E70AA9" w:rsidRPr="00F03063">
        <w:rPr>
          <w:rFonts w:ascii="Angsana New" w:hAnsi="Angsana New" w:cs="Angsana New" w:hint="cs"/>
          <w:i/>
          <w:iCs/>
          <w:sz w:val="30"/>
          <w:szCs w:val="30"/>
          <w:cs/>
        </w:rPr>
        <w:t>การ</w:t>
      </w:r>
      <w:r w:rsidR="00844784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และนโยบายการบัญชี</w:t>
      </w:r>
      <w:r w:rsidR="00327892" w:rsidRPr="00F03063">
        <w:rPr>
          <w:rFonts w:ascii="Angsana New" w:hAnsi="Angsana New"/>
          <w:i/>
          <w:iCs/>
          <w:color w:val="0000FF"/>
          <w:sz w:val="30"/>
          <w:szCs w:val="30"/>
        </w:rPr>
        <w:t xml:space="preserve"> </w:t>
      </w:r>
    </w:p>
    <w:p w14:paraId="67602EDE" w14:textId="77777777" w:rsidR="00804175" w:rsidRPr="00BA62C4" w:rsidRDefault="00804175" w:rsidP="00C119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20"/>
          <w:szCs w:val="20"/>
        </w:rPr>
      </w:pPr>
    </w:p>
    <w:p w14:paraId="2A1AD9E1" w14:textId="0ABBBD8E" w:rsidR="00844784" w:rsidRPr="003F754D" w:rsidRDefault="00844784" w:rsidP="00844784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F31F5">
        <w:rPr>
          <w:rFonts w:ascii="Angsana New" w:hAnsi="Angsana New" w:cs="Angsana New"/>
          <w:sz w:val="30"/>
          <w:szCs w:val="30"/>
          <w:cs/>
        </w:rPr>
        <w:t>ในการจัดทำ</w:t>
      </w:r>
      <w:r>
        <w:rPr>
          <w:rFonts w:ascii="Angsana New" w:hAnsi="Angsana New" w:cs="Angsana New" w:hint="cs"/>
          <w:sz w:val="30"/>
          <w:szCs w:val="30"/>
          <w:cs/>
        </w:rPr>
        <w:t>งบ</w:t>
      </w:r>
      <w:r w:rsidRPr="003F754D">
        <w:rPr>
          <w:rFonts w:ascii="Angsana New" w:hAnsi="Angsana New" w:cs="Angsana New"/>
          <w:sz w:val="30"/>
          <w:szCs w:val="30"/>
          <w:cs/>
        </w:rPr>
        <w:t>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3F754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F754D">
        <w:rPr>
          <w:rFonts w:ascii="Angsana New" w:hAnsi="Angsana New" w:cs="Angsana New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</w:t>
      </w:r>
      <w:r w:rsidRPr="003F754D">
        <w:rPr>
          <w:rFonts w:ascii="Angsana New" w:hAnsi="Angsana New" w:cs="Angsana New" w:hint="cs"/>
          <w:sz w:val="30"/>
          <w:szCs w:val="30"/>
          <w:cs/>
        </w:rPr>
        <w:t xml:space="preserve"> นโยบายการบัญชี วิธีการคำนวณและ</w:t>
      </w:r>
      <w:r w:rsidRPr="003F754D">
        <w:rPr>
          <w:rFonts w:ascii="Angsana New" w:hAnsi="Angsana New" w:cs="Angsana New"/>
          <w:sz w:val="30"/>
          <w:szCs w:val="30"/>
          <w:cs/>
        </w:rPr>
        <w:t>แหล่งข้อมูลสำคัญที่ใช้ในการ</w:t>
      </w:r>
      <w:r w:rsidRPr="003F754D">
        <w:rPr>
          <w:rFonts w:asciiTheme="majorBidi" w:hAnsiTheme="majorBidi" w:cstheme="majorBidi"/>
          <w:sz w:val="30"/>
          <w:szCs w:val="30"/>
          <w:cs/>
        </w:rPr>
        <w:t>ประมาณการ</w:t>
      </w:r>
      <w:r w:rsidRPr="003F754D">
        <w:rPr>
          <w:rFonts w:ascii="Angsana New" w:hAnsi="Angsana New" w:cs="Angsana New" w:hint="cs"/>
          <w:sz w:val="30"/>
          <w:szCs w:val="30"/>
          <w:cs/>
        </w:rPr>
        <w:t>ซึ่งอาจมีความไม่แน่นอน</w:t>
      </w:r>
      <w:r w:rsidRPr="003F754D">
        <w:rPr>
          <w:rFonts w:ascii="Angsana New" w:hAnsi="Angsana New" w:cs="Angsana New"/>
          <w:sz w:val="30"/>
          <w:szCs w:val="30"/>
          <w:cs/>
        </w:rPr>
        <w:t>นั้น</w:t>
      </w:r>
      <w:r w:rsidRPr="003F754D">
        <w:rPr>
          <w:rFonts w:ascii="Angsana New" w:hAnsi="Angsana New" w:cs="Angsana New" w:hint="cs"/>
          <w:sz w:val="30"/>
          <w:szCs w:val="30"/>
          <w:cs/>
        </w:rPr>
        <w:t>เป็นข้อมูลเดียวกันกับที่ใช้ในการจัดทำ</w:t>
      </w:r>
      <w:r w:rsidRPr="003F754D">
        <w:rPr>
          <w:rFonts w:ascii="Angsana New" w:hAnsi="Angsana New" w:cs="Angsana New"/>
          <w:sz w:val="30"/>
          <w:szCs w:val="30"/>
          <w:cs/>
        </w:rPr>
        <w:t xml:space="preserve">งบการเงินสำหรับปีสิ้นสุดวันที่ </w:t>
      </w:r>
      <w:r w:rsidRPr="003F754D">
        <w:rPr>
          <w:rFonts w:ascii="Angsana New" w:hAnsi="Angsana New" w:cs="Angsana New"/>
          <w:sz w:val="30"/>
          <w:szCs w:val="30"/>
        </w:rPr>
        <w:t xml:space="preserve">31 </w:t>
      </w:r>
      <w:r w:rsidRPr="003F754D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3F754D">
        <w:rPr>
          <w:rFonts w:ascii="Angsana New" w:hAnsi="Angsana New" w:cs="Angsana New"/>
          <w:sz w:val="30"/>
          <w:szCs w:val="30"/>
        </w:rPr>
        <w:t>2561</w:t>
      </w:r>
      <w:r w:rsidRPr="003F754D">
        <w:rPr>
          <w:rFonts w:ascii="Angsana New" w:hAnsi="Angsana New" w:cs="Angsana New" w:hint="cs"/>
          <w:sz w:val="30"/>
          <w:szCs w:val="30"/>
          <w:cs/>
        </w:rPr>
        <w:t xml:space="preserve"> เว้นแต่</w:t>
      </w:r>
      <w:r w:rsidR="003E3ADE">
        <w:rPr>
          <w:rFonts w:ascii="Angsana New" w:hAnsi="Angsana New" w:cs="Angsana New" w:hint="cs"/>
          <w:sz w:val="30"/>
          <w:szCs w:val="30"/>
          <w:cs/>
        </w:rPr>
        <w:t xml:space="preserve"> (</w:t>
      </w:r>
      <w:r w:rsidR="003E3ADE">
        <w:rPr>
          <w:rFonts w:ascii="Angsana New" w:hAnsi="Angsana New" w:cs="Angsana New"/>
          <w:sz w:val="30"/>
          <w:szCs w:val="30"/>
        </w:rPr>
        <w:t>1</w:t>
      </w:r>
      <w:r w:rsidR="003E3ADE">
        <w:rPr>
          <w:rFonts w:ascii="Angsana New" w:hAnsi="Angsana New" w:cs="Angsana New" w:hint="cs"/>
          <w:sz w:val="30"/>
          <w:szCs w:val="30"/>
          <w:cs/>
        </w:rPr>
        <w:t>) การจัดประเภทเงินลงทุนในการร่วมค้า (</w:t>
      </w:r>
      <w:r w:rsidR="003E3ADE">
        <w:rPr>
          <w:rFonts w:ascii="Angsana New" w:hAnsi="Angsana New" w:cs="Angsana New"/>
          <w:sz w:val="30"/>
          <w:szCs w:val="30"/>
        </w:rPr>
        <w:t>2</w:t>
      </w:r>
      <w:r w:rsidR="003E3ADE">
        <w:rPr>
          <w:rFonts w:ascii="Angsana New" w:hAnsi="Angsana New" w:cs="Angsana New" w:hint="cs"/>
          <w:sz w:val="30"/>
          <w:szCs w:val="30"/>
          <w:cs/>
        </w:rPr>
        <w:t xml:space="preserve">) </w:t>
      </w:r>
      <w:r w:rsidRPr="003F754D">
        <w:rPr>
          <w:rFonts w:ascii="Angsana New" w:hAnsi="Angsana New" w:cs="Angsana New" w:hint="cs"/>
          <w:sz w:val="30"/>
          <w:szCs w:val="30"/>
          <w:cs/>
        </w:rPr>
        <w:t>ก</w:t>
      </w:r>
      <w:r w:rsidRPr="003F754D">
        <w:rPr>
          <w:rFonts w:asciiTheme="majorBidi" w:hAnsiTheme="majorBidi" w:cstheme="majorBidi"/>
          <w:sz w:val="30"/>
          <w:szCs w:val="30"/>
          <w:cs/>
        </w:rPr>
        <w:t>าร</w:t>
      </w:r>
      <w:r w:rsidRPr="003F754D">
        <w:rPr>
          <w:rFonts w:asciiTheme="majorBidi" w:hAnsiTheme="majorBidi" w:cstheme="majorBidi" w:hint="cs"/>
          <w:sz w:val="30"/>
          <w:szCs w:val="30"/>
          <w:cs/>
        </w:rPr>
        <w:t>รับรู้รายได้ที่ต้อง</w:t>
      </w:r>
      <w:r w:rsidRPr="003F754D">
        <w:rPr>
          <w:rFonts w:asciiTheme="majorBidi" w:hAnsiTheme="majorBidi" w:cstheme="majorBidi"/>
          <w:sz w:val="30"/>
          <w:szCs w:val="30"/>
          <w:cs/>
        </w:rPr>
        <w:t>ใช้</w:t>
      </w:r>
      <w:r w:rsidRPr="003F754D">
        <w:rPr>
          <w:rFonts w:asciiTheme="majorBidi" w:hAnsiTheme="majorBidi" w:cstheme="majorBidi" w:hint="cs"/>
          <w:sz w:val="30"/>
          <w:szCs w:val="30"/>
          <w:cs/>
        </w:rPr>
        <w:t>วิจารณญาณ</w:t>
      </w:r>
      <w:r w:rsidRPr="003F754D">
        <w:rPr>
          <w:rFonts w:asciiTheme="majorBidi" w:hAnsiTheme="majorBidi" w:cstheme="majorBidi"/>
          <w:sz w:val="30"/>
          <w:szCs w:val="30"/>
          <w:cs/>
        </w:rPr>
        <w:t>เพิ่มเติมในการพิจารณาจังหวะเวลาในการส่งมอบการควบคุม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</w:t>
      </w:r>
      <w:r w:rsidRPr="003F754D">
        <w:rPr>
          <w:rFonts w:asciiTheme="majorBidi" w:hAnsiTheme="majorBidi" w:cstheme="majorBidi" w:hint="cs"/>
          <w:sz w:val="30"/>
          <w:szCs w:val="30"/>
          <w:cs/>
        </w:rPr>
        <w:t xml:space="preserve">ตามข้อกำหนดของมาตรฐานการรายงานทางการเงิน ฉบับที่ </w:t>
      </w:r>
      <w:r w:rsidRPr="003F754D">
        <w:rPr>
          <w:rFonts w:asciiTheme="majorBidi" w:hAnsiTheme="majorBidi" w:cstheme="majorBidi"/>
          <w:sz w:val="30"/>
          <w:szCs w:val="30"/>
        </w:rPr>
        <w:t xml:space="preserve">15 </w:t>
      </w:r>
      <w:r w:rsidRPr="003F754D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3F754D">
        <w:rPr>
          <w:rFonts w:asciiTheme="majorBidi" w:hAnsiTheme="majorBidi" w:cstheme="majorBidi" w:hint="cs"/>
          <w:i/>
          <w:iCs/>
          <w:sz w:val="30"/>
          <w:szCs w:val="30"/>
          <w:cs/>
        </w:rPr>
        <w:t>รายได้จากสัญญาที่ทำกับลูกค้า</w:t>
      </w:r>
      <w:r w:rsidRPr="003F754D">
        <w:rPr>
          <w:rFonts w:asciiTheme="majorBidi" w:hAnsiTheme="majorBidi" w:cstheme="majorBidi" w:hint="cs"/>
          <w:sz w:val="30"/>
          <w:szCs w:val="30"/>
          <w:cs/>
        </w:rPr>
        <w:t xml:space="preserve"> (“</w:t>
      </w:r>
      <w:r w:rsidRPr="003F754D">
        <w:rPr>
          <w:rFonts w:asciiTheme="majorBidi" w:hAnsiTheme="majorBidi" w:cstheme="majorBidi"/>
          <w:sz w:val="30"/>
          <w:szCs w:val="30"/>
        </w:rPr>
        <w:t>TFRS 15</w:t>
      </w:r>
      <w:r w:rsidRPr="003F754D">
        <w:rPr>
          <w:rFonts w:asciiTheme="majorBidi" w:hAnsiTheme="majorBidi" w:cstheme="majorBidi" w:hint="cs"/>
          <w:sz w:val="30"/>
          <w:szCs w:val="30"/>
          <w:cs/>
        </w:rPr>
        <w:t>”)</w:t>
      </w:r>
      <w:r w:rsidRPr="003F754D">
        <w:rPr>
          <w:rFonts w:asciiTheme="majorBidi" w:hAnsiTheme="majorBidi" w:cstheme="majorBidi"/>
          <w:sz w:val="30"/>
          <w:szCs w:val="30"/>
        </w:rPr>
        <w:t xml:space="preserve"> </w:t>
      </w:r>
      <w:r w:rsidRPr="003F754D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3F754D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3F754D">
        <w:rPr>
          <w:rFonts w:ascii="Angsana New" w:hAnsi="Angsana New" w:cs="Angsana New" w:hint="cs"/>
          <w:sz w:val="30"/>
          <w:szCs w:val="30"/>
          <w:cs/>
        </w:rPr>
        <w:t>ถือ</w:t>
      </w:r>
      <w:r w:rsidRPr="003F754D">
        <w:rPr>
          <w:rFonts w:asciiTheme="majorBidi" w:hAnsiTheme="majorBidi" w:cstheme="majorBidi" w:hint="cs"/>
          <w:sz w:val="30"/>
          <w:szCs w:val="30"/>
          <w:cs/>
        </w:rPr>
        <w:t>ปฏิบัติเป็นครั้งแรก</w:t>
      </w:r>
      <w:r w:rsidRPr="003F754D">
        <w:rPr>
          <w:rFonts w:ascii="Angsana New" w:hAnsi="Angsana New" w:cs="Angsana New" w:hint="cs"/>
          <w:sz w:val="30"/>
          <w:szCs w:val="30"/>
          <w:cs/>
        </w:rPr>
        <w:t xml:space="preserve">แทนมาตรฐานการบัญชี ฉบับที่ </w:t>
      </w:r>
      <w:r w:rsidRPr="003F754D">
        <w:rPr>
          <w:rFonts w:ascii="Angsana New" w:hAnsi="Angsana New"/>
          <w:sz w:val="30"/>
          <w:szCs w:val="30"/>
        </w:rPr>
        <w:t xml:space="preserve">18 </w:t>
      </w:r>
      <w:r w:rsidRPr="003F754D">
        <w:rPr>
          <w:rFonts w:ascii="Angsana New" w:hAnsi="Angsana New" w:cs="Angsana New" w:hint="cs"/>
          <w:sz w:val="30"/>
          <w:szCs w:val="30"/>
          <w:cs/>
        </w:rPr>
        <w:t xml:space="preserve">เรื่อง </w:t>
      </w:r>
      <w:r w:rsidRPr="003F754D">
        <w:rPr>
          <w:rFonts w:ascii="Angsana New" w:hAnsi="Angsana New" w:cs="Angsana New" w:hint="cs"/>
          <w:i/>
          <w:iCs/>
          <w:sz w:val="30"/>
          <w:szCs w:val="30"/>
          <w:cs/>
        </w:rPr>
        <w:t>รายได้</w:t>
      </w:r>
      <w:r w:rsidRPr="003F754D">
        <w:rPr>
          <w:rFonts w:ascii="Angsana New" w:hAnsi="Angsana New" w:hint="cs"/>
          <w:sz w:val="30"/>
          <w:szCs w:val="30"/>
          <w:cs/>
        </w:rPr>
        <w:t xml:space="preserve"> </w:t>
      </w:r>
      <w:r w:rsidRPr="003F754D">
        <w:rPr>
          <w:rFonts w:ascii="Angsana New" w:hAnsi="Angsana New"/>
          <w:sz w:val="30"/>
          <w:szCs w:val="30"/>
        </w:rPr>
        <w:t xml:space="preserve">(“TAS 18”) </w:t>
      </w:r>
      <w:r w:rsidRPr="003F754D">
        <w:rPr>
          <w:rFonts w:ascii="Angsana New" w:hAnsi="Angsana New" w:cs="Angsana New" w:hint="cs"/>
          <w:sz w:val="30"/>
          <w:szCs w:val="30"/>
          <w:cs/>
        </w:rPr>
        <w:t xml:space="preserve">มาตรฐานการบัญชี ฉบับที่ </w:t>
      </w:r>
      <w:r w:rsidRPr="003F754D">
        <w:rPr>
          <w:rFonts w:ascii="Angsana New" w:hAnsi="Angsana New" w:cs="Angsana New"/>
          <w:sz w:val="30"/>
          <w:szCs w:val="30"/>
        </w:rPr>
        <w:t xml:space="preserve">11 </w:t>
      </w:r>
      <w:r w:rsidRPr="003F754D">
        <w:rPr>
          <w:rFonts w:ascii="Angsana New" w:hAnsi="Angsana New" w:cs="Angsana New" w:hint="cs"/>
          <w:sz w:val="30"/>
          <w:szCs w:val="30"/>
          <w:cs/>
        </w:rPr>
        <w:t>เรื่อง</w:t>
      </w:r>
      <w:r w:rsidRPr="003F754D">
        <w:rPr>
          <w:rFonts w:ascii="Angsana New" w:hAnsi="Angsana New" w:cstheme="minorBidi" w:hint="cs"/>
          <w:sz w:val="30"/>
          <w:szCs w:val="30"/>
          <w:cs/>
        </w:rPr>
        <w:t xml:space="preserve"> </w:t>
      </w:r>
      <w:r w:rsidRPr="003F754D">
        <w:rPr>
          <w:rFonts w:asciiTheme="majorBidi" w:hAnsiTheme="majorBidi" w:cstheme="majorBidi"/>
          <w:i/>
          <w:iCs/>
          <w:sz w:val="30"/>
          <w:szCs w:val="30"/>
          <w:cs/>
        </w:rPr>
        <w:t>สัญญาก่อสร้าง</w:t>
      </w:r>
      <w:r w:rsidRPr="003F754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F754D">
        <w:rPr>
          <w:rFonts w:asciiTheme="majorBidi" w:hAnsiTheme="majorBidi" w:cstheme="majorBidi"/>
          <w:sz w:val="30"/>
          <w:szCs w:val="30"/>
        </w:rPr>
        <w:t>(“TAS 11”)</w:t>
      </w:r>
      <w:r w:rsidRPr="003F754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F754D">
        <w:rPr>
          <w:rFonts w:ascii="Angsana New" w:hAnsi="Angsana New" w:cs="Angsana New" w:hint="cs"/>
          <w:sz w:val="30"/>
          <w:szCs w:val="30"/>
          <w:cs/>
        </w:rPr>
        <w:t>และการตีความมาตรฐานการรายงานทางการเงินที่เกี่ยวข้อง</w:t>
      </w:r>
    </w:p>
    <w:p w14:paraId="7C270FE7" w14:textId="3A1FACEE" w:rsidR="00EC087D" w:rsidRPr="00BA62C4" w:rsidRDefault="00EC08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2C539C1E" w14:textId="09913FBA" w:rsidR="00DF156A" w:rsidRDefault="00DF156A" w:rsidP="00DF156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4744B5">
        <w:rPr>
          <w:rFonts w:asciiTheme="majorBidi" w:hAnsiTheme="majorBidi" w:cstheme="majorBidi"/>
          <w:sz w:val="30"/>
          <w:szCs w:val="30"/>
          <w:cs/>
        </w:rPr>
        <w:t>ตาม</w:t>
      </w:r>
      <w:r w:rsidRPr="004744B5">
        <w:rPr>
          <w:rFonts w:ascii="Angsana New" w:hAnsi="Angsana New"/>
          <w:sz w:val="30"/>
          <w:szCs w:val="30"/>
        </w:rPr>
        <w:t xml:space="preserve"> </w:t>
      </w:r>
      <w:r w:rsidRPr="004744B5">
        <w:rPr>
          <w:rFonts w:asciiTheme="majorBidi" w:hAnsiTheme="majorBidi"/>
          <w:sz w:val="30"/>
          <w:szCs w:val="30"/>
        </w:rPr>
        <w:t>TFRS 15</w:t>
      </w:r>
      <w:r w:rsidRPr="004744B5">
        <w:rPr>
          <w:rFonts w:asciiTheme="majorBidi" w:hAnsiTheme="majorBidi"/>
          <w:sz w:val="30"/>
          <w:szCs w:val="30"/>
          <w:cs/>
        </w:rPr>
        <w:t xml:space="preserve"> กลุ่มบริษัทรับรู้รายได้เมื่อ</w:t>
      </w:r>
      <w:r w:rsidRPr="004744B5">
        <w:rPr>
          <w:rFonts w:asciiTheme="majorBidi" w:hAnsiTheme="majorBidi" w:hint="cs"/>
          <w:sz w:val="30"/>
          <w:szCs w:val="30"/>
          <w:cs/>
        </w:rPr>
        <w:t>ลูกค้ามีอำนาจ</w:t>
      </w:r>
      <w:r w:rsidRPr="004744B5">
        <w:rPr>
          <w:rFonts w:asciiTheme="majorBidi" w:hAnsiTheme="majorBidi"/>
          <w:sz w:val="30"/>
          <w:szCs w:val="30"/>
          <w:cs/>
        </w:rPr>
        <w:t>ควบคุม</w:t>
      </w:r>
      <w:r w:rsidRPr="004744B5">
        <w:rPr>
          <w:rFonts w:asciiTheme="majorBidi" w:hAnsiTheme="majorBidi" w:hint="cs"/>
          <w:sz w:val="30"/>
          <w:szCs w:val="30"/>
          <w:cs/>
        </w:rPr>
        <w:t>ใน</w:t>
      </w:r>
      <w:r w:rsidRPr="004744B5">
        <w:rPr>
          <w:rFonts w:asciiTheme="majorBidi" w:hAnsiTheme="majorBidi"/>
          <w:sz w:val="30"/>
          <w:szCs w:val="30"/>
          <w:cs/>
        </w:rPr>
        <w:t>สินค้าหรือบริการ</w:t>
      </w:r>
      <w:r w:rsidRPr="004744B5">
        <w:rPr>
          <w:rFonts w:asciiTheme="majorBidi" w:hAnsiTheme="majorBidi"/>
          <w:sz w:val="30"/>
          <w:szCs w:val="30"/>
        </w:rPr>
        <w:t xml:space="preserve"> </w:t>
      </w:r>
      <w:r w:rsidRPr="004744B5">
        <w:rPr>
          <w:rFonts w:asciiTheme="majorBidi" w:hAnsiTheme="majorBidi" w:hint="cs"/>
          <w:sz w:val="30"/>
          <w:szCs w:val="30"/>
          <w:cs/>
        </w:rPr>
        <w:t>ด้วยจำนวนเงินที่สะท้อนถึงสิ่งตอบแทนที่</w:t>
      </w:r>
      <w:r w:rsidRPr="004744B5">
        <w:rPr>
          <w:rFonts w:asciiTheme="majorBidi" w:hAnsiTheme="majorBidi"/>
          <w:sz w:val="30"/>
          <w:szCs w:val="30"/>
          <w:cs/>
        </w:rPr>
        <w:t>กลุ่มบริษัท</w:t>
      </w:r>
      <w:r w:rsidRPr="004744B5">
        <w:rPr>
          <w:rFonts w:asciiTheme="majorBidi" w:hAnsiTheme="majorBidi" w:hint="cs"/>
          <w:sz w:val="30"/>
          <w:szCs w:val="30"/>
          <w:cs/>
        </w:rPr>
        <w:t>คาดว่าจะมีสิทธิได้รับ</w:t>
      </w:r>
      <w:r w:rsidRPr="004744B5">
        <w:rPr>
          <w:rFonts w:asciiTheme="majorBidi" w:hAnsiTheme="majorBidi"/>
          <w:sz w:val="30"/>
          <w:szCs w:val="30"/>
          <w:cs/>
        </w:rPr>
        <w:t xml:space="preserve"> และมีการใช้</w:t>
      </w:r>
      <w:r w:rsidRPr="004744B5">
        <w:rPr>
          <w:rFonts w:asciiTheme="majorBidi" w:hAnsiTheme="majorBidi" w:hint="cs"/>
          <w:sz w:val="30"/>
          <w:szCs w:val="30"/>
          <w:cs/>
        </w:rPr>
        <w:t>วิจารณญาณ</w:t>
      </w:r>
      <w:r w:rsidRPr="004744B5">
        <w:rPr>
          <w:rFonts w:asciiTheme="majorBidi" w:hAnsiTheme="majorBidi"/>
          <w:sz w:val="30"/>
          <w:szCs w:val="30"/>
          <w:cs/>
        </w:rPr>
        <w:t>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</w:t>
      </w:r>
      <w:r w:rsidRPr="004744B5">
        <w:rPr>
          <w:rFonts w:asciiTheme="majorBidi" w:hAnsiTheme="majorBidi" w:hint="cs"/>
          <w:sz w:val="30"/>
          <w:szCs w:val="30"/>
          <w:cs/>
        </w:rPr>
        <w:t xml:space="preserve"> </w:t>
      </w:r>
      <w:r w:rsidRPr="004744B5">
        <w:rPr>
          <w:rFonts w:asciiTheme="majorBidi" w:hAnsiTheme="majorBidi"/>
          <w:sz w:val="30"/>
          <w:szCs w:val="30"/>
          <w:cs/>
        </w:rPr>
        <w:t xml:space="preserve">ในขณะที่ </w:t>
      </w:r>
      <w:r w:rsidRPr="004744B5">
        <w:rPr>
          <w:rFonts w:asciiTheme="majorBidi" w:hAnsiTheme="majorBidi"/>
          <w:sz w:val="30"/>
          <w:szCs w:val="30"/>
        </w:rPr>
        <w:t xml:space="preserve">TAS 18 </w:t>
      </w:r>
      <w:r w:rsidRPr="004744B5">
        <w:rPr>
          <w:rFonts w:asciiTheme="majorBidi" w:hAnsiTheme="majorBidi"/>
          <w:sz w:val="30"/>
          <w:szCs w:val="30"/>
          <w:cs/>
        </w:rPr>
        <w:t>กลุ่มบริษัท</w:t>
      </w:r>
      <w:r w:rsidRPr="004744B5">
        <w:rPr>
          <w:rFonts w:asciiTheme="majorBidi" w:hAnsiTheme="majorBidi"/>
          <w:sz w:val="30"/>
          <w:szCs w:val="30"/>
        </w:rPr>
        <w:t xml:space="preserve"> </w:t>
      </w:r>
      <w:r w:rsidRPr="004744B5">
        <w:rPr>
          <w:rFonts w:asciiTheme="majorBidi" w:hAnsiTheme="majorBidi"/>
          <w:sz w:val="30"/>
          <w:szCs w:val="30"/>
          <w:cs/>
        </w:rPr>
        <w:t>รับรู้รายได้</w:t>
      </w:r>
      <w:r w:rsidRPr="004744B5">
        <w:rPr>
          <w:rFonts w:asciiTheme="majorBidi" w:hAnsiTheme="majorBidi" w:hint="cs"/>
          <w:sz w:val="30"/>
          <w:szCs w:val="30"/>
          <w:cs/>
        </w:rPr>
        <w:t>จากการขายสินค้า</w:t>
      </w:r>
      <w:r w:rsidRPr="004744B5">
        <w:rPr>
          <w:rFonts w:asciiTheme="majorBidi" w:hAnsiTheme="majorBidi"/>
          <w:sz w:val="30"/>
          <w:szCs w:val="30"/>
          <w:cs/>
        </w:rPr>
        <w:t>เมื่อได้โอนความเสี่ยงและผลตอบแทนของความเป็นเจ้าของสินค้าที่มีนัยสำคัญไปให้กับผู้ซื้อแล้ว  และรับรู้รายได้จากการให้บริการตามขั้นความสำเร็จของรายการ ณ วันสิ้นรอบระยะเวลารายงาน</w:t>
      </w:r>
      <w:r w:rsidRPr="004744B5">
        <w:rPr>
          <w:rFonts w:asciiTheme="majorBidi" w:hAnsiTheme="majorBidi" w:hint="cs"/>
          <w:sz w:val="30"/>
          <w:szCs w:val="30"/>
          <w:cs/>
        </w:rPr>
        <w:t xml:space="preserve"> </w:t>
      </w:r>
      <w:r w:rsidRPr="004744B5">
        <w:rPr>
          <w:rFonts w:asciiTheme="majorBidi" w:hAnsiTheme="majorBidi"/>
          <w:sz w:val="30"/>
          <w:szCs w:val="30"/>
          <w:cs/>
        </w:rPr>
        <w:t>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</w:t>
      </w:r>
      <w:r w:rsidRPr="004744B5">
        <w:rPr>
          <w:rFonts w:asciiTheme="majorBidi" w:hAnsiTheme="majorBidi" w:hint="cs"/>
          <w:sz w:val="30"/>
          <w:szCs w:val="30"/>
          <w:cs/>
        </w:rPr>
        <w:t xml:space="preserve"> ซึ่งการเปลี่ยนแปลงนโยบายการบัญชีดังกล่าวไม่มีผลกระทบอย่างมีสาระสำคัญต่องบการเงิน</w:t>
      </w:r>
      <w:r w:rsidRPr="004744B5">
        <w:rPr>
          <w:rFonts w:asciiTheme="majorBidi" w:hAnsiTheme="majorBidi"/>
          <w:sz w:val="30"/>
          <w:szCs w:val="30"/>
        </w:rPr>
        <w:t xml:space="preserve">  </w:t>
      </w:r>
    </w:p>
    <w:p w14:paraId="244681E3" w14:textId="77777777" w:rsidR="00EC087D" w:rsidRPr="004744B5" w:rsidRDefault="00EC087D" w:rsidP="00DF156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6BC2A196" w14:textId="0CAB866A" w:rsidR="00DF156A" w:rsidRDefault="00DF156A" w:rsidP="00DF15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744B5">
        <w:rPr>
          <w:rFonts w:ascii="Angsana New" w:hAnsi="Angsana New" w:cs="Angsana New" w:hint="cs"/>
          <w:sz w:val="30"/>
          <w:szCs w:val="30"/>
          <w:cs/>
        </w:rPr>
        <w:t>นอกจากนี้</w:t>
      </w:r>
      <w:r w:rsidRPr="007769D9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4744B5">
        <w:rPr>
          <w:rFonts w:ascii="Angsana New" w:hAnsi="Angsana New" w:cs="Angsana New" w:hint="cs"/>
          <w:sz w:val="30"/>
          <w:szCs w:val="30"/>
          <w:cs/>
        </w:rPr>
        <w:t>ไม่ได้นำมาตรฐานการรายงานทางการเงินที่ออก</w:t>
      </w:r>
      <w:r w:rsidRPr="007769D9">
        <w:rPr>
          <w:rFonts w:ascii="Angsana New" w:hAnsi="Angsana New" w:cs="Angsana New"/>
          <w:sz w:val="30"/>
          <w:szCs w:val="30"/>
          <w:cs/>
        </w:rPr>
        <w:t>และปรับปรุง</w:t>
      </w:r>
      <w:r w:rsidRPr="004744B5">
        <w:rPr>
          <w:rFonts w:ascii="Angsana New" w:hAnsi="Angsana New" w:cs="Angsana New" w:hint="cs"/>
          <w:sz w:val="30"/>
          <w:szCs w:val="30"/>
          <w:cs/>
        </w:rPr>
        <w:t>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</w:t>
      </w:r>
      <w:r w:rsidRPr="004744B5">
        <w:rPr>
          <w:rFonts w:ascii="Angsana New" w:hAnsi="Angsana New" w:cs="Angsana New"/>
          <w:b/>
          <w:bCs/>
          <w:color w:val="0000FF"/>
          <w:sz w:val="30"/>
          <w:szCs w:val="30"/>
        </w:rPr>
        <w:t xml:space="preserve"> </w:t>
      </w:r>
      <w:r w:rsidRPr="004744B5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</w:t>
      </w:r>
      <w:r w:rsidRPr="004744B5">
        <w:rPr>
          <w:rFonts w:ascii="Angsana New" w:hAnsi="Angsana New" w:cs="Angsana New" w:hint="cs"/>
          <w:sz w:val="30"/>
          <w:szCs w:val="30"/>
          <w:cs/>
        </w:rPr>
        <w:t>ที่ออก</w:t>
      </w:r>
      <w:r w:rsidRPr="007769D9">
        <w:rPr>
          <w:rFonts w:ascii="Angsana New" w:hAnsi="Angsana New" w:cs="Angsana New"/>
          <w:sz w:val="30"/>
          <w:szCs w:val="30"/>
          <w:cs/>
        </w:rPr>
        <w:t>และปรับปรุง</w:t>
      </w:r>
      <w:r w:rsidRPr="004744B5">
        <w:rPr>
          <w:rFonts w:ascii="Angsana New" w:hAnsi="Angsana New" w:cs="Angsana New" w:hint="cs"/>
          <w:sz w:val="30"/>
          <w:szCs w:val="30"/>
          <w:cs/>
        </w:rPr>
        <w:t>ใหม่ที่เกี่ยวกับการดำเนินงานของ</w:t>
      </w:r>
      <w:r w:rsidRPr="007769D9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7769D9">
        <w:rPr>
          <w:rFonts w:ascii="Angsana New" w:hAnsi="Angsana New" w:cs="Angsana New"/>
          <w:sz w:val="30"/>
          <w:szCs w:val="30"/>
        </w:rPr>
        <w:t xml:space="preserve"> </w:t>
      </w:r>
      <w:r w:rsidRPr="004744B5">
        <w:rPr>
          <w:rFonts w:ascii="Angsana New" w:hAnsi="Angsana New" w:cs="Angsana New" w:hint="cs"/>
          <w:sz w:val="30"/>
          <w:szCs w:val="30"/>
          <w:cs/>
        </w:rPr>
        <w:t>ได้เปิดเผยใน</w:t>
      </w:r>
      <w:r w:rsidRPr="00F075D1">
        <w:rPr>
          <w:rFonts w:ascii="Angsana New" w:hAnsi="Angsana New" w:cs="Angsana New" w:hint="cs"/>
          <w:sz w:val="30"/>
          <w:szCs w:val="30"/>
          <w:cs/>
        </w:rPr>
        <w:t xml:space="preserve">หมายเหตุข้อ </w:t>
      </w:r>
      <w:r w:rsidR="006F0650">
        <w:rPr>
          <w:rFonts w:ascii="Angsana New" w:hAnsi="Angsana New" w:cs="Angsana New"/>
          <w:sz w:val="30"/>
          <w:szCs w:val="30"/>
        </w:rPr>
        <w:t>20</w:t>
      </w:r>
      <w:r w:rsidRPr="004744B5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179D6718" w14:textId="3FF1A799" w:rsidR="00EC087D" w:rsidRPr="006E1A24" w:rsidRDefault="00EC08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0"/>
          <w:szCs w:val="20"/>
          <w:cs/>
          <w:lang w:val="th-TH"/>
        </w:rPr>
      </w:pPr>
    </w:p>
    <w:p w14:paraId="14795279" w14:textId="77777777" w:rsidR="00C31FB1" w:rsidRDefault="00C31F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cs="Angsana New"/>
          <w:sz w:val="30"/>
          <w:szCs w:val="30"/>
          <w:cs/>
          <w:lang w:val="th-TH"/>
        </w:rPr>
        <w:br w:type="page"/>
      </w:r>
    </w:p>
    <w:p w14:paraId="4D08754B" w14:textId="739E2188" w:rsidR="00093B30" w:rsidRPr="00AA142A" w:rsidRDefault="00804175" w:rsidP="00621F97">
      <w:pPr>
        <w:pStyle w:val="Heading1"/>
        <w:keepLines/>
        <w:numPr>
          <w:ilvl w:val="0"/>
          <w:numId w:val="10"/>
        </w:numPr>
        <w:shd w:val="clear" w:color="auto" w:fill="auto"/>
        <w:tabs>
          <w:tab w:val="clear" w:pos="4928"/>
          <w:tab w:val="num" w:pos="441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 w:val="0"/>
          <w:bCs w:val="0"/>
          <w:i/>
          <w:iCs/>
          <w:color w:val="0000FF"/>
          <w:sz w:val="30"/>
          <w:szCs w:val="30"/>
          <w:u w:val="none"/>
          <w:cs/>
        </w:rPr>
      </w:pPr>
      <w:r w:rsidRPr="00D03126">
        <w:rPr>
          <w:rFonts w:ascii="Angsana New" w:hAnsi="Angsana New" w:cs="Angsana New"/>
          <w:sz w:val="30"/>
          <w:szCs w:val="30"/>
          <w:u w:val="none"/>
          <w:cs/>
          <w:lang w:val="th-TH"/>
        </w:rPr>
        <w:lastRenderedPageBreak/>
        <w:t>การซื้อบริษัทย่อย</w:t>
      </w:r>
    </w:p>
    <w:p w14:paraId="0975C4DE" w14:textId="77777777" w:rsidR="00CA781F" w:rsidRPr="00EC087D" w:rsidRDefault="00CA781F" w:rsidP="00EC08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color w:val="000000"/>
          <w:highlight w:val="cyan"/>
        </w:rPr>
      </w:pPr>
    </w:p>
    <w:p w14:paraId="7F915D89" w14:textId="3ACF5AA2" w:rsidR="001B01A4" w:rsidRPr="00D462AB" w:rsidRDefault="001B01A4" w:rsidP="00EC087D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462AB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Dong Duong </w:t>
      </w:r>
      <w:proofErr w:type="spellStart"/>
      <w:r w:rsidRPr="00D462AB">
        <w:rPr>
          <w:rFonts w:asciiTheme="majorBidi" w:hAnsiTheme="majorBidi" w:cstheme="majorBidi"/>
          <w:b/>
          <w:bCs/>
          <w:i/>
          <w:iCs/>
          <w:sz w:val="30"/>
          <w:szCs w:val="30"/>
        </w:rPr>
        <w:t>Tra</w:t>
      </w:r>
      <w:proofErr w:type="spellEnd"/>
      <w:r w:rsidRPr="00D462AB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Vinh Real Estate and Retail Supermarket Joint Stock Company</w:t>
      </w:r>
    </w:p>
    <w:p w14:paraId="06BE437D" w14:textId="77777777" w:rsidR="001B01A4" w:rsidRPr="00EC087D" w:rsidRDefault="001B01A4" w:rsidP="00EC087D">
      <w:pPr>
        <w:spacing w:line="240" w:lineRule="auto"/>
        <w:ind w:left="162" w:right="-126" w:hanging="162"/>
        <w:rPr>
          <w:rFonts w:asciiTheme="majorBidi" w:eastAsia="Calibri" w:hAnsiTheme="majorBidi" w:cstheme="majorBidi"/>
          <w:lang w:eastAsia="en-GB"/>
        </w:rPr>
      </w:pPr>
    </w:p>
    <w:p w14:paraId="74C50669" w14:textId="77777777" w:rsidR="001947A5" w:rsidRPr="007B7CF2" w:rsidRDefault="001947A5" w:rsidP="00EC087D">
      <w:pPr>
        <w:spacing w:line="240" w:lineRule="auto"/>
        <w:ind w:left="547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B7CF2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7B7CF2">
        <w:rPr>
          <w:rFonts w:asciiTheme="majorBidi" w:hAnsiTheme="majorBidi" w:cstheme="majorBidi"/>
          <w:sz w:val="30"/>
          <w:szCs w:val="30"/>
        </w:rPr>
        <w:t xml:space="preserve"> 15 </w:t>
      </w:r>
      <w:r w:rsidRPr="007B7CF2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7B7CF2">
        <w:rPr>
          <w:rFonts w:asciiTheme="majorBidi" w:hAnsiTheme="majorBidi" w:cstheme="majorBidi"/>
          <w:sz w:val="30"/>
          <w:szCs w:val="30"/>
        </w:rPr>
        <w:t xml:space="preserve">2562 </w:t>
      </w:r>
      <w:r w:rsidRPr="007B7CF2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กลุ่มบริษัทได้มาซึ่งอำนาจควบคุมใน </w:t>
      </w:r>
      <w:r w:rsidRPr="007B7CF2">
        <w:rPr>
          <w:rFonts w:asciiTheme="majorBidi" w:hAnsiTheme="majorBidi" w:cstheme="majorBidi"/>
          <w:sz w:val="30"/>
          <w:szCs w:val="30"/>
        </w:rPr>
        <w:t xml:space="preserve">Dong Duong </w:t>
      </w:r>
      <w:proofErr w:type="spellStart"/>
      <w:r w:rsidRPr="007B7CF2">
        <w:rPr>
          <w:rFonts w:asciiTheme="majorBidi" w:hAnsiTheme="majorBidi" w:cstheme="majorBidi"/>
          <w:sz w:val="30"/>
          <w:szCs w:val="30"/>
        </w:rPr>
        <w:t>Tra</w:t>
      </w:r>
      <w:proofErr w:type="spellEnd"/>
      <w:r w:rsidRPr="007B7CF2">
        <w:rPr>
          <w:rFonts w:asciiTheme="majorBidi" w:hAnsiTheme="majorBidi" w:cstheme="majorBidi"/>
          <w:sz w:val="30"/>
          <w:szCs w:val="30"/>
        </w:rPr>
        <w:t xml:space="preserve"> Vinh Real Estate and Retail Supermarket Joint Stock Company </w:t>
      </w:r>
      <w:r w:rsidRPr="007B7CF2">
        <w:rPr>
          <w:rFonts w:asciiTheme="majorBidi" w:hAnsiTheme="majorBidi" w:cstheme="majorBidi"/>
          <w:sz w:val="30"/>
          <w:szCs w:val="30"/>
          <w:cs/>
        </w:rPr>
        <w:t>ซึ่งเป็นบริษัทอสังหาริมทรัพย์ และค้าปลีกในประเทศเวียดนาม โดยการซื้อ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                 </w:t>
      </w:r>
      <w:r w:rsidRPr="007B7CF2">
        <w:rPr>
          <w:rFonts w:asciiTheme="majorBidi" w:hAnsiTheme="majorBidi" w:cstheme="majorBidi"/>
          <w:sz w:val="30"/>
          <w:szCs w:val="30"/>
          <w:cs/>
        </w:rPr>
        <w:t xml:space="preserve">หุ้นทุนในบริษัทร้อยละ </w:t>
      </w:r>
      <w:r w:rsidRPr="007B7CF2">
        <w:rPr>
          <w:rFonts w:asciiTheme="majorBidi" w:hAnsiTheme="majorBidi" w:cstheme="majorBidi"/>
          <w:sz w:val="30"/>
          <w:szCs w:val="30"/>
        </w:rPr>
        <w:t xml:space="preserve">100 </w:t>
      </w:r>
      <w:r w:rsidRPr="007B7CF2">
        <w:rPr>
          <w:rFonts w:asciiTheme="majorBidi" w:hAnsiTheme="majorBidi" w:cstheme="majorBidi"/>
          <w:sz w:val="30"/>
          <w:szCs w:val="30"/>
          <w:cs/>
        </w:rPr>
        <w:t>ของหุ้นทั้งหมดของ</w:t>
      </w:r>
      <w:r w:rsidRPr="007B7CF2">
        <w:rPr>
          <w:rFonts w:asciiTheme="majorBidi" w:hAnsiTheme="majorBidi" w:cstheme="majorBidi"/>
          <w:sz w:val="30"/>
          <w:szCs w:val="30"/>
        </w:rPr>
        <w:t xml:space="preserve"> Dong Duong </w:t>
      </w:r>
      <w:proofErr w:type="spellStart"/>
      <w:r w:rsidRPr="007B7CF2">
        <w:rPr>
          <w:rFonts w:asciiTheme="majorBidi" w:hAnsiTheme="majorBidi" w:cstheme="majorBidi"/>
          <w:sz w:val="30"/>
          <w:szCs w:val="30"/>
        </w:rPr>
        <w:t>Tra</w:t>
      </w:r>
      <w:proofErr w:type="spellEnd"/>
      <w:r w:rsidRPr="007B7CF2">
        <w:rPr>
          <w:rFonts w:asciiTheme="majorBidi" w:hAnsiTheme="majorBidi" w:cstheme="majorBidi"/>
          <w:sz w:val="30"/>
          <w:szCs w:val="30"/>
        </w:rPr>
        <w:t xml:space="preserve"> Vinh Real Estate and Retail Supermarket Joint Stock Company</w:t>
      </w:r>
      <w:r w:rsidRPr="007B7CF2">
        <w:rPr>
          <w:rFonts w:asciiTheme="majorBidi" w:hAnsiTheme="majorBidi" w:cstheme="majorBidi"/>
          <w:sz w:val="30"/>
          <w:szCs w:val="30"/>
          <w:cs/>
        </w:rPr>
        <w:t xml:space="preserve"> เป็นเงินสดจำนวน </w:t>
      </w:r>
      <w:r w:rsidRPr="007B7CF2">
        <w:rPr>
          <w:rFonts w:asciiTheme="majorBidi" w:hAnsiTheme="majorBidi" w:cstheme="majorBidi"/>
          <w:sz w:val="30"/>
          <w:szCs w:val="30"/>
        </w:rPr>
        <w:t xml:space="preserve">72 </w:t>
      </w:r>
      <w:r w:rsidRPr="007B7CF2">
        <w:rPr>
          <w:rFonts w:asciiTheme="majorBidi" w:hAnsiTheme="majorBidi" w:cstheme="majorBidi"/>
          <w:sz w:val="30"/>
          <w:szCs w:val="30"/>
          <w:cs/>
        </w:rPr>
        <w:t xml:space="preserve">พันล้านเวียดนามดอง </w:t>
      </w:r>
      <w:r w:rsidRPr="007B7CF2">
        <w:rPr>
          <w:rFonts w:asciiTheme="majorBidi" w:hAnsiTheme="majorBidi" w:cstheme="majorBidi"/>
          <w:sz w:val="30"/>
          <w:szCs w:val="30"/>
        </w:rPr>
        <w:t xml:space="preserve">(98.9 </w:t>
      </w:r>
      <w:r w:rsidRPr="007B7CF2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7B7CF2">
        <w:rPr>
          <w:rFonts w:asciiTheme="majorBidi" w:hAnsiTheme="majorBidi" w:cstheme="majorBidi"/>
          <w:sz w:val="30"/>
          <w:szCs w:val="30"/>
        </w:rPr>
        <w:t xml:space="preserve">) </w:t>
      </w:r>
    </w:p>
    <w:p w14:paraId="4593DCA3" w14:textId="77777777" w:rsidR="001947A5" w:rsidRPr="00EC087D" w:rsidRDefault="001947A5" w:rsidP="00EC087D">
      <w:pPr>
        <w:spacing w:line="240" w:lineRule="auto"/>
        <w:ind w:left="547"/>
        <w:contextualSpacing/>
        <w:jc w:val="thaiDistribute"/>
        <w:rPr>
          <w:rFonts w:asciiTheme="majorBidi" w:hAnsiTheme="majorBidi" w:cstheme="majorBidi"/>
        </w:rPr>
      </w:pPr>
    </w:p>
    <w:p w14:paraId="38F4023C" w14:textId="161E6ECD" w:rsidR="00EC087D" w:rsidRDefault="001947A5" w:rsidP="00EC087D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B7CF2">
        <w:rPr>
          <w:rFonts w:asciiTheme="majorBidi" w:hAnsiTheme="majorBidi" w:cstheme="majorBidi"/>
          <w:b/>
          <w:color w:val="000000"/>
          <w:sz w:val="30"/>
          <w:szCs w:val="30"/>
          <w:cs/>
        </w:rPr>
        <w:t>ในระหว่างงวดนับตั้งแต่วันที่ซื้อกิจการจนถึง</w:t>
      </w:r>
      <w:r w:rsidRPr="007B7CF2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DC5053" w:rsidRPr="00C5146F">
        <w:rPr>
          <w:rFonts w:ascii="Angsana New" w:hAnsi="Angsana New" w:cs="Angsana New" w:hint="cs"/>
          <w:sz w:val="30"/>
          <w:szCs w:val="30"/>
        </w:rPr>
        <w:t xml:space="preserve">30 </w:t>
      </w:r>
      <w:r w:rsidR="00DC5053" w:rsidRPr="00C5146F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7B7CF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B7CF2">
        <w:rPr>
          <w:rFonts w:asciiTheme="majorBidi" w:hAnsiTheme="majorBidi" w:cstheme="majorBidi"/>
          <w:sz w:val="30"/>
          <w:szCs w:val="30"/>
        </w:rPr>
        <w:t>2562</w:t>
      </w:r>
      <w:r w:rsidRPr="007B7CF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B7CF2">
        <w:rPr>
          <w:rFonts w:asciiTheme="majorBidi" w:hAnsiTheme="majorBidi" w:cstheme="majorBidi"/>
          <w:sz w:val="30"/>
          <w:szCs w:val="30"/>
        </w:rPr>
        <w:t xml:space="preserve">Dong Duong </w:t>
      </w:r>
      <w:proofErr w:type="spellStart"/>
      <w:r w:rsidRPr="007B7CF2">
        <w:rPr>
          <w:rFonts w:asciiTheme="majorBidi" w:hAnsiTheme="majorBidi" w:cstheme="majorBidi"/>
          <w:sz w:val="30"/>
          <w:szCs w:val="30"/>
        </w:rPr>
        <w:t>Tra</w:t>
      </w:r>
      <w:proofErr w:type="spellEnd"/>
      <w:r w:rsidRPr="007B7CF2">
        <w:rPr>
          <w:rFonts w:asciiTheme="majorBidi" w:hAnsiTheme="majorBidi" w:cstheme="majorBidi"/>
          <w:sz w:val="30"/>
          <w:szCs w:val="30"/>
        </w:rPr>
        <w:t xml:space="preserve"> Vinh Real Estate and Retail Supermarket Joint Stock Company</w:t>
      </w:r>
      <w:r w:rsidRPr="007B7CF2">
        <w:rPr>
          <w:rFonts w:asciiTheme="majorBidi" w:hAnsiTheme="majorBidi" w:cstheme="majorBidi"/>
          <w:sz w:val="30"/>
          <w:szCs w:val="30"/>
          <w:cs/>
        </w:rPr>
        <w:t xml:space="preserve"> มีผลขาดทุน </w:t>
      </w:r>
      <w:r w:rsidR="00542CD3">
        <w:rPr>
          <w:rFonts w:asciiTheme="majorBidi" w:hAnsiTheme="majorBidi" w:cstheme="majorBidi"/>
          <w:sz w:val="30"/>
          <w:szCs w:val="30"/>
        </w:rPr>
        <w:t>0.8</w:t>
      </w:r>
      <w:r w:rsidRPr="007B7CF2">
        <w:rPr>
          <w:rFonts w:asciiTheme="majorBidi" w:hAnsiTheme="majorBidi" w:cstheme="majorBidi"/>
          <w:sz w:val="30"/>
          <w:szCs w:val="30"/>
        </w:rPr>
        <w:t xml:space="preserve"> </w:t>
      </w:r>
      <w:r w:rsidRPr="007B7CF2">
        <w:rPr>
          <w:rFonts w:asciiTheme="majorBidi" w:hAnsiTheme="majorBidi" w:cstheme="majorBidi"/>
          <w:sz w:val="30"/>
          <w:szCs w:val="30"/>
          <w:cs/>
        </w:rPr>
        <w:t>ล้านบาท ซึ่งรวมเป็นส่วนหนึ่งของผลการดำเนินงานของ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             </w:t>
      </w:r>
      <w:r w:rsidRPr="007B7CF2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5DD0DEF1" w14:textId="77777777" w:rsidR="00C31FB1" w:rsidRPr="00C31FB1" w:rsidRDefault="00C31FB1" w:rsidP="00F81846">
      <w:pPr>
        <w:tabs>
          <w:tab w:val="clear" w:pos="454"/>
          <w:tab w:val="left" w:pos="540"/>
        </w:tabs>
        <w:ind w:left="540"/>
        <w:rPr>
          <w:rFonts w:asciiTheme="majorBidi" w:hAnsiTheme="majorBidi" w:cstheme="majorBidi"/>
          <w:sz w:val="20"/>
          <w:szCs w:val="20"/>
        </w:rPr>
      </w:pPr>
    </w:p>
    <w:p w14:paraId="07CC5165" w14:textId="0D5DAD5F" w:rsidR="001947A5" w:rsidRPr="007B7CF2" w:rsidRDefault="001947A5" w:rsidP="00F81846">
      <w:pPr>
        <w:tabs>
          <w:tab w:val="clear" w:pos="454"/>
          <w:tab w:val="left" w:pos="540"/>
        </w:tabs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7B7CF2">
        <w:rPr>
          <w:rFonts w:asciiTheme="majorBidi" w:hAnsiTheme="majorBidi" w:cstheme="majorBidi"/>
          <w:sz w:val="30"/>
          <w:szCs w:val="30"/>
          <w:cs/>
        </w:rPr>
        <w:t>ข้อมูลของมูลค่าที่รับรู้ ณ วันที่ซื้อสำหรับสินทรัพย์ที่ได้มาและหนี้สินที่รับมาแต่ละประเภทที่สำคัญ มีดังนี้</w:t>
      </w:r>
    </w:p>
    <w:p w14:paraId="445B4890" w14:textId="77777777" w:rsidR="001947A5" w:rsidRPr="00EC087D" w:rsidRDefault="001947A5" w:rsidP="00194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</w:rPr>
      </w:pPr>
    </w:p>
    <w:p w14:paraId="7CFB90FA" w14:textId="171F69E4" w:rsidR="001947A5" w:rsidRPr="007B7CF2" w:rsidRDefault="00DE5B43" w:rsidP="00F818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="001947A5" w:rsidRPr="007B7CF2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สินทรัพย์ที่ได้มาและหนี้สินที่รับมา</w:t>
      </w:r>
    </w:p>
    <w:p w14:paraId="59F5D0C3" w14:textId="77777777" w:rsidR="001947A5" w:rsidRPr="00EC087D" w:rsidRDefault="001947A5" w:rsidP="001947A5">
      <w:pPr>
        <w:ind w:left="540"/>
        <w:jc w:val="both"/>
        <w:rPr>
          <w:rFonts w:asciiTheme="majorBidi" w:hAnsiTheme="majorBidi" w:cstheme="majorBidi"/>
          <w:i/>
          <w:iCs/>
          <w:color w:val="000000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6660"/>
        <w:gridCol w:w="1080"/>
        <w:gridCol w:w="1440"/>
      </w:tblGrid>
      <w:tr w:rsidR="001947A5" w:rsidRPr="007B7CF2" w14:paraId="49C8E2C5" w14:textId="77777777" w:rsidTr="00FE3A1F">
        <w:trPr>
          <w:cantSplit/>
        </w:trPr>
        <w:tc>
          <w:tcPr>
            <w:tcW w:w="6660" w:type="dxa"/>
          </w:tcPr>
          <w:p w14:paraId="4656B21D" w14:textId="77777777" w:rsidR="001947A5" w:rsidRPr="007B7CF2" w:rsidRDefault="001947A5" w:rsidP="00FE3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FBE43F" w14:textId="77777777" w:rsidR="001947A5" w:rsidRPr="007B7CF2" w:rsidRDefault="001947A5" w:rsidP="001947A5">
            <w:pPr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86FF2F9" w14:textId="77777777" w:rsidR="001947A5" w:rsidRPr="007B7CF2" w:rsidRDefault="001947A5" w:rsidP="001947A5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7B7C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1947A5" w:rsidRPr="007B7CF2" w14:paraId="76DC5DD6" w14:textId="77777777" w:rsidTr="00FE3A1F">
        <w:trPr>
          <w:cantSplit/>
        </w:trPr>
        <w:tc>
          <w:tcPr>
            <w:tcW w:w="6660" w:type="dxa"/>
          </w:tcPr>
          <w:p w14:paraId="3AB06EC4" w14:textId="77777777" w:rsidR="001947A5" w:rsidRPr="007B7CF2" w:rsidRDefault="001947A5" w:rsidP="00FE3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1D962ED2" w14:textId="77777777" w:rsidR="001947A5" w:rsidRPr="00297051" w:rsidRDefault="001947A5" w:rsidP="001947A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cs/>
              </w:rPr>
            </w:pPr>
            <w:r w:rsidRPr="0029705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40" w:type="dxa"/>
          </w:tcPr>
          <w:p w14:paraId="258EEB0F" w14:textId="77777777" w:rsidR="001947A5" w:rsidRPr="007B7CF2" w:rsidRDefault="001947A5" w:rsidP="001947A5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7B7CF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B7C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7B7CF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42CD3" w:rsidRPr="007B7CF2" w14:paraId="4778999E" w14:textId="77777777" w:rsidTr="00FE3A1F">
        <w:trPr>
          <w:cantSplit/>
        </w:trPr>
        <w:tc>
          <w:tcPr>
            <w:tcW w:w="6660" w:type="dxa"/>
          </w:tcPr>
          <w:p w14:paraId="7F08CE34" w14:textId="77777777" w:rsidR="00542CD3" w:rsidRPr="007B7CF2" w:rsidRDefault="00542CD3" w:rsidP="00EF6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4" w:hanging="84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7B7CF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80" w:type="dxa"/>
          </w:tcPr>
          <w:p w14:paraId="0FDB9DA6" w14:textId="77777777" w:rsidR="00542CD3" w:rsidRPr="007B7CF2" w:rsidRDefault="00542CD3" w:rsidP="001947A5">
            <w:pPr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440" w:type="dxa"/>
          </w:tcPr>
          <w:p w14:paraId="773BAD69" w14:textId="004965E7" w:rsidR="00542CD3" w:rsidRPr="007B7CF2" w:rsidRDefault="00542CD3" w:rsidP="000251AC">
            <w:pPr>
              <w:tabs>
                <w:tab w:val="decimal" w:pos="1065"/>
              </w:tabs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7CF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542CD3" w:rsidRPr="007B7CF2" w14:paraId="2752BF22" w14:textId="77777777" w:rsidTr="00FE3A1F">
        <w:trPr>
          <w:cantSplit/>
        </w:trPr>
        <w:tc>
          <w:tcPr>
            <w:tcW w:w="6660" w:type="dxa"/>
          </w:tcPr>
          <w:p w14:paraId="78AA21A1" w14:textId="77777777" w:rsidR="00542CD3" w:rsidRPr="007B7CF2" w:rsidRDefault="00542CD3" w:rsidP="00EF6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4" w:hanging="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7CF2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</w:tcPr>
          <w:p w14:paraId="31D91886" w14:textId="671B7700" w:rsidR="00542CD3" w:rsidRPr="007B7CF2" w:rsidRDefault="00542CD3" w:rsidP="001947A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440" w:type="dxa"/>
          </w:tcPr>
          <w:p w14:paraId="708E8A0B" w14:textId="1AD6FD00" w:rsidR="00542CD3" w:rsidRPr="007B7CF2" w:rsidRDefault="00542CD3" w:rsidP="001947A5">
            <w:pPr>
              <w:tabs>
                <w:tab w:val="decimal" w:pos="1065"/>
              </w:tabs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7CF2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</w:tr>
      <w:tr w:rsidR="00542CD3" w:rsidRPr="007B7CF2" w14:paraId="55E91A17" w14:textId="77777777" w:rsidTr="00FE3A1F">
        <w:trPr>
          <w:cantSplit/>
        </w:trPr>
        <w:tc>
          <w:tcPr>
            <w:tcW w:w="6660" w:type="dxa"/>
          </w:tcPr>
          <w:p w14:paraId="2C7B4E00" w14:textId="77777777" w:rsidR="00542CD3" w:rsidRPr="007B7CF2" w:rsidRDefault="00542CD3" w:rsidP="00EF6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4" w:hanging="84"/>
              <w:rPr>
                <w:rFonts w:asciiTheme="majorBidi" w:hAnsiTheme="majorBidi" w:cstheme="majorBidi"/>
                <w:sz w:val="30"/>
                <w:szCs w:val="30"/>
              </w:rPr>
            </w:pPr>
            <w:r w:rsidRPr="007B7CF2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80" w:type="dxa"/>
          </w:tcPr>
          <w:p w14:paraId="116C16E4" w14:textId="77777777" w:rsidR="00542CD3" w:rsidRPr="007B7CF2" w:rsidRDefault="00542CD3" w:rsidP="001947A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AB6E7D7" w14:textId="44B4B7AD" w:rsidR="00542CD3" w:rsidRPr="007B7CF2" w:rsidRDefault="00542CD3" w:rsidP="000251AC">
            <w:pPr>
              <w:tabs>
                <w:tab w:val="clear" w:pos="907"/>
                <w:tab w:val="left" w:pos="1152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7B7C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966D9F">
              <w:rPr>
                <w:rFonts w:asciiTheme="majorBidi" w:hAnsiTheme="majorBidi" w:cstheme="majorBidi"/>
                <w:sz w:val="30"/>
                <w:szCs w:val="30"/>
              </w:rPr>
              <w:t>(12)</w:t>
            </w:r>
          </w:p>
        </w:tc>
      </w:tr>
      <w:tr w:rsidR="00542CD3" w:rsidRPr="007B7CF2" w14:paraId="5AF770CE" w14:textId="77777777" w:rsidTr="00FE3A1F">
        <w:trPr>
          <w:cantSplit/>
        </w:trPr>
        <w:tc>
          <w:tcPr>
            <w:tcW w:w="6660" w:type="dxa"/>
          </w:tcPr>
          <w:p w14:paraId="6A9ACF47" w14:textId="77777777" w:rsidR="00542CD3" w:rsidRPr="007B7CF2" w:rsidRDefault="00542CD3" w:rsidP="00EF6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4" w:hanging="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7C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1080" w:type="dxa"/>
          </w:tcPr>
          <w:p w14:paraId="500EB859" w14:textId="77777777" w:rsidR="00542CD3" w:rsidRPr="007B7CF2" w:rsidRDefault="00542CD3" w:rsidP="001947A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FC31B34" w14:textId="63F7456E" w:rsidR="00542CD3" w:rsidRPr="007B7CF2" w:rsidRDefault="00542CD3" w:rsidP="001947A5">
            <w:pPr>
              <w:tabs>
                <w:tab w:val="decimal" w:pos="1065"/>
              </w:tabs>
              <w:ind w:righ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7C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</w:t>
            </w:r>
          </w:p>
        </w:tc>
      </w:tr>
      <w:tr w:rsidR="00542CD3" w:rsidRPr="007B7CF2" w14:paraId="4E4937F9" w14:textId="77777777" w:rsidTr="00FE3A1F">
        <w:trPr>
          <w:cantSplit/>
        </w:trPr>
        <w:tc>
          <w:tcPr>
            <w:tcW w:w="6660" w:type="dxa"/>
          </w:tcPr>
          <w:p w14:paraId="61AF83A6" w14:textId="77777777" w:rsidR="00542CD3" w:rsidRPr="007B7CF2" w:rsidRDefault="00542CD3" w:rsidP="00EF6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4" w:hanging="84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7B7CF2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1080" w:type="dxa"/>
          </w:tcPr>
          <w:p w14:paraId="255A57F7" w14:textId="77777777" w:rsidR="00542CD3" w:rsidRPr="007B7CF2" w:rsidRDefault="00542CD3" w:rsidP="001947A5">
            <w:pPr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ED5E59" w14:textId="202F8825" w:rsidR="00542CD3" w:rsidRPr="007B7CF2" w:rsidRDefault="00542CD3" w:rsidP="001947A5">
            <w:pPr>
              <w:tabs>
                <w:tab w:val="decimal" w:pos="1065"/>
              </w:tabs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B7CF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35</w:t>
            </w:r>
          </w:p>
        </w:tc>
      </w:tr>
      <w:tr w:rsidR="00542CD3" w:rsidRPr="007B7CF2" w14:paraId="182C52EB" w14:textId="77777777" w:rsidTr="00FE3A1F">
        <w:trPr>
          <w:cantSplit/>
        </w:trPr>
        <w:tc>
          <w:tcPr>
            <w:tcW w:w="6660" w:type="dxa"/>
          </w:tcPr>
          <w:p w14:paraId="69F53BC6" w14:textId="77777777" w:rsidR="00542CD3" w:rsidRPr="007B7CF2" w:rsidRDefault="00542CD3" w:rsidP="00EF6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4" w:hanging="84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7B7C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1080" w:type="dxa"/>
          </w:tcPr>
          <w:p w14:paraId="0002FF7D" w14:textId="77777777" w:rsidR="00542CD3" w:rsidRPr="007B7CF2" w:rsidRDefault="00542CD3" w:rsidP="001947A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E1008BF" w14:textId="5A86BE98" w:rsidR="00542CD3" w:rsidRPr="007B7CF2" w:rsidRDefault="00542CD3" w:rsidP="001947A5">
            <w:pPr>
              <w:tabs>
                <w:tab w:val="decimal" w:pos="1065"/>
              </w:tabs>
              <w:ind w:righ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7C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</w:t>
            </w:r>
          </w:p>
        </w:tc>
      </w:tr>
    </w:tbl>
    <w:p w14:paraId="7A36C6B5" w14:textId="311C669D" w:rsidR="00EC087D" w:rsidRDefault="00EC087D" w:rsidP="00EC08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s/>
        </w:rPr>
      </w:pPr>
    </w:p>
    <w:p w14:paraId="613C3264" w14:textId="77777777" w:rsidR="00B6405C" w:rsidRDefault="00B64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3B929D1E" w14:textId="5A49EDFF" w:rsidR="00D462AB" w:rsidRPr="00D462AB" w:rsidRDefault="00D462AB" w:rsidP="00EC087D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462AB">
        <w:rPr>
          <w:rFonts w:asciiTheme="majorBidi" w:hAnsiTheme="majorBidi" w:cstheme="majorBidi"/>
          <w:b/>
          <w:bCs/>
          <w:i/>
          <w:iCs/>
          <w:sz w:val="30"/>
          <w:szCs w:val="30"/>
        </w:rPr>
        <w:lastRenderedPageBreak/>
        <w:t>NKT New Solution and Technology Development Investment Joint Stock Company</w:t>
      </w:r>
    </w:p>
    <w:p w14:paraId="62FE699B" w14:textId="77777777" w:rsidR="00D462AB" w:rsidRPr="00EC087D" w:rsidRDefault="00D462AB" w:rsidP="001947A5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18"/>
          <w:szCs w:val="18"/>
          <w:highlight w:val="cyan"/>
        </w:rPr>
      </w:pPr>
    </w:p>
    <w:p w14:paraId="404C6F06" w14:textId="70AF4D09" w:rsidR="00804175" w:rsidRPr="00A5050F" w:rsidRDefault="00804175" w:rsidP="00526E2F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 w:cs="Angsana New"/>
          <w:sz w:val="30"/>
          <w:szCs w:val="30"/>
        </w:rPr>
      </w:pPr>
      <w:r w:rsidRPr="00A5050F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1947A5" w:rsidRPr="00A5050F">
        <w:rPr>
          <w:rFonts w:ascii="Angsana New" w:hAnsi="Angsana New" w:cs="Angsana New"/>
          <w:sz w:val="30"/>
          <w:szCs w:val="30"/>
        </w:rPr>
        <w:t>7</w:t>
      </w:r>
      <w:r w:rsidR="00307C65" w:rsidRPr="00A5050F">
        <w:rPr>
          <w:rFonts w:ascii="Angsana New" w:hAnsi="Angsana New" w:cs="Angsana New"/>
          <w:sz w:val="30"/>
          <w:szCs w:val="30"/>
        </w:rPr>
        <w:t xml:space="preserve"> </w:t>
      </w:r>
      <w:r w:rsidR="001947A5" w:rsidRPr="00A5050F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307C65" w:rsidRPr="00A5050F">
        <w:rPr>
          <w:rFonts w:ascii="Angsana New" w:hAnsi="Angsana New" w:cs="Angsana New"/>
          <w:sz w:val="30"/>
          <w:szCs w:val="30"/>
        </w:rPr>
        <w:t xml:space="preserve"> </w:t>
      </w:r>
      <w:r w:rsidR="00CA781F" w:rsidRPr="00A5050F">
        <w:rPr>
          <w:rFonts w:ascii="Angsana New" w:hAnsi="Angsana New" w:cs="Angsana New"/>
          <w:sz w:val="30"/>
          <w:szCs w:val="30"/>
        </w:rPr>
        <w:t>2562</w:t>
      </w:r>
      <w:r w:rsidRPr="00A5050F">
        <w:rPr>
          <w:rFonts w:ascii="Angsana New" w:hAnsi="Angsana New" w:cs="Angsana New"/>
          <w:sz w:val="30"/>
          <w:szCs w:val="30"/>
        </w:rPr>
        <w:t xml:space="preserve"> </w:t>
      </w:r>
      <w:r w:rsidRPr="00A5050F">
        <w:rPr>
          <w:rFonts w:ascii="Angsana New" w:hAnsi="Angsana New" w:cs="Angsana New"/>
          <w:sz w:val="30"/>
          <w:szCs w:val="30"/>
          <w:cs/>
        </w:rPr>
        <w:t>กลุ่มบริษัทได้มาซึ่งอำนาจควบคุมใน</w:t>
      </w:r>
      <w:r w:rsidR="001947A5" w:rsidRPr="00A5050F">
        <w:rPr>
          <w:rFonts w:ascii="Angsana New" w:hAnsi="Angsana New" w:cs="Angsana New"/>
          <w:sz w:val="30"/>
          <w:szCs w:val="30"/>
        </w:rPr>
        <w:t xml:space="preserve"> NKT New Solution and Technology Development Investment Joint Stock Company</w:t>
      </w:r>
      <w:r w:rsidR="00D462AB" w:rsidRPr="00A5050F">
        <w:rPr>
          <w:rFonts w:ascii="Angsana New" w:hAnsi="Angsana New" w:cs="Angsana New"/>
          <w:sz w:val="30"/>
          <w:szCs w:val="30"/>
        </w:rPr>
        <w:t xml:space="preserve"> </w:t>
      </w:r>
      <w:r w:rsidR="001212F6" w:rsidRPr="00A5050F">
        <w:rPr>
          <w:rFonts w:ascii="Angsana New" w:hAnsi="Angsana New" w:cs="Angsana New" w:hint="cs"/>
          <w:sz w:val="30"/>
          <w:szCs w:val="30"/>
          <w:cs/>
        </w:rPr>
        <w:t xml:space="preserve">และบริษัทย่อย </w:t>
      </w:r>
      <w:r w:rsidR="008B7971">
        <w:rPr>
          <w:rFonts w:ascii="Angsana New" w:hAnsi="Angsana New" w:cs="Angsana New" w:hint="cs"/>
          <w:sz w:val="30"/>
          <w:szCs w:val="30"/>
          <w:cs/>
        </w:rPr>
        <w:t>ซึ่ง</w:t>
      </w:r>
      <w:r w:rsidR="001212F6">
        <w:rPr>
          <w:rFonts w:ascii="Angsana New" w:hAnsi="Angsana New" w:cs="Angsana New" w:hint="cs"/>
          <w:sz w:val="30"/>
          <w:szCs w:val="30"/>
          <w:cs/>
        </w:rPr>
        <w:t>ดำเนินธุรกิจค้าปลีก</w:t>
      </w:r>
      <w:r w:rsidR="001947A5" w:rsidRPr="00A5050F">
        <w:rPr>
          <w:rFonts w:ascii="Angsana New" w:hAnsi="Angsana New" w:cs="Angsana New" w:hint="cs"/>
          <w:sz w:val="30"/>
          <w:szCs w:val="30"/>
          <w:cs/>
        </w:rPr>
        <w:t>ในประเทศเวียดนาม</w:t>
      </w:r>
      <w:r w:rsidRPr="00A5050F">
        <w:rPr>
          <w:rFonts w:ascii="Angsana New" w:hAnsi="Angsana New" w:cs="Angsana New"/>
          <w:sz w:val="30"/>
          <w:szCs w:val="30"/>
          <w:cs/>
        </w:rPr>
        <w:t xml:space="preserve"> โดยการซื้อหุ้นทุน</w:t>
      </w:r>
      <w:r w:rsidR="001947A5" w:rsidRPr="00A5050F">
        <w:rPr>
          <w:rFonts w:ascii="Angsana New" w:hAnsi="Angsana New" w:cs="Angsana New" w:hint="cs"/>
          <w:sz w:val="30"/>
          <w:szCs w:val="30"/>
          <w:cs/>
        </w:rPr>
        <w:t>เพิ่มเติม</w:t>
      </w:r>
      <w:r w:rsidRPr="00A5050F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="001947A5" w:rsidRPr="00A5050F">
        <w:rPr>
          <w:rFonts w:ascii="Angsana New" w:hAnsi="Angsana New" w:cs="Angsana New"/>
          <w:sz w:val="30"/>
          <w:szCs w:val="30"/>
        </w:rPr>
        <w:t>51</w:t>
      </w:r>
      <w:r w:rsidRPr="00A5050F">
        <w:rPr>
          <w:rFonts w:ascii="Angsana New" w:hAnsi="Angsana New" w:cs="Angsana New"/>
          <w:sz w:val="30"/>
          <w:szCs w:val="30"/>
          <w:cs/>
        </w:rPr>
        <w:t xml:space="preserve"> </w:t>
      </w:r>
      <w:r w:rsidR="00D462AB" w:rsidRPr="00A5050F">
        <w:rPr>
          <w:rFonts w:ascii="Angsana New" w:hAnsi="Angsana New" w:cs="Angsana New" w:hint="cs"/>
          <w:sz w:val="30"/>
          <w:szCs w:val="30"/>
          <w:cs/>
        </w:rPr>
        <w:t xml:space="preserve">ของหุ้นทุนทั้งหมดของบริษัท จากเดิมร้อยละ </w:t>
      </w:r>
      <w:r w:rsidR="00D462AB" w:rsidRPr="00A5050F">
        <w:rPr>
          <w:rFonts w:ascii="Angsana New" w:hAnsi="Angsana New" w:cs="Angsana New"/>
          <w:sz w:val="30"/>
          <w:szCs w:val="30"/>
        </w:rPr>
        <w:t xml:space="preserve">49 </w:t>
      </w:r>
      <w:r w:rsidR="00D462AB" w:rsidRPr="00A5050F">
        <w:rPr>
          <w:rFonts w:ascii="Angsana New" w:hAnsi="Angsana New" w:cs="Angsana New" w:hint="cs"/>
          <w:sz w:val="30"/>
          <w:szCs w:val="30"/>
          <w:cs/>
        </w:rPr>
        <w:t xml:space="preserve">เป็นร้อยละ </w:t>
      </w:r>
      <w:r w:rsidR="00D462AB" w:rsidRPr="00A5050F">
        <w:rPr>
          <w:rFonts w:ascii="Angsana New" w:hAnsi="Angsana New" w:cs="Angsana New"/>
          <w:sz w:val="30"/>
          <w:szCs w:val="30"/>
        </w:rPr>
        <w:t xml:space="preserve">100 </w:t>
      </w:r>
      <w:r w:rsidR="00D462AB" w:rsidRPr="00A5050F">
        <w:rPr>
          <w:rFonts w:ascii="Angsana New" w:hAnsi="Angsana New" w:cs="Angsana New" w:hint="cs"/>
          <w:sz w:val="30"/>
          <w:szCs w:val="30"/>
          <w:cs/>
        </w:rPr>
        <w:t>ผ่านบริษัทย่อยทางอ้อม โดย</w:t>
      </w:r>
      <w:r w:rsidR="008235A6">
        <w:rPr>
          <w:rFonts w:ascii="Angsana New" w:hAnsi="Angsana New" w:cs="Angsana New" w:hint="cs"/>
          <w:sz w:val="30"/>
          <w:szCs w:val="30"/>
          <w:cs/>
        </w:rPr>
        <w:t>มี</w:t>
      </w:r>
      <w:r w:rsidR="00D462AB" w:rsidRPr="00A5050F">
        <w:rPr>
          <w:rFonts w:ascii="Angsana New" w:hAnsi="Angsana New" w:cs="Angsana New" w:hint="cs"/>
          <w:sz w:val="30"/>
          <w:szCs w:val="30"/>
          <w:cs/>
        </w:rPr>
        <w:t>มูลค่าสิ่งตอบแทนทั้ง</w:t>
      </w:r>
      <w:r w:rsidR="008B7971">
        <w:rPr>
          <w:rFonts w:ascii="Angsana New" w:hAnsi="Angsana New" w:cs="Angsana New" w:hint="cs"/>
          <w:sz w:val="30"/>
          <w:szCs w:val="30"/>
          <w:cs/>
        </w:rPr>
        <w:t>สิ้น</w:t>
      </w:r>
      <w:r w:rsidR="00D462AB" w:rsidRPr="00A5050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462AB" w:rsidRPr="00A5050F">
        <w:rPr>
          <w:rFonts w:ascii="Angsana New" w:hAnsi="Angsana New" w:cs="Angsana New"/>
          <w:sz w:val="30"/>
          <w:szCs w:val="30"/>
        </w:rPr>
        <w:t xml:space="preserve">2,659 </w:t>
      </w:r>
      <w:r w:rsidR="00D462AB" w:rsidRPr="00A5050F">
        <w:rPr>
          <w:rFonts w:ascii="Angsana New" w:hAnsi="Angsana New" w:cs="Angsana New" w:hint="cs"/>
          <w:sz w:val="30"/>
          <w:szCs w:val="30"/>
          <w:cs/>
        </w:rPr>
        <w:t>พันล้านเวียดนามดอง (</w:t>
      </w:r>
      <w:r w:rsidR="00D462AB" w:rsidRPr="00A5050F">
        <w:rPr>
          <w:rFonts w:ascii="Angsana New" w:hAnsi="Angsana New" w:cs="Angsana New"/>
          <w:sz w:val="30"/>
          <w:szCs w:val="30"/>
        </w:rPr>
        <w:t xml:space="preserve">3,560 </w:t>
      </w:r>
      <w:r w:rsidR="00D462AB" w:rsidRPr="00A5050F">
        <w:rPr>
          <w:rFonts w:ascii="Angsana New" w:hAnsi="Angsana New" w:cs="Angsana New" w:hint="cs"/>
          <w:sz w:val="30"/>
          <w:szCs w:val="30"/>
          <w:cs/>
        </w:rPr>
        <w:t>ล้านบาท) โดยจ่าย</w:t>
      </w:r>
      <w:r w:rsidR="001947A5" w:rsidRPr="00A5050F">
        <w:rPr>
          <w:rFonts w:ascii="Angsana New" w:hAnsi="Angsana New" w:cs="Angsana New" w:hint="cs"/>
          <w:sz w:val="30"/>
          <w:szCs w:val="30"/>
          <w:cs/>
        </w:rPr>
        <w:t>เป็นเงินสด</w:t>
      </w:r>
      <w:r w:rsidR="001947A5" w:rsidRPr="00A5050F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จำนวน </w:t>
      </w:r>
      <w:r w:rsidR="00D462AB" w:rsidRPr="00A5050F">
        <w:rPr>
          <w:rFonts w:ascii="Angsana New" w:hAnsi="Angsana New" w:cs="Angsana New"/>
          <w:spacing w:val="-2"/>
          <w:sz w:val="30"/>
          <w:szCs w:val="30"/>
        </w:rPr>
        <w:t>3,08</w:t>
      </w:r>
      <w:r w:rsidR="00CC738F">
        <w:rPr>
          <w:rFonts w:ascii="Angsana New" w:hAnsi="Angsana New" w:cs="Angsana New"/>
          <w:spacing w:val="-2"/>
          <w:sz w:val="30"/>
          <w:szCs w:val="30"/>
        </w:rPr>
        <w:t>3</w:t>
      </w:r>
      <w:r w:rsidR="001947A5" w:rsidRPr="00A5050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1947A5" w:rsidRPr="00A5050F">
        <w:rPr>
          <w:rFonts w:ascii="Angsana New" w:hAnsi="Angsana New" w:cs="Angsana New" w:hint="cs"/>
          <w:spacing w:val="-2"/>
          <w:sz w:val="30"/>
          <w:szCs w:val="30"/>
          <w:cs/>
        </w:rPr>
        <w:t>ล้าน</w:t>
      </w:r>
      <w:r w:rsidR="00D462AB" w:rsidRPr="00A5050F">
        <w:rPr>
          <w:rFonts w:ascii="Angsana New" w:hAnsi="Angsana New" w:cs="Angsana New" w:hint="cs"/>
          <w:spacing w:val="-2"/>
          <w:sz w:val="30"/>
          <w:szCs w:val="30"/>
          <w:cs/>
        </w:rPr>
        <w:t>บาท และ</w:t>
      </w:r>
      <w:r w:rsidR="00D462AB" w:rsidRPr="00A5050F">
        <w:rPr>
          <w:rFonts w:ascii="Angsana New" w:hAnsi="Angsana New" w:cs="Angsana New"/>
          <w:spacing w:val="-2"/>
          <w:sz w:val="30"/>
          <w:szCs w:val="30"/>
          <w:cs/>
        </w:rPr>
        <w:t>สิ่งตอบแทน</w:t>
      </w:r>
      <w:r w:rsidR="003E3ADE">
        <w:rPr>
          <w:rFonts w:ascii="Angsana New" w:hAnsi="Angsana New" w:cs="Angsana New" w:hint="cs"/>
          <w:spacing w:val="-2"/>
          <w:sz w:val="30"/>
          <w:szCs w:val="30"/>
          <w:cs/>
        </w:rPr>
        <w:t>ค้าง</w:t>
      </w:r>
      <w:r w:rsidR="00D462AB" w:rsidRPr="00A5050F">
        <w:rPr>
          <w:rFonts w:ascii="Angsana New" w:hAnsi="Angsana New" w:cs="Angsana New"/>
          <w:spacing w:val="-2"/>
          <w:sz w:val="30"/>
          <w:szCs w:val="30"/>
          <w:cs/>
        </w:rPr>
        <w:t>จ่าย</w:t>
      </w:r>
      <w:r w:rsidR="00D462AB" w:rsidRPr="00A5050F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จำนวน </w:t>
      </w:r>
      <w:r w:rsidR="00D462AB" w:rsidRPr="00A5050F">
        <w:rPr>
          <w:rFonts w:ascii="Angsana New" w:hAnsi="Angsana New" w:cs="Angsana New"/>
          <w:spacing w:val="-2"/>
          <w:sz w:val="30"/>
          <w:szCs w:val="30"/>
        </w:rPr>
        <w:t xml:space="preserve">478 </w:t>
      </w:r>
      <w:r w:rsidR="00D462AB" w:rsidRPr="00A5050F">
        <w:rPr>
          <w:rFonts w:ascii="Angsana New" w:hAnsi="Angsana New" w:cs="Angsana New" w:hint="cs"/>
          <w:spacing w:val="-2"/>
          <w:sz w:val="30"/>
          <w:szCs w:val="30"/>
          <w:cs/>
        </w:rPr>
        <w:t>ล้านบาท</w:t>
      </w:r>
      <w:r w:rsidR="001947A5" w:rsidRPr="00A5050F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D462AB" w:rsidRPr="00A5050F">
        <w:rPr>
          <w:rFonts w:ascii="Angsana New" w:hAnsi="Angsana New" w:cs="Angsana New" w:hint="cs"/>
          <w:spacing w:val="-2"/>
          <w:sz w:val="30"/>
          <w:szCs w:val="30"/>
          <w:cs/>
        </w:rPr>
        <w:t>ซึ่งรับรู้เป็น</w:t>
      </w:r>
      <w:r w:rsidR="008B1FAF" w:rsidRPr="00A5050F">
        <w:rPr>
          <w:rFonts w:ascii="Angsana New" w:hAnsi="Angsana New" w:cs="Angsana New" w:hint="cs"/>
          <w:spacing w:val="-2"/>
          <w:sz w:val="30"/>
          <w:szCs w:val="30"/>
          <w:cs/>
        </w:rPr>
        <w:t>หนี้สินไม่หมุนเวียนอื่น</w:t>
      </w:r>
      <w:r w:rsidR="008B1FAF" w:rsidRPr="00A5050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5050F">
        <w:rPr>
          <w:rFonts w:ascii="Angsana New" w:hAnsi="Angsana New" w:cs="Angsana New"/>
          <w:sz w:val="30"/>
          <w:szCs w:val="30"/>
          <w:cs/>
        </w:rPr>
        <w:t>ทำให้กลุ่มบริษัทมีส่วนได้เสียใน</w:t>
      </w:r>
      <w:r w:rsidRPr="00A5050F">
        <w:rPr>
          <w:rFonts w:ascii="Angsana New" w:hAnsi="Angsana New" w:cs="Angsana New"/>
          <w:sz w:val="30"/>
          <w:szCs w:val="30"/>
        </w:rPr>
        <w:t xml:space="preserve"> </w:t>
      </w:r>
      <w:r w:rsidR="001947A5" w:rsidRPr="00A5050F">
        <w:rPr>
          <w:rFonts w:ascii="Angsana New" w:hAnsi="Angsana New" w:cs="Angsana New"/>
          <w:sz w:val="30"/>
          <w:szCs w:val="30"/>
        </w:rPr>
        <w:t xml:space="preserve">NKT New Solution and Technology Development Investment Joint Stock Company </w:t>
      </w:r>
      <w:r w:rsidR="001947A5" w:rsidRPr="00A5050F">
        <w:rPr>
          <w:rFonts w:ascii="Angsana New" w:hAnsi="Angsana New" w:cs="Angsana New" w:hint="cs"/>
          <w:sz w:val="30"/>
          <w:szCs w:val="30"/>
          <w:cs/>
        </w:rPr>
        <w:t>และบริษัทย่อย</w:t>
      </w:r>
      <w:r w:rsidRPr="00A5050F">
        <w:rPr>
          <w:rFonts w:ascii="Angsana New" w:hAnsi="Angsana New" w:cs="Angsana New"/>
          <w:sz w:val="30"/>
          <w:szCs w:val="30"/>
          <w:cs/>
        </w:rPr>
        <w:t xml:space="preserve"> เพิ่มขึ้นจากเดิมร้อยละ </w:t>
      </w:r>
      <w:r w:rsidR="008B1FAF" w:rsidRPr="00A5050F">
        <w:rPr>
          <w:rFonts w:ascii="Angsana New" w:hAnsi="Angsana New" w:cs="Angsana New"/>
          <w:sz w:val="30"/>
          <w:szCs w:val="30"/>
        </w:rPr>
        <w:t xml:space="preserve">39.95 </w:t>
      </w:r>
      <w:r w:rsidRPr="00A5050F">
        <w:rPr>
          <w:rFonts w:ascii="Angsana New" w:hAnsi="Angsana New" w:cs="Angsana New"/>
          <w:sz w:val="30"/>
          <w:szCs w:val="30"/>
          <w:cs/>
        </w:rPr>
        <w:t xml:space="preserve">เป็นร้อยละ </w:t>
      </w:r>
      <w:r w:rsidR="008B1FAF" w:rsidRPr="00A5050F">
        <w:rPr>
          <w:rFonts w:ascii="Angsana New" w:hAnsi="Angsana New" w:cs="Angsana New"/>
          <w:sz w:val="30"/>
          <w:szCs w:val="30"/>
        </w:rPr>
        <w:t>81.53</w:t>
      </w:r>
      <w:r w:rsidRPr="001947A5">
        <w:rPr>
          <w:rFonts w:ascii="Angsana New" w:hAnsi="Angsana New" w:cs="Angsana New"/>
          <w:sz w:val="30"/>
          <w:szCs w:val="30"/>
        </w:rPr>
        <w:t xml:space="preserve">  </w:t>
      </w:r>
    </w:p>
    <w:p w14:paraId="43544F53" w14:textId="23B132F6" w:rsidR="001947A5" w:rsidRDefault="00194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highlight w:val="cyan"/>
          <w:cs/>
        </w:rPr>
      </w:pPr>
    </w:p>
    <w:p w14:paraId="22C2E0B6" w14:textId="4F8C1BA5" w:rsidR="00EC087D" w:rsidRDefault="00325ED6" w:rsidP="00703B87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9C3657">
        <w:rPr>
          <w:rFonts w:ascii="Angsana New" w:hAnsi="Angsana New" w:cs="Angsana New"/>
          <w:sz w:val="30"/>
          <w:szCs w:val="30"/>
          <w:cs/>
        </w:rPr>
        <w:t>ในระหว่างงวดนับตั้งแต่วันที่ซื้อกิจการจนถึง</w:t>
      </w:r>
      <w:r w:rsidR="00804175" w:rsidRPr="009C3657">
        <w:rPr>
          <w:rFonts w:ascii="Angsana New" w:hAnsi="Angsana New" w:cs="Angsana New"/>
          <w:sz w:val="30"/>
          <w:szCs w:val="30"/>
          <w:cs/>
        </w:rPr>
        <w:t>วันที่</w:t>
      </w:r>
      <w:r w:rsidR="00D1683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16831" w:rsidRPr="00C5146F">
        <w:rPr>
          <w:rFonts w:ascii="Angsana New" w:hAnsi="Angsana New" w:cs="Angsana New" w:hint="cs"/>
          <w:sz w:val="30"/>
          <w:szCs w:val="30"/>
        </w:rPr>
        <w:t xml:space="preserve">30 </w:t>
      </w:r>
      <w:r w:rsidR="00D16831" w:rsidRPr="00C5146F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804175" w:rsidRPr="009C3657">
        <w:rPr>
          <w:rFonts w:ascii="Angsana New" w:hAnsi="Angsana New" w:cs="Angsana New"/>
          <w:sz w:val="30"/>
          <w:szCs w:val="30"/>
          <w:cs/>
        </w:rPr>
        <w:t xml:space="preserve"> </w:t>
      </w:r>
      <w:r w:rsidR="00CA781F" w:rsidRPr="009C3657">
        <w:rPr>
          <w:rFonts w:ascii="Angsana New" w:hAnsi="Angsana New" w:cs="Angsana New"/>
          <w:sz w:val="30"/>
          <w:szCs w:val="30"/>
        </w:rPr>
        <w:t>2562</w:t>
      </w:r>
      <w:r w:rsidR="00804175" w:rsidRPr="009C3657">
        <w:rPr>
          <w:rFonts w:ascii="Angsana New" w:hAnsi="Angsana New" w:cs="Angsana New"/>
          <w:sz w:val="30"/>
          <w:szCs w:val="30"/>
        </w:rPr>
        <w:t xml:space="preserve"> </w:t>
      </w:r>
      <w:r w:rsidR="001947A5" w:rsidRPr="009C3657">
        <w:rPr>
          <w:rFonts w:ascii="Angsana New" w:hAnsi="Angsana New" w:cs="Angsana New"/>
          <w:sz w:val="30"/>
          <w:szCs w:val="30"/>
        </w:rPr>
        <w:t xml:space="preserve">NKT New Solution and Technology Development Investment Joint Stock Company </w:t>
      </w:r>
      <w:r w:rsidR="001947A5" w:rsidRPr="009C3657">
        <w:rPr>
          <w:rFonts w:ascii="Angsana New" w:hAnsi="Angsana New" w:cs="Angsana New" w:hint="cs"/>
          <w:sz w:val="30"/>
          <w:szCs w:val="30"/>
          <w:cs/>
        </w:rPr>
        <w:t>และบริษัทย่อย</w:t>
      </w:r>
      <w:r w:rsidR="00804175" w:rsidRPr="009C3657">
        <w:rPr>
          <w:rFonts w:ascii="Angsana New" w:hAnsi="Angsana New" w:cs="Angsana New"/>
          <w:sz w:val="30"/>
          <w:szCs w:val="30"/>
          <w:cs/>
        </w:rPr>
        <w:t xml:space="preserve"> มีรายได้เป็นจำนวนเงิน </w:t>
      </w:r>
      <w:r w:rsidR="00542CD3">
        <w:rPr>
          <w:rFonts w:ascii="Angsana New" w:hAnsi="Angsana New" w:cs="Angsana New"/>
          <w:sz w:val="30"/>
          <w:szCs w:val="30"/>
        </w:rPr>
        <w:t>4,45</w:t>
      </w:r>
      <w:r w:rsidR="00397609">
        <w:rPr>
          <w:rFonts w:ascii="Angsana New" w:hAnsi="Angsana New" w:cs="Angsana New"/>
          <w:sz w:val="30"/>
          <w:szCs w:val="30"/>
        </w:rPr>
        <w:t>8</w:t>
      </w:r>
      <w:r w:rsidR="00804175" w:rsidRPr="009C3657">
        <w:rPr>
          <w:rFonts w:ascii="Angsana New" w:hAnsi="Angsana New" w:cs="Angsana New"/>
          <w:sz w:val="30"/>
          <w:szCs w:val="30"/>
          <w:cs/>
        </w:rPr>
        <w:t xml:space="preserve"> ล้านบาท และกำไรจำนวนเงิน </w:t>
      </w:r>
      <w:r w:rsidR="00397609">
        <w:rPr>
          <w:rFonts w:ascii="Angsana New" w:hAnsi="Angsana New" w:cs="Angsana New"/>
          <w:sz w:val="30"/>
          <w:szCs w:val="30"/>
        </w:rPr>
        <w:t>58</w:t>
      </w:r>
      <w:r w:rsidR="00804175" w:rsidRPr="009C3657">
        <w:rPr>
          <w:rFonts w:ascii="Angsana New" w:hAnsi="Angsana New" w:cs="Angsana New"/>
          <w:sz w:val="30"/>
          <w:szCs w:val="30"/>
          <w:cs/>
        </w:rPr>
        <w:t xml:space="preserve"> ล้านบาท ซึ่งรวมเป็นส่วนหนึ่งของผลการดำเนินงานของกลุ่มบริษัท ฝ่ายบริหารคาดว่าหาก</w:t>
      </w:r>
      <w:r w:rsidR="00AB2B48">
        <w:rPr>
          <w:rFonts w:ascii="Angsana New" w:hAnsi="Angsana New" w:cs="Angsana New"/>
          <w:sz w:val="30"/>
          <w:szCs w:val="30"/>
        </w:rPr>
        <w:t xml:space="preserve">           </w:t>
      </w:r>
      <w:r w:rsidR="00804175" w:rsidRPr="009C3657">
        <w:rPr>
          <w:rFonts w:ascii="Angsana New" w:hAnsi="Angsana New" w:cs="Angsana New"/>
          <w:sz w:val="30"/>
          <w:szCs w:val="30"/>
          <w:cs/>
        </w:rPr>
        <w:t xml:space="preserve">กลุ่มบริษัทได้มีการซื้อธุรกิจตั้งแต่วันที่ </w:t>
      </w:r>
      <w:r w:rsidR="00804175" w:rsidRPr="009C3657">
        <w:rPr>
          <w:rFonts w:ascii="Angsana New" w:hAnsi="Angsana New" w:cs="Angsana New"/>
          <w:sz w:val="30"/>
          <w:szCs w:val="30"/>
        </w:rPr>
        <w:t xml:space="preserve">1 </w:t>
      </w:r>
      <w:r w:rsidR="00804175" w:rsidRPr="009C3657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="00410966" w:rsidRPr="009C3657">
        <w:rPr>
          <w:rFonts w:ascii="Angsana New" w:hAnsi="Angsana New" w:cs="Angsana New"/>
          <w:sz w:val="30"/>
          <w:szCs w:val="30"/>
        </w:rPr>
        <w:t>2562</w:t>
      </w:r>
      <w:r w:rsidR="00804175" w:rsidRPr="009C3657">
        <w:rPr>
          <w:rFonts w:ascii="Angsana New" w:hAnsi="Angsana New" w:cs="Angsana New"/>
          <w:sz w:val="30"/>
          <w:szCs w:val="30"/>
          <w:cs/>
        </w:rPr>
        <w:t xml:space="preserve"> จะมีรายได้รวม</w:t>
      </w:r>
      <w:r w:rsidR="009424DD" w:rsidRPr="009C3657">
        <w:rPr>
          <w:rFonts w:ascii="Angsana New" w:hAnsi="Angsana New" w:cs="Angsana New" w:hint="cs"/>
          <w:sz w:val="30"/>
          <w:szCs w:val="30"/>
          <w:cs/>
        </w:rPr>
        <w:t>เพิ่มขึ้น</w:t>
      </w:r>
      <w:r w:rsidR="00804175" w:rsidRPr="009C3657">
        <w:rPr>
          <w:rFonts w:ascii="Angsana New" w:hAnsi="Angsana New" w:cs="Angsana New"/>
          <w:sz w:val="30"/>
          <w:szCs w:val="30"/>
          <w:cs/>
        </w:rPr>
        <w:t xml:space="preserve">จำนวนเงิน </w:t>
      </w:r>
      <w:r w:rsidR="009C3657" w:rsidRPr="00A5050F">
        <w:rPr>
          <w:rFonts w:ascii="Angsana New" w:hAnsi="Angsana New" w:cs="Angsana New"/>
          <w:sz w:val="30"/>
          <w:szCs w:val="30"/>
        </w:rPr>
        <w:t>7,032</w:t>
      </w:r>
      <w:r w:rsidR="00804175" w:rsidRPr="009C3657">
        <w:rPr>
          <w:rFonts w:ascii="Angsana New" w:hAnsi="Angsana New" w:cs="Angsana New"/>
          <w:sz w:val="30"/>
          <w:szCs w:val="30"/>
          <w:cs/>
        </w:rPr>
        <w:t xml:space="preserve"> ล้านบาท และ</w:t>
      </w:r>
      <w:r w:rsidR="008B1FAF">
        <w:rPr>
          <w:rFonts w:ascii="Angsana New" w:hAnsi="Angsana New" w:cs="Angsana New" w:hint="cs"/>
          <w:sz w:val="30"/>
          <w:szCs w:val="30"/>
          <w:cs/>
        </w:rPr>
        <w:t>กำไร</w:t>
      </w:r>
      <w:r w:rsidR="00804175" w:rsidRPr="009C3657">
        <w:rPr>
          <w:rFonts w:ascii="Angsana New" w:hAnsi="Angsana New" w:cs="Angsana New"/>
          <w:sz w:val="30"/>
          <w:szCs w:val="30"/>
          <w:cs/>
        </w:rPr>
        <w:t>รวม</w:t>
      </w:r>
      <w:r w:rsidR="005E07DC" w:rsidRPr="009C3657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D16831">
        <w:rPr>
          <w:rFonts w:ascii="Angsana New" w:hAnsi="Angsana New" w:cs="Angsana New" w:hint="cs"/>
          <w:sz w:val="30"/>
          <w:szCs w:val="30"/>
          <w:cs/>
        </w:rPr>
        <w:t>เก้า</w:t>
      </w:r>
      <w:r w:rsidR="005E07DC" w:rsidRPr="009C3657">
        <w:rPr>
          <w:rFonts w:ascii="Angsana New" w:hAnsi="Angsana New" w:cs="Angsana New"/>
          <w:sz w:val="30"/>
          <w:szCs w:val="30"/>
          <w:cs/>
        </w:rPr>
        <w:t>เดือนสิ้นสุดวันที่</w:t>
      </w:r>
      <w:r w:rsidR="00804175" w:rsidRPr="009C3657">
        <w:rPr>
          <w:rFonts w:ascii="Angsana New" w:hAnsi="Angsana New" w:cs="Angsana New"/>
          <w:sz w:val="30"/>
          <w:szCs w:val="30"/>
          <w:cs/>
        </w:rPr>
        <w:t xml:space="preserve"> </w:t>
      </w:r>
      <w:r w:rsidR="00D16831" w:rsidRPr="00C5146F">
        <w:rPr>
          <w:rFonts w:ascii="Angsana New" w:hAnsi="Angsana New" w:cs="Angsana New" w:hint="cs"/>
          <w:sz w:val="30"/>
          <w:szCs w:val="30"/>
        </w:rPr>
        <w:t xml:space="preserve">30 </w:t>
      </w:r>
      <w:r w:rsidR="00D16831" w:rsidRPr="00C5146F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804175" w:rsidRPr="009C3657">
        <w:rPr>
          <w:rFonts w:ascii="Angsana New" w:hAnsi="Angsana New" w:cs="Angsana New"/>
          <w:sz w:val="30"/>
          <w:szCs w:val="30"/>
          <w:cs/>
        </w:rPr>
        <w:t xml:space="preserve"> </w:t>
      </w:r>
      <w:r w:rsidR="00410966" w:rsidRPr="009C3657">
        <w:rPr>
          <w:rFonts w:ascii="Angsana New" w:hAnsi="Angsana New" w:cs="Angsana New"/>
          <w:sz w:val="30"/>
          <w:szCs w:val="30"/>
        </w:rPr>
        <w:t>2562</w:t>
      </w:r>
      <w:r w:rsidR="00804175" w:rsidRPr="009C3657">
        <w:rPr>
          <w:rFonts w:ascii="Angsana New" w:hAnsi="Angsana New" w:cs="Angsana New"/>
          <w:sz w:val="30"/>
          <w:szCs w:val="30"/>
        </w:rPr>
        <w:t xml:space="preserve"> </w:t>
      </w:r>
      <w:r w:rsidR="008B1FAF">
        <w:rPr>
          <w:rFonts w:ascii="Angsana New" w:hAnsi="Angsana New" w:cs="Angsana New" w:hint="cs"/>
          <w:sz w:val="30"/>
          <w:szCs w:val="30"/>
          <w:cs/>
        </w:rPr>
        <w:t>ลดลง</w:t>
      </w:r>
      <w:r w:rsidR="00804175" w:rsidRPr="009C3657">
        <w:rPr>
          <w:rFonts w:ascii="Angsana New" w:hAnsi="Angsana New" w:cs="Angsana New"/>
          <w:sz w:val="30"/>
          <w:szCs w:val="30"/>
          <w:cs/>
        </w:rPr>
        <w:t xml:space="preserve">จำนวนเงิน </w:t>
      </w:r>
      <w:r w:rsidR="00542CD3">
        <w:rPr>
          <w:rFonts w:ascii="Angsana New" w:hAnsi="Angsana New" w:cs="Angsana New"/>
          <w:sz w:val="30"/>
          <w:szCs w:val="30"/>
        </w:rPr>
        <w:t>161</w:t>
      </w:r>
      <w:r w:rsidR="00804175" w:rsidRPr="009C3657">
        <w:rPr>
          <w:rFonts w:ascii="Angsana New" w:hAnsi="Angsana New" w:cs="Angsana New"/>
          <w:sz w:val="30"/>
          <w:szCs w:val="30"/>
        </w:rPr>
        <w:t xml:space="preserve"> </w:t>
      </w:r>
      <w:r w:rsidR="00804175" w:rsidRPr="009C3657">
        <w:rPr>
          <w:rFonts w:ascii="Angsana New" w:hAnsi="Angsana New" w:cs="Angsana New"/>
          <w:sz w:val="30"/>
          <w:szCs w:val="30"/>
          <w:cs/>
        </w:rPr>
        <w:t xml:space="preserve">ล้านบาท </w:t>
      </w:r>
    </w:p>
    <w:p w14:paraId="44CE4BA3" w14:textId="5D660F9A" w:rsidR="00EC087D" w:rsidRPr="00B6405C" w:rsidRDefault="00EC08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0"/>
          <w:szCs w:val="20"/>
          <w:cs/>
        </w:rPr>
      </w:pPr>
    </w:p>
    <w:p w14:paraId="08988DDA" w14:textId="110B6184" w:rsidR="008B1FAF" w:rsidRDefault="008B1FAF" w:rsidP="003C6A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กำไรที่รับรู้ซึ่งเป็นผลมาจากการวัดมูลค่ายุติธรรมของส่วนได้เสียที่ถืออยู่ก่อนใน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E3ADE" w:rsidRPr="009C3657">
        <w:rPr>
          <w:rFonts w:ascii="Angsana New" w:hAnsi="Angsana New" w:cs="Angsana New"/>
          <w:sz w:val="30"/>
          <w:szCs w:val="30"/>
        </w:rPr>
        <w:t>NKT New Solution and Technology Development Investment Joint Stock Company</w:t>
      </w:r>
      <w:r w:rsidRPr="003C6A14">
        <w:rPr>
          <w:rFonts w:ascii="Angsana New" w:hAnsi="Angsana New" w:cs="Angsana New"/>
          <w:sz w:val="30"/>
          <w:szCs w:val="30"/>
        </w:rPr>
        <w:t xml:space="preserve"> </w:t>
      </w:r>
      <w:r w:rsidR="003E3ADE" w:rsidRPr="009C3657">
        <w:rPr>
          <w:rFonts w:ascii="Angsana New" w:hAnsi="Angsana New" w:cs="Angsana New" w:hint="cs"/>
          <w:sz w:val="30"/>
          <w:szCs w:val="30"/>
          <w:cs/>
        </w:rPr>
        <w:t>และบริษัทย่อย</w:t>
      </w:r>
      <w:r w:rsidR="003E3ADE" w:rsidRPr="009C36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3C6A14">
        <w:rPr>
          <w:rFonts w:ascii="Angsana New" w:hAnsi="Angsana New" w:cs="Angsana New"/>
          <w:sz w:val="30"/>
          <w:szCs w:val="30"/>
          <w:cs/>
        </w:rPr>
        <w:t>คำนวณได้</w:t>
      </w:r>
      <w:r>
        <w:rPr>
          <w:rFonts w:ascii="Angsana New" w:hAnsi="Angsana New" w:cs="Angsana New"/>
          <w:sz w:val="30"/>
          <w:szCs w:val="30"/>
          <w:cs/>
        </w:rPr>
        <w:t>ดังนี้</w:t>
      </w:r>
    </w:p>
    <w:p w14:paraId="56F209F8" w14:textId="77777777" w:rsidR="008B1FAF" w:rsidRPr="00B6405C" w:rsidRDefault="008B1FAF" w:rsidP="003C6A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color w:val="000000"/>
          <w:sz w:val="20"/>
          <w:szCs w:val="20"/>
          <w:highlight w:val="cyan"/>
          <w:lang w:val="en-GB"/>
        </w:rPr>
      </w:pPr>
    </w:p>
    <w:tbl>
      <w:tblPr>
        <w:tblW w:w="9288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39"/>
        <w:gridCol w:w="428"/>
        <w:gridCol w:w="1890"/>
        <w:gridCol w:w="1531"/>
      </w:tblGrid>
      <w:tr w:rsidR="008B1FAF" w14:paraId="170B088B" w14:textId="77777777" w:rsidTr="00EF6A02">
        <w:tc>
          <w:tcPr>
            <w:tcW w:w="54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1654A" w14:textId="77777777" w:rsidR="008B1FAF" w:rsidRDefault="008B1FAF" w:rsidP="00A5050F">
            <w:pPr>
              <w:ind w:left="-558" w:firstLine="1188"/>
              <w:jc w:val="both"/>
              <w:rPr>
                <w:rFonts w:ascii="Angsana New" w:eastAsiaTheme="minorHAnsi" w:hAnsi="Angsana New" w:cs="Angsana New"/>
                <w:sz w:val="30"/>
                <w:szCs w:val="30"/>
              </w:rPr>
            </w:pPr>
          </w:p>
        </w:tc>
        <w:tc>
          <w:tcPr>
            <w:tcW w:w="4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7B44E" w14:textId="3FAF88ED" w:rsidR="008B1FAF" w:rsidRPr="008B1FAF" w:rsidRDefault="008B1FAF" w:rsidP="008B1FAF">
            <w:pPr>
              <w:ind w:left="-90" w:right="-126" w:hanging="27"/>
              <w:rPr>
                <w:rFonts w:ascii="Calibri" w:eastAsiaTheme="minorHAnsi" w:hAnsi="Calibri" w:cstheme="minorBidi"/>
                <w:sz w:val="22"/>
                <w:szCs w:val="22"/>
                <w:cs/>
              </w:rPr>
            </w:pP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CE7E1" w14:textId="4C24C6FC" w:rsidR="008B1FAF" w:rsidRPr="003E3ADE" w:rsidRDefault="008B1FAF">
            <w:pPr>
              <w:jc w:val="center"/>
              <w:rPr>
                <w:rFonts w:ascii="Angsana New" w:eastAsiaTheme="minorHAnsi" w:hAnsi="Angsana New" w:cs="Angsana New"/>
                <w:i/>
                <w:iCs/>
                <w:sz w:val="30"/>
                <w:szCs w:val="30"/>
              </w:rPr>
            </w:pPr>
            <w:r w:rsidRPr="003E3ADE">
              <w:rPr>
                <w:rFonts w:ascii="Angsana New" w:eastAsiaTheme="minorHAnsi" w:hAnsi="Angsana New" w:cs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5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E890E3" w14:textId="2ABFF0C8" w:rsidR="008B1FAF" w:rsidRPr="003E3ADE" w:rsidRDefault="008B1FAF" w:rsidP="008B1FAF">
            <w:pPr>
              <w:jc w:val="center"/>
              <w:rPr>
                <w:rFonts w:ascii="Angsana New" w:eastAsiaTheme="minorHAnsi" w:hAnsi="Angsana New" w:cs="Angsana New"/>
                <w:i/>
                <w:iCs/>
                <w:sz w:val="30"/>
                <w:szCs w:val="30"/>
              </w:rPr>
            </w:pPr>
            <w:r w:rsidRPr="003E3AD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42CD3" w14:paraId="2667625F" w14:textId="77777777" w:rsidTr="00EF6A02">
        <w:tc>
          <w:tcPr>
            <w:tcW w:w="54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537931" w14:textId="77777777" w:rsidR="00542CD3" w:rsidRDefault="00542CD3" w:rsidP="002B70CE">
            <w:pPr>
              <w:ind w:left="-30" w:firstLine="30"/>
              <w:rPr>
                <w:rFonts w:ascii="Times New Roman" w:eastAsiaTheme="minorHAnsi" w:hAnsi="Times New Roman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มูลค่ายุติธรรมของส่วนได้เสียที่ถืออยู่ก่อน</w:t>
            </w:r>
          </w:p>
        </w:tc>
        <w:tc>
          <w:tcPr>
            <w:tcW w:w="4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D0539" w14:textId="77777777" w:rsidR="00542CD3" w:rsidRDefault="00542CD3">
            <w:pPr>
              <w:ind w:left="-90" w:right="-126"/>
              <w:jc w:val="right"/>
              <w:rPr>
                <w:rFonts w:ascii="Calibri" w:eastAsiaTheme="minorHAnsi" w:hAnsi="Calibri" w:cs="Calibri"/>
                <w:sz w:val="22"/>
                <w:szCs w:val="22"/>
              </w:rPr>
            </w:pP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E2CEE" w14:textId="77777777" w:rsidR="00542CD3" w:rsidRPr="008B1FAF" w:rsidRDefault="00542CD3" w:rsidP="008B1FAF">
            <w:pPr>
              <w:tabs>
                <w:tab w:val="decimal" w:pos="124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E7C68" w14:textId="1389D385" w:rsidR="00542CD3" w:rsidRPr="008B1FAF" w:rsidRDefault="00542CD3" w:rsidP="008C1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5"/>
              </w:tabs>
              <w:ind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8B1FAF">
              <w:rPr>
                <w:rFonts w:asciiTheme="majorBidi" w:hAnsiTheme="majorBidi" w:cstheme="majorBidi"/>
                <w:sz w:val="30"/>
                <w:szCs w:val="30"/>
              </w:rPr>
              <w:t>4,62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542CD3" w14:paraId="006617E3" w14:textId="77777777" w:rsidTr="00EF6A02">
        <w:tc>
          <w:tcPr>
            <w:tcW w:w="54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35A004" w14:textId="77777777" w:rsidR="00542CD3" w:rsidRDefault="00542CD3" w:rsidP="002B70CE">
            <w:pPr>
              <w:ind w:left="-30" w:firstLine="30"/>
              <w:rPr>
                <w:rFonts w:ascii="Calibri" w:eastAsiaTheme="minorHAnsi" w:hAnsi="Calibri" w:cs="Calibri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มูลค่าตามบัญชีของส่วนได้เสียที่ถืออยู่ก่อน</w:t>
            </w:r>
          </w:p>
        </w:tc>
        <w:tc>
          <w:tcPr>
            <w:tcW w:w="4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89A90" w14:textId="77777777" w:rsidR="00542CD3" w:rsidRDefault="00542CD3">
            <w:pPr>
              <w:ind w:left="-90" w:right="-126"/>
              <w:jc w:val="right"/>
              <w:rPr>
                <w:rFonts w:ascii="Calibri" w:eastAsiaTheme="minorHAnsi" w:hAnsi="Calibri" w:cs="Calibri"/>
                <w:sz w:val="22"/>
                <w:szCs w:val="22"/>
              </w:rPr>
            </w:pP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E495F" w14:textId="643E5BC9" w:rsidR="00542CD3" w:rsidRPr="00C11D11" w:rsidRDefault="00542CD3" w:rsidP="008B1FAF">
            <w:pPr>
              <w:tabs>
                <w:tab w:val="decimal" w:pos="1245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11D1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1B128" w14:textId="29844FD6" w:rsidR="00542CD3" w:rsidRPr="008B1FAF" w:rsidRDefault="00542CD3" w:rsidP="008C1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5"/>
              </w:tabs>
              <w:ind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8B1FAF">
              <w:rPr>
                <w:rFonts w:asciiTheme="majorBidi" w:hAnsiTheme="majorBidi" w:cstheme="majorBidi"/>
                <w:sz w:val="30"/>
                <w:szCs w:val="30"/>
              </w:rPr>
              <w:t>4,522</w:t>
            </w:r>
          </w:p>
        </w:tc>
      </w:tr>
      <w:tr w:rsidR="00542CD3" w14:paraId="11D8B1CE" w14:textId="77777777" w:rsidTr="00EF6A02">
        <w:tc>
          <w:tcPr>
            <w:tcW w:w="54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AF1676" w14:textId="77777777" w:rsidR="00542CD3" w:rsidRDefault="00542CD3" w:rsidP="002B70CE">
            <w:pPr>
              <w:ind w:left="-30" w:firstLine="30"/>
              <w:rPr>
                <w:rFonts w:ascii="Angsana New" w:eastAsiaTheme="minorHAnsi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4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D9325" w14:textId="77777777" w:rsidR="00542CD3" w:rsidRDefault="00542CD3">
            <w:pPr>
              <w:ind w:left="-90" w:right="-126"/>
              <w:jc w:val="right"/>
              <w:rPr>
                <w:rFonts w:ascii="Calibri" w:eastAsiaTheme="minorHAnsi" w:hAnsi="Calibri" w:cs="Calibri"/>
                <w:sz w:val="22"/>
                <w:szCs w:val="22"/>
              </w:rPr>
            </w:pP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2D859" w14:textId="77777777" w:rsidR="00542CD3" w:rsidRPr="008B1FAF" w:rsidRDefault="00542CD3" w:rsidP="008B1FAF">
            <w:pPr>
              <w:tabs>
                <w:tab w:val="decimal" w:pos="124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28302" w14:textId="53F79943" w:rsidR="00542CD3" w:rsidRPr="008B1FAF" w:rsidRDefault="00542CD3" w:rsidP="008C1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5"/>
              </w:tabs>
              <w:ind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8B1FA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542CD3" w14:paraId="2D271151" w14:textId="77777777" w:rsidTr="00EF6A02">
        <w:tc>
          <w:tcPr>
            <w:tcW w:w="54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9A46EC" w14:textId="58C16693" w:rsidR="00542CD3" w:rsidRDefault="00542CD3" w:rsidP="002B70CE">
            <w:pPr>
              <w:ind w:left="-30" w:firstLine="30"/>
              <w:rPr>
                <w:rFonts w:ascii="Calibri" w:eastAsiaTheme="minorHAnsi" w:hAnsi="Calibri" w:cs="Calibri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กำไรที่รับรู้ซึ่งเป็นผลมาจากการวัดมูลค่ายุติธรรมของ</w:t>
            </w:r>
          </w:p>
        </w:tc>
        <w:tc>
          <w:tcPr>
            <w:tcW w:w="4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F9490" w14:textId="77777777" w:rsidR="00542CD3" w:rsidRDefault="00542CD3">
            <w:pPr>
              <w:ind w:left="-90" w:right="-126"/>
              <w:jc w:val="right"/>
              <w:rPr>
                <w:rFonts w:ascii="Calibri" w:eastAsiaTheme="minorHAnsi" w:hAnsi="Calibri" w:cs="Calibri"/>
                <w:sz w:val="22"/>
                <w:szCs w:val="22"/>
              </w:rPr>
            </w:pP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3476E" w14:textId="77777777" w:rsidR="00542CD3" w:rsidRDefault="00542CD3">
            <w:pPr>
              <w:ind w:right="-108" w:firstLine="630"/>
              <w:rPr>
                <w:rFonts w:ascii="Calibri" w:eastAsiaTheme="minorHAnsi" w:hAnsi="Calibri" w:cs="Calibri"/>
                <w:sz w:val="22"/>
                <w:szCs w:val="22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82F2F" w14:textId="77777777" w:rsidR="00542CD3" w:rsidRPr="008B1FAF" w:rsidRDefault="00542CD3" w:rsidP="008C1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5"/>
              </w:tabs>
              <w:ind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42CD3" w:rsidRPr="008B1FAF" w14:paraId="203798A9" w14:textId="77777777" w:rsidTr="00EF6A02">
        <w:tc>
          <w:tcPr>
            <w:tcW w:w="54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D011FD" w14:textId="45698B71" w:rsidR="00542CD3" w:rsidRDefault="00542CD3" w:rsidP="002B70CE">
            <w:pPr>
              <w:ind w:left="-30" w:firstLine="30"/>
              <w:rPr>
                <w:rFonts w:ascii="Calibri" w:eastAsiaTheme="minorHAnsi" w:hAnsi="Calibri" w:cs="Calibri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ส่วนได้เสียที่ถืออยู่ก่อน</w:t>
            </w:r>
          </w:p>
        </w:tc>
        <w:tc>
          <w:tcPr>
            <w:tcW w:w="4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EEE47" w14:textId="77777777" w:rsidR="00542CD3" w:rsidRDefault="00542CD3">
            <w:pPr>
              <w:ind w:left="-90" w:right="-126"/>
              <w:jc w:val="right"/>
              <w:rPr>
                <w:rFonts w:ascii="Angsana New" w:eastAsiaTheme="minorHAnsi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7EBB1" w14:textId="77777777" w:rsidR="00542CD3" w:rsidRDefault="00542CD3">
            <w:pPr>
              <w:ind w:right="-108" w:firstLine="630"/>
              <w:rPr>
                <w:rFonts w:ascii="Calibri" w:eastAsiaTheme="minorHAnsi" w:hAnsi="Calibri" w:cs="Calibri"/>
                <w:sz w:val="22"/>
                <w:szCs w:val="22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9AD3B" w14:textId="5CBF74FB" w:rsidR="00542CD3" w:rsidRPr="004E27D9" w:rsidRDefault="00542CD3" w:rsidP="008C1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5"/>
              </w:tabs>
              <w:ind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27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</w:t>
            </w:r>
          </w:p>
        </w:tc>
      </w:tr>
    </w:tbl>
    <w:p w14:paraId="42E59CD5" w14:textId="77777777" w:rsidR="008B1FAF" w:rsidRDefault="008B1FAF" w:rsidP="005101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color w:val="000000"/>
          <w:sz w:val="24"/>
          <w:szCs w:val="24"/>
          <w:highlight w:val="cyan"/>
        </w:rPr>
      </w:pPr>
    </w:p>
    <w:p w14:paraId="1900CA6F" w14:textId="7D573516" w:rsidR="008B1FAF" w:rsidRPr="008B1FAF" w:rsidRDefault="008B1FAF" w:rsidP="003C6A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24881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การวัดมูลค่ายุติธรรมของส่วนได้เสียร้อยละ </w:t>
      </w:r>
      <w:r w:rsidR="00957B63">
        <w:rPr>
          <w:rFonts w:ascii="Angsana New" w:hAnsi="Angsana New" w:cs="Angsana New"/>
          <w:spacing w:val="-6"/>
          <w:sz w:val="30"/>
          <w:szCs w:val="30"/>
        </w:rPr>
        <w:t xml:space="preserve">49 </w:t>
      </w:r>
      <w:r w:rsidRPr="00F24881">
        <w:rPr>
          <w:rFonts w:ascii="Angsana New" w:hAnsi="Angsana New" w:cs="Angsana New"/>
          <w:spacing w:val="-6"/>
          <w:sz w:val="30"/>
          <w:szCs w:val="30"/>
        </w:rPr>
        <w:t> </w:t>
      </w:r>
      <w:r w:rsidRPr="00F24881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ใน </w:t>
      </w:r>
      <w:r w:rsidR="003E3ADE" w:rsidRPr="009C3657">
        <w:rPr>
          <w:rFonts w:ascii="Angsana New" w:hAnsi="Angsana New" w:cs="Angsana New"/>
          <w:sz w:val="30"/>
          <w:szCs w:val="30"/>
        </w:rPr>
        <w:t>NKT New Solution and Technology Development Investment Joint Stock Company</w:t>
      </w:r>
      <w:r w:rsidR="003E3ADE">
        <w:t xml:space="preserve"> </w:t>
      </w:r>
      <w:r w:rsidR="003E3ADE" w:rsidRPr="009C3657">
        <w:rPr>
          <w:rFonts w:ascii="Angsana New" w:hAnsi="Angsana New" w:cs="Angsana New" w:hint="cs"/>
          <w:sz w:val="30"/>
          <w:szCs w:val="30"/>
          <w:cs/>
        </w:rPr>
        <w:t>และบริษัทย่อย</w:t>
      </w:r>
      <w:r w:rsidR="003E3ADE" w:rsidRPr="009C36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F24881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ที่กลุ่มบริษัทถืออยู่ส่งผลให้เกิดผลกำไรจำนวน </w:t>
      </w:r>
      <w:r w:rsidRPr="00F24881">
        <w:rPr>
          <w:rFonts w:ascii="Angsana New" w:hAnsi="Angsana New" w:cs="Angsana New"/>
          <w:spacing w:val="-6"/>
          <w:sz w:val="30"/>
          <w:szCs w:val="30"/>
        </w:rPr>
        <w:t xml:space="preserve">62 </w:t>
      </w:r>
      <w:r w:rsidRPr="00F24881">
        <w:rPr>
          <w:rFonts w:ascii="Angsana New" w:hAnsi="Angsana New" w:cs="Angsana New" w:hint="cs"/>
          <w:spacing w:val="-6"/>
          <w:sz w:val="30"/>
          <w:szCs w:val="30"/>
          <w:cs/>
        </w:rPr>
        <w:t>ล้านบาท</w:t>
      </w:r>
      <w:r w:rsidRPr="008B1FAF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8B1FAF">
        <w:rPr>
          <w:rFonts w:ascii="Angsana New" w:hAnsi="Angsana New" w:cs="Angsana New" w:hint="cs"/>
          <w:sz w:val="30"/>
          <w:szCs w:val="30"/>
          <w:cs/>
        </w:rPr>
        <w:t>ซึ่งได้รวมอยู่ในรายได้อื่นในงบกำไรขาดทุน</w:t>
      </w:r>
      <w:r w:rsidR="00957B63">
        <w:rPr>
          <w:rFonts w:ascii="Angsana New" w:hAnsi="Angsana New" w:cs="Angsana New" w:hint="cs"/>
          <w:sz w:val="30"/>
          <w:szCs w:val="30"/>
          <w:cs/>
        </w:rPr>
        <w:t>เบ็ดเสร็จ</w:t>
      </w:r>
      <w:r w:rsidRPr="008B1FAF">
        <w:rPr>
          <w:rFonts w:ascii="Angsana New" w:hAnsi="Angsana New" w:cs="Angsana New" w:hint="cs"/>
          <w:sz w:val="30"/>
          <w:szCs w:val="30"/>
          <w:cs/>
        </w:rPr>
        <w:t>รวมสำหรับ</w:t>
      </w:r>
      <w:r w:rsidR="00957B63">
        <w:rPr>
          <w:rFonts w:ascii="Angsana New" w:hAnsi="Angsana New" w:cs="Angsana New" w:hint="cs"/>
          <w:sz w:val="30"/>
          <w:szCs w:val="30"/>
          <w:cs/>
        </w:rPr>
        <w:t>งวด</w:t>
      </w:r>
      <w:r w:rsidRPr="008B1FAF">
        <w:rPr>
          <w:rFonts w:ascii="Angsana New" w:hAnsi="Angsana New" w:cs="Angsana New" w:hint="cs"/>
          <w:sz w:val="30"/>
          <w:szCs w:val="30"/>
          <w:cs/>
        </w:rPr>
        <w:t xml:space="preserve">สิ้นสุดวันที่ </w:t>
      </w:r>
      <w:r w:rsidR="00F24881">
        <w:rPr>
          <w:rFonts w:ascii="Angsana New" w:hAnsi="Angsana New" w:cs="Angsana New"/>
          <w:sz w:val="30"/>
          <w:szCs w:val="30"/>
        </w:rPr>
        <w:t>30</w:t>
      </w:r>
      <w:r w:rsidRPr="008B1FAF">
        <w:rPr>
          <w:rFonts w:ascii="Angsana New" w:hAnsi="Angsana New" w:cs="Angsana New"/>
          <w:sz w:val="30"/>
          <w:szCs w:val="30"/>
        </w:rPr>
        <w:t xml:space="preserve"> </w:t>
      </w:r>
      <w:r w:rsidR="00542CD3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8B1FA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24881">
        <w:rPr>
          <w:rFonts w:ascii="Angsana New" w:hAnsi="Angsana New" w:cs="Angsana New"/>
          <w:sz w:val="30"/>
          <w:szCs w:val="30"/>
        </w:rPr>
        <w:t>2562</w:t>
      </w:r>
    </w:p>
    <w:p w14:paraId="7F2B990D" w14:textId="77777777" w:rsidR="00EC087D" w:rsidRPr="00077371" w:rsidRDefault="00EC087D" w:rsidP="00EC08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color w:val="000000"/>
          <w:sz w:val="24"/>
          <w:szCs w:val="24"/>
          <w:highlight w:val="cyan"/>
        </w:rPr>
      </w:pPr>
    </w:p>
    <w:p w14:paraId="11265FAF" w14:textId="77777777" w:rsidR="000E2334" w:rsidRDefault="000E23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-2"/>
          <w:sz w:val="30"/>
          <w:szCs w:val="30"/>
          <w:cs/>
        </w:rPr>
      </w:pPr>
      <w:r>
        <w:rPr>
          <w:rFonts w:ascii="Angsana New" w:hAnsi="Angsana New" w:cs="Angsana New"/>
          <w:spacing w:val="-2"/>
          <w:sz w:val="30"/>
          <w:szCs w:val="30"/>
          <w:cs/>
        </w:rPr>
        <w:br w:type="page"/>
      </w:r>
    </w:p>
    <w:p w14:paraId="27DCE4DE" w14:textId="42960ABA" w:rsidR="00D462AB" w:rsidRPr="00A5050F" w:rsidRDefault="00D462AB" w:rsidP="00EC087D">
      <w:pPr>
        <w:pStyle w:val="BodyText2"/>
        <w:tabs>
          <w:tab w:val="left" w:pos="540"/>
        </w:tabs>
        <w:ind w:left="547" w:firstLine="0"/>
        <w:jc w:val="thaiDistribute"/>
      </w:pPr>
      <w:r w:rsidRPr="006813D7">
        <w:rPr>
          <w:rFonts w:ascii="Angsana New" w:hAnsi="Angsana New" w:cs="Angsana New"/>
          <w:spacing w:val="-2"/>
          <w:sz w:val="30"/>
          <w:szCs w:val="30"/>
          <w:cs/>
        </w:rPr>
        <w:lastRenderedPageBreak/>
        <w:t>ข้อมูลของสิ่งตอบแทนทั้งหมดที่โอนให้และมูลค่าที่รับรู้</w:t>
      </w:r>
      <w:r w:rsidRPr="006813D7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6813D7">
        <w:rPr>
          <w:rFonts w:ascii="Angsana New" w:hAnsi="Angsana New" w:cs="Angsana New"/>
          <w:spacing w:val="-2"/>
          <w:sz w:val="30"/>
          <w:szCs w:val="30"/>
          <w:cs/>
        </w:rPr>
        <w:t>ณ</w:t>
      </w:r>
      <w:r w:rsidRPr="006813D7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6813D7">
        <w:rPr>
          <w:rFonts w:ascii="Angsana New" w:hAnsi="Angsana New" w:cs="Angsana New"/>
          <w:spacing w:val="-2"/>
          <w:sz w:val="30"/>
          <w:szCs w:val="30"/>
          <w:cs/>
        </w:rPr>
        <w:t>วันที่ซื้อสำหรับสินทรัพย์ที่ได้มาและหนี้สินที่รับมาแต่ละ</w:t>
      </w:r>
      <w:r w:rsidRPr="00A5050F">
        <w:rPr>
          <w:rFonts w:ascii="Angsana New" w:hAnsi="Angsana New" w:cs="Angsana New"/>
          <w:sz w:val="30"/>
          <w:szCs w:val="30"/>
          <w:cs/>
        </w:rPr>
        <w:t>ประเภทที่สำคัญ มีดังนี้</w:t>
      </w:r>
      <w:r w:rsidRPr="00A5050F">
        <w:rPr>
          <w:rFonts w:ascii="Angsana New" w:hAnsi="Angsana New" w:cs="Angsana New"/>
          <w:sz w:val="30"/>
          <w:szCs w:val="30"/>
        </w:rPr>
        <w:t xml:space="preserve"> </w:t>
      </w:r>
    </w:p>
    <w:p w14:paraId="6044F2EF" w14:textId="77777777" w:rsidR="00D462AB" w:rsidRPr="0091329C" w:rsidRDefault="00D462AB" w:rsidP="00D462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color w:val="000000"/>
          <w:sz w:val="16"/>
          <w:szCs w:val="16"/>
          <w:cs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5400"/>
        <w:gridCol w:w="450"/>
        <w:gridCol w:w="1892"/>
        <w:gridCol w:w="1528"/>
      </w:tblGrid>
      <w:tr w:rsidR="008C19A5" w:rsidRPr="00A5050F" w14:paraId="09E62D61" w14:textId="77777777" w:rsidTr="00EF6A02">
        <w:trPr>
          <w:tblHeader/>
        </w:trPr>
        <w:tc>
          <w:tcPr>
            <w:tcW w:w="5400" w:type="dxa"/>
          </w:tcPr>
          <w:p w14:paraId="0C4AB234" w14:textId="77777777" w:rsidR="008C19A5" w:rsidRPr="00A5050F" w:rsidRDefault="008C19A5" w:rsidP="00D462AB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0" w:type="dxa"/>
          </w:tcPr>
          <w:p w14:paraId="28A31FD4" w14:textId="77777777" w:rsidR="008C19A5" w:rsidRPr="00A5050F" w:rsidRDefault="008C19A5" w:rsidP="00D46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2" w:type="dxa"/>
          </w:tcPr>
          <w:p w14:paraId="1508BE91" w14:textId="679874F3" w:rsidR="008C19A5" w:rsidRPr="00A5050F" w:rsidRDefault="008C19A5" w:rsidP="00D46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8" w:type="dxa"/>
          </w:tcPr>
          <w:p w14:paraId="4E64BE52" w14:textId="77777777" w:rsidR="008C19A5" w:rsidRPr="00A5050F" w:rsidRDefault="008C19A5" w:rsidP="00D46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5050F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A5050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A5050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</w:t>
            </w:r>
            <w:r w:rsidRPr="00A5050F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542CD3" w:rsidRPr="00A5050F" w14:paraId="1BD270B2" w14:textId="77777777" w:rsidTr="00EF6A02">
        <w:tc>
          <w:tcPr>
            <w:tcW w:w="5400" w:type="dxa"/>
          </w:tcPr>
          <w:p w14:paraId="5E6790B1" w14:textId="77777777" w:rsidR="00542CD3" w:rsidRPr="00A5050F" w:rsidRDefault="00542CD3" w:rsidP="0026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5050F">
              <w:rPr>
                <w:rFonts w:ascii="Angsana New" w:hAnsi="Angsana New" w:cs="Angsana New"/>
                <w:sz w:val="30"/>
                <w:szCs w:val="30"/>
                <w:cs/>
              </w:rPr>
              <w:t>เงินสด</w:t>
            </w:r>
            <w:r w:rsidRPr="00A5050F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</w:p>
        </w:tc>
        <w:tc>
          <w:tcPr>
            <w:tcW w:w="450" w:type="dxa"/>
          </w:tcPr>
          <w:p w14:paraId="4626C7D1" w14:textId="77777777" w:rsidR="00542CD3" w:rsidRPr="00A5050F" w:rsidRDefault="00542CD3" w:rsidP="00D46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2" w:type="dxa"/>
          </w:tcPr>
          <w:p w14:paraId="58CC7DE2" w14:textId="77777777" w:rsidR="00542CD3" w:rsidRPr="00A5050F" w:rsidRDefault="00542CD3" w:rsidP="00D46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8" w:type="dxa"/>
          </w:tcPr>
          <w:p w14:paraId="5E69CC60" w14:textId="490896D1" w:rsidR="00542CD3" w:rsidRPr="00A5050F" w:rsidRDefault="00542CD3" w:rsidP="008C1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24" w:right="-91"/>
              <w:rPr>
                <w:rFonts w:ascii="Angsana New" w:hAnsi="Angsana New" w:cs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  <w:lang w:val="en-GB"/>
              </w:rPr>
              <w:t>3,083</w:t>
            </w:r>
          </w:p>
        </w:tc>
      </w:tr>
      <w:tr w:rsidR="00542CD3" w:rsidRPr="00A5050F" w14:paraId="4582D21D" w14:textId="77777777" w:rsidTr="00EF6A02">
        <w:tc>
          <w:tcPr>
            <w:tcW w:w="5400" w:type="dxa"/>
          </w:tcPr>
          <w:p w14:paraId="61E94E50" w14:textId="1213362D" w:rsidR="00542CD3" w:rsidRPr="00A5050F" w:rsidRDefault="00542CD3" w:rsidP="0026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A5050F">
              <w:rPr>
                <w:rFonts w:ascii="Angsana New" w:hAnsi="Angsana New" w:cs="Angsana New"/>
                <w:sz w:val="30"/>
                <w:szCs w:val="30"/>
                <w:cs/>
              </w:rPr>
              <w:t>สิ่งตอบแทน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ค้าง</w:t>
            </w:r>
            <w:r w:rsidRPr="00A5050F">
              <w:rPr>
                <w:rFonts w:ascii="Angsana New" w:hAnsi="Angsana New" w:cs="Angsana New"/>
                <w:sz w:val="30"/>
                <w:szCs w:val="30"/>
                <w:cs/>
              </w:rPr>
              <w:t>จ่าย</w:t>
            </w:r>
          </w:p>
        </w:tc>
        <w:tc>
          <w:tcPr>
            <w:tcW w:w="450" w:type="dxa"/>
          </w:tcPr>
          <w:p w14:paraId="4E6E4FD1" w14:textId="77777777" w:rsidR="00542CD3" w:rsidRPr="00A5050F" w:rsidRDefault="00542CD3" w:rsidP="00D46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2" w:type="dxa"/>
          </w:tcPr>
          <w:p w14:paraId="78F8EF52" w14:textId="77777777" w:rsidR="00542CD3" w:rsidRPr="00A5050F" w:rsidRDefault="00542CD3" w:rsidP="00D46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8" w:type="dxa"/>
          </w:tcPr>
          <w:p w14:paraId="48B792AD" w14:textId="698EB7A0" w:rsidR="00542CD3" w:rsidRPr="00A5050F" w:rsidRDefault="00542CD3" w:rsidP="008C1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24" w:right="-91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478</w:t>
            </w:r>
          </w:p>
        </w:tc>
      </w:tr>
      <w:tr w:rsidR="00542CD3" w:rsidRPr="00A5050F" w14:paraId="5240A90D" w14:textId="77777777" w:rsidTr="00EF6A02">
        <w:tc>
          <w:tcPr>
            <w:tcW w:w="5400" w:type="dxa"/>
          </w:tcPr>
          <w:p w14:paraId="46C36A9E" w14:textId="54E2ACC0" w:rsidR="00542CD3" w:rsidRPr="00A5050F" w:rsidRDefault="00542CD3" w:rsidP="0026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5050F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มูลค่ายุติธรรมของส่วนได้เสียที่ถืออยู่ก่อน</w:t>
            </w:r>
          </w:p>
        </w:tc>
        <w:tc>
          <w:tcPr>
            <w:tcW w:w="450" w:type="dxa"/>
          </w:tcPr>
          <w:p w14:paraId="51DDFF32" w14:textId="77777777" w:rsidR="00542CD3" w:rsidRPr="00A5050F" w:rsidRDefault="00542CD3" w:rsidP="00D46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2" w:type="dxa"/>
          </w:tcPr>
          <w:p w14:paraId="4C940C29" w14:textId="77777777" w:rsidR="00542CD3" w:rsidRPr="00A5050F" w:rsidRDefault="00542CD3" w:rsidP="00D46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528" w:type="dxa"/>
          </w:tcPr>
          <w:p w14:paraId="2610169F" w14:textId="23275DF4" w:rsidR="00542CD3" w:rsidRPr="00A5050F" w:rsidRDefault="00542CD3" w:rsidP="008C1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24" w:right="-91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4,627</w:t>
            </w:r>
          </w:p>
        </w:tc>
      </w:tr>
      <w:tr w:rsidR="00542CD3" w:rsidRPr="00A5050F" w14:paraId="45D16508" w14:textId="77777777" w:rsidTr="00EF6A02">
        <w:tc>
          <w:tcPr>
            <w:tcW w:w="5400" w:type="dxa"/>
          </w:tcPr>
          <w:p w14:paraId="15A24904" w14:textId="5063A8DD" w:rsidR="00542CD3" w:rsidRPr="00A5050F" w:rsidRDefault="00542CD3" w:rsidP="0026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5050F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มูลค่ายุติธรรมของ</w:t>
            </w:r>
            <w:r w:rsidRPr="00A5050F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สินทรัพย์สุทธิที่ระบุได้</w:t>
            </w:r>
          </w:p>
        </w:tc>
        <w:tc>
          <w:tcPr>
            <w:tcW w:w="450" w:type="dxa"/>
          </w:tcPr>
          <w:p w14:paraId="0DD7EA82" w14:textId="77777777" w:rsidR="00542CD3" w:rsidRPr="00A5050F" w:rsidRDefault="00542CD3" w:rsidP="00D46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2" w:type="dxa"/>
          </w:tcPr>
          <w:p w14:paraId="2F4C3EB7" w14:textId="77777777" w:rsidR="00542CD3" w:rsidRPr="00A5050F" w:rsidRDefault="00542CD3" w:rsidP="00D46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8" w:type="dxa"/>
            <w:tcBorders>
              <w:bottom w:val="single" w:sz="4" w:space="0" w:color="auto"/>
            </w:tcBorders>
          </w:tcPr>
          <w:p w14:paraId="205707C2" w14:textId="384C118A" w:rsidR="00542CD3" w:rsidRPr="00A5050F" w:rsidRDefault="00542CD3" w:rsidP="008C1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24" w:right="-9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(4,031)</w:t>
            </w:r>
          </w:p>
        </w:tc>
      </w:tr>
      <w:tr w:rsidR="00542CD3" w:rsidRPr="00A5050F" w14:paraId="67875977" w14:textId="77777777" w:rsidTr="00EF6A02">
        <w:tc>
          <w:tcPr>
            <w:tcW w:w="5400" w:type="dxa"/>
          </w:tcPr>
          <w:p w14:paraId="0D1DCFA8" w14:textId="5E05E1F6" w:rsidR="00542CD3" w:rsidRPr="00A5050F" w:rsidRDefault="00542CD3" w:rsidP="0026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505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450" w:type="dxa"/>
          </w:tcPr>
          <w:p w14:paraId="4BB41B26" w14:textId="77777777" w:rsidR="00542CD3" w:rsidRPr="00A5050F" w:rsidRDefault="00542CD3" w:rsidP="00D46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92" w:type="dxa"/>
          </w:tcPr>
          <w:p w14:paraId="578266B5" w14:textId="77777777" w:rsidR="00542CD3" w:rsidRPr="00A5050F" w:rsidRDefault="00542CD3" w:rsidP="00D46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28" w:type="dxa"/>
            <w:tcBorders>
              <w:top w:val="single" w:sz="4" w:space="0" w:color="auto"/>
              <w:bottom w:val="double" w:sz="4" w:space="0" w:color="auto"/>
            </w:tcBorders>
          </w:tcPr>
          <w:p w14:paraId="7C7D21D1" w14:textId="5949A1F0" w:rsidR="00542CD3" w:rsidRPr="00A5050F" w:rsidRDefault="00542CD3" w:rsidP="008C1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24" w:right="-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505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57</w:t>
            </w:r>
          </w:p>
        </w:tc>
      </w:tr>
    </w:tbl>
    <w:p w14:paraId="5A49D68E" w14:textId="51632D14" w:rsidR="00EC087D" w:rsidRPr="000E2334" w:rsidRDefault="00EC087D">
      <w:pPr>
        <w:rPr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30"/>
        <w:gridCol w:w="1692"/>
        <w:gridCol w:w="18"/>
        <w:gridCol w:w="1530"/>
      </w:tblGrid>
      <w:tr w:rsidR="001947A5" w:rsidRPr="00254DD7" w14:paraId="12E11DFC" w14:textId="77777777" w:rsidTr="000E2334">
        <w:trPr>
          <w:cantSplit/>
          <w:tblHeader/>
        </w:trPr>
        <w:tc>
          <w:tcPr>
            <w:tcW w:w="6030" w:type="dxa"/>
          </w:tcPr>
          <w:p w14:paraId="175030F8" w14:textId="78651E57" w:rsidR="001947A5" w:rsidRPr="00A5050F" w:rsidRDefault="00A5050F" w:rsidP="00E15ADD">
            <w:pPr>
              <w:tabs>
                <w:tab w:val="clear" w:pos="454"/>
                <w:tab w:val="left" w:pos="90"/>
              </w:tabs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81A2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สินทรัพย์ที่ได้มาและหนี้สินที่รับมา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ที่ระบุได้</w:t>
            </w:r>
          </w:p>
        </w:tc>
        <w:tc>
          <w:tcPr>
            <w:tcW w:w="1710" w:type="dxa"/>
            <w:gridSpan w:val="2"/>
          </w:tcPr>
          <w:p w14:paraId="7A736971" w14:textId="77777777" w:rsidR="001947A5" w:rsidRPr="00B37775" w:rsidRDefault="001947A5" w:rsidP="001947A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cs/>
              </w:rPr>
            </w:pPr>
            <w:r w:rsidRPr="00B3777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530" w:type="dxa"/>
          </w:tcPr>
          <w:p w14:paraId="38A0FB9A" w14:textId="77777777" w:rsidR="001947A5" w:rsidRPr="00254DD7" w:rsidRDefault="001947A5" w:rsidP="001947A5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1947A5" w:rsidRPr="00254DD7" w14:paraId="5C5F23B3" w14:textId="77777777" w:rsidTr="000E2334">
        <w:trPr>
          <w:cantSplit/>
          <w:tblHeader/>
        </w:trPr>
        <w:tc>
          <w:tcPr>
            <w:tcW w:w="6030" w:type="dxa"/>
          </w:tcPr>
          <w:p w14:paraId="61481A9F" w14:textId="77777777" w:rsidR="001947A5" w:rsidRPr="00254DD7" w:rsidRDefault="001947A5" w:rsidP="00E15ADD">
            <w:pPr>
              <w:tabs>
                <w:tab w:val="left" w:pos="90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10" w:type="dxa"/>
            <w:gridSpan w:val="2"/>
          </w:tcPr>
          <w:p w14:paraId="263229F1" w14:textId="77777777" w:rsidR="001947A5" w:rsidRPr="00254DD7" w:rsidRDefault="001947A5" w:rsidP="001947A5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</w:tcPr>
          <w:p w14:paraId="6D7FD6C5" w14:textId="77777777" w:rsidR="001947A5" w:rsidRPr="00254DD7" w:rsidRDefault="001947A5" w:rsidP="001947A5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42CD3" w:rsidRPr="00254DD7" w14:paraId="1FE323CE" w14:textId="77777777" w:rsidTr="000E2334">
        <w:trPr>
          <w:cantSplit/>
        </w:trPr>
        <w:tc>
          <w:tcPr>
            <w:tcW w:w="6030" w:type="dxa"/>
          </w:tcPr>
          <w:p w14:paraId="48E965AA" w14:textId="77777777" w:rsidR="00542CD3" w:rsidRPr="00254DD7" w:rsidRDefault="00542CD3" w:rsidP="00E15ADD">
            <w:pPr>
              <w:tabs>
                <w:tab w:val="left" w:pos="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710" w:type="dxa"/>
            <w:gridSpan w:val="2"/>
          </w:tcPr>
          <w:p w14:paraId="3CEE0A38" w14:textId="77777777" w:rsidR="00542CD3" w:rsidRPr="001947A5" w:rsidRDefault="00542CD3" w:rsidP="001947A5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  <w:vAlign w:val="center"/>
          </w:tcPr>
          <w:p w14:paraId="130AC98F" w14:textId="2800E25B" w:rsidR="00542CD3" w:rsidRPr="007346EB" w:rsidRDefault="00542CD3" w:rsidP="00734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-91"/>
              <w:rPr>
                <w:rFonts w:ascii="Angsana New" w:hAnsi="Angsana New" w:cs="Angsana New"/>
                <w:sz w:val="30"/>
                <w:szCs w:val="30"/>
              </w:rPr>
            </w:pPr>
            <w:r w:rsidRPr="00311E54">
              <w:rPr>
                <w:rFonts w:asciiTheme="majorBidi" w:hAnsiTheme="majorBidi" w:cstheme="majorBidi"/>
                <w:sz w:val="30"/>
                <w:szCs w:val="30"/>
              </w:rPr>
              <w:t xml:space="preserve">472 </w:t>
            </w:r>
          </w:p>
        </w:tc>
      </w:tr>
      <w:tr w:rsidR="00542CD3" w:rsidRPr="00254DD7" w14:paraId="22064A19" w14:textId="77777777" w:rsidTr="000E2334">
        <w:trPr>
          <w:cantSplit/>
        </w:trPr>
        <w:tc>
          <w:tcPr>
            <w:tcW w:w="6030" w:type="dxa"/>
          </w:tcPr>
          <w:p w14:paraId="7ADD106B" w14:textId="66556018" w:rsidR="00542CD3" w:rsidRPr="00254DD7" w:rsidRDefault="00542CD3" w:rsidP="00E15ADD">
            <w:pPr>
              <w:tabs>
                <w:tab w:val="left" w:pos="9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10" w:type="dxa"/>
            <w:gridSpan w:val="2"/>
          </w:tcPr>
          <w:p w14:paraId="0DCBCF30" w14:textId="77777777" w:rsidR="00542CD3" w:rsidRPr="001947A5" w:rsidRDefault="00542CD3" w:rsidP="00A5050F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  <w:vAlign w:val="center"/>
          </w:tcPr>
          <w:p w14:paraId="5ED810B8" w14:textId="44F87315" w:rsidR="00542CD3" w:rsidRPr="007346EB" w:rsidRDefault="00542CD3" w:rsidP="00734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-9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233</w:t>
            </w:r>
          </w:p>
        </w:tc>
      </w:tr>
      <w:tr w:rsidR="00542CD3" w:rsidRPr="00254DD7" w14:paraId="5E837C0D" w14:textId="77777777" w:rsidTr="000E2334">
        <w:trPr>
          <w:cantSplit/>
        </w:trPr>
        <w:tc>
          <w:tcPr>
            <w:tcW w:w="6030" w:type="dxa"/>
          </w:tcPr>
          <w:p w14:paraId="17F96E31" w14:textId="74546FB4" w:rsidR="00542CD3" w:rsidRPr="00254DD7" w:rsidRDefault="00542CD3" w:rsidP="00E15ADD">
            <w:pPr>
              <w:tabs>
                <w:tab w:val="left" w:pos="9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710" w:type="dxa"/>
            <w:gridSpan w:val="2"/>
          </w:tcPr>
          <w:p w14:paraId="5705137C" w14:textId="77777777" w:rsidR="00542CD3" w:rsidRPr="001947A5" w:rsidRDefault="00542CD3" w:rsidP="001947A5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  <w:vAlign w:val="center"/>
          </w:tcPr>
          <w:p w14:paraId="78C95309" w14:textId="0A63C50C" w:rsidR="00542CD3" w:rsidRPr="007346EB" w:rsidRDefault="00542CD3" w:rsidP="00734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-9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371</w:t>
            </w:r>
          </w:p>
        </w:tc>
      </w:tr>
      <w:tr w:rsidR="00542CD3" w:rsidRPr="00254DD7" w14:paraId="4EF4FD87" w14:textId="77777777" w:rsidTr="000E2334">
        <w:trPr>
          <w:cantSplit/>
        </w:trPr>
        <w:tc>
          <w:tcPr>
            <w:tcW w:w="6030" w:type="dxa"/>
          </w:tcPr>
          <w:p w14:paraId="753ADB42" w14:textId="77777777" w:rsidR="00542CD3" w:rsidRPr="00254DD7" w:rsidRDefault="00542CD3" w:rsidP="00E15ADD">
            <w:pPr>
              <w:tabs>
                <w:tab w:val="left" w:pos="90"/>
              </w:tabs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710" w:type="dxa"/>
            <w:gridSpan w:val="2"/>
          </w:tcPr>
          <w:p w14:paraId="6DFA5953" w14:textId="77777777" w:rsidR="00542CD3" w:rsidRPr="001947A5" w:rsidRDefault="00542CD3" w:rsidP="001947A5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  <w:vAlign w:val="center"/>
          </w:tcPr>
          <w:p w14:paraId="3841CA27" w14:textId="308B1DB9" w:rsidR="00542CD3" w:rsidRPr="007346EB" w:rsidRDefault="00542CD3" w:rsidP="00734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-91"/>
              <w:rPr>
                <w:rFonts w:ascii="Angsana New" w:hAnsi="Angsana New" w:cs="Angsana New"/>
                <w:sz w:val="30"/>
                <w:szCs w:val="30"/>
              </w:rPr>
            </w:pPr>
            <w:r w:rsidRPr="00311E54">
              <w:rPr>
                <w:rFonts w:asciiTheme="majorBidi" w:hAnsiTheme="majorBidi" w:cstheme="majorBidi"/>
                <w:sz w:val="30"/>
                <w:szCs w:val="30"/>
              </w:rPr>
              <w:t xml:space="preserve">2,352 </w:t>
            </w:r>
          </w:p>
        </w:tc>
      </w:tr>
      <w:tr w:rsidR="00542CD3" w:rsidRPr="00254DD7" w14:paraId="378C4E86" w14:textId="77777777" w:rsidTr="000E2334">
        <w:trPr>
          <w:cantSplit/>
        </w:trPr>
        <w:tc>
          <w:tcPr>
            <w:tcW w:w="6030" w:type="dxa"/>
          </w:tcPr>
          <w:p w14:paraId="1A88595F" w14:textId="12ADF9D3" w:rsidR="00542CD3" w:rsidRPr="00254DD7" w:rsidRDefault="00542CD3" w:rsidP="00E15ADD">
            <w:pPr>
              <w:tabs>
                <w:tab w:val="left" w:pos="90"/>
              </w:tabs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710" w:type="dxa"/>
            <w:gridSpan w:val="2"/>
          </w:tcPr>
          <w:p w14:paraId="7BD95000" w14:textId="6EEF6232" w:rsidR="00542CD3" w:rsidRPr="00311E54" w:rsidRDefault="00542CD3" w:rsidP="00311E54">
            <w:pPr>
              <w:tabs>
                <w:tab w:val="decimal" w:pos="1152"/>
              </w:tabs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val="en-GB"/>
              </w:rPr>
            </w:pPr>
          </w:p>
        </w:tc>
        <w:tc>
          <w:tcPr>
            <w:tcW w:w="1530" w:type="dxa"/>
            <w:vAlign w:val="center"/>
          </w:tcPr>
          <w:p w14:paraId="5ADEFC92" w14:textId="64001D2B" w:rsidR="00542CD3" w:rsidRPr="007346EB" w:rsidRDefault="00542CD3" w:rsidP="00734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-91"/>
              <w:rPr>
                <w:rFonts w:ascii="Angsana New" w:hAnsi="Angsana New" w:cs="Angsana New"/>
                <w:sz w:val="30"/>
                <w:szCs w:val="30"/>
              </w:rPr>
            </w:pPr>
            <w:r w:rsidRPr="00311E5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</w:p>
        </w:tc>
      </w:tr>
      <w:tr w:rsidR="00542CD3" w:rsidRPr="00254DD7" w14:paraId="67C25D57" w14:textId="77777777" w:rsidTr="000E2334">
        <w:trPr>
          <w:cantSplit/>
        </w:trPr>
        <w:tc>
          <w:tcPr>
            <w:tcW w:w="6030" w:type="dxa"/>
          </w:tcPr>
          <w:p w14:paraId="031C5E63" w14:textId="77777777" w:rsidR="00542CD3" w:rsidRPr="00A5050F" w:rsidRDefault="00542CD3" w:rsidP="00E15ADD">
            <w:pPr>
              <w:tabs>
                <w:tab w:val="left" w:pos="90"/>
              </w:tabs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A5050F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710" w:type="dxa"/>
            <w:gridSpan w:val="2"/>
          </w:tcPr>
          <w:p w14:paraId="725DC0BF" w14:textId="700D1A34" w:rsidR="00542CD3" w:rsidRPr="00A5050F" w:rsidRDefault="00542CD3" w:rsidP="00311E54">
            <w:pPr>
              <w:tabs>
                <w:tab w:val="clear" w:pos="227"/>
                <w:tab w:val="decimal" w:pos="22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5050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530" w:type="dxa"/>
            <w:vAlign w:val="center"/>
          </w:tcPr>
          <w:p w14:paraId="11B855DB" w14:textId="736BE817" w:rsidR="00542CD3" w:rsidRPr="007346EB" w:rsidRDefault="00542CD3" w:rsidP="00734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-91"/>
              <w:rPr>
                <w:rFonts w:ascii="Angsana New" w:hAnsi="Angsana New" w:cs="Angsana New"/>
                <w:sz w:val="30"/>
                <w:szCs w:val="30"/>
              </w:rPr>
            </w:pPr>
            <w:r w:rsidRPr="00A5050F">
              <w:rPr>
                <w:rFonts w:asciiTheme="majorBidi" w:hAnsiTheme="majorBidi" w:cstheme="majorBidi"/>
                <w:sz w:val="30"/>
                <w:szCs w:val="30"/>
              </w:rPr>
              <w:t>1,151</w:t>
            </w:r>
            <w:r w:rsidRPr="00311E5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542CD3" w:rsidRPr="00254DD7" w14:paraId="29D5A43E" w14:textId="77777777" w:rsidTr="000E2334">
        <w:trPr>
          <w:cantSplit/>
        </w:trPr>
        <w:tc>
          <w:tcPr>
            <w:tcW w:w="6030" w:type="dxa"/>
          </w:tcPr>
          <w:p w14:paraId="2683C7F2" w14:textId="77777777" w:rsidR="00542CD3" w:rsidRPr="00254DD7" w:rsidRDefault="00542CD3" w:rsidP="00E15ADD">
            <w:pPr>
              <w:tabs>
                <w:tab w:val="left" w:pos="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1710" w:type="dxa"/>
            <w:gridSpan w:val="2"/>
          </w:tcPr>
          <w:p w14:paraId="289A53A0" w14:textId="77777777" w:rsidR="00542CD3" w:rsidRPr="001947A5" w:rsidRDefault="00542CD3" w:rsidP="001947A5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  <w:vAlign w:val="center"/>
          </w:tcPr>
          <w:p w14:paraId="4386EA41" w14:textId="0DB3A2A9" w:rsidR="00542CD3" w:rsidRPr="007346EB" w:rsidRDefault="00542CD3" w:rsidP="00734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-9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311E54">
              <w:rPr>
                <w:rFonts w:asciiTheme="majorBidi" w:hAnsiTheme="majorBidi" w:cstheme="majorBidi"/>
                <w:sz w:val="30"/>
                <w:szCs w:val="30"/>
              </w:rPr>
              <w:t xml:space="preserve">78 </w:t>
            </w:r>
          </w:p>
        </w:tc>
      </w:tr>
      <w:tr w:rsidR="00542CD3" w:rsidRPr="00254DD7" w14:paraId="3B6D6789" w14:textId="77777777" w:rsidTr="000E2334">
        <w:trPr>
          <w:cantSplit/>
        </w:trPr>
        <w:tc>
          <w:tcPr>
            <w:tcW w:w="6030" w:type="dxa"/>
          </w:tcPr>
          <w:p w14:paraId="040AB632" w14:textId="77777777" w:rsidR="00542CD3" w:rsidRPr="00254DD7" w:rsidRDefault="00542CD3" w:rsidP="00E15ADD">
            <w:pPr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1710" w:type="dxa"/>
            <w:gridSpan w:val="2"/>
          </w:tcPr>
          <w:p w14:paraId="29FC3D36" w14:textId="41B327D0" w:rsidR="00542CD3" w:rsidRPr="001947A5" w:rsidRDefault="00542CD3" w:rsidP="001947A5">
            <w:pPr>
              <w:tabs>
                <w:tab w:val="clear" w:pos="227"/>
                <w:tab w:val="decimal" w:pos="22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  <w:vAlign w:val="center"/>
          </w:tcPr>
          <w:p w14:paraId="4CC4F810" w14:textId="3F73DAE0" w:rsidR="00542CD3" w:rsidRPr="007346EB" w:rsidRDefault="00542CD3" w:rsidP="00734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-9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311E5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311E5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542CD3" w:rsidRPr="00254DD7" w14:paraId="10724923" w14:textId="77777777" w:rsidTr="000E2334">
        <w:trPr>
          <w:cantSplit/>
        </w:trPr>
        <w:tc>
          <w:tcPr>
            <w:tcW w:w="6030" w:type="dxa"/>
          </w:tcPr>
          <w:p w14:paraId="6F29D7EC" w14:textId="77777777" w:rsidR="00542CD3" w:rsidRPr="00254DD7" w:rsidRDefault="00542CD3" w:rsidP="00E15ADD">
            <w:pPr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สินทรัพย์ไม่มีตัวตนอื่น</w:t>
            </w:r>
          </w:p>
        </w:tc>
        <w:tc>
          <w:tcPr>
            <w:tcW w:w="1710" w:type="dxa"/>
            <w:gridSpan w:val="2"/>
          </w:tcPr>
          <w:p w14:paraId="334D5AD1" w14:textId="110B3832" w:rsidR="00542CD3" w:rsidRPr="001947A5" w:rsidRDefault="00542CD3" w:rsidP="001947A5">
            <w:pPr>
              <w:tabs>
                <w:tab w:val="clear" w:pos="227"/>
                <w:tab w:val="decimal" w:pos="22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  <w:vAlign w:val="center"/>
          </w:tcPr>
          <w:p w14:paraId="39A1D4ED" w14:textId="5AA0A707" w:rsidR="00542CD3" w:rsidRPr="007346EB" w:rsidRDefault="00542CD3" w:rsidP="00734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-91"/>
              <w:rPr>
                <w:rFonts w:ascii="Angsana New" w:hAnsi="Angsana New" w:cs="Angsana New"/>
                <w:sz w:val="30"/>
                <w:szCs w:val="30"/>
              </w:rPr>
            </w:pPr>
            <w:r w:rsidRPr="00311E54">
              <w:rPr>
                <w:rFonts w:asciiTheme="majorBidi" w:hAnsiTheme="majorBidi" w:cstheme="majorBidi"/>
                <w:sz w:val="30"/>
                <w:szCs w:val="30"/>
              </w:rPr>
              <w:t>1,8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311E5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542CD3" w:rsidRPr="00254DD7" w14:paraId="37275C80" w14:textId="77777777" w:rsidTr="000E2334">
        <w:trPr>
          <w:cantSplit/>
        </w:trPr>
        <w:tc>
          <w:tcPr>
            <w:tcW w:w="6030" w:type="dxa"/>
          </w:tcPr>
          <w:p w14:paraId="0B6C90AB" w14:textId="77777777" w:rsidR="00542CD3" w:rsidRPr="00254DD7" w:rsidRDefault="00542CD3" w:rsidP="00E15ADD">
            <w:pPr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10" w:type="dxa"/>
            <w:gridSpan w:val="2"/>
          </w:tcPr>
          <w:p w14:paraId="5EF6B880" w14:textId="7677A3A3" w:rsidR="00542CD3" w:rsidRPr="001947A5" w:rsidRDefault="00542CD3" w:rsidP="001947A5">
            <w:pPr>
              <w:tabs>
                <w:tab w:val="clear" w:pos="227"/>
                <w:tab w:val="decimal" w:pos="222"/>
              </w:tabs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  <w:vAlign w:val="center"/>
          </w:tcPr>
          <w:p w14:paraId="3A10F22C" w14:textId="6034A7B5" w:rsidR="00542CD3" w:rsidRPr="007346EB" w:rsidRDefault="00542CD3" w:rsidP="00734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-91"/>
              <w:rPr>
                <w:rFonts w:ascii="Angsana New" w:hAnsi="Angsana New" w:cs="Angsana New"/>
                <w:sz w:val="30"/>
                <w:szCs w:val="30"/>
              </w:rPr>
            </w:pPr>
            <w:r w:rsidRPr="00311E54">
              <w:rPr>
                <w:rFonts w:asciiTheme="majorBidi" w:hAnsiTheme="majorBidi" w:cstheme="majorBidi"/>
                <w:sz w:val="30"/>
                <w:szCs w:val="30"/>
              </w:rPr>
              <w:t xml:space="preserve">14 </w:t>
            </w:r>
          </w:p>
        </w:tc>
      </w:tr>
      <w:tr w:rsidR="00542CD3" w:rsidRPr="00254DD7" w14:paraId="64F57D05" w14:textId="77777777" w:rsidTr="000E2334">
        <w:trPr>
          <w:cantSplit/>
        </w:trPr>
        <w:tc>
          <w:tcPr>
            <w:tcW w:w="6030" w:type="dxa"/>
          </w:tcPr>
          <w:p w14:paraId="7C145E28" w14:textId="77777777" w:rsidR="00542CD3" w:rsidRPr="00254DD7" w:rsidRDefault="00542CD3" w:rsidP="00E15AD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710" w:type="dxa"/>
            <w:gridSpan w:val="2"/>
          </w:tcPr>
          <w:p w14:paraId="346D258F" w14:textId="77777777" w:rsidR="00542CD3" w:rsidRPr="001947A5" w:rsidRDefault="00542CD3" w:rsidP="001947A5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  <w:vAlign w:val="center"/>
          </w:tcPr>
          <w:p w14:paraId="5A46B0B2" w14:textId="5F12C7BC" w:rsidR="00542CD3" w:rsidRPr="007346EB" w:rsidRDefault="00542CD3" w:rsidP="00734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-9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312</w:t>
            </w:r>
          </w:p>
        </w:tc>
      </w:tr>
      <w:tr w:rsidR="00542CD3" w:rsidRPr="00254DD7" w14:paraId="38B1261E" w14:textId="77777777" w:rsidTr="000E2334">
        <w:trPr>
          <w:cantSplit/>
        </w:trPr>
        <w:tc>
          <w:tcPr>
            <w:tcW w:w="6030" w:type="dxa"/>
          </w:tcPr>
          <w:p w14:paraId="38CA1949" w14:textId="77777777" w:rsidR="00542CD3" w:rsidRPr="00254DD7" w:rsidRDefault="00542CD3" w:rsidP="00E15ADD">
            <w:pPr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710" w:type="dxa"/>
            <w:gridSpan w:val="2"/>
          </w:tcPr>
          <w:p w14:paraId="3C38D1A6" w14:textId="77777777" w:rsidR="00542CD3" w:rsidRPr="001947A5" w:rsidRDefault="00542CD3" w:rsidP="001947A5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  <w:vAlign w:val="center"/>
          </w:tcPr>
          <w:p w14:paraId="6ACF95C2" w14:textId="252A9C6C" w:rsidR="00542CD3" w:rsidRPr="00CE4962" w:rsidRDefault="00542CD3" w:rsidP="00866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311E54">
              <w:rPr>
                <w:rFonts w:asciiTheme="majorBidi" w:hAnsiTheme="majorBidi" w:cstheme="majorBidi"/>
                <w:sz w:val="30"/>
                <w:szCs w:val="30"/>
              </w:rPr>
              <w:t>(805)</w:t>
            </w:r>
          </w:p>
        </w:tc>
      </w:tr>
      <w:tr w:rsidR="00542CD3" w:rsidRPr="00254DD7" w14:paraId="1BA7F609" w14:textId="77777777" w:rsidTr="000E2334">
        <w:trPr>
          <w:cantSplit/>
        </w:trPr>
        <w:tc>
          <w:tcPr>
            <w:tcW w:w="6030" w:type="dxa"/>
          </w:tcPr>
          <w:p w14:paraId="11DDBB16" w14:textId="159680A1" w:rsidR="00542CD3" w:rsidRPr="00254DD7" w:rsidRDefault="00542CD3" w:rsidP="00E15AD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710" w:type="dxa"/>
            <w:gridSpan w:val="2"/>
          </w:tcPr>
          <w:p w14:paraId="025EF092" w14:textId="77777777" w:rsidR="00542CD3" w:rsidRPr="001947A5" w:rsidRDefault="00542CD3" w:rsidP="00A5050F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  <w:vAlign w:val="center"/>
          </w:tcPr>
          <w:p w14:paraId="0F3FBFA6" w14:textId="54E8C460" w:rsidR="00542CD3" w:rsidRPr="00CE4962" w:rsidRDefault="00542CD3" w:rsidP="00866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(1,2</w:t>
            </w:r>
            <w:r w:rsidRPr="00311E54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311E5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42CD3" w:rsidRPr="00254DD7" w14:paraId="28709C1D" w14:textId="77777777" w:rsidTr="000E2334">
        <w:trPr>
          <w:cantSplit/>
        </w:trPr>
        <w:tc>
          <w:tcPr>
            <w:tcW w:w="6030" w:type="dxa"/>
          </w:tcPr>
          <w:p w14:paraId="7F102370" w14:textId="49D14D4C" w:rsidR="00542CD3" w:rsidRPr="00254DD7" w:rsidRDefault="00542CD3" w:rsidP="00E15AD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710" w:type="dxa"/>
            <w:gridSpan w:val="2"/>
          </w:tcPr>
          <w:p w14:paraId="292C7806" w14:textId="77777777" w:rsidR="00542CD3" w:rsidRPr="001947A5" w:rsidRDefault="00542CD3" w:rsidP="001947A5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  <w:vAlign w:val="center"/>
          </w:tcPr>
          <w:p w14:paraId="2A054D3B" w14:textId="3E9BCBF4" w:rsidR="00542CD3" w:rsidRPr="00CE4962" w:rsidRDefault="00542CD3" w:rsidP="00734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311E5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281</w:t>
            </w:r>
            <w:r w:rsidRPr="00311E5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42CD3" w:rsidRPr="00254DD7" w14:paraId="0F3388F1" w14:textId="77777777" w:rsidTr="000E2334">
        <w:trPr>
          <w:cantSplit/>
        </w:trPr>
        <w:tc>
          <w:tcPr>
            <w:tcW w:w="6030" w:type="dxa"/>
          </w:tcPr>
          <w:p w14:paraId="1C3C12CB" w14:textId="77777777" w:rsidR="00542CD3" w:rsidRPr="00254DD7" w:rsidRDefault="00542CD3" w:rsidP="00E15ADD">
            <w:pPr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ภาษีเงินได้ค้างจ่าย</w:t>
            </w:r>
          </w:p>
        </w:tc>
        <w:tc>
          <w:tcPr>
            <w:tcW w:w="1710" w:type="dxa"/>
            <w:gridSpan w:val="2"/>
          </w:tcPr>
          <w:p w14:paraId="47A9A853" w14:textId="77777777" w:rsidR="00542CD3" w:rsidRPr="001947A5" w:rsidRDefault="00542CD3" w:rsidP="001947A5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  <w:vAlign w:val="center"/>
          </w:tcPr>
          <w:p w14:paraId="52AB42EE" w14:textId="37B4980E" w:rsidR="00542CD3" w:rsidRPr="00CE4962" w:rsidRDefault="00542CD3" w:rsidP="00734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</w:t>
            </w:r>
            <w:r w:rsidRPr="00311E54">
              <w:rPr>
                <w:rFonts w:asciiTheme="majorBidi" w:hAnsiTheme="majorBidi" w:cstheme="majorBidi"/>
                <w:sz w:val="30"/>
                <w:szCs w:val="30"/>
              </w:rPr>
              <w:t>(15)</w:t>
            </w:r>
          </w:p>
        </w:tc>
      </w:tr>
      <w:tr w:rsidR="00542CD3" w:rsidRPr="00254DD7" w14:paraId="1686DCF6" w14:textId="77777777" w:rsidTr="000E2334">
        <w:trPr>
          <w:cantSplit/>
        </w:trPr>
        <w:tc>
          <w:tcPr>
            <w:tcW w:w="6030" w:type="dxa"/>
          </w:tcPr>
          <w:p w14:paraId="47194F48" w14:textId="77777777" w:rsidR="00542CD3" w:rsidRPr="00254DD7" w:rsidRDefault="00542CD3" w:rsidP="00E15ADD">
            <w:pPr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710" w:type="dxa"/>
            <w:gridSpan w:val="2"/>
          </w:tcPr>
          <w:p w14:paraId="31034CCE" w14:textId="77777777" w:rsidR="00542CD3" w:rsidRPr="001947A5" w:rsidRDefault="00542CD3" w:rsidP="001947A5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  <w:vAlign w:val="center"/>
          </w:tcPr>
          <w:p w14:paraId="66A657E5" w14:textId="263A1127" w:rsidR="00542CD3" w:rsidRPr="00CE4962" w:rsidRDefault="00542CD3" w:rsidP="00734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-9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311E54">
              <w:rPr>
                <w:rFonts w:asciiTheme="majorBidi" w:hAnsiTheme="majorBidi" w:cstheme="majorBidi"/>
                <w:sz w:val="30"/>
                <w:szCs w:val="30"/>
              </w:rPr>
              <w:t>(343)</w:t>
            </w:r>
          </w:p>
        </w:tc>
      </w:tr>
      <w:tr w:rsidR="00542CD3" w:rsidRPr="00254DD7" w14:paraId="30B5B7E5" w14:textId="77777777" w:rsidTr="000E2334">
        <w:trPr>
          <w:cantSplit/>
        </w:trPr>
        <w:tc>
          <w:tcPr>
            <w:tcW w:w="6030" w:type="dxa"/>
          </w:tcPr>
          <w:p w14:paraId="4CAB668F" w14:textId="017C96F9" w:rsidR="00542CD3" w:rsidRPr="00254DD7" w:rsidRDefault="00542CD3" w:rsidP="00E15AD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1E54">
              <w:rPr>
                <w:rFonts w:asciiTheme="majorBidi" w:hAnsiTheme="majorBidi" w:cs="Angsana New" w:hint="cs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710" w:type="dxa"/>
            <w:gridSpan w:val="2"/>
          </w:tcPr>
          <w:p w14:paraId="668A4B39" w14:textId="77777777" w:rsidR="00542CD3" w:rsidRPr="001947A5" w:rsidRDefault="00542CD3" w:rsidP="001947A5">
            <w:pPr>
              <w:tabs>
                <w:tab w:val="clear" w:pos="227"/>
                <w:tab w:val="decimal" w:pos="22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  <w:vAlign w:val="center"/>
          </w:tcPr>
          <w:p w14:paraId="6274AA4A" w14:textId="1CB0C443" w:rsidR="00542CD3" w:rsidRPr="00CE4962" w:rsidRDefault="00542CD3" w:rsidP="00734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 </w:t>
            </w:r>
            <w:r w:rsidRPr="00311E54">
              <w:rPr>
                <w:rFonts w:asciiTheme="majorBidi" w:hAnsiTheme="majorBidi" w:cstheme="majorBidi"/>
                <w:sz w:val="30"/>
                <w:szCs w:val="30"/>
              </w:rPr>
              <w:t>(7)</w:t>
            </w:r>
          </w:p>
        </w:tc>
      </w:tr>
      <w:tr w:rsidR="00542CD3" w:rsidRPr="00254DD7" w14:paraId="2F4AA225" w14:textId="77777777" w:rsidTr="000E2334">
        <w:trPr>
          <w:cantSplit/>
        </w:trPr>
        <w:tc>
          <w:tcPr>
            <w:tcW w:w="6030" w:type="dxa"/>
          </w:tcPr>
          <w:p w14:paraId="4ED78B01" w14:textId="77777777" w:rsidR="00542CD3" w:rsidRPr="00254DD7" w:rsidRDefault="00542CD3" w:rsidP="00E15ADD">
            <w:pPr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10" w:type="dxa"/>
            <w:gridSpan w:val="2"/>
          </w:tcPr>
          <w:p w14:paraId="3DFC83B3" w14:textId="134FA839" w:rsidR="00542CD3" w:rsidRPr="001947A5" w:rsidRDefault="00542CD3" w:rsidP="001947A5">
            <w:pPr>
              <w:tabs>
                <w:tab w:val="clear" w:pos="227"/>
                <w:tab w:val="decimal" w:pos="22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  <w:vAlign w:val="center"/>
          </w:tcPr>
          <w:p w14:paraId="1B5537CE" w14:textId="4465EF91" w:rsidR="00542CD3" w:rsidRPr="00CE4962" w:rsidRDefault="00542CD3" w:rsidP="00734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</w:t>
            </w:r>
            <w:r w:rsidRPr="00311E54">
              <w:rPr>
                <w:rFonts w:asciiTheme="majorBidi" w:hAnsiTheme="majorBidi" w:cstheme="majorBidi"/>
                <w:sz w:val="30"/>
                <w:szCs w:val="30"/>
              </w:rPr>
              <w:t>(4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Pr="00311E5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42CD3" w:rsidRPr="00254DD7" w14:paraId="43888F5C" w14:textId="77777777" w:rsidTr="000E2334">
        <w:trPr>
          <w:cantSplit/>
        </w:trPr>
        <w:tc>
          <w:tcPr>
            <w:tcW w:w="6030" w:type="dxa"/>
          </w:tcPr>
          <w:p w14:paraId="04DDF5EF" w14:textId="6E9692F8" w:rsidR="00542CD3" w:rsidRPr="00254DD7" w:rsidRDefault="00542CD3" w:rsidP="00E15AD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1E54">
              <w:rPr>
                <w:rFonts w:asciiTheme="majorBidi" w:hAnsiTheme="majorBidi" w:cs="Angsana New" w:hint="cs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710" w:type="dxa"/>
            <w:gridSpan w:val="2"/>
          </w:tcPr>
          <w:p w14:paraId="52307D0F" w14:textId="77777777" w:rsidR="00542CD3" w:rsidRPr="001947A5" w:rsidRDefault="00542CD3" w:rsidP="00D44D01">
            <w:pPr>
              <w:tabs>
                <w:tab w:val="clear" w:pos="227"/>
                <w:tab w:val="decimal" w:pos="22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293A7ADF" w14:textId="0967D69A" w:rsidR="00542CD3" w:rsidRPr="00CE4962" w:rsidRDefault="00542CD3" w:rsidP="00734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</w:t>
            </w:r>
            <w:r w:rsidRPr="00311E54">
              <w:rPr>
                <w:rFonts w:asciiTheme="majorBidi" w:hAnsiTheme="majorBidi" w:cstheme="majorBidi"/>
                <w:sz w:val="30"/>
                <w:szCs w:val="30"/>
              </w:rPr>
              <w:t>(22)</w:t>
            </w:r>
          </w:p>
        </w:tc>
      </w:tr>
      <w:tr w:rsidR="00542CD3" w:rsidRPr="007346EB" w14:paraId="6AA08D22" w14:textId="77777777" w:rsidTr="000E2334">
        <w:trPr>
          <w:cantSplit/>
        </w:trPr>
        <w:tc>
          <w:tcPr>
            <w:tcW w:w="6030" w:type="dxa"/>
          </w:tcPr>
          <w:p w14:paraId="4BF6D461" w14:textId="77777777" w:rsidR="00542CD3" w:rsidRPr="00254DD7" w:rsidRDefault="00542CD3" w:rsidP="00E15AD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1710" w:type="dxa"/>
            <w:gridSpan w:val="2"/>
          </w:tcPr>
          <w:p w14:paraId="573E75BA" w14:textId="77777777" w:rsidR="00542CD3" w:rsidRPr="001947A5" w:rsidRDefault="00542CD3" w:rsidP="00D44D01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23732B2" w14:textId="78998A4B" w:rsidR="00542CD3" w:rsidRPr="007346EB" w:rsidRDefault="00542CD3" w:rsidP="00734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-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B2B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</w:p>
        </w:tc>
      </w:tr>
      <w:tr w:rsidR="00542CD3" w:rsidRPr="00254DD7" w14:paraId="6FFB2C9C" w14:textId="77777777" w:rsidTr="000E2334">
        <w:trPr>
          <w:cantSplit/>
        </w:trPr>
        <w:tc>
          <w:tcPr>
            <w:tcW w:w="6030" w:type="dxa"/>
          </w:tcPr>
          <w:p w14:paraId="5DC71CC3" w14:textId="77777777" w:rsidR="00542CD3" w:rsidRPr="00254DD7" w:rsidRDefault="00542CD3" w:rsidP="00B00CF0">
            <w:pPr>
              <w:ind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เงินสดสุทธิที่ได้มาจากการซื้อบริษัทย่อย</w:t>
            </w:r>
          </w:p>
        </w:tc>
        <w:tc>
          <w:tcPr>
            <w:tcW w:w="1692" w:type="dxa"/>
          </w:tcPr>
          <w:p w14:paraId="3AA75695" w14:textId="77777777" w:rsidR="00542CD3" w:rsidRPr="001947A5" w:rsidRDefault="00542CD3" w:rsidP="001947A5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48" w:type="dxa"/>
            <w:gridSpan w:val="2"/>
          </w:tcPr>
          <w:p w14:paraId="40B161A1" w14:textId="355B5350" w:rsidR="00542CD3" w:rsidRPr="0086608A" w:rsidRDefault="00542CD3" w:rsidP="00866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-91"/>
              <w:rPr>
                <w:rFonts w:ascii="Angsana New" w:hAnsi="Angsana New" w:cs="Angsana New"/>
                <w:sz w:val="30"/>
                <w:szCs w:val="30"/>
              </w:rPr>
            </w:pPr>
            <w:r w:rsidRPr="0086608A">
              <w:rPr>
                <w:rFonts w:asciiTheme="majorBidi" w:hAnsiTheme="majorBidi" w:cstheme="majorBidi"/>
                <w:sz w:val="30"/>
                <w:szCs w:val="30"/>
              </w:rPr>
              <w:t>472</w:t>
            </w:r>
          </w:p>
        </w:tc>
      </w:tr>
      <w:tr w:rsidR="00542CD3" w:rsidRPr="00254DD7" w14:paraId="4E9D6266" w14:textId="77777777" w:rsidTr="000E2334">
        <w:trPr>
          <w:cantSplit/>
        </w:trPr>
        <w:tc>
          <w:tcPr>
            <w:tcW w:w="6030" w:type="dxa"/>
          </w:tcPr>
          <w:p w14:paraId="11EB55AF" w14:textId="77777777" w:rsidR="00542CD3" w:rsidRPr="00254DD7" w:rsidRDefault="00542CD3" w:rsidP="00B00CF0">
            <w:pPr>
              <w:ind w:hanging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เงินสดที่จ่าย</w:t>
            </w:r>
          </w:p>
        </w:tc>
        <w:tc>
          <w:tcPr>
            <w:tcW w:w="1692" w:type="dxa"/>
          </w:tcPr>
          <w:p w14:paraId="0C42DB8A" w14:textId="77777777" w:rsidR="00542CD3" w:rsidRPr="001947A5" w:rsidRDefault="00542CD3" w:rsidP="001947A5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48" w:type="dxa"/>
            <w:gridSpan w:val="2"/>
            <w:tcBorders>
              <w:bottom w:val="single" w:sz="4" w:space="0" w:color="auto"/>
            </w:tcBorders>
          </w:tcPr>
          <w:p w14:paraId="7BED031D" w14:textId="6AD99E4C" w:rsidR="00542CD3" w:rsidRPr="007346EB" w:rsidRDefault="00542CD3" w:rsidP="00866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-91"/>
              <w:rPr>
                <w:rFonts w:ascii="Angsana New" w:hAnsi="Angsana New" w:cs="Angsana New"/>
                <w:sz w:val="30"/>
                <w:szCs w:val="30"/>
              </w:rPr>
            </w:pPr>
            <w:r w:rsidRPr="00311E54">
              <w:rPr>
                <w:rFonts w:asciiTheme="majorBidi" w:hAnsiTheme="majorBidi" w:cstheme="majorBidi"/>
                <w:sz w:val="30"/>
                <w:szCs w:val="30"/>
              </w:rPr>
              <w:t>(3,08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11E5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42CD3" w:rsidRPr="007346EB" w14:paraId="1C682386" w14:textId="77777777" w:rsidTr="000E2334">
        <w:trPr>
          <w:cantSplit/>
        </w:trPr>
        <w:tc>
          <w:tcPr>
            <w:tcW w:w="6030" w:type="dxa"/>
          </w:tcPr>
          <w:p w14:paraId="06D4CE6E" w14:textId="77777777" w:rsidR="00542CD3" w:rsidRPr="00254DD7" w:rsidRDefault="00542CD3" w:rsidP="00B00CF0">
            <w:pPr>
              <w:ind w:hanging="14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1692" w:type="dxa"/>
          </w:tcPr>
          <w:p w14:paraId="2D00109A" w14:textId="77777777" w:rsidR="00542CD3" w:rsidRPr="001947A5" w:rsidRDefault="00542CD3" w:rsidP="001947A5">
            <w:pPr>
              <w:tabs>
                <w:tab w:val="decimal" w:pos="115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689B816" w14:textId="5D2E9C57" w:rsidR="00542CD3" w:rsidRPr="007346EB" w:rsidRDefault="00542CD3" w:rsidP="00734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-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AB2B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(2,61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AB2B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71BEED24" w14:textId="143FAEDE" w:rsidR="00F32E47" w:rsidRPr="00F020A5" w:rsidRDefault="00F32E47" w:rsidP="005101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14:paraId="6A2427FA" w14:textId="62FFE0E7" w:rsidR="00F020A5" w:rsidRDefault="00F020A5" w:rsidP="005101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966D9F">
        <w:rPr>
          <w:rFonts w:asciiTheme="majorBidi" w:hAnsiTheme="majorBidi" w:cstheme="majorBidi"/>
          <w:color w:val="000000"/>
          <w:sz w:val="30"/>
          <w:szCs w:val="30"/>
          <w:cs/>
        </w:rPr>
        <w:t>ผู้บริหาร</w:t>
      </w:r>
      <w:r w:rsidR="004E27D9" w:rsidRPr="00966D9F">
        <w:rPr>
          <w:rFonts w:asciiTheme="majorBidi" w:hAnsiTheme="majorBidi" w:cstheme="majorBidi" w:hint="cs"/>
          <w:color w:val="000000"/>
          <w:sz w:val="30"/>
          <w:szCs w:val="30"/>
          <w:cs/>
        </w:rPr>
        <w:t>ให้ความ</w:t>
      </w:r>
      <w:r w:rsidRPr="00966D9F">
        <w:rPr>
          <w:rFonts w:asciiTheme="majorBidi" w:hAnsiTheme="majorBidi" w:cstheme="majorBidi"/>
          <w:color w:val="000000"/>
          <w:sz w:val="30"/>
          <w:szCs w:val="30"/>
          <w:cs/>
        </w:rPr>
        <w:t>เชื่อ</w:t>
      </w:r>
      <w:r w:rsidR="004E27D9" w:rsidRPr="00966D9F">
        <w:rPr>
          <w:rFonts w:asciiTheme="majorBidi" w:hAnsiTheme="majorBidi" w:cstheme="majorBidi" w:hint="cs"/>
          <w:color w:val="000000"/>
          <w:sz w:val="30"/>
          <w:szCs w:val="30"/>
          <w:cs/>
        </w:rPr>
        <w:t>มั่น</w:t>
      </w:r>
      <w:r w:rsidRPr="00966D9F">
        <w:rPr>
          <w:rFonts w:asciiTheme="majorBidi" w:hAnsiTheme="majorBidi" w:cstheme="majorBidi"/>
          <w:color w:val="000000"/>
          <w:sz w:val="30"/>
          <w:szCs w:val="30"/>
          <w:cs/>
        </w:rPr>
        <w:t>ว่าการซื้อธุรกิจดังกล่าว จะทำให้ธุรกิจของกลุ่มบริษัทมีความครอบคลุมและตอบโจทย์ความต้องการของกลุ่มลูกค้าเป้าหมายได้ดีมากยิ่งขึ้น อีกทั้งยังเป็นโอกาสที่ดีในการขยายฐานลูกค้าของธุรกิจใน</w:t>
      </w:r>
      <w:r w:rsidR="003A613E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  </w:t>
      </w:r>
      <w:r w:rsidRPr="00966D9F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กลุ่มบริษัทไปยังต่างประเทศ</w:t>
      </w:r>
    </w:p>
    <w:p w14:paraId="024826A0" w14:textId="6ACBC12C" w:rsidR="00F020A5" w:rsidRDefault="00F020A5" w:rsidP="005101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41D24121" w14:textId="0952E2CD" w:rsidR="00C604FC" w:rsidRPr="00287D11" w:rsidRDefault="00C604FC" w:rsidP="00287D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87D1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ว่าจ้างผู้ประเมินราคาอิสระเพื่อทำการประเมินมูลค่ายุติธรรมของสินทรัพย์ที่ได้มาที่ระบุได้และหนี้สินที่รับมาและการปันส่วนมูลค่ายุติธรรม ณ วันที่ซื้อธุรกิจ การประเมินมูลค่ายุติธรรมและการปันส่วนเสร็จสมบูรณ์ในระหว่างงวดสิ้นสุดวันที่ </w:t>
      </w:r>
      <w:r w:rsidRPr="00287D11">
        <w:rPr>
          <w:rFonts w:asciiTheme="majorBidi" w:hAnsiTheme="majorBidi" w:cstheme="majorBidi"/>
          <w:color w:val="000000"/>
          <w:sz w:val="30"/>
          <w:szCs w:val="30"/>
        </w:rPr>
        <w:t xml:space="preserve">30 </w:t>
      </w:r>
      <w:r w:rsidRPr="00287D1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กันยายน </w:t>
      </w:r>
      <w:r w:rsidRPr="00287D11">
        <w:rPr>
          <w:rFonts w:asciiTheme="majorBidi" w:hAnsiTheme="majorBidi" w:cstheme="majorBidi"/>
          <w:color w:val="000000"/>
          <w:sz w:val="30"/>
          <w:szCs w:val="30"/>
        </w:rPr>
        <w:t>2562</w:t>
      </w:r>
    </w:p>
    <w:p w14:paraId="06D985DE" w14:textId="77777777" w:rsidR="00C604FC" w:rsidRPr="00287D11" w:rsidRDefault="00C604FC" w:rsidP="005101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464DD5F5" w14:textId="58699C8B" w:rsidR="00542CD3" w:rsidRDefault="00F020A5" w:rsidP="002905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966D9F">
        <w:rPr>
          <w:rFonts w:asciiTheme="majorBidi" w:hAnsiTheme="majorBidi" w:cstheme="majorBidi" w:hint="cs"/>
          <w:color w:val="000000"/>
          <w:sz w:val="30"/>
          <w:szCs w:val="30"/>
          <w:cs/>
        </w:rPr>
        <w:t>อย่างไรก็ดี กลุ่มบริษัทได้มีการทบทวนอย่างต่อเนื่องในระหว่างช่วงเวลาที่วัดมูลค่า ซึ่งหากมีข้อมูลใหม่ที่ได้รับเพิ่มเติมภายในหนึ่งปีนับจากวันที่มีการซื้อธุรกิจและรับทราบข้อเท็จจริงที่สะท้อนเหตุการณ์แวดล้อมที่มีอยู่ ณ วันที่ซื้อธุรกิจ จะทำการปรับปรุงสำรองดังกล่าว หรือหากมีการประมาณสำรองเพิ่มเติมที่สะท้อนเหตุการณ์แวดล้อมที่มีอยู่ ณ วันที่ซื้อธุรกิจ กรณีดังกล่าวการบันทึกบัญชีเกี่ยวกับการซื้อธุรกิจจะถูกปรับปรุง</w:t>
      </w:r>
    </w:p>
    <w:p w14:paraId="66A75BD6" w14:textId="77777777" w:rsidR="002905C1" w:rsidRPr="00287D11" w:rsidRDefault="002905C1" w:rsidP="002905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1E3F13A7" w14:textId="0873BD69" w:rsidR="00093B30" w:rsidRPr="003A10CE" w:rsidRDefault="00804175" w:rsidP="00BA04A1">
      <w:pPr>
        <w:pStyle w:val="Heading1"/>
        <w:keepLines/>
        <w:numPr>
          <w:ilvl w:val="0"/>
          <w:numId w:val="10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color w:val="0000FF"/>
          <w:sz w:val="30"/>
          <w:szCs w:val="30"/>
          <w:u w:val="none"/>
        </w:rPr>
      </w:pPr>
      <w:r w:rsidRPr="00D03126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0B427509" w14:textId="77777777" w:rsidR="00991336" w:rsidRPr="000F087D" w:rsidRDefault="00991336" w:rsidP="00AE2B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color w:val="000000"/>
          <w:sz w:val="20"/>
          <w:szCs w:val="20"/>
          <w:highlight w:val="cyan"/>
          <w:cs/>
        </w:rPr>
      </w:pPr>
    </w:p>
    <w:p w14:paraId="044F2FC5" w14:textId="41A27183" w:rsidR="003E6A17" w:rsidRDefault="00802769" w:rsidP="00C24346">
      <w:pPr>
        <w:ind w:left="540" w:right="45"/>
        <w:jc w:val="thaiDistribute"/>
        <w:rPr>
          <w:rFonts w:ascii="Angsana New" w:hAnsi="Angsana New" w:cs="Angsana New"/>
          <w:b/>
          <w:i/>
          <w:iCs/>
          <w:color w:val="0000FF"/>
          <w:sz w:val="30"/>
          <w:szCs w:val="30"/>
        </w:rPr>
      </w:pPr>
      <w:r w:rsidRPr="001718F3">
        <w:rPr>
          <w:rFonts w:ascii="Angsana New" w:hAnsi="Angsana New" w:cs="Angsana New"/>
          <w:b/>
          <w:sz w:val="30"/>
          <w:szCs w:val="30"/>
          <w:cs/>
        </w:rPr>
        <w:t>ความสัมพันธ์ที่มีกับ</w:t>
      </w:r>
      <w:r w:rsidRPr="001718F3">
        <w:rPr>
          <w:rFonts w:ascii="Angsana New" w:hAnsi="Angsana New" w:cs="Angsana New" w:hint="cs"/>
          <w:b/>
          <w:sz w:val="30"/>
          <w:szCs w:val="30"/>
          <w:cs/>
        </w:rPr>
        <w:t>บริษัทย่อย บริษัท</w:t>
      </w:r>
      <w:r w:rsidRPr="009A57B8">
        <w:rPr>
          <w:rFonts w:ascii="Angsana New" w:hAnsi="Angsana New" w:cs="Angsana New" w:hint="cs"/>
          <w:b/>
          <w:sz w:val="30"/>
          <w:szCs w:val="30"/>
          <w:cs/>
        </w:rPr>
        <w:t>ร่วม</w:t>
      </w:r>
      <w:r w:rsidR="00754FD8" w:rsidRPr="009A57B8">
        <w:rPr>
          <w:rFonts w:ascii="Angsana New" w:hAnsi="Angsana New" w:cs="Angsana New"/>
          <w:b/>
          <w:sz w:val="30"/>
          <w:szCs w:val="30"/>
        </w:rPr>
        <w:t xml:space="preserve"> </w:t>
      </w:r>
      <w:r w:rsidR="003A10CE" w:rsidRPr="009A57B8">
        <w:rPr>
          <w:rFonts w:ascii="Angsana New" w:hAnsi="Angsana New" w:cs="Angsana New" w:hint="cs"/>
          <w:b/>
          <w:sz w:val="30"/>
          <w:szCs w:val="30"/>
          <w:cs/>
        </w:rPr>
        <w:t>และ</w:t>
      </w:r>
      <w:r w:rsidR="00D75CE8" w:rsidRPr="009A57B8">
        <w:rPr>
          <w:rFonts w:ascii="Angsana New" w:hAnsi="Angsana New" w:cs="Angsana New"/>
          <w:b/>
          <w:sz w:val="30"/>
          <w:szCs w:val="30"/>
          <w:cs/>
        </w:rPr>
        <w:t>การร่วมค้า</w:t>
      </w:r>
      <w:r w:rsidRPr="009A57B8">
        <w:rPr>
          <w:rFonts w:ascii="Angsana New" w:hAnsi="Angsana New" w:cs="Angsana New" w:hint="cs"/>
          <w:b/>
          <w:sz w:val="30"/>
          <w:szCs w:val="30"/>
          <w:cs/>
        </w:rPr>
        <w:t>ได้เปิดเผยใน</w:t>
      </w:r>
      <w:r w:rsidRPr="001718F3">
        <w:rPr>
          <w:rFonts w:ascii="Angsana New" w:hAnsi="Angsana New" w:cs="Angsana New" w:hint="cs"/>
          <w:b/>
          <w:sz w:val="30"/>
          <w:szCs w:val="30"/>
          <w:cs/>
        </w:rPr>
        <w:t>หมายเหตุ</w:t>
      </w:r>
      <w:r w:rsidR="002D4A98">
        <w:rPr>
          <w:rFonts w:ascii="Angsana New" w:hAnsi="Angsana New" w:cs="Angsana New" w:hint="cs"/>
          <w:b/>
          <w:sz w:val="30"/>
          <w:szCs w:val="30"/>
          <w:cs/>
        </w:rPr>
        <w:t>ข้อ</w:t>
      </w:r>
      <w:r w:rsidR="00D75CE8" w:rsidRPr="00D75CE8">
        <w:rPr>
          <w:rFonts w:ascii="Angsana New" w:hAnsi="Angsana New" w:cs="Angsana New"/>
          <w:bCs/>
          <w:sz w:val="30"/>
          <w:szCs w:val="30"/>
        </w:rPr>
        <w:t xml:space="preserve"> 1</w:t>
      </w:r>
      <w:r w:rsidR="006F7BB8">
        <w:rPr>
          <w:rFonts w:ascii="Angsana New" w:hAnsi="Angsana New" w:cs="Angsana New"/>
          <w:bCs/>
          <w:sz w:val="30"/>
          <w:szCs w:val="30"/>
        </w:rPr>
        <w:t xml:space="preserve"> 6</w:t>
      </w:r>
      <w:r w:rsidR="003A10CE">
        <w:rPr>
          <w:rFonts w:ascii="Angsana New" w:hAnsi="Angsana New" w:cs="Angsana New" w:hint="cs"/>
          <w:bCs/>
          <w:sz w:val="30"/>
          <w:szCs w:val="30"/>
          <w:cs/>
        </w:rPr>
        <w:t xml:space="preserve"> </w:t>
      </w:r>
      <w:r w:rsidR="00307C65" w:rsidRPr="00307C65">
        <w:rPr>
          <w:rFonts w:ascii="Angsana New" w:hAnsi="Angsana New" w:cs="Angsana New"/>
          <w:b/>
          <w:sz w:val="30"/>
          <w:szCs w:val="30"/>
          <w:cs/>
        </w:rPr>
        <w:t>และ</w:t>
      </w:r>
      <w:r w:rsidR="004F50A8">
        <w:rPr>
          <w:rFonts w:ascii="Angsana New" w:hAnsi="Angsana New" w:cs="Angsana New"/>
          <w:bCs/>
          <w:sz w:val="30"/>
          <w:szCs w:val="30"/>
        </w:rPr>
        <w:t xml:space="preserve"> </w:t>
      </w:r>
      <w:r w:rsidR="006F7BB8">
        <w:rPr>
          <w:rFonts w:ascii="Angsana New" w:hAnsi="Angsana New" w:cs="Angsana New"/>
          <w:bCs/>
          <w:sz w:val="30"/>
          <w:szCs w:val="30"/>
        </w:rPr>
        <w:t>7</w:t>
      </w:r>
      <w:r w:rsidR="000E39D3">
        <w:rPr>
          <w:rFonts w:ascii="Angsana New" w:hAnsi="Angsana New" w:cs="Angsana New" w:hint="cs"/>
          <w:bCs/>
          <w:sz w:val="30"/>
          <w:szCs w:val="30"/>
          <w:cs/>
        </w:rPr>
        <w:t xml:space="preserve"> </w:t>
      </w:r>
      <w:r w:rsidRPr="001718F3">
        <w:rPr>
          <w:rFonts w:ascii="Angsana New" w:hAnsi="Angsana New" w:cs="Angsana New" w:hint="cs"/>
          <w:b/>
          <w:sz w:val="30"/>
          <w:szCs w:val="30"/>
          <w:cs/>
        </w:rPr>
        <w:t>สำหรับ</w:t>
      </w:r>
      <w:r w:rsidRPr="00455293">
        <w:rPr>
          <w:rFonts w:ascii="Angsana New" w:hAnsi="Angsana New" w:cs="Angsana New"/>
          <w:b/>
          <w:sz w:val="30"/>
          <w:szCs w:val="30"/>
          <w:cs/>
        </w:rPr>
        <w:t>บุคคลหรือกิจการที่เกี่ยวข้องกันอื่น</w:t>
      </w:r>
      <w:r w:rsidR="00F844C2">
        <w:rPr>
          <w:rFonts w:ascii="Angsana New" w:hAnsi="Angsana New" w:cs="Angsana New" w:hint="cs"/>
          <w:b/>
          <w:sz w:val="30"/>
          <w:szCs w:val="30"/>
          <w:cs/>
        </w:rPr>
        <w:t xml:space="preserve"> </w:t>
      </w:r>
      <w:r w:rsidR="006F7BB8">
        <w:rPr>
          <w:rFonts w:ascii="Angsana New" w:hAnsi="Angsana New" w:cs="Angsana New" w:hint="cs"/>
          <w:b/>
          <w:sz w:val="30"/>
          <w:szCs w:val="30"/>
          <w:cs/>
        </w:rPr>
        <w:t>ค</w:t>
      </w:r>
      <w:r w:rsidR="006F7BB8" w:rsidRPr="00455293">
        <w:rPr>
          <w:rFonts w:ascii="Angsana New" w:hAnsi="Angsana New" w:cs="Angsana New"/>
          <w:b/>
          <w:sz w:val="30"/>
          <w:szCs w:val="30"/>
          <w:cs/>
        </w:rPr>
        <w:t>วามสัมพันธ์</w:t>
      </w:r>
      <w:r w:rsidR="006F7BB8">
        <w:rPr>
          <w:rFonts w:ascii="Angsana New" w:hAnsi="Angsana New" w:cs="Angsana New" w:hint="cs"/>
          <w:b/>
          <w:sz w:val="30"/>
          <w:szCs w:val="30"/>
          <w:cs/>
        </w:rPr>
        <w:t>และ</w:t>
      </w:r>
      <w:r w:rsidR="006F7BB8" w:rsidRPr="00455293">
        <w:rPr>
          <w:rFonts w:ascii="Angsana New" w:hAnsi="Angsana New" w:cs="Angsana New"/>
          <w:b/>
          <w:sz w:val="30"/>
          <w:szCs w:val="30"/>
          <w:cs/>
        </w:rPr>
        <w:t>นโยบายการกำหนดราคา</w:t>
      </w:r>
      <w:r w:rsidR="00F844C2">
        <w:rPr>
          <w:rFonts w:ascii="Angsana New" w:hAnsi="Angsana New" w:cs="Angsana New" w:hint="cs"/>
          <w:b/>
          <w:sz w:val="30"/>
          <w:szCs w:val="30"/>
          <w:cs/>
        </w:rPr>
        <w:t>ไม่มีการ</w:t>
      </w:r>
      <w:r w:rsidR="00F844C2" w:rsidRPr="00455293">
        <w:rPr>
          <w:rFonts w:ascii="Angsana New" w:hAnsi="Angsana New" w:cs="Angsana New"/>
          <w:b/>
          <w:sz w:val="30"/>
          <w:szCs w:val="30"/>
          <w:cs/>
        </w:rPr>
        <w:t>เปลี่ยนแปลง</w:t>
      </w:r>
      <w:r w:rsidR="00134B38" w:rsidRPr="00455293">
        <w:rPr>
          <w:rFonts w:ascii="Angsana New" w:hAnsi="Angsana New" w:cs="Angsana New"/>
          <w:b/>
          <w:sz w:val="30"/>
          <w:szCs w:val="30"/>
          <w:cs/>
        </w:rPr>
        <w:t>อย่างมีสาระสำคัญ</w:t>
      </w:r>
      <w:r w:rsidR="006F7BB8" w:rsidRPr="00455293">
        <w:rPr>
          <w:rFonts w:ascii="Angsana New" w:hAnsi="Angsana New" w:cs="Angsana New" w:hint="cs"/>
          <w:b/>
          <w:sz w:val="30"/>
          <w:szCs w:val="30"/>
          <w:cs/>
        </w:rPr>
        <w:t>ใน</w:t>
      </w:r>
      <w:r w:rsidR="006F7BB8" w:rsidRPr="00455293">
        <w:rPr>
          <w:rFonts w:ascii="Angsana New" w:hAnsi="Angsana New" w:cs="Angsana New"/>
          <w:b/>
          <w:sz w:val="30"/>
          <w:szCs w:val="30"/>
          <w:cs/>
        </w:rPr>
        <w:t>ระหว่างงวด</w:t>
      </w:r>
      <w:r w:rsidR="00F41330">
        <w:rPr>
          <w:rFonts w:ascii="Angsana New" w:hAnsi="Angsana New" w:cs="Angsana New" w:hint="cs"/>
          <w:b/>
          <w:sz w:val="30"/>
          <w:szCs w:val="30"/>
          <w:cs/>
        </w:rPr>
        <w:t>เก้า</w:t>
      </w:r>
      <w:r w:rsidR="006F7BB8" w:rsidRPr="00455293">
        <w:rPr>
          <w:rFonts w:ascii="Angsana New" w:hAnsi="Angsana New" w:cs="Angsana New"/>
          <w:b/>
          <w:sz w:val="30"/>
          <w:szCs w:val="30"/>
          <w:cs/>
        </w:rPr>
        <w:t xml:space="preserve">เดือนสิ้นสุดวันที่ </w:t>
      </w:r>
      <w:r w:rsidR="006F7BB8" w:rsidRPr="00455293">
        <w:rPr>
          <w:rFonts w:ascii="Angsana New" w:hAnsi="Angsana New" w:cs="Angsana New"/>
          <w:bCs/>
          <w:sz w:val="30"/>
          <w:szCs w:val="30"/>
        </w:rPr>
        <w:t>30</w:t>
      </w:r>
      <w:r w:rsidR="006F7BB8" w:rsidRPr="00455293">
        <w:rPr>
          <w:rFonts w:ascii="Angsana New" w:hAnsi="Angsana New" w:cs="Angsana New"/>
          <w:b/>
          <w:sz w:val="30"/>
          <w:szCs w:val="30"/>
        </w:rPr>
        <w:t xml:space="preserve"> </w:t>
      </w:r>
      <w:r w:rsidR="00F41330">
        <w:rPr>
          <w:rFonts w:ascii="Angsana New" w:hAnsi="Angsana New" w:cs="Angsana New" w:hint="cs"/>
          <w:b/>
          <w:sz w:val="30"/>
          <w:szCs w:val="30"/>
          <w:cs/>
        </w:rPr>
        <w:t>กันย</w:t>
      </w:r>
      <w:r w:rsidR="006F7BB8" w:rsidRPr="00455293">
        <w:rPr>
          <w:rFonts w:ascii="Angsana New" w:hAnsi="Angsana New" w:cs="Angsana New"/>
          <w:b/>
          <w:sz w:val="30"/>
          <w:szCs w:val="30"/>
          <w:cs/>
        </w:rPr>
        <w:t xml:space="preserve">ายน </w:t>
      </w:r>
      <w:r w:rsidR="006F7BB8" w:rsidRPr="00455293">
        <w:rPr>
          <w:rFonts w:ascii="Angsana New" w:hAnsi="Angsana New" w:cs="Angsana New"/>
          <w:bCs/>
          <w:sz w:val="30"/>
          <w:szCs w:val="30"/>
        </w:rPr>
        <w:t>2562</w:t>
      </w:r>
      <w:r w:rsidR="003E6A17">
        <w:rPr>
          <w:rFonts w:ascii="Angsana New" w:hAnsi="Angsana New" w:cs="Angsana New" w:hint="cs"/>
          <w:b/>
          <w:sz w:val="30"/>
          <w:szCs w:val="30"/>
          <w:cs/>
        </w:rPr>
        <w:t xml:space="preserve"> </w:t>
      </w:r>
    </w:p>
    <w:p w14:paraId="64171C75" w14:textId="77777777" w:rsidR="003E6A17" w:rsidRPr="000F087D" w:rsidRDefault="003E6A17" w:rsidP="00AE2B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color w:val="000000"/>
          <w:sz w:val="20"/>
          <w:szCs w:val="20"/>
          <w:highlight w:val="cyan"/>
        </w:rPr>
      </w:pPr>
    </w:p>
    <w:p w14:paraId="54650198" w14:textId="77777777" w:rsidR="00287D11" w:rsidRDefault="00287D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4AD75247" w14:textId="04BCA726" w:rsidR="00F650D4" w:rsidRDefault="00804175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="Angsana New" w:hAnsi="Angsana New" w:cs="Angsana New"/>
          <w:sz w:val="30"/>
          <w:szCs w:val="30"/>
        </w:rPr>
      </w:pPr>
      <w:r w:rsidRPr="00F8282A">
        <w:rPr>
          <w:rFonts w:ascii="Angsana New" w:hAnsi="Angsana New" w:cs="Angsana New"/>
          <w:sz w:val="30"/>
          <w:szCs w:val="30"/>
          <w:cs/>
        </w:rPr>
        <w:lastRenderedPageBreak/>
        <w:t>รายการที่สำคัญ</w:t>
      </w:r>
      <w:r>
        <w:rPr>
          <w:rFonts w:ascii="Angsana New" w:hAnsi="Angsana New" w:cs="Angsana New"/>
          <w:sz w:val="30"/>
          <w:szCs w:val="30"/>
          <w:cs/>
        </w:rPr>
        <w:t>กับบุคคลหรือกิจการที่เกี่ยวข้องกัน</w:t>
      </w:r>
      <w:r w:rsidR="005E07DC">
        <w:rPr>
          <w:rFonts w:ascii="Angsana New" w:hAnsi="Angsana New" w:cs="Angsana New"/>
          <w:sz w:val="30"/>
          <w:szCs w:val="30"/>
          <w:cs/>
        </w:rPr>
        <w:t>สำหรับงวดสามเดือนและ</w:t>
      </w:r>
      <w:r w:rsidR="00F41330">
        <w:rPr>
          <w:rFonts w:ascii="Angsana New" w:hAnsi="Angsana New" w:cs="Angsana New" w:hint="cs"/>
          <w:sz w:val="30"/>
          <w:szCs w:val="30"/>
          <w:cs/>
        </w:rPr>
        <w:t>เก้า</w:t>
      </w:r>
      <w:r w:rsidR="005E07DC">
        <w:rPr>
          <w:rFonts w:ascii="Angsana New" w:hAnsi="Angsana New" w:cs="Angsana New"/>
          <w:sz w:val="30"/>
          <w:szCs w:val="30"/>
          <w:cs/>
        </w:rPr>
        <w:t>เดือนสิ้นสุดวันที่</w:t>
      </w:r>
      <w:r w:rsidRPr="006021B7">
        <w:rPr>
          <w:rFonts w:ascii="Angsana New" w:hAnsi="Angsana New" w:cs="Angsana New"/>
          <w:sz w:val="30"/>
          <w:szCs w:val="30"/>
          <w:cs/>
        </w:rPr>
        <w:t xml:space="preserve"> </w:t>
      </w:r>
      <w:r w:rsidR="00F41330" w:rsidRPr="00455293">
        <w:rPr>
          <w:rFonts w:ascii="Angsana New" w:hAnsi="Angsana New" w:cs="Angsana New"/>
          <w:bCs/>
          <w:sz w:val="30"/>
          <w:szCs w:val="30"/>
        </w:rPr>
        <w:t>30</w:t>
      </w:r>
      <w:r w:rsidR="00F41330" w:rsidRPr="00455293">
        <w:rPr>
          <w:rFonts w:ascii="Angsana New" w:hAnsi="Angsana New" w:cs="Angsana New"/>
          <w:b/>
          <w:sz w:val="30"/>
          <w:szCs w:val="30"/>
        </w:rPr>
        <w:t xml:space="preserve"> </w:t>
      </w:r>
      <w:r w:rsidR="00F41330">
        <w:rPr>
          <w:rFonts w:ascii="Angsana New" w:hAnsi="Angsana New" w:cs="Angsana New" w:hint="cs"/>
          <w:b/>
          <w:sz w:val="30"/>
          <w:szCs w:val="30"/>
          <w:cs/>
        </w:rPr>
        <w:t>กันย</w:t>
      </w:r>
      <w:r w:rsidR="00F41330" w:rsidRPr="00455293">
        <w:rPr>
          <w:rFonts w:ascii="Angsana New" w:hAnsi="Angsana New" w:cs="Angsana New"/>
          <w:b/>
          <w:sz w:val="30"/>
          <w:szCs w:val="30"/>
          <w:cs/>
        </w:rPr>
        <w:t>ายน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="00F41330">
        <w:rPr>
          <w:rFonts w:ascii="Angsana New" w:hAnsi="Angsana New" w:cs="Angsana New"/>
          <w:sz w:val="30"/>
          <w:szCs w:val="30"/>
          <w:cs/>
        </w:rPr>
        <w:br/>
      </w:r>
      <w:r>
        <w:rPr>
          <w:rFonts w:ascii="Angsana New" w:hAnsi="Angsana New" w:cs="Angsana New"/>
          <w:sz w:val="30"/>
          <w:szCs w:val="30"/>
          <w:cs/>
        </w:rPr>
        <w:t xml:space="preserve">สรุปได้ดังนี้  </w:t>
      </w:r>
    </w:p>
    <w:p w14:paraId="454651F0" w14:textId="35C24AD7" w:rsidR="006F7BB8" w:rsidRPr="000F087D" w:rsidRDefault="006F7BB8" w:rsidP="00C231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5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169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58"/>
        <w:gridCol w:w="1079"/>
        <w:gridCol w:w="182"/>
        <w:gridCol w:w="1167"/>
        <w:gridCol w:w="99"/>
        <w:gridCol w:w="84"/>
        <w:gridCol w:w="99"/>
        <w:gridCol w:w="1162"/>
        <w:gridCol w:w="180"/>
        <w:gridCol w:w="1259"/>
      </w:tblGrid>
      <w:tr w:rsidR="00B660DD" w14:paraId="2E2A00D1" w14:textId="77777777" w:rsidTr="00C63218">
        <w:trPr>
          <w:cantSplit/>
          <w:tblHeader/>
        </w:trPr>
        <w:tc>
          <w:tcPr>
            <w:tcW w:w="3858" w:type="dxa"/>
          </w:tcPr>
          <w:p w14:paraId="62843530" w14:textId="77777777" w:rsidR="00B660DD" w:rsidRDefault="00B660DD" w:rsidP="0081533F">
            <w:pPr>
              <w:pStyle w:val="acctfourfigures"/>
              <w:spacing w:line="400" w:lineRule="exact"/>
              <w:ind w:firstLine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1" w:type="dxa"/>
            <w:gridSpan w:val="5"/>
            <w:hideMark/>
          </w:tcPr>
          <w:p w14:paraId="04F9592B" w14:textId="77777777" w:rsidR="00B660DD" w:rsidRDefault="00B660DD" w:rsidP="0081533F">
            <w:pPr>
              <w:pStyle w:val="acctmergecolhdg"/>
              <w:spacing w:line="40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0" w:type="dxa"/>
            <w:gridSpan w:val="4"/>
            <w:hideMark/>
          </w:tcPr>
          <w:p w14:paraId="6CDE7B38" w14:textId="77777777" w:rsidR="00B660DD" w:rsidRDefault="00B660DD" w:rsidP="0081533F">
            <w:pPr>
              <w:pStyle w:val="acctmergecolhdg"/>
              <w:spacing w:line="40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660DD" w14:paraId="0141E5B9" w14:textId="77777777" w:rsidTr="00C63218">
        <w:trPr>
          <w:cantSplit/>
          <w:tblHeader/>
        </w:trPr>
        <w:tc>
          <w:tcPr>
            <w:tcW w:w="3858" w:type="dxa"/>
            <w:hideMark/>
          </w:tcPr>
          <w:p w14:paraId="1C6E13F1" w14:textId="71210318" w:rsidR="00B660DD" w:rsidRPr="00B660DD" w:rsidRDefault="00B660DD" w:rsidP="0081533F">
            <w:pPr>
              <w:pStyle w:val="acctfourfigures"/>
              <w:tabs>
                <w:tab w:val="clear" w:pos="765"/>
                <w:tab w:val="decimal" w:pos="450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สำหรับงวดสามเดือนสิ้นสุดวันที่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</w:rPr>
              <w:t xml:space="preserve"> </w:t>
            </w:r>
            <w:r w:rsidR="00F41330" w:rsidRPr="000E2334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>30</w:t>
            </w:r>
            <w:r w:rsidR="00F41330" w:rsidRPr="00F41330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 xml:space="preserve"> </w:t>
            </w:r>
            <w:r w:rsidR="00F41330" w:rsidRPr="00F41330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>กันย</w:t>
            </w:r>
            <w:r w:rsidR="00F41330" w:rsidRPr="00F41330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>ายน</w:t>
            </w:r>
          </w:p>
        </w:tc>
        <w:tc>
          <w:tcPr>
            <w:tcW w:w="1079" w:type="dxa"/>
            <w:hideMark/>
          </w:tcPr>
          <w:p w14:paraId="45FFB900" w14:textId="6CA2C254" w:rsidR="00B660DD" w:rsidRPr="0062709E" w:rsidRDefault="0062709E" w:rsidP="0081533F">
            <w:pPr>
              <w:pStyle w:val="acctmergecolhdg"/>
              <w:spacing w:line="40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2" w:type="dxa"/>
          </w:tcPr>
          <w:p w14:paraId="7E691488" w14:textId="77777777" w:rsidR="00B660DD" w:rsidRDefault="00B660DD" w:rsidP="0081533F">
            <w:pPr>
              <w:pStyle w:val="acctmergecolhdg"/>
              <w:spacing w:line="40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67" w:type="dxa"/>
            <w:hideMark/>
          </w:tcPr>
          <w:p w14:paraId="204595F3" w14:textId="4CE47C7F" w:rsidR="00B660DD" w:rsidRDefault="0062709E" w:rsidP="0081533F">
            <w:pPr>
              <w:pStyle w:val="acctmergecolhdg"/>
              <w:spacing w:line="40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2561</w:t>
            </w:r>
          </w:p>
        </w:tc>
        <w:tc>
          <w:tcPr>
            <w:tcW w:w="183" w:type="dxa"/>
            <w:gridSpan w:val="2"/>
          </w:tcPr>
          <w:p w14:paraId="28965E86" w14:textId="77777777" w:rsidR="00B660DD" w:rsidRDefault="00B660DD" w:rsidP="0081533F">
            <w:pPr>
              <w:pStyle w:val="acctmergecolhdg"/>
              <w:spacing w:line="40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1" w:type="dxa"/>
            <w:gridSpan w:val="2"/>
            <w:hideMark/>
          </w:tcPr>
          <w:p w14:paraId="2BB50CF4" w14:textId="3D383CF0" w:rsidR="00B660DD" w:rsidRDefault="0062709E" w:rsidP="0081533F">
            <w:pPr>
              <w:pStyle w:val="acctmergecolhdg"/>
              <w:spacing w:line="40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14:paraId="5BBEB10C" w14:textId="77777777" w:rsidR="00B660DD" w:rsidRDefault="00B660DD" w:rsidP="0081533F">
            <w:pPr>
              <w:pStyle w:val="acctmergecolhdg"/>
              <w:spacing w:line="40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59" w:type="dxa"/>
            <w:hideMark/>
          </w:tcPr>
          <w:p w14:paraId="3D9B1358" w14:textId="6B0296B8" w:rsidR="00B660DD" w:rsidRDefault="0062709E" w:rsidP="0081533F">
            <w:pPr>
              <w:pStyle w:val="acctmergecolhdg"/>
              <w:spacing w:line="400" w:lineRule="exact"/>
              <w:ind w:left="102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2561</w:t>
            </w:r>
          </w:p>
        </w:tc>
      </w:tr>
      <w:tr w:rsidR="00B660DD" w14:paraId="27175519" w14:textId="77777777" w:rsidTr="00C63218">
        <w:trPr>
          <w:cantSplit/>
          <w:tblHeader/>
        </w:trPr>
        <w:tc>
          <w:tcPr>
            <w:tcW w:w="3858" w:type="dxa"/>
          </w:tcPr>
          <w:p w14:paraId="58169A03" w14:textId="77777777" w:rsidR="00B660DD" w:rsidRDefault="00B660DD" w:rsidP="0081533F">
            <w:pPr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1" w:type="dxa"/>
            <w:gridSpan w:val="9"/>
          </w:tcPr>
          <w:p w14:paraId="761F3A95" w14:textId="7A2BF24B" w:rsidR="00B660DD" w:rsidRPr="00C14425" w:rsidRDefault="00C14425" w:rsidP="0081533F">
            <w:pPr>
              <w:pStyle w:val="acctfourfigures"/>
              <w:tabs>
                <w:tab w:val="decimal" w:pos="731"/>
              </w:tabs>
              <w:spacing w:line="40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C1442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1442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B660DD" w14:paraId="1FE444D7" w14:textId="77777777" w:rsidTr="00C63218">
        <w:trPr>
          <w:cantSplit/>
          <w:trHeight w:val="20"/>
        </w:trPr>
        <w:tc>
          <w:tcPr>
            <w:tcW w:w="3858" w:type="dxa"/>
            <w:hideMark/>
          </w:tcPr>
          <w:p w14:paraId="45287A5F" w14:textId="77777777" w:rsidR="00B660DD" w:rsidRDefault="00B660DD" w:rsidP="0081533F">
            <w:pPr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79" w:type="dxa"/>
          </w:tcPr>
          <w:p w14:paraId="3CEB63A1" w14:textId="77777777" w:rsidR="00B660DD" w:rsidRDefault="00B660DD" w:rsidP="0081533F">
            <w:pPr>
              <w:pStyle w:val="acctfourfigures"/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2D59FE84" w14:textId="77777777" w:rsidR="00B660DD" w:rsidRDefault="00B660DD" w:rsidP="0081533F">
            <w:pPr>
              <w:pStyle w:val="acctfourfigures"/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gridSpan w:val="2"/>
          </w:tcPr>
          <w:p w14:paraId="7085DE6C" w14:textId="77777777" w:rsidR="00B660DD" w:rsidRDefault="00B660DD" w:rsidP="0081533F">
            <w:pPr>
              <w:pStyle w:val="acctfourfigures"/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  <w:gridSpan w:val="2"/>
          </w:tcPr>
          <w:p w14:paraId="5AB2D895" w14:textId="77777777" w:rsidR="00B660DD" w:rsidRDefault="00B660DD" w:rsidP="0081533F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1A2BB601" w14:textId="77777777" w:rsidR="00B660DD" w:rsidRPr="00933F33" w:rsidRDefault="00B660DD" w:rsidP="0081533F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9F21118" w14:textId="77777777" w:rsidR="00B660DD" w:rsidRPr="00933F33" w:rsidRDefault="00B660DD" w:rsidP="0081533F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76867931" w14:textId="77777777" w:rsidR="00B660DD" w:rsidRPr="00933F33" w:rsidRDefault="00B660DD" w:rsidP="0081533F">
            <w:pPr>
              <w:pStyle w:val="acctfourfigures"/>
              <w:tabs>
                <w:tab w:val="decimal" w:pos="731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3F33" w14:paraId="4BA584D9" w14:textId="77777777" w:rsidTr="00F41330">
        <w:trPr>
          <w:cantSplit/>
          <w:trHeight w:val="20"/>
        </w:trPr>
        <w:tc>
          <w:tcPr>
            <w:tcW w:w="3858" w:type="dxa"/>
            <w:vAlign w:val="bottom"/>
            <w:hideMark/>
          </w:tcPr>
          <w:p w14:paraId="13319F49" w14:textId="77777777" w:rsidR="00933F33" w:rsidRDefault="00933F33" w:rsidP="0081533F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079" w:type="dxa"/>
          </w:tcPr>
          <w:p w14:paraId="71B86951" w14:textId="6130A822" w:rsidR="00933F33" w:rsidRDefault="00CE4962" w:rsidP="0081533F">
            <w:pPr>
              <w:pStyle w:val="acctfourfigures"/>
              <w:tabs>
                <w:tab w:val="clear" w:pos="765"/>
                <w:tab w:val="decimal" w:pos="843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2" w:type="dxa"/>
          </w:tcPr>
          <w:p w14:paraId="4AAD324D" w14:textId="77777777" w:rsidR="00933F33" w:rsidRDefault="00933F33" w:rsidP="0081533F">
            <w:pPr>
              <w:pStyle w:val="acctfourfigures"/>
              <w:tabs>
                <w:tab w:val="decimal" w:pos="738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6" w:type="dxa"/>
            <w:gridSpan w:val="2"/>
          </w:tcPr>
          <w:p w14:paraId="716F80C5" w14:textId="301400B4" w:rsidR="00933F33" w:rsidRDefault="00CE4962" w:rsidP="0081533F">
            <w:pPr>
              <w:pStyle w:val="acctfourfigures"/>
              <w:tabs>
                <w:tab w:val="clear" w:pos="765"/>
                <w:tab w:val="decimal" w:pos="839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3" w:type="dxa"/>
            <w:gridSpan w:val="2"/>
          </w:tcPr>
          <w:p w14:paraId="5DAC0CBC" w14:textId="77777777" w:rsidR="00933F33" w:rsidRDefault="00933F33" w:rsidP="0081533F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2C717C36" w14:textId="06A35E75" w:rsidR="00933F33" w:rsidRPr="00933F33" w:rsidRDefault="00933F33" w:rsidP="0081533F">
            <w:pPr>
              <w:pStyle w:val="acctfourfigures"/>
              <w:tabs>
                <w:tab w:val="clear" w:pos="765"/>
                <w:tab w:val="decimal" w:pos="755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18B6FD62" w14:textId="77777777" w:rsidR="00933F33" w:rsidRPr="00933F33" w:rsidRDefault="00933F33" w:rsidP="0081533F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3F23634E" w14:textId="446B7589" w:rsidR="00933F33" w:rsidRPr="00933F33" w:rsidRDefault="00933F33" w:rsidP="0081533F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933F33" w14:paraId="58BA9191" w14:textId="77777777" w:rsidTr="00C63218">
        <w:trPr>
          <w:cantSplit/>
          <w:trHeight w:val="20"/>
        </w:trPr>
        <w:tc>
          <w:tcPr>
            <w:tcW w:w="3858" w:type="dxa"/>
            <w:vAlign w:val="bottom"/>
          </w:tcPr>
          <w:p w14:paraId="04563DAD" w14:textId="06CC75B8" w:rsidR="00933F33" w:rsidRDefault="00933F33" w:rsidP="0081533F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จากการขายสินค้า</w:t>
            </w:r>
          </w:p>
        </w:tc>
        <w:tc>
          <w:tcPr>
            <w:tcW w:w="1079" w:type="dxa"/>
          </w:tcPr>
          <w:p w14:paraId="7B88CF9D" w14:textId="1FB78714" w:rsidR="00933F33" w:rsidRDefault="00B607D1" w:rsidP="0081533F">
            <w:pPr>
              <w:pStyle w:val="acctfourfigures"/>
              <w:tabs>
                <w:tab w:val="clear" w:pos="765"/>
                <w:tab w:val="decimal" w:pos="843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2" w:type="dxa"/>
          </w:tcPr>
          <w:p w14:paraId="4A91BBF6" w14:textId="77777777" w:rsidR="00933F33" w:rsidRDefault="00933F33" w:rsidP="0081533F">
            <w:pPr>
              <w:pStyle w:val="acctfourfigures"/>
              <w:tabs>
                <w:tab w:val="decimal" w:pos="738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6" w:type="dxa"/>
            <w:gridSpan w:val="2"/>
          </w:tcPr>
          <w:p w14:paraId="53E4A502" w14:textId="64264087" w:rsidR="00933F33" w:rsidRDefault="00CE4962" w:rsidP="0081533F">
            <w:pPr>
              <w:pStyle w:val="acctfourfigures"/>
              <w:tabs>
                <w:tab w:val="clear" w:pos="765"/>
                <w:tab w:val="decimal" w:pos="839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3" w:type="dxa"/>
            <w:gridSpan w:val="2"/>
          </w:tcPr>
          <w:p w14:paraId="059B1300" w14:textId="77777777" w:rsidR="00933F33" w:rsidRDefault="00933F33" w:rsidP="0081533F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29348F3D" w14:textId="6F3712EE" w:rsidR="00933F33" w:rsidRPr="00933F33" w:rsidRDefault="00933F33" w:rsidP="00933F33">
            <w:pPr>
              <w:pStyle w:val="acctfourfigures"/>
              <w:tabs>
                <w:tab w:val="clear" w:pos="765"/>
              </w:tabs>
              <w:spacing w:line="400" w:lineRule="exact"/>
              <w:ind w:left="20" w:right="102" w:hanging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6067DF64" w14:textId="77777777" w:rsidR="00933F33" w:rsidRPr="00933F33" w:rsidRDefault="00933F33" w:rsidP="0081533F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BF1DD11" w14:textId="4489BF69" w:rsidR="00933F33" w:rsidRPr="00933F33" w:rsidRDefault="00933F33" w:rsidP="0081533F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CE4962" w14:paraId="7FBDD874" w14:textId="77777777" w:rsidTr="00F41330">
        <w:trPr>
          <w:cantSplit/>
          <w:trHeight w:val="20"/>
        </w:trPr>
        <w:tc>
          <w:tcPr>
            <w:tcW w:w="3858" w:type="dxa"/>
            <w:vAlign w:val="bottom"/>
          </w:tcPr>
          <w:p w14:paraId="14CF0D8A" w14:textId="0AB4A3D7" w:rsidR="00CE4962" w:rsidRDefault="00CE4962" w:rsidP="0081533F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รายได้ค่าสาธารณูปโภค</w:t>
            </w:r>
          </w:p>
        </w:tc>
        <w:tc>
          <w:tcPr>
            <w:tcW w:w="1079" w:type="dxa"/>
          </w:tcPr>
          <w:p w14:paraId="664730DC" w14:textId="4EFE2ABF" w:rsidR="00CE4962" w:rsidRDefault="00CE4962" w:rsidP="0081533F">
            <w:pPr>
              <w:pStyle w:val="acctfourfigures"/>
              <w:tabs>
                <w:tab w:val="clear" w:pos="765"/>
                <w:tab w:val="decimal" w:pos="843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2" w:type="dxa"/>
          </w:tcPr>
          <w:p w14:paraId="542A5DEF" w14:textId="77777777" w:rsidR="00CE4962" w:rsidRDefault="00CE4962" w:rsidP="0081533F">
            <w:pPr>
              <w:pStyle w:val="acctfourfigures"/>
              <w:tabs>
                <w:tab w:val="decimal" w:pos="738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gridSpan w:val="2"/>
          </w:tcPr>
          <w:p w14:paraId="786276E2" w14:textId="07BAD1B5" w:rsidR="00CE4962" w:rsidRPr="00CE4962" w:rsidRDefault="00CE4962" w:rsidP="0081533F">
            <w:pPr>
              <w:pStyle w:val="acctfourfigures"/>
              <w:tabs>
                <w:tab w:val="clear" w:pos="765"/>
                <w:tab w:val="decimal" w:pos="839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183" w:type="dxa"/>
            <w:gridSpan w:val="2"/>
          </w:tcPr>
          <w:p w14:paraId="7477ACDE" w14:textId="77777777" w:rsidR="00CE4962" w:rsidRDefault="00CE4962" w:rsidP="0081533F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2E2FA8BA" w14:textId="284E3883" w:rsidR="00CE4962" w:rsidRPr="00933F33" w:rsidRDefault="00CE4962" w:rsidP="0081533F">
            <w:pPr>
              <w:pStyle w:val="acctfourfigures"/>
              <w:tabs>
                <w:tab w:val="clear" w:pos="765"/>
                <w:tab w:val="decimal" w:pos="755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7568A695" w14:textId="77777777" w:rsidR="00CE4962" w:rsidRPr="00933F33" w:rsidRDefault="00CE4962" w:rsidP="0081533F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ACB991D" w14:textId="5BDAC1AC" w:rsidR="00CE4962" w:rsidRPr="00933F33" w:rsidRDefault="00CE4962" w:rsidP="0081533F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933F33" w14:paraId="336242F2" w14:textId="77777777" w:rsidTr="00F41330">
        <w:trPr>
          <w:cantSplit/>
          <w:trHeight w:val="20"/>
        </w:trPr>
        <w:tc>
          <w:tcPr>
            <w:tcW w:w="3858" w:type="dxa"/>
            <w:vAlign w:val="bottom"/>
            <w:hideMark/>
          </w:tcPr>
          <w:p w14:paraId="27E646AF" w14:textId="77777777" w:rsidR="00933F33" w:rsidRDefault="00933F33" w:rsidP="0081533F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79" w:type="dxa"/>
          </w:tcPr>
          <w:p w14:paraId="483276D9" w14:textId="649C81B8" w:rsidR="00933F33" w:rsidRDefault="00B607D1" w:rsidP="0081533F">
            <w:pPr>
              <w:pStyle w:val="acctfourfigures"/>
              <w:tabs>
                <w:tab w:val="clear" w:pos="765"/>
                <w:tab w:val="decimal" w:pos="843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5306436A" w14:textId="77777777" w:rsidR="00933F33" w:rsidRDefault="00933F33" w:rsidP="0081533F">
            <w:pPr>
              <w:pStyle w:val="acctfourfigures"/>
              <w:tabs>
                <w:tab w:val="decimal" w:pos="738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gridSpan w:val="2"/>
          </w:tcPr>
          <w:p w14:paraId="32551885" w14:textId="5075769C" w:rsidR="00933F33" w:rsidRDefault="00B607D1" w:rsidP="0081533F">
            <w:pPr>
              <w:pStyle w:val="acctfourfigures"/>
              <w:tabs>
                <w:tab w:val="clear" w:pos="765"/>
                <w:tab w:val="decimal" w:pos="839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="00CE49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3" w:type="dxa"/>
            <w:gridSpan w:val="2"/>
          </w:tcPr>
          <w:p w14:paraId="059A6616" w14:textId="77777777" w:rsidR="00933F33" w:rsidRDefault="00933F33" w:rsidP="0081533F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0F4AFD36" w14:textId="7381026C" w:rsidR="00933F33" w:rsidRPr="00933F33" w:rsidRDefault="00933F33" w:rsidP="0081533F">
            <w:pPr>
              <w:pStyle w:val="acctfourfigures"/>
              <w:tabs>
                <w:tab w:val="clear" w:pos="765"/>
                <w:tab w:val="decimal" w:pos="755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4AE0C254" w14:textId="77777777" w:rsidR="00933F33" w:rsidRPr="00933F33" w:rsidRDefault="00933F33" w:rsidP="0081533F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2B8BF5D2" w14:textId="3746DCED" w:rsidR="00933F33" w:rsidRPr="00933F33" w:rsidRDefault="00933F33" w:rsidP="0081533F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107</w:t>
            </w:r>
          </w:p>
        </w:tc>
      </w:tr>
      <w:tr w:rsidR="00933F33" w14:paraId="5D00B5DC" w14:textId="77777777" w:rsidTr="00F41330">
        <w:trPr>
          <w:cantSplit/>
          <w:trHeight w:val="20"/>
        </w:trPr>
        <w:tc>
          <w:tcPr>
            <w:tcW w:w="3858" w:type="dxa"/>
            <w:vAlign w:val="bottom"/>
            <w:hideMark/>
          </w:tcPr>
          <w:p w14:paraId="7323805B" w14:textId="77777777" w:rsidR="00933F33" w:rsidRDefault="00933F33" w:rsidP="0081533F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79" w:type="dxa"/>
          </w:tcPr>
          <w:p w14:paraId="34000C7C" w14:textId="49D7E1BF" w:rsidR="00933F33" w:rsidRDefault="00CE4962" w:rsidP="0081533F">
            <w:pPr>
              <w:pStyle w:val="acctfourfigures"/>
              <w:tabs>
                <w:tab w:val="clear" w:pos="765"/>
                <w:tab w:val="decimal" w:pos="843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82" w:type="dxa"/>
          </w:tcPr>
          <w:p w14:paraId="00EBBA68" w14:textId="77777777" w:rsidR="00933F33" w:rsidRDefault="00933F33" w:rsidP="0081533F">
            <w:pPr>
              <w:pStyle w:val="acctfourfigures"/>
              <w:tabs>
                <w:tab w:val="decimal" w:pos="738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gridSpan w:val="2"/>
          </w:tcPr>
          <w:p w14:paraId="6E5AD496" w14:textId="7CA29585" w:rsidR="00933F33" w:rsidRDefault="00B607D1" w:rsidP="0081533F">
            <w:pPr>
              <w:pStyle w:val="acctfourfigures"/>
              <w:tabs>
                <w:tab w:val="clear" w:pos="765"/>
                <w:tab w:val="decimal" w:pos="839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183" w:type="dxa"/>
            <w:gridSpan w:val="2"/>
          </w:tcPr>
          <w:p w14:paraId="2D9A7029" w14:textId="77777777" w:rsidR="00933F33" w:rsidRDefault="00933F33" w:rsidP="0081533F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18CDA90B" w14:textId="349634F5" w:rsidR="00933F33" w:rsidRPr="00933F33" w:rsidRDefault="00933F33" w:rsidP="0081533F">
            <w:pPr>
              <w:pStyle w:val="acctfourfigures"/>
              <w:tabs>
                <w:tab w:val="clear" w:pos="765"/>
                <w:tab w:val="decimal" w:pos="755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24DABDCD" w14:textId="77777777" w:rsidR="00933F33" w:rsidRPr="00933F33" w:rsidRDefault="00933F33" w:rsidP="0081533F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76B01ACA" w14:textId="017A7213" w:rsidR="00933F33" w:rsidRPr="00933F33" w:rsidRDefault="00933F33" w:rsidP="0081533F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933F33" w14:paraId="3BD52A4B" w14:textId="77777777" w:rsidTr="00F41330">
        <w:trPr>
          <w:cantSplit/>
          <w:trHeight w:val="20"/>
        </w:trPr>
        <w:tc>
          <w:tcPr>
            <w:tcW w:w="3858" w:type="dxa"/>
            <w:vAlign w:val="bottom"/>
            <w:hideMark/>
          </w:tcPr>
          <w:p w14:paraId="7F4DAA23" w14:textId="77777777" w:rsidR="00933F33" w:rsidRDefault="00933F33" w:rsidP="0081533F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79" w:type="dxa"/>
          </w:tcPr>
          <w:p w14:paraId="6184EC29" w14:textId="044F058F" w:rsidR="00933F33" w:rsidRDefault="00B607D1" w:rsidP="0081533F">
            <w:pPr>
              <w:pStyle w:val="acctfourfigures"/>
              <w:tabs>
                <w:tab w:val="clear" w:pos="765"/>
                <w:tab w:val="decimal" w:pos="843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4364CD04" w14:textId="77777777" w:rsidR="00933F33" w:rsidRDefault="00933F33" w:rsidP="0081533F">
            <w:pPr>
              <w:pStyle w:val="acctfourfigures"/>
              <w:tabs>
                <w:tab w:val="decimal" w:pos="738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gridSpan w:val="2"/>
          </w:tcPr>
          <w:p w14:paraId="0D19F06B" w14:textId="5EA19F3F" w:rsidR="00933F33" w:rsidRDefault="00CE4962" w:rsidP="0081533F">
            <w:pPr>
              <w:pStyle w:val="acctfourfigures"/>
              <w:tabs>
                <w:tab w:val="clear" w:pos="765"/>
                <w:tab w:val="decimal" w:pos="839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3" w:type="dxa"/>
            <w:gridSpan w:val="2"/>
          </w:tcPr>
          <w:p w14:paraId="3728E3CE" w14:textId="77777777" w:rsidR="00933F33" w:rsidRDefault="00933F33" w:rsidP="0081533F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36B832BF" w14:textId="5176F8ED" w:rsidR="00933F33" w:rsidRPr="00933F33" w:rsidRDefault="00933F33" w:rsidP="0081533F">
            <w:pPr>
              <w:pStyle w:val="acctfourfigures"/>
              <w:tabs>
                <w:tab w:val="clear" w:pos="765"/>
                <w:tab w:val="decimal" w:pos="755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537FAC37" w14:textId="77777777" w:rsidR="00933F33" w:rsidRPr="00933F33" w:rsidRDefault="00933F33" w:rsidP="0081533F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63FEAA39" w14:textId="5C387483" w:rsidR="00933F33" w:rsidRPr="00933F33" w:rsidRDefault="00933F33" w:rsidP="0081533F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933F33" w14:paraId="599C5CE6" w14:textId="77777777" w:rsidTr="00C63218">
        <w:trPr>
          <w:cantSplit/>
          <w:trHeight w:val="20"/>
        </w:trPr>
        <w:tc>
          <w:tcPr>
            <w:tcW w:w="3858" w:type="dxa"/>
            <w:vAlign w:val="bottom"/>
          </w:tcPr>
          <w:p w14:paraId="7715B838" w14:textId="3BDC860C" w:rsidR="00933F33" w:rsidRDefault="00933F33" w:rsidP="000F087D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ค่าใช้จ่ายค่าเช่าและบริการ</w:t>
            </w:r>
          </w:p>
        </w:tc>
        <w:tc>
          <w:tcPr>
            <w:tcW w:w="1079" w:type="dxa"/>
          </w:tcPr>
          <w:p w14:paraId="1749282B" w14:textId="027D9F20" w:rsidR="00933F33" w:rsidRDefault="00B607D1" w:rsidP="000F087D">
            <w:pPr>
              <w:pStyle w:val="acctfourfigures"/>
              <w:tabs>
                <w:tab w:val="clear" w:pos="765"/>
                <w:tab w:val="decimal" w:pos="843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CE496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2" w:type="dxa"/>
          </w:tcPr>
          <w:p w14:paraId="6C96BBC8" w14:textId="77777777" w:rsidR="00933F33" w:rsidRDefault="00933F33" w:rsidP="000F087D">
            <w:pPr>
              <w:pStyle w:val="acctfourfigures"/>
              <w:tabs>
                <w:tab w:val="decimal" w:pos="738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gridSpan w:val="2"/>
          </w:tcPr>
          <w:p w14:paraId="6DAED067" w14:textId="2407780F" w:rsidR="00933F33" w:rsidRDefault="00B607D1" w:rsidP="000F087D">
            <w:pPr>
              <w:pStyle w:val="acctfourfigures"/>
              <w:tabs>
                <w:tab w:val="clear" w:pos="765"/>
                <w:tab w:val="decimal" w:pos="839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176</w:t>
            </w:r>
          </w:p>
        </w:tc>
        <w:tc>
          <w:tcPr>
            <w:tcW w:w="183" w:type="dxa"/>
            <w:gridSpan w:val="2"/>
          </w:tcPr>
          <w:p w14:paraId="667DFD38" w14:textId="77777777" w:rsidR="00933F33" w:rsidRDefault="00933F33" w:rsidP="000F087D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0A684CA7" w14:textId="7CDAB7C7" w:rsidR="00933F33" w:rsidRPr="00933F33" w:rsidRDefault="00933F33" w:rsidP="000F087D">
            <w:pPr>
              <w:pStyle w:val="acctfourfigures"/>
              <w:tabs>
                <w:tab w:val="clear" w:pos="765"/>
                <w:tab w:val="decimal" w:pos="755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5E514715" w14:textId="77777777" w:rsidR="00933F33" w:rsidRPr="00933F33" w:rsidRDefault="00933F33" w:rsidP="000F087D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6F20D51B" w14:textId="6DC94699" w:rsidR="00933F33" w:rsidRPr="00933F33" w:rsidRDefault="00933F33" w:rsidP="000F087D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933F33" w14:paraId="4A9DDCB7" w14:textId="77777777" w:rsidTr="00C63218">
        <w:trPr>
          <w:cantSplit/>
          <w:trHeight w:val="20"/>
        </w:trPr>
        <w:tc>
          <w:tcPr>
            <w:tcW w:w="3858" w:type="dxa"/>
            <w:vAlign w:val="bottom"/>
          </w:tcPr>
          <w:p w14:paraId="479523A5" w14:textId="25292536" w:rsidR="00933F33" w:rsidRDefault="00933F33" w:rsidP="000F087D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55B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ค่าใช้จ่ายส่งเสริมการขาย</w:t>
            </w:r>
          </w:p>
        </w:tc>
        <w:tc>
          <w:tcPr>
            <w:tcW w:w="1079" w:type="dxa"/>
          </w:tcPr>
          <w:p w14:paraId="3F8539B2" w14:textId="4D958D52" w:rsidR="00933F33" w:rsidRDefault="00B607D1" w:rsidP="000F087D">
            <w:pPr>
              <w:pStyle w:val="acctfourfigures"/>
              <w:tabs>
                <w:tab w:val="clear" w:pos="765"/>
                <w:tab w:val="decimal" w:pos="843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2" w:type="dxa"/>
          </w:tcPr>
          <w:p w14:paraId="750349D0" w14:textId="77777777" w:rsidR="00933F33" w:rsidRDefault="00933F33" w:rsidP="000F087D">
            <w:pPr>
              <w:pStyle w:val="acctfourfigures"/>
              <w:tabs>
                <w:tab w:val="decimal" w:pos="738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gridSpan w:val="2"/>
          </w:tcPr>
          <w:p w14:paraId="1A339CD6" w14:textId="386FD675" w:rsidR="00933F33" w:rsidRDefault="00B607D1" w:rsidP="000F087D">
            <w:pPr>
              <w:pStyle w:val="acctfourfigures"/>
              <w:tabs>
                <w:tab w:val="clear" w:pos="765"/>
                <w:tab w:val="decimal" w:pos="839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183" w:type="dxa"/>
            <w:gridSpan w:val="2"/>
          </w:tcPr>
          <w:p w14:paraId="4914835A" w14:textId="77777777" w:rsidR="00933F33" w:rsidRDefault="00933F33" w:rsidP="000F087D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32FFE3B8" w14:textId="5DA65EC8" w:rsidR="00933F33" w:rsidRPr="00933F33" w:rsidRDefault="00933F33" w:rsidP="000F087D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1DCFE363" w14:textId="77777777" w:rsidR="00933F33" w:rsidRPr="00933F33" w:rsidRDefault="00933F33" w:rsidP="000F087D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B5302C3" w14:textId="528EFA98" w:rsidR="00933F33" w:rsidRPr="00933F33" w:rsidRDefault="00933F33" w:rsidP="000F087D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933F33" w14:paraId="1384441C" w14:textId="77777777" w:rsidTr="00F41330">
        <w:trPr>
          <w:cantSplit/>
          <w:trHeight w:val="20"/>
        </w:trPr>
        <w:tc>
          <w:tcPr>
            <w:tcW w:w="3858" w:type="dxa"/>
            <w:vAlign w:val="bottom"/>
            <w:hideMark/>
          </w:tcPr>
          <w:p w14:paraId="17C333A5" w14:textId="77777777" w:rsidR="00933F33" w:rsidRDefault="00933F33" w:rsidP="000F087D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ค่าใช้จ่ายบริหารจัดการ</w:t>
            </w:r>
          </w:p>
        </w:tc>
        <w:tc>
          <w:tcPr>
            <w:tcW w:w="1079" w:type="dxa"/>
          </w:tcPr>
          <w:p w14:paraId="36A0F76A" w14:textId="17F86550" w:rsidR="00933F33" w:rsidRDefault="00B607D1" w:rsidP="000F087D">
            <w:pPr>
              <w:pStyle w:val="acctfourfigures"/>
              <w:tabs>
                <w:tab w:val="clear" w:pos="765"/>
                <w:tab w:val="decimal" w:pos="843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161</w:t>
            </w:r>
          </w:p>
        </w:tc>
        <w:tc>
          <w:tcPr>
            <w:tcW w:w="182" w:type="dxa"/>
          </w:tcPr>
          <w:p w14:paraId="5840795E" w14:textId="77777777" w:rsidR="00933F33" w:rsidRDefault="00933F33" w:rsidP="000F087D">
            <w:pPr>
              <w:pStyle w:val="acctfourfigures"/>
              <w:tabs>
                <w:tab w:val="decimal" w:pos="738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gridSpan w:val="2"/>
          </w:tcPr>
          <w:p w14:paraId="3C7CFF83" w14:textId="54113473" w:rsidR="00933F33" w:rsidRDefault="00B607D1" w:rsidP="000F087D">
            <w:pPr>
              <w:pStyle w:val="acctfourfigures"/>
              <w:tabs>
                <w:tab w:val="clear" w:pos="765"/>
                <w:tab w:val="decimal" w:pos="839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</w:t>
            </w:r>
            <w:r w:rsidR="00CE49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3" w:type="dxa"/>
            <w:gridSpan w:val="2"/>
          </w:tcPr>
          <w:p w14:paraId="226321CE" w14:textId="77777777" w:rsidR="00933F33" w:rsidRDefault="00933F33" w:rsidP="000F087D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50148DD0" w14:textId="52306E30" w:rsidR="00933F33" w:rsidRPr="00933F33" w:rsidRDefault="00933F33" w:rsidP="000F087D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</w:t>
            </w:r>
          </w:p>
        </w:tc>
        <w:tc>
          <w:tcPr>
            <w:tcW w:w="180" w:type="dxa"/>
          </w:tcPr>
          <w:p w14:paraId="3F914452" w14:textId="77777777" w:rsidR="00933F33" w:rsidRPr="00933F33" w:rsidRDefault="00933F33" w:rsidP="000F087D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2F6DCE0" w14:textId="27000087" w:rsidR="00933F33" w:rsidRPr="00933F33" w:rsidRDefault="00933F33" w:rsidP="000F087D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48</w:t>
            </w:r>
          </w:p>
        </w:tc>
      </w:tr>
      <w:tr w:rsidR="00933F33" w14:paraId="6F6A48D8" w14:textId="77777777" w:rsidTr="00C63218">
        <w:trPr>
          <w:cantSplit/>
          <w:trHeight w:val="20"/>
        </w:trPr>
        <w:tc>
          <w:tcPr>
            <w:tcW w:w="3858" w:type="dxa"/>
            <w:vAlign w:val="bottom"/>
          </w:tcPr>
          <w:p w14:paraId="7F4D1EED" w14:textId="65D8FFEE" w:rsidR="00933F33" w:rsidRDefault="00933F33" w:rsidP="000F087D">
            <w:pPr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3DDA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79" w:type="dxa"/>
          </w:tcPr>
          <w:p w14:paraId="4CA8691A" w14:textId="2F8F386A" w:rsidR="00933F33" w:rsidRDefault="00B607D1" w:rsidP="000F087D">
            <w:pPr>
              <w:pStyle w:val="acctfourfigures"/>
              <w:tabs>
                <w:tab w:val="clear" w:pos="765"/>
                <w:tab w:val="decimal" w:pos="843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182" w:type="dxa"/>
          </w:tcPr>
          <w:p w14:paraId="73D4DFC9" w14:textId="77777777" w:rsidR="00933F33" w:rsidRDefault="00933F33" w:rsidP="000F087D">
            <w:pPr>
              <w:pStyle w:val="acctfourfigures"/>
              <w:tabs>
                <w:tab w:val="decimal" w:pos="738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gridSpan w:val="2"/>
          </w:tcPr>
          <w:p w14:paraId="489A1DF3" w14:textId="11ED46A6" w:rsidR="00933F33" w:rsidRDefault="00B607D1" w:rsidP="000F087D">
            <w:pPr>
              <w:pStyle w:val="acctfourfigures"/>
              <w:tabs>
                <w:tab w:val="clear" w:pos="765"/>
                <w:tab w:val="decimal" w:pos="839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</w:p>
        </w:tc>
        <w:tc>
          <w:tcPr>
            <w:tcW w:w="183" w:type="dxa"/>
            <w:gridSpan w:val="2"/>
          </w:tcPr>
          <w:p w14:paraId="5B7BDDE6" w14:textId="77777777" w:rsidR="00933F33" w:rsidRDefault="00933F33" w:rsidP="000F087D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39FCAC9A" w14:textId="462113C2" w:rsidR="00933F33" w:rsidRPr="00933F33" w:rsidRDefault="00933F33" w:rsidP="000F087D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2D7666F0" w14:textId="77777777" w:rsidR="00933F33" w:rsidRPr="00933F33" w:rsidRDefault="00933F33" w:rsidP="000F087D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3257DA9B" w14:textId="7DFFD5B6" w:rsidR="00933F33" w:rsidRPr="00933F33" w:rsidRDefault="00933F33" w:rsidP="000F087D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</w:p>
        </w:tc>
      </w:tr>
      <w:tr w:rsidR="00933F33" w14:paraId="7931E54C" w14:textId="77777777" w:rsidTr="000E2334">
        <w:trPr>
          <w:cantSplit/>
          <w:trHeight w:val="56"/>
        </w:trPr>
        <w:tc>
          <w:tcPr>
            <w:tcW w:w="3858" w:type="dxa"/>
            <w:vAlign w:val="bottom"/>
          </w:tcPr>
          <w:p w14:paraId="5435ABA1" w14:textId="7D7C6479" w:rsidR="00933F33" w:rsidRPr="000E2334" w:rsidRDefault="00933F33" w:rsidP="000F087D">
            <w:pPr>
              <w:spacing w:line="400" w:lineRule="exac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79" w:type="dxa"/>
          </w:tcPr>
          <w:p w14:paraId="2A0627F1" w14:textId="77777777" w:rsidR="00933F33" w:rsidRPr="000E2334" w:rsidRDefault="00933F33" w:rsidP="000F087D">
            <w:pPr>
              <w:pStyle w:val="acctfourfigures"/>
              <w:tabs>
                <w:tab w:val="clear" w:pos="765"/>
                <w:tab w:val="decimal" w:pos="843"/>
              </w:tabs>
              <w:spacing w:line="400" w:lineRule="exact"/>
              <w:ind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2" w:type="dxa"/>
          </w:tcPr>
          <w:p w14:paraId="493703F8" w14:textId="77777777" w:rsidR="00933F33" w:rsidRPr="000E2334" w:rsidRDefault="00933F33" w:rsidP="000F087D">
            <w:pPr>
              <w:pStyle w:val="acctfourfigures"/>
              <w:tabs>
                <w:tab w:val="decimal" w:pos="738"/>
              </w:tabs>
              <w:spacing w:line="400" w:lineRule="exact"/>
              <w:ind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6" w:type="dxa"/>
            <w:gridSpan w:val="2"/>
          </w:tcPr>
          <w:p w14:paraId="5EA01C81" w14:textId="77777777" w:rsidR="00933F33" w:rsidRPr="000E2334" w:rsidRDefault="00933F33" w:rsidP="000F087D">
            <w:pPr>
              <w:pStyle w:val="acctfourfigures"/>
              <w:tabs>
                <w:tab w:val="clear" w:pos="765"/>
                <w:tab w:val="decimal" w:pos="839"/>
              </w:tabs>
              <w:spacing w:line="400" w:lineRule="exact"/>
              <w:ind w:right="-9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3" w:type="dxa"/>
            <w:gridSpan w:val="2"/>
          </w:tcPr>
          <w:p w14:paraId="3F7271C8" w14:textId="77777777" w:rsidR="00933F33" w:rsidRPr="000E2334" w:rsidRDefault="00933F33" w:rsidP="000F087D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2" w:type="dxa"/>
          </w:tcPr>
          <w:p w14:paraId="2483D53B" w14:textId="77777777" w:rsidR="00933F33" w:rsidRPr="000E2334" w:rsidRDefault="00933F33" w:rsidP="000F087D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70980E86" w14:textId="77777777" w:rsidR="00933F33" w:rsidRPr="000E2334" w:rsidRDefault="00933F33" w:rsidP="000F087D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59" w:type="dxa"/>
          </w:tcPr>
          <w:p w14:paraId="14721F92" w14:textId="77777777" w:rsidR="00933F33" w:rsidRPr="000E2334" w:rsidRDefault="00933F33" w:rsidP="000F087D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33F33" w14:paraId="29FDC744" w14:textId="77777777" w:rsidTr="00C63218">
        <w:trPr>
          <w:cantSplit/>
          <w:trHeight w:val="20"/>
        </w:trPr>
        <w:tc>
          <w:tcPr>
            <w:tcW w:w="3858" w:type="dxa"/>
            <w:vAlign w:val="bottom"/>
            <w:hideMark/>
          </w:tcPr>
          <w:p w14:paraId="0A369CD5" w14:textId="77777777" w:rsidR="00933F33" w:rsidRDefault="00933F33" w:rsidP="000F087D">
            <w:pPr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9" w:type="dxa"/>
          </w:tcPr>
          <w:p w14:paraId="6C2B538B" w14:textId="77777777" w:rsidR="00933F33" w:rsidRDefault="00933F33" w:rsidP="000F087D">
            <w:pPr>
              <w:pStyle w:val="acctfourfigures"/>
              <w:tabs>
                <w:tab w:val="clear" w:pos="765"/>
                <w:tab w:val="decimal" w:pos="843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5530F63A" w14:textId="77777777" w:rsidR="00933F33" w:rsidRDefault="00933F33" w:rsidP="000F087D">
            <w:pPr>
              <w:pStyle w:val="acctfourfigures"/>
              <w:tabs>
                <w:tab w:val="decimal" w:pos="738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gridSpan w:val="2"/>
          </w:tcPr>
          <w:p w14:paraId="5262FD4A" w14:textId="77777777" w:rsidR="00933F33" w:rsidRDefault="00933F33" w:rsidP="000F087D">
            <w:pPr>
              <w:pStyle w:val="acctfourfigures"/>
              <w:tabs>
                <w:tab w:val="clear" w:pos="765"/>
                <w:tab w:val="decimal" w:pos="839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gridSpan w:val="2"/>
          </w:tcPr>
          <w:p w14:paraId="3A9BE124" w14:textId="77777777" w:rsidR="00933F33" w:rsidRDefault="00933F33" w:rsidP="000F087D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0918F314" w14:textId="77777777" w:rsidR="00933F33" w:rsidRPr="00933F33" w:rsidRDefault="00933F33" w:rsidP="000F087D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D32074E" w14:textId="77777777" w:rsidR="00933F33" w:rsidRPr="00933F33" w:rsidRDefault="00933F33" w:rsidP="000F087D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234F084A" w14:textId="77777777" w:rsidR="00933F33" w:rsidRPr="00933F33" w:rsidRDefault="00933F33" w:rsidP="000F087D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3F33" w14:paraId="5064E43D" w14:textId="77777777" w:rsidTr="00F41330">
        <w:trPr>
          <w:cantSplit/>
          <w:trHeight w:val="20"/>
        </w:trPr>
        <w:tc>
          <w:tcPr>
            <w:tcW w:w="3858" w:type="dxa"/>
            <w:vAlign w:val="bottom"/>
            <w:hideMark/>
          </w:tcPr>
          <w:p w14:paraId="07D24104" w14:textId="77777777" w:rsidR="00933F33" w:rsidRDefault="00933F33" w:rsidP="000F087D">
            <w:pPr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รายได้ค่าส่งเสริมการขาย</w:t>
            </w:r>
          </w:p>
        </w:tc>
        <w:tc>
          <w:tcPr>
            <w:tcW w:w="1079" w:type="dxa"/>
          </w:tcPr>
          <w:p w14:paraId="2814EA9B" w14:textId="56BC0646" w:rsidR="00933F33" w:rsidRDefault="00B607D1" w:rsidP="000F087D">
            <w:pPr>
              <w:pStyle w:val="acctfourfigures"/>
              <w:tabs>
                <w:tab w:val="clear" w:pos="765"/>
                <w:tab w:val="decimal" w:pos="843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4578FFF8" w14:textId="77777777" w:rsidR="00933F33" w:rsidRDefault="00933F33" w:rsidP="000F087D">
            <w:pPr>
              <w:pStyle w:val="acctfourfigures"/>
              <w:tabs>
                <w:tab w:val="decimal" w:pos="738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gridSpan w:val="2"/>
          </w:tcPr>
          <w:p w14:paraId="4E00A7C2" w14:textId="189FC98B" w:rsidR="00933F33" w:rsidRDefault="00B607D1" w:rsidP="000F087D">
            <w:pPr>
              <w:pStyle w:val="acctfourfigures"/>
              <w:tabs>
                <w:tab w:val="clear" w:pos="765"/>
                <w:tab w:val="decimal" w:pos="839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gridSpan w:val="2"/>
          </w:tcPr>
          <w:p w14:paraId="0A308F14" w14:textId="77777777" w:rsidR="00933F33" w:rsidRDefault="00933F33" w:rsidP="000F087D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03ED9E54" w14:textId="0A966A6A" w:rsidR="00933F33" w:rsidRPr="00933F33" w:rsidRDefault="00933F33" w:rsidP="000F087D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4DDFA87F" w14:textId="77777777" w:rsidR="00933F33" w:rsidRPr="00933F33" w:rsidRDefault="00933F33" w:rsidP="000F087D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185001E1" w14:textId="477D2A6A" w:rsidR="00933F33" w:rsidRPr="00933F33" w:rsidRDefault="00933F33" w:rsidP="003B6F09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221</w:t>
            </w:r>
          </w:p>
        </w:tc>
      </w:tr>
      <w:tr w:rsidR="00933F33" w14:paraId="3CBAFF26" w14:textId="77777777" w:rsidTr="00F41330">
        <w:trPr>
          <w:cantSplit/>
          <w:trHeight w:val="20"/>
        </w:trPr>
        <w:tc>
          <w:tcPr>
            <w:tcW w:w="3858" w:type="dxa"/>
            <w:vAlign w:val="bottom"/>
            <w:hideMark/>
          </w:tcPr>
          <w:p w14:paraId="4994C749" w14:textId="77777777" w:rsidR="00933F33" w:rsidRDefault="00933F33" w:rsidP="000F087D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รายได้ค่าสิทธิ์</w:t>
            </w:r>
          </w:p>
        </w:tc>
        <w:tc>
          <w:tcPr>
            <w:tcW w:w="1079" w:type="dxa"/>
          </w:tcPr>
          <w:p w14:paraId="6BAE0E2A" w14:textId="06499F93" w:rsidR="00933F33" w:rsidRDefault="00B607D1" w:rsidP="000F087D">
            <w:pPr>
              <w:pStyle w:val="acctfourfigures"/>
              <w:tabs>
                <w:tab w:val="clear" w:pos="765"/>
                <w:tab w:val="decimal" w:pos="843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0F624883" w14:textId="77777777" w:rsidR="00933F33" w:rsidRDefault="00933F33" w:rsidP="000F087D">
            <w:pPr>
              <w:pStyle w:val="acctfourfigures"/>
              <w:tabs>
                <w:tab w:val="decimal" w:pos="738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gridSpan w:val="2"/>
          </w:tcPr>
          <w:p w14:paraId="488488C1" w14:textId="00C17485" w:rsidR="00933F33" w:rsidRDefault="00B607D1" w:rsidP="000F087D">
            <w:pPr>
              <w:pStyle w:val="acctfourfigures"/>
              <w:tabs>
                <w:tab w:val="clear" w:pos="765"/>
                <w:tab w:val="decimal" w:pos="839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gridSpan w:val="2"/>
          </w:tcPr>
          <w:p w14:paraId="1F7F32AD" w14:textId="77777777" w:rsidR="00933F33" w:rsidRDefault="00933F33" w:rsidP="000F087D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6DC7D32A" w14:textId="27D11068" w:rsidR="00933F33" w:rsidRPr="00933F33" w:rsidRDefault="00933F33" w:rsidP="000F087D">
            <w:pPr>
              <w:pStyle w:val="acctfourfigures"/>
              <w:tabs>
                <w:tab w:val="clear" w:pos="765"/>
                <w:tab w:val="decimal" w:pos="834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</w:t>
            </w:r>
            <w:r w:rsidRPr="00933F3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</w:t>
            </w:r>
          </w:p>
        </w:tc>
        <w:tc>
          <w:tcPr>
            <w:tcW w:w="180" w:type="dxa"/>
          </w:tcPr>
          <w:p w14:paraId="25FCD491" w14:textId="77777777" w:rsidR="00933F33" w:rsidRPr="00933F33" w:rsidRDefault="00933F33" w:rsidP="000F087D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6F737E23" w14:textId="1A6F2ED7" w:rsidR="00933F33" w:rsidRPr="00933F33" w:rsidRDefault="00933F33" w:rsidP="003B6F09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68</w:t>
            </w:r>
          </w:p>
        </w:tc>
      </w:tr>
      <w:tr w:rsidR="00933F33" w14:paraId="6E74B0D3" w14:textId="77777777" w:rsidTr="00C63218">
        <w:trPr>
          <w:cantSplit/>
          <w:trHeight w:val="20"/>
        </w:trPr>
        <w:tc>
          <w:tcPr>
            <w:tcW w:w="3858" w:type="dxa"/>
            <w:vAlign w:val="bottom"/>
          </w:tcPr>
          <w:p w14:paraId="2135FADF" w14:textId="58EB6774" w:rsidR="00933F33" w:rsidRDefault="00933F33" w:rsidP="00537B9D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79" w:type="dxa"/>
          </w:tcPr>
          <w:p w14:paraId="2EE61175" w14:textId="7F3BB51E" w:rsidR="00933F33" w:rsidRDefault="00B607D1" w:rsidP="00537B9D">
            <w:pPr>
              <w:pStyle w:val="acctfourfigures"/>
              <w:tabs>
                <w:tab w:val="clear" w:pos="765"/>
                <w:tab w:val="decimal" w:pos="843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4B38842E" w14:textId="77777777" w:rsidR="00933F33" w:rsidRDefault="00933F33" w:rsidP="00537B9D">
            <w:pPr>
              <w:pStyle w:val="acctfourfigures"/>
              <w:tabs>
                <w:tab w:val="decimal" w:pos="738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gridSpan w:val="2"/>
          </w:tcPr>
          <w:p w14:paraId="5233A7E9" w14:textId="6CBD6BFF" w:rsidR="00933F33" w:rsidRDefault="00B607D1" w:rsidP="00537B9D">
            <w:pPr>
              <w:pStyle w:val="acctfourfigures"/>
              <w:tabs>
                <w:tab w:val="clear" w:pos="765"/>
                <w:tab w:val="decimal" w:pos="839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gridSpan w:val="2"/>
          </w:tcPr>
          <w:p w14:paraId="22BD6F43" w14:textId="77777777" w:rsidR="00933F33" w:rsidRDefault="00933F33" w:rsidP="00537B9D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58621A1B" w14:textId="42BEAC79" w:rsidR="00933F33" w:rsidRPr="00933F33" w:rsidRDefault="00933F33" w:rsidP="00537B9D">
            <w:pPr>
              <w:pStyle w:val="acctfourfigures"/>
              <w:tabs>
                <w:tab w:val="clear" w:pos="765"/>
                <w:tab w:val="decimal" w:pos="834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146</w:t>
            </w:r>
          </w:p>
        </w:tc>
        <w:tc>
          <w:tcPr>
            <w:tcW w:w="180" w:type="dxa"/>
          </w:tcPr>
          <w:p w14:paraId="46906390" w14:textId="77777777" w:rsidR="00933F33" w:rsidRPr="00933F33" w:rsidRDefault="00933F33" w:rsidP="00537B9D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2C48586A" w14:textId="27EB8848" w:rsidR="00933F33" w:rsidRPr="00933F33" w:rsidRDefault="00933F33" w:rsidP="00537B9D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68</w:t>
            </w:r>
          </w:p>
        </w:tc>
      </w:tr>
      <w:tr w:rsidR="00933F33" w14:paraId="63632E8D" w14:textId="77777777" w:rsidTr="00F41330">
        <w:trPr>
          <w:cantSplit/>
          <w:trHeight w:val="20"/>
        </w:trPr>
        <w:tc>
          <w:tcPr>
            <w:tcW w:w="3858" w:type="dxa"/>
            <w:vAlign w:val="bottom"/>
            <w:hideMark/>
          </w:tcPr>
          <w:p w14:paraId="3DF2425F" w14:textId="77777777" w:rsidR="00933F33" w:rsidRDefault="00933F33" w:rsidP="00537B9D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รายได้บริหารจัดการ</w:t>
            </w:r>
          </w:p>
        </w:tc>
        <w:tc>
          <w:tcPr>
            <w:tcW w:w="1079" w:type="dxa"/>
          </w:tcPr>
          <w:p w14:paraId="11E906EA" w14:textId="30A0298C" w:rsidR="00933F33" w:rsidRDefault="00B607D1" w:rsidP="00537B9D">
            <w:pPr>
              <w:pStyle w:val="acctfourfigures"/>
              <w:tabs>
                <w:tab w:val="clear" w:pos="765"/>
                <w:tab w:val="decimal" w:pos="843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33BAEEAA" w14:textId="77777777" w:rsidR="00933F33" w:rsidRDefault="00933F33" w:rsidP="00537B9D">
            <w:pPr>
              <w:pStyle w:val="acctfourfigures"/>
              <w:tabs>
                <w:tab w:val="decimal" w:pos="738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gridSpan w:val="2"/>
          </w:tcPr>
          <w:p w14:paraId="2562B751" w14:textId="297E48D9" w:rsidR="00933F33" w:rsidRDefault="00B607D1" w:rsidP="00537B9D">
            <w:pPr>
              <w:pStyle w:val="acctfourfigures"/>
              <w:tabs>
                <w:tab w:val="clear" w:pos="765"/>
                <w:tab w:val="decimal" w:pos="839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gridSpan w:val="2"/>
          </w:tcPr>
          <w:p w14:paraId="571F63CF" w14:textId="77777777" w:rsidR="00933F33" w:rsidRDefault="00933F33" w:rsidP="00537B9D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6A44DDAE" w14:textId="11D80255" w:rsidR="00933F33" w:rsidRPr="00933F33" w:rsidRDefault="00933F33" w:rsidP="00537B9D">
            <w:pPr>
              <w:pStyle w:val="acctfourfigures"/>
              <w:tabs>
                <w:tab w:val="clear" w:pos="765"/>
                <w:tab w:val="decimal" w:pos="834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129</w:t>
            </w:r>
          </w:p>
        </w:tc>
        <w:tc>
          <w:tcPr>
            <w:tcW w:w="180" w:type="dxa"/>
          </w:tcPr>
          <w:p w14:paraId="6EF9421C" w14:textId="77777777" w:rsidR="00933F33" w:rsidRPr="00933F33" w:rsidRDefault="00933F33" w:rsidP="00537B9D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6B6A2D92" w14:textId="26DE37FE" w:rsidR="00933F33" w:rsidRPr="00933F33" w:rsidRDefault="00933F33" w:rsidP="00537B9D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933F33" w14:paraId="3036813C" w14:textId="77777777" w:rsidTr="00F41330">
        <w:trPr>
          <w:cantSplit/>
          <w:trHeight w:val="20"/>
        </w:trPr>
        <w:tc>
          <w:tcPr>
            <w:tcW w:w="3858" w:type="dxa"/>
            <w:vAlign w:val="bottom"/>
          </w:tcPr>
          <w:p w14:paraId="007504F5" w14:textId="0E01CFFF" w:rsidR="00933F33" w:rsidRDefault="00933F33" w:rsidP="00537B9D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F33">
              <w:rPr>
                <w:rFonts w:asciiTheme="majorBidi" w:hAnsiTheme="majorBidi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79" w:type="dxa"/>
          </w:tcPr>
          <w:p w14:paraId="244BEB98" w14:textId="0B66BE33" w:rsidR="00933F33" w:rsidRDefault="00B607D1" w:rsidP="00537B9D">
            <w:pPr>
              <w:pStyle w:val="acctfourfigures"/>
              <w:tabs>
                <w:tab w:val="clear" w:pos="765"/>
                <w:tab w:val="decimal" w:pos="843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0F99EFBA" w14:textId="77777777" w:rsidR="00933F33" w:rsidRDefault="00933F33" w:rsidP="00537B9D">
            <w:pPr>
              <w:pStyle w:val="acctfourfigures"/>
              <w:tabs>
                <w:tab w:val="decimal" w:pos="738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gridSpan w:val="2"/>
          </w:tcPr>
          <w:p w14:paraId="1F8E78D1" w14:textId="08AE8057" w:rsidR="00933F33" w:rsidRDefault="00B607D1" w:rsidP="00537B9D">
            <w:pPr>
              <w:pStyle w:val="acctfourfigures"/>
              <w:tabs>
                <w:tab w:val="clear" w:pos="765"/>
                <w:tab w:val="decimal" w:pos="839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gridSpan w:val="2"/>
          </w:tcPr>
          <w:p w14:paraId="37BDBBA3" w14:textId="77777777" w:rsidR="00933F33" w:rsidRDefault="00933F33" w:rsidP="00537B9D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04D425E9" w14:textId="5F87E97E" w:rsidR="00933F33" w:rsidRPr="00933F33" w:rsidRDefault="00933F33" w:rsidP="00802496">
            <w:pPr>
              <w:pStyle w:val="acctfourfigures"/>
              <w:tabs>
                <w:tab w:val="clear" w:pos="765"/>
                <w:tab w:val="decimal" w:pos="810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59BF1497" w14:textId="77777777" w:rsidR="00933F33" w:rsidRPr="00933F33" w:rsidRDefault="00933F33" w:rsidP="00537B9D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1285C07F" w14:textId="7C1564F4" w:rsidR="00933F33" w:rsidRPr="00933F33" w:rsidRDefault="00933F33" w:rsidP="00537B9D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</w:t>
            </w:r>
          </w:p>
        </w:tc>
      </w:tr>
      <w:tr w:rsidR="00933F33" w14:paraId="063FF57D" w14:textId="77777777" w:rsidTr="00F41330">
        <w:trPr>
          <w:cantSplit/>
          <w:trHeight w:val="20"/>
        </w:trPr>
        <w:tc>
          <w:tcPr>
            <w:tcW w:w="3858" w:type="dxa"/>
            <w:vAlign w:val="bottom"/>
            <w:hideMark/>
          </w:tcPr>
          <w:p w14:paraId="7C693B76" w14:textId="77777777" w:rsidR="00933F33" w:rsidRDefault="00933F33" w:rsidP="00537B9D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79" w:type="dxa"/>
          </w:tcPr>
          <w:p w14:paraId="6C1B2962" w14:textId="7F9B51F0" w:rsidR="00933F33" w:rsidRDefault="00B607D1" w:rsidP="00537B9D">
            <w:pPr>
              <w:pStyle w:val="acctfourfigures"/>
              <w:tabs>
                <w:tab w:val="clear" w:pos="765"/>
                <w:tab w:val="decimal" w:pos="843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690F76D5" w14:textId="77777777" w:rsidR="00933F33" w:rsidRDefault="00933F33" w:rsidP="00537B9D">
            <w:pPr>
              <w:pStyle w:val="acctfourfigures"/>
              <w:tabs>
                <w:tab w:val="decimal" w:pos="738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gridSpan w:val="2"/>
          </w:tcPr>
          <w:p w14:paraId="114EA851" w14:textId="04A352DC" w:rsidR="00933F33" w:rsidRDefault="00B607D1" w:rsidP="00537B9D">
            <w:pPr>
              <w:pStyle w:val="acctfourfigures"/>
              <w:tabs>
                <w:tab w:val="clear" w:pos="765"/>
                <w:tab w:val="decimal" w:pos="839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gridSpan w:val="2"/>
          </w:tcPr>
          <w:p w14:paraId="119BE439" w14:textId="77777777" w:rsidR="00933F33" w:rsidRDefault="00933F33" w:rsidP="00537B9D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248F2C69" w14:textId="2D084ECE" w:rsidR="00933F33" w:rsidRPr="00933F33" w:rsidRDefault="00933F33" w:rsidP="00802496">
            <w:pPr>
              <w:pStyle w:val="acctfourfigures"/>
              <w:tabs>
                <w:tab w:val="clear" w:pos="765"/>
                <w:tab w:val="decimal" w:pos="810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32</w:t>
            </w:r>
          </w:p>
        </w:tc>
        <w:tc>
          <w:tcPr>
            <w:tcW w:w="180" w:type="dxa"/>
          </w:tcPr>
          <w:p w14:paraId="23A7797C" w14:textId="77777777" w:rsidR="00933F33" w:rsidRPr="00933F33" w:rsidRDefault="00933F33" w:rsidP="00537B9D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6AEC4C82" w14:textId="22382547" w:rsidR="00933F33" w:rsidRPr="00933F33" w:rsidRDefault="00933F33" w:rsidP="00537B9D">
            <w:pPr>
              <w:pStyle w:val="acctfourfigures"/>
              <w:tabs>
                <w:tab w:val="clear" w:pos="765"/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83</w:t>
            </w:r>
          </w:p>
        </w:tc>
      </w:tr>
      <w:tr w:rsidR="00933F33" w14:paraId="1BC885EC" w14:textId="77777777" w:rsidTr="00F41330">
        <w:trPr>
          <w:cantSplit/>
          <w:trHeight w:val="20"/>
        </w:trPr>
        <w:tc>
          <w:tcPr>
            <w:tcW w:w="3858" w:type="dxa"/>
            <w:vAlign w:val="bottom"/>
            <w:hideMark/>
          </w:tcPr>
          <w:p w14:paraId="5EB9835E" w14:textId="77777777" w:rsidR="00933F33" w:rsidRDefault="00933F33" w:rsidP="00537B9D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ค่าใช้จ่ายค่าเช่าและบริการ</w:t>
            </w:r>
          </w:p>
        </w:tc>
        <w:tc>
          <w:tcPr>
            <w:tcW w:w="1079" w:type="dxa"/>
          </w:tcPr>
          <w:p w14:paraId="0DF18784" w14:textId="450387F4" w:rsidR="00933F33" w:rsidRDefault="00B607D1" w:rsidP="00537B9D">
            <w:pPr>
              <w:pStyle w:val="acctfourfigures"/>
              <w:tabs>
                <w:tab w:val="clear" w:pos="765"/>
                <w:tab w:val="decimal" w:pos="843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05E888AE" w14:textId="77777777" w:rsidR="00933F33" w:rsidRDefault="00933F33" w:rsidP="00537B9D">
            <w:pPr>
              <w:pStyle w:val="acctfourfigures"/>
              <w:tabs>
                <w:tab w:val="decimal" w:pos="738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gridSpan w:val="2"/>
          </w:tcPr>
          <w:p w14:paraId="44D037C1" w14:textId="4545AC25" w:rsidR="00933F33" w:rsidRDefault="00B607D1" w:rsidP="00537B9D">
            <w:pPr>
              <w:pStyle w:val="acctfourfigures"/>
              <w:tabs>
                <w:tab w:val="clear" w:pos="765"/>
                <w:tab w:val="decimal" w:pos="839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gridSpan w:val="2"/>
          </w:tcPr>
          <w:p w14:paraId="02F7B7F7" w14:textId="77777777" w:rsidR="00933F33" w:rsidRDefault="00933F33" w:rsidP="00537B9D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745931D4" w14:textId="58AD9089" w:rsidR="00933F33" w:rsidRPr="00933F33" w:rsidRDefault="00933F33" w:rsidP="00537B9D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</w:t>
            </w:r>
          </w:p>
        </w:tc>
        <w:tc>
          <w:tcPr>
            <w:tcW w:w="180" w:type="dxa"/>
          </w:tcPr>
          <w:p w14:paraId="1CD98D94" w14:textId="77777777" w:rsidR="00933F33" w:rsidRPr="00933F33" w:rsidRDefault="00933F33" w:rsidP="00537B9D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61191F09" w14:textId="1FA20F70" w:rsidR="00933F33" w:rsidRPr="00933F33" w:rsidRDefault="00933F33" w:rsidP="00537B9D">
            <w:pPr>
              <w:pStyle w:val="acctfourfigures"/>
              <w:tabs>
                <w:tab w:val="clear" w:pos="765"/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</w:t>
            </w:r>
          </w:p>
        </w:tc>
      </w:tr>
      <w:tr w:rsidR="00933F33" w14:paraId="49556B96" w14:textId="77777777" w:rsidTr="00C63218">
        <w:trPr>
          <w:cantSplit/>
          <w:trHeight w:val="20"/>
        </w:trPr>
        <w:tc>
          <w:tcPr>
            <w:tcW w:w="3858" w:type="dxa"/>
            <w:vAlign w:val="bottom"/>
          </w:tcPr>
          <w:p w14:paraId="14DFCF7B" w14:textId="332A1C9E" w:rsidR="00933F33" w:rsidRDefault="00933F33" w:rsidP="00537B9D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ค่าใช้จ่ายส่งเสริมการขาย</w:t>
            </w:r>
          </w:p>
        </w:tc>
        <w:tc>
          <w:tcPr>
            <w:tcW w:w="1079" w:type="dxa"/>
          </w:tcPr>
          <w:p w14:paraId="69274E44" w14:textId="3383724C" w:rsidR="00933F33" w:rsidRDefault="00B607D1" w:rsidP="00537B9D">
            <w:pPr>
              <w:pStyle w:val="acctfourfigures"/>
              <w:tabs>
                <w:tab w:val="clear" w:pos="765"/>
                <w:tab w:val="decimal" w:pos="843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23F26377" w14:textId="77777777" w:rsidR="00933F33" w:rsidRDefault="00933F33" w:rsidP="00537B9D">
            <w:pPr>
              <w:pStyle w:val="acctfourfigures"/>
              <w:tabs>
                <w:tab w:val="decimal" w:pos="738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gridSpan w:val="2"/>
          </w:tcPr>
          <w:p w14:paraId="24DEA120" w14:textId="2B465C0A" w:rsidR="00933F33" w:rsidRDefault="00B607D1" w:rsidP="00537B9D">
            <w:pPr>
              <w:pStyle w:val="acctfourfigures"/>
              <w:tabs>
                <w:tab w:val="clear" w:pos="765"/>
                <w:tab w:val="decimal" w:pos="839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gridSpan w:val="2"/>
          </w:tcPr>
          <w:p w14:paraId="0BD81AC0" w14:textId="77777777" w:rsidR="00933F33" w:rsidRDefault="00933F33" w:rsidP="00537B9D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7C86EE38" w14:textId="05F71C97" w:rsidR="00933F33" w:rsidRPr="00933F33" w:rsidRDefault="00933F33" w:rsidP="00537B9D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5F6DDC91" w14:textId="77777777" w:rsidR="00933F33" w:rsidRPr="00933F33" w:rsidRDefault="00933F33" w:rsidP="00537B9D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14B39B31" w14:textId="3A0F17EB" w:rsidR="00933F33" w:rsidRPr="00933F33" w:rsidRDefault="00933F33" w:rsidP="00537B9D">
            <w:pPr>
              <w:pStyle w:val="acctfourfigures"/>
              <w:tabs>
                <w:tab w:val="clear" w:pos="765"/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247</w:t>
            </w:r>
          </w:p>
        </w:tc>
      </w:tr>
      <w:tr w:rsidR="00933F33" w14:paraId="76C6E48F" w14:textId="77777777" w:rsidTr="00F41330">
        <w:trPr>
          <w:cantSplit/>
          <w:trHeight w:val="20"/>
        </w:trPr>
        <w:tc>
          <w:tcPr>
            <w:tcW w:w="3858" w:type="dxa"/>
            <w:vAlign w:val="bottom"/>
            <w:hideMark/>
          </w:tcPr>
          <w:p w14:paraId="7DEAAC9D" w14:textId="77777777" w:rsidR="00933F33" w:rsidRDefault="00933F33" w:rsidP="00537B9D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79" w:type="dxa"/>
          </w:tcPr>
          <w:p w14:paraId="2EECFF58" w14:textId="14DD7508" w:rsidR="00933F33" w:rsidRDefault="00B607D1" w:rsidP="00537B9D">
            <w:pPr>
              <w:pStyle w:val="acctfourfigures"/>
              <w:tabs>
                <w:tab w:val="clear" w:pos="765"/>
                <w:tab w:val="decimal" w:pos="843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550C93A2" w14:textId="77777777" w:rsidR="00933F33" w:rsidRDefault="00933F33" w:rsidP="00537B9D">
            <w:pPr>
              <w:pStyle w:val="acctfourfigures"/>
              <w:tabs>
                <w:tab w:val="decimal" w:pos="738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gridSpan w:val="2"/>
          </w:tcPr>
          <w:p w14:paraId="5E887E53" w14:textId="0EDF8355" w:rsidR="00933F33" w:rsidRDefault="00B607D1" w:rsidP="00537B9D">
            <w:pPr>
              <w:pStyle w:val="acctfourfigures"/>
              <w:tabs>
                <w:tab w:val="clear" w:pos="765"/>
                <w:tab w:val="decimal" w:pos="839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gridSpan w:val="2"/>
          </w:tcPr>
          <w:p w14:paraId="35631324" w14:textId="77777777" w:rsidR="00933F33" w:rsidRDefault="00933F33" w:rsidP="00537B9D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34E20F84" w14:textId="59F4E020" w:rsidR="00933F33" w:rsidRPr="00933F33" w:rsidRDefault="00933F33" w:rsidP="00537B9D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5F7A00B6" w14:textId="77777777" w:rsidR="00933F33" w:rsidRPr="00933F33" w:rsidRDefault="00933F33" w:rsidP="00537B9D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667A2413" w14:textId="199DF86C" w:rsidR="00933F33" w:rsidRPr="00933F33" w:rsidRDefault="00933F33" w:rsidP="00537B9D">
            <w:pPr>
              <w:pStyle w:val="acctfourfigures"/>
              <w:tabs>
                <w:tab w:val="clear" w:pos="765"/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16</w:t>
            </w:r>
          </w:p>
        </w:tc>
      </w:tr>
      <w:tr w:rsidR="00933F33" w14:paraId="599014BC" w14:textId="77777777" w:rsidTr="00C63218">
        <w:trPr>
          <w:cantSplit/>
          <w:trHeight w:val="20"/>
        </w:trPr>
        <w:tc>
          <w:tcPr>
            <w:tcW w:w="3858" w:type="dxa"/>
            <w:vAlign w:val="bottom"/>
          </w:tcPr>
          <w:p w14:paraId="56026AD6" w14:textId="77777777" w:rsidR="00933F33" w:rsidRDefault="00933F33" w:rsidP="00537B9D">
            <w:pPr>
              <w:spacing w:line="40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73B4539" w14:textId="41FB052D" w:rsidR="00287D11" w:rsidRPr="000E2334" w:rsidRDefault="00287D11" w:rsidP="00537B9D">
            <w:pPr>
              <w:spacing w:line="40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9" w:type="dxa"/>
          </w:tcPr>
          <w:p w14:paraId="47DB7E8A" w14:textId="77777777" w:rsidR="00933F33" w:rsidRPr="000E2334" w:rsidRDefault="00933F33" w:rsidP="00537B9D">
            <w:pPr>
              <w:pStyle w:val="acctfourfigures"/>
              <w:tabs>
                <w:tab w:val="clear" w:pos="765"/>
                <w:tab w:val="decimal" w:pos="843"/>
                <w:tab w:val="decimal" w:pos="911"/>
              </w:tabs>
              <w:spacing w:line="400" w:lineRule="exact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2" w:type="dxa"/>
          </w:tcPr>
          <w:p w14:paraId="4A923E03" w14:textId="77777777" w:rsidR="00933F33" w:rsidRPr="000E2334" w:rsidRDefault="00933F33" w:rsidP="00537B9D">
            <w:pPr>
              <w:pStyle w:val="acctfourfigures"/>
              <w:tabs>
                <w:tab w:val="clear" w:pos="765"/>
                <w:tab w:val="decimal" w:pos="911"/>
              </w:tabs>
              <w:spacing w:line="400" w:lineRule="exact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66" w:type="dxa"/>
            <w:gridSpan w:val="2"/>
          </w:tcPr>
          <w:p w14:paraId="6761D6AC" w14:textId="77777777" w:rsidR="00933F33" w:rsidRPr="000E2334" w:rsidRDefault="00933F33" w:rsidP="00537B9D">
            <w:pPr>
              <w:pStyle w:val="acctfourfigures"/>
              <w:tabs>
                <w:tab w:val="clear" w:pos="765"/>
                <w:tab w:val="decimal" w:pos="839"/>
              </w:tabs>
              <w:spacing w:line="400" w:lineRule="exact"/>
              <w:ind w:right="-9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3" w:type="dxa"/>
            <w:gridSpan w:val="2"/>
          </w:tcPr>
          <w:p w14:paraId="2F757FAB" w14:textId="77777777" w:rsidR="00933F33" w:rsidRPr="000E2334" w:rsidRDefault="00933F33" w:rsidP="00537B9D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62" w:type="dxa"/>
          </w:tcPr>
          <w:p w14:paraId="49AF8E46" w14:textId="05B90E1E" w:rsidR="00933F33" w:rsidRPr="000E2334" w:rsidRDefault="00933F33" w:rsidP="00537B9D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6EF1F462" w14:textId="77777777" w:rsidR="00933F33" w:rsidRPr="000E2334" w:rsidRDefault="00933F33" w:rsidP="00537B9D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59" w:type="dxa"/>
          </w:tcPr>
          <w:p w14:paraId="53395574" w14:textId="5C500ABE" w:rsidR="00933F33" w:rsidRPr="000E2334" w:rsidRDefault="00933F33" w:rsidP="00537B9D">
            <w:pPr>
              <w:pStyle w:val="acctfourfigures"/>
              <w:tabs>
                <w:tab w:val="clear" w:pos="765"/>
                <w:tab w:val="decimal" w:pos="911"/>
              </w:tabs>
              <w:spacing w:line="400" w:lineRule="exact"/>
              <w:ind w:right="11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</w:tr>
      <w:tr w:rsidR="003C7510" w14:paraId="605794D8" w14:textId="77777777" w:rsidTr="00C63218">
        <w:trPr>
          <w:cantSplit/>
          <w:trHeight w:val="20"/>
        </w:trPr>
        <w:tc>
          <w:tcPr>
            <w:tcW w:w="3858" w:type="dxa"/>
            <w:vAlign w:val="bottom"/>
          </w:tcPr>
          <w:p w14:paraId="498FC81F" w14:textId="77777777" w:rsidR="003C7510" w:rsidRDefault="003C7510" w:rsidP="00537B9D">
            <w:pPr>
              <w:spacing w:line="40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9" w:type="dxa"/>
          </w:tcPr>
          <w:p w14:paraId="2BFD22E8" w14:textId="77777777" w:rsidR="003C7510" w:rsidRPr="000E2334" w:rsidRDefault="003C7510" w:rsidP="00537B9D">
            <w:pPr>
              <w:pStyle w:val="acctfourfigures"/>
              <w:tabs>
                <w:tab w:val="clear" w:pos="765"/>
                <w:tab w:val="decimal" w:pos="843"/>
                <w:tab w:val="decimal" w:pos="911"/>
              </w:tabs>
              <w:spacing w:line="400" w:lineRule="exact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2" w:type="dxa"/>
          </w:tcPr>
          <w:p w14:paraId="2930E95C" w14:textId="77777777" w:rsidR="003C7510" w:rsidRPr="000E2334" w:rsidRDefault="003C7510" w:rsidP="00537B9D">
            <w:pPr>
              <w:pStyle w:val="acctfourfigures"/>
              <w:tabs>
                <w:tab w:val="clear" w:pos="765"/>
                <w:tab w:val="decimal" w:pos="911"/>
              </w:tabs>
              <w:spacing w:line="400" w:lineRule="exact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66" w:type="dxa"/>
            <w:gridSpan w:val="2"/>
          </w:tcPr>
          <w:p w14:paraId="54754869" w14:textId="77777777" w:rsidR="003C7510" w:rsidRPr="000E2334" w:rsidRDefault="003C7510" w:rsidP="00537B9D">
            <w:pPr>
              <w:pStyle w:val="acctfourfigures"/>
              <w:tabs>
                <w:tab w:val="clear" w:pos="765"/>
                <w:tab w:val="decimal" w:pos="839"/>
              </w:tabs>
              <w:spacing w:line="400" w:lineRule="exact"/>
              <w:ind w:right="-9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3" w:type="dxa"/>
            <w:gridSpan w:val="2"/>
          </w:tcPr>
          <w:p w14:paraId="3267C3C1" w14:textId="77777777" w:rsidR="003C7510" w:rsidRPr="000E2334" w:rsidRDefault="003C7510" w:rsidP="00537B9D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62" w:type="dxa"/>
          </w:tcPr>
          <w:p w14:paraId="51CD9443" w14:textId="77777777" w:rsidR="003C7510" w:rsidRPr="000E2334" w:rsidRDefault="003C7510" w:rsidP="00537B9D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56BD9D50" w14:textId="77777777" w:rsidR="003C7510" w:rsidRPr="000E2334" w:rsidRDefault="003C7510" w:rsidP="00537B9D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59" w:type="dxa"/>
          </w:tcPr>
          <w:p w14:paraId="4348F123" w14:textId="77777777" w:rsidR="003C7510" w:rsidRPr="000E2334" w:rsidRDefault="003C7510" w:rsidP="00537B9D">
            <w:pPr>
              <w:pStyle w:val="acctfourfigures"/>
              <w:tabs>
                <w:tab w:val="clear" w:pos="765"/>
                <w:tab w:val="decimal" w:pos="911"/>
              </w:tabs>
              <w:spacing w:line="400" w:lineRule="exact"/>
              <w:ind w:right="11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</w:tr>
      <w:tr w:rsidR="003C7510" w14:paraId="18637FD0" w14:textId="77777777" w:rsidTr="00C63218">
        <w:trPr>
          <w:cantSplit/>
          <w:trHeight w:val="20"/>
        </w:trPr>
        <w:tc>
          <w:tcPr>
            <w:tcW w:w="3858" w:type="dxa"/>
            <w:vAlign w:val="bottom"/>
          </w:tcPr>
          <w:p w14:paraId="1DE2D378" w14:textId="77777777" w:rsidR="003C7510" w:rsidRDefault="003C7510" w:rsidP="00537B9D">
            <w:pPr>
              <w:spacing w:line="40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9" w:type="dxa"/>
          </w:tcPr>
          <w:p w14:paraId="21D75EEA" w14:textId="77777777" w:rsidR="003C7510" w:rsidRPr="000E2334" w:rsidRDefault="003C7510" w:rsidP="00537B9D">
            <w:pPr>
              <w:pStyle w:val="acctfourfigures"/>
              <w:tabs>
                <w:tab w:val="clear" w:pos="765"/>
                <w:tab w:val="decimal" w:pos="843"/>
                <w:tab w:val="decimal" w:pos="911"/>
              </w:tabs>
              <w:spacing w:line="400" w:lineRule="exact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2" w:type="dxa"/>
          </w:tcPr>
          <w:p w14:paraId="5E60F2F3" w14:textId="77777777" w:rsidR="003C7510" w:rsidRPr="000E2334" w:rsidRDefault="003C7510" w:rsidP="00537B9D">
            <w:pPr>
              <w:pStyle w:val="acctfourfigures"/>
              <w:tabs>
                <w:tab w:val="clear" w:pos="765"/>
                <w:tab w:val="decimal" w:pos="911"/>
              </w:tabs>
              <w:spacing w:line="400" w:lineRule="exact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66" w:type="dxa"/>
            <w:gridSpan w:val="2"/>
          </w:tcPr>
          <w:p w14:paraId="48553A1B" w14:textId="77777777" w:rsidR="003C7510" w:rsidRPr="000E2334" w:rsidRDefault="003C7510" w:rsidP="00537B9D">
            <w:pPr>
              <w:pStyle w:val="acctfourfigures"/>
              <w:tabs>
                <w:tab w:val="clear" w:pos="765"/>
                <w:tab w:val="decimal" w:pos="839"/>
              </w:tabs>
              <w:spacing w:line="400" w:lineRule="exact"/>
              <w:ind w:right="-9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3" w:type="dxa"/>
            <w:gridSpan w:val="2"/>
          </w:tcPr>
          <w:p w14:paraId="08A2F1E2" w14:textId="77777777" w:rsidR="003C7510" w:rsidRPr="000E2334" w:rsidRDefault="003C7510" w:rsidP="00537B9D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62" w:type="dxa"/>
          </w:tcPr>
          <w:p w14:paraId="6E2616EF" w14:textId="77777777" w:rsidR="003C7510" w:rsidRPr="000E2334" w:rsidRDefault="003C7510" w:rsidP="00537B9D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464AB2A1" w14:textId="77777777" w:rsidR="003C7510" w:rsidRPr="000E2334" w:rsidRDefault="003C7510" w:rsidP="00537B9D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59" w:type="dxa"/>
          </w:tcPr>
          <w:p w14:paraId="3AB3A23B" w14:textId="77777777" w:rsidR="003C7510" w:rsidRPr="000E2334" w:rsidRDefault="003C7510" w:rsidP="00537B9D">
            <w:pPr>
              <w:pStyle w:val="acctfourfigures"/>
              <w:tabs>
                <w:tab w:val="clear" w:pos="765"/>
                <w:tab w:val="decimal" w:pos="911"/>
              </w:tabs>
              <w:spacing w:line="400" w:lineRule="exact"/>
              <w:ind w:right="11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</w:tr>
      <w:tr w:rsidR="00933F33" w14:paraId="5E8F10D4" w14:textId="77777777" w:rsidTr="00C63218">
        <w:trPr>
          <w:cantSplit/>
          <w:trHeight w:val="20"/>
        </w:trPr>
        <w:tc>
          <w:tcPr>
            <w:tcW w:w="3858" w:type="dxa"/>
            <w:vAlign w:val="bottom"/>
            <w:hideMark/>
          </w:tcPr>
          <w:p w14:paraId="07786916" w14:textId="77777777" w:rsidR="00933F33" w:rsidRDefault="00933F33" w:rsidP="00537B9D">
            <w:pPr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1079" w:type="dxa"/>
          </w:tcPr>
          <w:p w14:paraId="31641CFA" w14:textId="09A81ED5" w:rsidR="00933F33" w:rsidRDefault="00933F33" w:rsidP="00537B9D">
            <w:pPr>
              <w:pStyle w:val="acctfourfigures"/>
              <w:tabs>
                <w:tab w:val="clear" w:pos="765"/>
                <w:tab w:val="decimal" w:pos="843"/>
                <w:tab w:val="decimal" w:pos="911"/>
              </w:tabs>
              <w:spacing w:line="40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68B86E32" w14:textId="77777777" w:rsidR="00933F33" w:rsidRDefault="00933F33" w:rsidP="00537B9D">
            <w:pPr>
              <w:pStyle w:val="acctfourfigures"/>
              <w:tabs>
                <w:tab w:val="clear" w:pos="765"/>
                <w:tab w:val="decimal" w:pos="911"/>
              </w:tabs>
              <w:spacing w:line="40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gridSpan w:val="2"/>
          </w:tcPr>
          <w:p w14:paraId="06686A08" w14:textId="09A9C1EC" w:rsidR="00933F33" w:rsidRDefault="00933F33" w:rsidP="00537B9D">
            <w:pPr>
              <w:pStyle w:val="acctfourfigures"/>
              <w:tabs>
                <w:tab w:val="clear" w:pos="765"/>
                <w:tab w:val="decimal" w:pos="839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gridSpan w:val="2"/>
          </w:tcPr>
          <w:p w14:paraId="6EB85DAA" w14:textId="77777777" w:rsidR="00933F33" w:rsidRDefault="00933F33" w:rsidP="00537B9D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31EE3BC5" w14:textId="77777777" w:rsidR="00933F33" w:rsidRPr="00933F33" w:rsidRDefault="00933F33" w:rsidP="00537B9D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B77B588" w14:textId="77777777" w:rsidR="00933F33" w:rsidRPr="00933F33" w:rsidRDefault="00933F33" w:rsidP="00537B9D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5A7BE863" w14:textId="77777777" w:rsidR="00933F33" w:rsidRPr="00933F33" w:rsidRDefault="00933F33" w:rsidP="00537B9D">
            <w:pPr>
              <w:pStyle w:val="acctfourfigures"/>
              <w:tabs>
                <w:tab w:val="clear" w:pos="765"/>
                <w:tab w:val="decimal" w:pos="731"/>
                <w:tab w:val="decimal" w:pos="911"/>
              </w:tabs>
              <w:spacing w:line="40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3F33" w14:paraId="642E6B0C" w14:textId="77777777" w:rsidTr="00F41330">
        <w:trPr>
          <w:cantSplit/>
          <w:trHeight w:val="20"/>
        </w:trPr>
        <w:tc>
          <w:tcPr>
            <w:tcW w:w="3858" w:type="dxa"/>
            <w:vAlign w:val="bottom"/>
            <w:hideMark/>
          </w:tcPr>
          <w:p w14:paraId="31858050" w14:textId="77777777" w:rsidR="00933F33" w:rsidRDefault="00933F33" w:rsidP="00537B9D">
            <w:pPr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079" w:type="dxa"/>
          </w:tcPr>
          <w:p w14:paraId="69985B18" w14:textId="1E2EA012" w:rsidR="00933F33" w:rsidRDefault="00B607D1" w:rsidP="00537B9D">
            <w:pPr>
              <w:pStyle w:val="acctfourfigures"/>
              <w:tabs>
                <w:tab w:val="clear" w:pos="765"/>
                <w:tab w:val="decimal" w:pos="843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182" w:type="dxa"/>
          </w:tcPr>
          <w:p w14:paraId="14EBA65A" w14:textId="77777777" w:rsidR="00933F33" w:rsidRDefault="00933F33" w:rsidP="00537B9D">
            <w:pPr>
              <w:pStyle w:val="acctfourfigures"/>
              <w:tabs>
                <w:tab w:val="decimal" w:pos="693"/>
              </w:tabs>
              <w:spacing w:line="400" w:lineRule="exact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gridSpan w:val="2"/>
          </w:tcPr>
          <w:p w14:paraId="2F597D20" w14:textId="6F6BD92B" w:rsidR="00933F33" w:rsidRDefault="00B607D1" w:rsidP="00537B9D">
            <w:pPr>
              <w:pStyle w:val="acctfourfigures"/>
              <w:tabs>
                <w:tab w:val="clear" w:pos="765"/>
                <w:tab w:val="decimal" w:pos="839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CE49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3" w:type="dxa"/>
            <w:gridSpan w:val="2"/>
          </w:tcPr>
          <w:p w14:paraId="1721F178" w14:textId="77777777" w:rsidR="00933F33" w:rsidRDefault="00933F33" w:rsidP="00537B9D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0C394EF4" w14:textId="1796D36E" w:rsidR="00933F33" w:rsidRPr="00933F33" w:rsidRDefault="00933F33" w:rsidP="00537B9D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0D96AFA0" w14:textId="77777777" w:rsidR="00933F33" w:rsidRPr="00933F33" w:rsidRDefault="00933F33" w:rsidP="00537B9D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68DC3D74" w14:textId="1039D65D" w:rsidR="00933F33" w:rsidRPr="00933F33" w:rsidRDefault="00933F33" w:rsidP="00537B9D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933F33" w14:paraId="75E3DB1E" w14:textId="77777777" w:rsidTr="00F41330">
        <w:trPr>
          <w:cantSplit/>
          <w:trHeight w:val="20"/>
        </w:trPr>
        <w:tc>
          <w:tcPr>
            <w:tcW w:w="3858" w:type="dxa"/>
            <w:vAlign w:val="bottom"/>
            <w:hideMark/>
          </w:tcPr>
          <w:p w14:paraId="4D64C0B0" w14:textId="77777777" w:rsidR="00933F33" w:rsidRDefault="00933F33" w:rsidP="00537B9D">
            <w:pPr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รายได้ค่าสาธารณูปโภค</w:t>
            </w:r>
          </w:p>
        </w:tc>
        <w:tc>
          <w:tcPr>
            <w:tcW w:w="1079" w:type="dxa"/>
          </w:tcPr>
          <w:p w14:paraId="2D410611" w14:textId="44D5EC67" w:rsidR="00933F33" w:rsidRDefault="00B607D1" w:rsidP="00537B9D">
            <w:pPr>
              <w:pStyle w:val="acctfourfigures"/>
              <w:tabs>
                <w:tab w:val="clear" w:pos="765"/>
                <w:tab w:val="decimal" w:pos="843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2" w:type="dxa"/>
          </w:tcPr>
          <w:p w14:paraId="329283C2" w14:textId="77777777" w:rsidR="00933F33" w:rsidRDefault="00933F33" w:rsidP="00537B9D">
            <w:pPr>
              <w:pStyle w:val="acctfourfigures"/>
              <w:tabs>
                <w:tab w:val="decimal" w:pos="693"/>
              </w:tabs>
              <w:spacing w:line="400" w:lineRule="exact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gridSpan w:val="2"/>
          </w:tcPr>
          <w:p w14:paraId="39D56B30" w14:textId="5DDAFE83" w:rsidR="00933F33" w:rsidRDefault="00B607D1" w:rsidP="00537B9D">
            <w:pPr>
              <w:pStyle w:val="acctfourfigures"/>
              <w:tabs>
                <w:tab w:val="clear" w:pos="765"/>
                <w:tab w:val="decimal" w:pos="839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3" w:type="dxa"/>
            <w:gridSpan w:val="2"/>
          </w:tcPr>
          <w:p w14:paraId="4B7DF5BD" w14:textId="77777777" w:rsidR="00933F33" w:rsidRDefault="00933F33" w:rsidP="00537B9D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3A4943AE" w14:textId="51D99B96" w:rsidR="00933F33" w:rsidRPr="00933F33" w:rsidRDefault="00933F33" w:rsidP="00537B9D">
            <w:pPr>
              <w:pStyle w:val="acctfourfigures"/>
              <w:tabs>
                <w:tab w:val="clear" w:pos="765"/>
                <w:tab w:val="decimal" w:pos="755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27B632E5" w14:textId="77777777" w:rsidR="00933F33" w:rsidRPr="00933F33" w:rsidRDefault="00933F33" w:rsidP="00537B9D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13CB3603" w14:textId="243298C5" w:rsidR="00933F33" w:rsidRPr="00933F33" w:rsidRDefault="00933F33" w:rsidP="00537B9D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933F33" w14:paraId="126EF043" w14:textId="77777777" w:rsidTr="00F41330">
        <w:trPr>
          <w:cantSplit/>
          <w:trHeight w:val="20"/>
        </w:trPr>
        <w:tc>
          <w:tcPr>
            <w:tcW w:w="3858" w:type="dxa"/>
            <w:vAlign w:val="bottom"/>
            <w:hideMark/>
          </w:tcPr>
          <w:p w14:paraId="777919F4" w14:textId="056886B9" w:rsidR="00933F33" w:rsidRDefault="00CE4962" w:rsidP="00537B9D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รายได้บริหารจัดการ</w:t>
            </w:r>
          </w:p>
        </w:tc>
        <w:tc>
          <w:tcPr>
            <w:tcW w:w="1079" w:type="dxa"/>
          </w:tcPr>
          <w:p w14:paraId="7BE59847" w14:textId="1A24CAE2" w:rsidR="00933F33" w:rsidRPr="00CE4962" w:rsidRDefault="00CE4962" w:rsidP="00537B9D">
            <w:pPr>
              <w:pStyle w:val="acctfourfigures"/>
              <w:tabs>
                <w:tab w:val="clear" w:pos="765"/>
                <w:tab w:val="decimal" w:pos="843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182" w:type="dxa"/>
          </w:tcPr>
          <w:p w14:paraId="320FD8B3" w14:textId="77777777" w:rsidR="00933F33" w:rsidRDefault="00933F33" w:rsidP="00537B9D">
            <w:pPr>
              <w:pStyle w:val="acctfourfigures"/>
              <w:tabs>
                <w:tab w:val="decimal" w:pos="693"/>
              </w:tabs>
              <w:spacing w:line="400" w:lineRule="exact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gridSpan w:val="2"/>
          </w:tcPr>
          <w:p w14:paraId="24F91D13" w14:textId="4C55D264" w:rsidR="00933F33" w:rsidRDefault="00CE4962" w:rsidP="00537B9D">
            <w:pPr>
              <w:pStyle w:val="acctfourfigures"/>
              <w:tabs>
                <w:tab w:val="clear" w:pos="765"/>
                <w:tab w:val="decimal" w:pos="839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gridSpan w:val="2"/>
          </w:tcPr>
          <w:p w14:paraId="03DD37C6" w14:textId="77777777" w:rsidR="00933F33" w:rsidRDefault="00933F33" w:rsidP="00537B9D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58B1608C" w14:textId="64CBA7AB" w:rsidR="00933F33" w:rsidRPr="00933F33" w:rsidRDefault="00933F33" w:rsidP="00537B9D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27D1CEDA" w14:textId="77777777" w:rsidR="00933F33" w:rsidRPr="00933F33" w:rsidRDefault="00933F33" w:rsidP="00537B9D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36F93B91" w14:textId="73EC3B23" w:rsidR="00933F33" w:rsidRPr="00933F33" w:rsidRDefault="00933F33" w:rsidP="00537B9D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933F33" w14:paraId="3D2D6CEA" w14:textId="77777777" w:rsidTr="00F41330">
        <w:trPr>
          <w:cantSplit/>
          <w:trHeight w:val="20"/>
        </w:trPr>
        <w:tc>
          <w:tcPr>
            <w:tcW w:w="3858" w:type="dxa"/>
            <w:vAlign w:val="bottom"/>
            <w:hideMark/>
          </w:tcPr>
          <w:p w14:paraId="6455AD79" w14:textId="77777777" w:rsidR="00933F33" w:rsidRDefault="00933F33" w:rsidP="00537B9D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79" w:type="dxa"/>
          </w:tcPr>
          <w:p w14:paraId="45ECDEC3" w14:textId="73042ED0" w:rsidR="00933F33" w:rsidRDefault="00B607D1" w:rsidP="00537B9D">
            <w:pPr>
              <w:pStyle w:val="acctfourfigures"/>
              <w:tabs>
                <w:tab w:val="clear" w:pos="765"/>
                <w:tab w:val="decimal" w:pos="843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2" w:type="dxa"/>
          </w:tcPr>
          <w:p w14:paraId="2B2AB695" w14:textId="77777777" w:rsidR="00933F33" w:rsidRDefault="00933F33" w:rsidP="00537B9D">
            <w:pPr>
              <w:pStyle w:val="acctfourfigures"/>
              <w:tabs>
                <w:tab w:val="decimal" w:pos="693"/>
              </w:tabs>
              <w:spacing w:line="400" w:lineRule="exact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gridSpan w:val="2"/>
          </w:tcPr>
          <w:p w14:paraId="20AB4082" w14:textId="11512CEC" w:rsidR="00933F33" w:rsidRDefault="00CE4962" w:rsidP="00537B9D">
            <w:pPr>
              <w:pStyle w:val="acctfourfigures"/>
              <w:tabs>
                <w:tab w:val="clear" w:pos="765"/>
                <w:tab w:val="decimal" w:pos="839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3" w:type="dxa"/>
            <w:gridSpan w:val="2"/>
          </w:tcPr>
          <w:p w14:paraId="64D66E8D" w14:textId="77777777" w:rsidR="00933F33" w:rsidRDefault="00933F33" w:rsidP="00537B9D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115C0153" w14:textId="65AEA02A" w:rsidR="00933F33" w:rsidRPr="00933F33" w:rsidRDefault="00933F33" w:rsidP="00537B9D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11AB886C" w14:textId="77777777" w:rsidR="00933F33" w:rsidRPr="00933F33" w:rsidRDefault="00933F33" w:rsidP="00537B9D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7C9D64B5" w14:textId="77434E89" w:rsidR="00933F33" w:rsidRPr="00933F33" w:rsidRDefault="00933F33" w:rsidP="00537B9D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2A26EB" w14:paraId="3083FF41" w14:textId="77777777" w:rsidTr="00C63218">
        <w:trPr>
          <w:cantSplit/>
          <w:trHeight w:val="20"/>
        </w:trPr>
        <w:tc>
          <w:tcPr>
            <w:tcW w:w="3858" w:type="dxa"/>
            <w:vAlign w:val="bottom"/>
          </w:tcPr>
          <w:p w14:paraId="11A94B4F" w14:textId="77777777" w:rsidR="002A26EB" w:rsidRDefault="002A26EB" w:rsidP="00537B9D">
            <w:pPr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9" w:type="dxa"/>
          </w:tcPr>
          <w:p w14:paraId="26BACA00" w14:textId="77777777" w:rsidR="002A26EB" w:rsidRDefault="002A26EB" w:rsidP="00537B9D">
            <w:pPr>
              <w:pStyle w:val="acctfourfigures"/>
              <w:tabs>
                <w:tab w:val="clear" w:pos="765"/>
                <w:tab w:val="decimal" w:pos="843"/>
                <w:tab w:val="decimal" w:pos="911"/>
              </w:tabs>
              <w:spacing w:line="40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66E43398" w14:textId="77777777" w:rsidR="002A26EB" w:rsidRDefault="002A26EB" w:rsidP="00537B9D">
            <w:pPr>
              <w:pStyle w:val="acctfourfigures"/>
              <w:tabs>
                <w:tab w:val="clear" w:pos="765"/>
                <w:tab w:val="decimal" w:pos="911"/>
              </w:tabs>
              <w:spacing w:line="40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gridSpan w:val="2"/>
          </w:tcPr>
          <w:p w14:paraId="5B9C4700" w14:textId="77777777" w:rsidR="002A26EB" w:rsidRDefault="002A26EB" w:rsidP="00537B9D">
            <w:pPr>
              <w:pStyle w:val="acctfourfigures"/>
              <w:tabs>
                <w:tab w:val="clear" w:pos="765"/>
                <w:tab w:val="decimal" w:pos="839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gridSpan w:val="2"/>
          </w:tcPr>
          <w:p w14:paraId="155CC3B6" w14:textId="77777777" w:rsidR="002A26EB" w:rsidRDefault="002A26EB" w:rsidP="00537B9D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22CCE87F" w14:textId="77777777" w:rsidR="002A26EB" w:rsidRPr="00933F33" w:rsidRDefault="002A26EB" w:rsidP="00537B9D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A001FA3" w14:textId="77777777" w:rsidR="002A26EB" w:rsidRPr="00933F33" w:rsidRDefault="002A26EB" w:rsidP="00537B9D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61CA7F56" w14:textId="77777777" w:rsidR="002A26EB" w:rsidRPr="00933F33" w:rsidRDefault="002A26EB" w:rsidP="00537B9D">
            <w:pPr>
              <w:pStyle w:val="acctfourfigures"/>
              <w:tabs>
                <w:tab w:val="clear" w:pos="765"/>
                <w:tab w:val="decimal" w:pos="731"/>
                <w:tab w:val="decimal" w:pos="911"/>
              </w:tabs>
              <w:spacing w:line="40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3F33" w14:paraId="03AA95CF" w14:textId="77777777" w:rsidTr="00C63218">
        <w:trPr>
          <w:cantSplit/>
          <w:trHeight w:val="20"/>
        </w:trPr>
        <w:tc>
          <w:tcPr>
            <w:tcW w:w="3858" w:type="dxa"/>
            <w:vAlign w:val="bottom"/>
            <w:hideMark/>
          </w:tcPr>
          <w:p w14:paraId="084E4C7E" w14:textId="170E96CD" w:rsidR="00933F33" w:rsidRDefault="00933F33" w:rsidP="00537B9D">
            <w:pPr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79" w:type="dxa"/>
          </w:tcPr>
          <w:p w14:paraId="3ED92855" w14:textId="77777777" w:rsidR="00933F33" w:rsidRDefault="00933F33" w:rsidP="00537B9D">
            <w:pPr>
              <w:pStyle w:val="acctfourfigures"/>
              <w:tabs>
                <w:tab w:val="clear" w:pos="765"/>
                <w:tab w:val="decimal" w:pos="843"/>
                <w:tab w:val="decimal" w:pos="911"/>
              </w:tabs>
              <w:spacing w:line="40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2BED2550" w14:textId="77777777" w:rsidR="00933F33" w:rsidRDefault="00933F33" w:rsidP="00537B9D">
            <w:pPr>
              <w:pStyle w:val="acctfourfigures"/>
              <w:tabs>
                <w:tab w:val="clear" w:pos="765"/>
                <w:tab w:val="decimal" w:pos="911"/>
              </w:tabs>
              <w:spacing w:line="40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gridSpan w:val="2"/>
          </w:tcPr>
          <w:p w14:paraId="43BD3F23" w14:textId="77777777" w:rsidR="00933F33" w:rsidRDefault="00933F33" w:rsidP="00537B9D">
            <w:pPr>
              <w:pStyle w:val="acctfourfigures"/>
              <w:tabs>
                <w:tab w:val="clear" w:pos="765"/>
                <w:tab w:val="decimal" w:pos="839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gridSpan w:val="2"/>
          </w:tcPr>
          <w:p w14:paraId="4E2BE9B8" w14:textId="77777777" w:rsidR="00933F33" w:rsidRDefault="00933F33" w:rsidP="00537B9D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05B2270B" w14:textId="77777777" w:rsidR="00933F33" w:rsidRPr="00933F33" w:rsidRDefault="00933F33" w:rsidP="00537B9D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E907364" w14:textId="77777777" w:rsidR="00933F33" w:rsidRPr="00933F33" w:rsidRDefault="00933F33" w:rsidP="00537B9D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26A7851E" w14:textId="77777777" w:rsidR="00933F33" w:rsidRPr="00933F33" w:rsidRDefault="00933F33" w:rsidP="00537B9D">
            <w:pPr>
              <w:pStyle w:val="acctfourfigures"/>
              <w:tabs>
                <w:tab w:val="clear" w:pos="765"/>
                <w:tab w:val="decimal" w:pos="731"/>
                <w:tab w:val="decimal" w:pos="911"/>
              </w:tabs>
              <w:spacing w:line="40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3F33" w14:paraId="49847D64" w14:textId="77777777" w:rsidTr="00F41330">
        <w:trPr>
          <w:cantSplit/>
          <w:trHeight w:val="20"/>
        </w:trPr>
        <w:tc>
          <w:tcPr>
            <w:tcW w:w="3858" w:type="dxa"/>
            <w:vAlign w:val="bottom"/>
            <w:hideMark/>
          </w:tcPr>
          <w:p w14:paraId="4241EBBC" w14:textId="77777777" w:rsidR="00933F33" w:rsidRDefault="00933F33" w:rsidP="00537B9D">
            <w:pPr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079" w:type="dxa"/>
          </w:tcPr>
          <w:p w14:paraId="75FD5459" w14:textId="49EADE4D" w:rsidR="00933F33" w:rsidRPr="00A54EF9" w:rsidRDefault="00B607D1" w:rsidP="00537B9D">
            <w:pPr>
              <w:pStyle w:val="acctfourfigures"/>
              <w:tabs>
                <w:tab w:val="clear" w:pos="765"/>
                <w:tab w:val="decimal" w:pos="843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</w:t>
            </w:r>
          </w:p>
        </w:tc>
        <w:tc>
          <w:tcPr>
            <w:tcW w:w="182" w:type="dxa"/>
          </w:tcPr>
          <w:p w14:paraId="1299DE5C" w14:textId="77777777" w:rsidR="00933F33" w:rsidRDefault="00933F33" w:rsidP="00537B9D">
            <w:pPr>
              <w:pStyle w:val="acctfourfigures"/>
              <w:tabs>
                <w:tab w:val="decimal" w:pos="693"/>
              </w:tabs>
              <w:spacing w:line="400" w:lineRule="exact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gridSpan w:val="2"/>
          </w:tcPr>
          <w:p w14:paraId="33F424FF" w14:textId="22AF263F" w:rsidR="00933F33" w:rsidRDefault="00B607D1" w:rsidP="00537B9D">
            <w:pPr>
              <w:pStyle w:val="acctfourfigures"/>
              <w:tabs>
                <w:tab w:val="clear" w:pos="765"/>
                <w:tab w:val="decimal" w:pos="839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</w:p>
        </w:tc>
        <w:tc>
          <w:tcPr>
            <w:tcW w:w="183" w:type="dxa"/>
            <w:gridSpan w:val="2"/>
          </w:tcPr>
          <w:p w14:paraId="383C1F9B" w14:textId="77777777" w:rsidR="00933F33" w:rsidRDefault="00933F33" w:rsidP="00537B9D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75955665" w14:textId="07B588B9" w:rsidR="00933F33" w:rsidRPr="00933F33" w:rsidRDefault="00933F33" w:rsidP="00537B9D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7D205FC4" w14:textId="77777777" w:rsidR="00933F33" w:rsidRPr="00933F33" w:rsidRDefault="00933F33" w:rsidP="00537B9D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5E06E4CD" w14:textId="5A4AC758" w:rsidR="00933F33" w:rsidRPr="00933F33" w:rsidRDefault="00933F33" w:rsidP="00537B9D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933F33" w14:paraId="5170EB65" w14:textId="77777777" w:rsidTr="00C63218">
        <w:trPr>
          <w:cantSplit/>
          <w:trHeight w:val="20"/>
        </w:trPr>
        <w:tc>
          <w:tcPr>
            <w:tcW w:w="3858" w:type="dxa"/>
            <w:vAlign w:val="bottom"/>
          </w:tcPr>
          <w:p w14:paraId="0714A010" w14:textId="4AA357E2" w:rsidR="00933F33" w:rsidRDefault="00933F33" w:rsidP="00537B9D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รายได้ค่าส่งเสริมการขาย</w:t>
            </w:r>
          </w:p>
        </w:tc>
        <w:tc>
          <w:tcPr>
            <w:tcW w:w="1079" w:type="dxa"/>
          </w:tcPr>
          <w:p w14:paraId="3D4D328C" w14:textId="345AFE94" w:rsidR="00933F33" w:rsidRDefault="00B607D1" w:rsidP="00537B9D">
            <w:pPr>
              <w:pStyle w:val="acctfourfigures"/>
              <w:tabs>
                <w:tab w:val="clear" w:pos="765"/>
                <w:tab w:val="decimal" w:pos="843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5598E931" w14:textId="77777777" w:rsidR="00933F33" w:rsidRDefault="00933F33" w:rsidP="00537B9D">
            <w:pPr>
              <w:pStyle w:val="acctfourfigures"/>
              <w:tabs>
                <w:tab w:val="decimal" w:pos="693"/>
              </w:tabs>
              <w:spacing w:line="400" w:lineRule="exact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gridSpan w:val="2"/>
          </w:tcPr>
          <w:p w14:paraId="6636EFD0" w14:textId="21E53661" w:rsidR="00933F33" w:rsidRDefault="00B607D1" w:rsidP="00537B9D">
            <w:pPr>
              <w:pStyle w:val="acctfourfigures"/>
              <w:tabs>
                <w:tab w:val="clear" w:pos="765"/>
                <w:tab w:val="decimal" w:pos="839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3" w:type="dxa"/>
            <w:gridSpan w:val="2"/>
          </w:tcPr>
          <w:p w14:paraId="649AF7CB" w14:textId="77777777" w:rsidR="00933F33" w:rsidRDefault="00933F33" w:rsidP="00537B9D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282122E7" w14:textId="01CE6645" w:rsidR="00933F33" w:rsidRPr="00933F33" w:rsidRDefault="00933F33" w:rsidP="00537B9D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1A44D0EF" w14:textId="77777777" w:rsidR="00933F33" w:rsidRPr="00933F33" w:rsidRDefault="00933F33" w:rsidP="00537B9D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5D103292" w14:textId="367A9E57" w:rsidR="00933F33" w:rsidRPr="00933F33" w:rsidRDefault="00E45DC5" w:rsidP="00537B9D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</w:t>
            </w:r>
          </w:p>
        </w:tc>
      </w:tr>
      <w:tr w:rsidR="00933F33" w14:paraId="49FAF9CF" w14:textId="77777777" w:rsidTr="00F41330">
        <w:trPr>
          <w:cantSplit/>
          <w:trHeight w:val="20"/>
        </w:trPr>
        <w:tc>
          <w:tcPr>
            <w:tcW w:w="3858" w:type="dxa"/>
            <w:vAlign w:val="bottom"/>
            <w:hideMark/>
          </w:tcPr>
          <w:p w14:paraId="03AC5E5C" w14:textId="77777777" w:rsidR="00933F33" w:rsidRDefault="00933F33" w:rsidP="00537B9D">
            <w:pPr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รายได้ค่าสาธารณูปโภค</w:t>
            </w:r>
          </w:p>
        </w:tc>
        <w:tc>
          <w:tcPr>
            <w:tcW w:w="1079" w:type="dxa"/>
          </w:tcPr>
          <w:p w14:paraId="06AC98A3" w14:textId="7163ED12" w:rsidR="00933F33" w:rsidRDefault="00B607D1" w:rsidP="00537B9D">
            <w:pPr>
              <w:pStyle w:val="acctfourfigures"/>
              <w:tabs>
                <w:tab w:val="clear" w:pos="765"/>
                <w:tab w:val="decimal" w:pos="843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2" w:type="dxa"/>
          </w:tcPr>
          <w:p w14:paraId="266854F2" w14:textId="77777777" w:rsidR="00933F33" w:rsidRDefault="00933F33" w:rsidP="00537B9D">
            <w:pPr>
              <w:pStyle w:val="acctfourfigures"/>
              <w:tabs>
                <w:tab w:val="decimal" w:pos="693"/>
              </w:tabs>
              <w:spacing w:line="400" w:lineRule="exact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gridSpan w:val="2"/>
          </w:tcPr>
          <w:p w14:paraId="0B8F9671" w14:textId="218AB078" w:rsidR="00933F33" w:rsidRDefault="00B607D1" w:rsidP="00537B9D">
            <w:pPr>
              <w:pStyle w:val="acctfourfigures"/>
              <w:tabs>
                <w:tab w:val="clear" w:pos="765"/>
                <w:tab w:val="decimal" w:pos="839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3" w:type="dxa"/>
            <w:gridSpan w:val="2"/>
          </w:tcPr>
          <w:p w14:paraId="1E8B2E51" w14:textId="77777777" w:rsidR="00933F33" w:rsidRDefault="00933F33" w:rsidP="00537B9D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5C7C94EB" w14:textId="44F956EE" w:rsidR="00933F33" w:rsidRPr="00933F33" w:rsidRDefault="00933F33" w:rsidP="00537B9D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3269DDC1" w14:textId="77777777" w:rsidR="00933F33" w:rsidRPr="00933F33" w:rsidRDefault="00933F33" w:rsidP="00537B9D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226CFB8C" w14:textId="2C88B1E4" w:rsidR="00933F33" w:rsidRPr="00933F33" w:rsidRDefault="00933F33" w:rsidP="00537B9D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933F33" w14:paraId="247CFC53" w14:textId="77777777" w:rsidTr="00F41330">
        <w:trPr>
          <w:cantSplit/>
          <w:trHeight w:val="20"/>
        </w:trPr>
        <w:tc>
          <w:tcPr>
            <w:tcW w:w="3858" w:type="dxa"/>
            <w:vAlign w:val="bottom"/>
            <w:hideMark/>
          </w:tcPr>
          <w:p w14:paraId="3C4E4CC5" w14:textId="77777777" w:rsidR="00933F33" w:rsidRDefault="00933F33" w:rsidP="00537B9D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รายได้บริหารจัดการ</w:t>
            </w:r>
          </w:p>
        </w:tc>
        <w:tc>
          <w:tcPr>
            <w:tcW w:w="1079" w:type="dxa"/>
          </w:tcPr>
          <w:p w14:paraId="22E401DA" w14:textId="10E01ABA" w:rsidR="00933F33" w:rsidRDefault="00B607D1" w:rsidP="00537B9D">
            <w:pPr>
              <w:pStyle w:val="acctfourfigures"/>
              <w:tabs>
                <w:tab w:val="clear" w:pos="765"/>
                <w:tab w:val="decimal" w:pos="843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182" w:type="dxa"/>
          </w:tcPr>
          <w:p w14:paraId="2027CB55" w14:textId="77777777" w:rsidR="00933F33" w:rsidRDefault="00933F33" w:rsidP="00537B9D">
            <w:pPr>
              <w:pStyle w:val="acctfourfigures"/>
              <w:tabs>
                <w:tab w:val="decimal" w:pos="693"/>
              </w:tabs>
              <w:spacing w:line="400" w:lineRule="exact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gridSpan w:val="2"/>
          </w:tcPr>
          <w:p w14:paraId="31B04C21" w14:textId="7A9BA784" w:rsidR="00933F33" w:rsidRDefault="00B607D1" w:rsidP="00537B9D">
            <w:pPr>
              <w:pStyle w:val="acctfourfigures"/>
              <w:tabs>
                <w:tab w:val="clear" w:pos="765"/>
                <w:tab w:val="decimal" w:pos="839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CE49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3" w:type="dxa"/>
            <w:gridSpan w:val="2"/>
          </w:tcPr>
          <w:p w14:paraId="53655612" w14:textId="77777777" w:rsidR="00933F33" w:rsidRDefault="00933F33" w:rsidP="00537B9D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71A3C056" w14:textId="131D51F8" w:rsidR="00933F33" w:rsidRPr="00933F33" w:rsidRDefault="00933F33" w:rsidP="00537B9D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32168E3E" w14:textId="77777777" w:rsidR="00933F33" w:rsidRPr="00933F33" w:rsidRDefault="00933F33" w:rsidP="00537B9D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265BA2B0" w14:textId="66DE5E46" w:rsidR="00933F33" w:rsidRPr="00933F33" w:rsidRDefault="00933F33" w:rsidP="00537B9D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B607D1" w14:paraId="7C29A4D2" w14:textId="77777777" w:rsidTr="00F41330">
        <w:trPr>
          <w:cantSplit/>
          <w:trHeight w:val="20"/>
        </w:trPr>
        <w:tc>
          <w:tcPr>
            <w:tcW w:w="3858" w:type="dxa"/>
            <w:vAlign w:val="bottom"/>
          </w:tcPr>
          <w:p w14:paraId="427E78F4" w14:textId="588D6B9B" w:rsidR="00B607D1" w:rsidRDefault="00B607D1" w:rsidP="00537B9D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79" w:type="dxa"/>
          </w:tcPr>
          <w:p w14:paraId="08F307F4" w14:textId="4465F2B3" w:rsidR="00B607D1" w:rsidRDefault="00B607D1" w:rsidP="00537B9D">
            <w:pPr>
              <w:pStyle w:val="acctfourfigures"/>
              <w:tabs>
                <w:tab w:val="clear" w:pos="765"/>
                <w:tab w:val="decimal" w:pos="843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2" w:type="dxa"/>
          </w:tcPr>
          <w:p w14:paraId="6E84D0EA" w14:textId="77777777" w:rsidR="00B607D1" w:rsidRDefault="00B607D1" w:rsidP="00537B9D">
            <w:pPr>
              <w:pStyle w:val="acctfourfigures"/>
              <w:tabs>
                <w:tab w:val="decimal" w:pos="693"/>
              </w:tabs>
              <w:spacing w:line="400" w:lineRule="exact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gridSpan w:val="2"/>
          </w:tcPr>
          <w:p w14:paraId="784F8077" w14:textId="161C8B41" w:rsidR="00B607D1" w:rsidRDefault="00B607D1" w:rsidP="00537B9D">
            <w:pPr>
              <w:pStyle w:val="acctfourfigures"/>
              <w:tabs>
                <w:tab w:val="clear" w:pos="765"/>
                <w:tab w:val="decimal" w:pos="839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gridSpan w:val="2"/>
          </w:tcPr>
          <w:p w14:paraId="1D003EF5" w14:textId="77777777" w:rsidR="00B607D1" w:rsidRDefault="00B607D1" w:rsidP="00537B9D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2D7BFBDF" w14:textId="3DB8B21A" w:rsidR="00B607D1" w:rsidRPr="00933F33" w:rsidRDefault="009164FA" w:rsidP="00933F33">
            <w:pPr>
              <w:pStyle w:val="acctfourfigures"/>
              <w:tabs>
                <w:tab w:val="clear" w:pos="765"/>
              </w:tabs>
              <w:spacing w:line="400" w:lineRule="exact"/>
              <w:ind w:left="20" w:right="102" w:hanging="20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087A5CB4" w14:textId="77777777" w:rsidR="00B607D1" w:rsidRPr="00933F33" w:rsidRDefault="00B607D1" w:rsidP="00537B9D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59430BD4" w14:textId="719575F2" w:rsidR="00B607D1" w:rsidRPr="00933F33" w:rsidRDefault="009164FA" w:rsidP="00537B9D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933F33" w14:paraId="3E517454" w14:textId="77777777" w:rsidTr="00F41330">
        <w:trPr>
          <w:cantSplit/>
          <w:trHeight w:val="20"/>
        </w:trPr>
        <w:tc>
          <w:tcPr>
            <w:tcW w:w="3858" w:type="dxa"/>
            <w:vAlign w:val="bottom"/>
            <w:hideMark/>
          </w:tcPr>
          <w:p w14:paraId="1F1C3947" w14:textId="77777777" w:rsidR="00933F33" w:rsidRDefault="00933F33" w:rsidP="00537B9D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79" w:type="dxa"/>
          </w:tcPr>
          <w:p w14:paraId="18CE2B97" w14:textId="19C26793" w:rsidR="00933F33" w:rsidRDefault="00CE4962" w:rsidP="00537B9D">
            <w:pPr>
              <w:pStyle w:val="acctfourfigures"/>
              <w:tabs>
                <w:tab w:val="clear" w:pos="765"/>
                <w:tab w:val="decimal" w:pos="843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2" w:type="dxa"/>
          </w:tcPr>
          <w:p w14:paraId="386B0EAE" w14:textId="77777777" w:rsidR="00933F33" w:rsidRDefault="00933F33" w:rsidP="00537B9D">
            <w:pPr>
              <w:pStyle w:val="acctfourfigures"/>
              <w:tabs>
                <w:tab w:val="decimal" w:pos="693"/>
              </w:tabs>
              <w:spacing w:line="400" w:lineRule="exact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gridSpan w:val="2"/>
          </w:tcPr>
          <w:p w14:paraId="7E1F0658" w14:textId="45BC65D2" w:rsidR="00933F33" w:rsidRDefault="00B607D1" w:rsidP="00537B9D">
            <w:pPr>
              <w:pStyle w:val="acctfourfigures"/>
              <w:tabs>
                <w:tab w:val="clear" w:pos="765"/>
                <w:tab w:val="decimal" w:pos="839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3" w:type="dxa"/>
            <w:gridSpan w:val="2"/>
          </w:tcPr>
          <w:p w14:paraId="074355B5" w14:textId="77777777" w:rsidR="00933F33" w:rsidRDefault="00933F33" w:rsidP="00537B9D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3D3BBE6C" w14:textId="348325C8" w:rsidR="00933F33" w:rsidRPr="00933F33" w:rsidRDefault="00933F33" w:rsidP="00537B9D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3804FB85" w14:textId="77777777" w:rsidR="00933F33" w:rsidRPr="00933F33" w:rsidRDefault="00933F33" w:rsidP="00537B9D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3231DF54" w14:textId="264D3004" w:rsidR="00933F33" w:rsidRPr="00933F33" w:rsidRDefault="00933F33" w:rsidP="00537B9D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933F33" w14:paraId="14A8C130" w14:textId="77777777" w:rsidTr="00C63218">
        <w:trPr>
          <w:cantSplit/>
          <w:trHeight w:val="20"/>
        </w:trPr>
        <w:tc>
          <w:tcPr>
            <w:tcW w:w="3858" w:type="dxa"/>
            <w:vAlign w:val="bottom"/>
          </w:tcPr>
          <w:p w14:paraId="25EDB78A" w14:textId="3A1C6C41" w:rsidR="00933F33" w:rsidRDefault="00933F33" w:rsidP="00537B9D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บริหารจัดการ</w:t>
            </w:r>
          </w:p>
        </w:tc>
        <w:tc>
          <w:tcPr>
            <w:tcW w:w="1079" w:type="dxa"/>
          </w:tcPr>
          <w:p w14:paraId="2BA6FC01" w14:textId="679B05E6" w:rsidR="00933F33" w:rsidRPr="00A54EF9" w:rsidRDefault="00B607D1" w:rsidP="00537B9D">
            <w:pPr>
              <w:pStyle w:val="acctfourfigures"/>
              <w:tabs>
                <w:tab w:val="clear" w:pos="765"/>
                <w:tab w:val="decimal" w:pos="843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2" w:type="dxa"/>
          </w:tcPr>
          <w:p w14:paraId="401E8828" w14:textId="77777777" w:rsidR="00933F33" w:rsidRDefault="00933F33" w:rsidP="00537B9D">
            <w:pPr>
              <w:pStyle w:val="acctfourfigures"/>
              <w:tabs>
                <w:tab w:val="decimal" w:pos="693"/>
              </w:tabs>
              <w:spacing w:line="400" w:lineRule="exact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gridSpan w:val="2"/>
          </w:tcPr>
          <w:p w14:paraId="6E5A3F8B" w14:textId="413E35E0" w:rsidR="00933F33" w:rsidRDefault="00B607D1" w:rsidP="00537B9D">
            <w:pPr>
              <w:pStyle w:val="acctfourfigures"/>
              <w:tabs>
                <w:tab w:val="clear" w:pos="765"/>
                <w:tab w:val="decimal" w:pos="839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gridSpan w:val="2"/>
          </w:tcPr>
          <w:p w14:paraId="1744AF9C" w14:textId="77777777" w:rsidR="00933F33" w:rsidRDefault="00933F33" w:rsidP="00537B9D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4111ADBE" w14:textId="7A37D26E" w:rsidR="00933F33" w:rsidRPr="00933F33" w:rsidRDefault="00933F33" w:rsidP="00537B9D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5E432318" w14:textId="77777777" w:rsidR="00933F33" w:rsidRPr="00933F33" w:rsidRDefault="00933F33" w:rsidP="00537B9D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50A63E16" w14:textId="4A90C304" w:rsidR="00933F33" w:rsidRPr="00933F33" w:rsidRDefault="00933F33" w:rsidP="00537B9D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1E12F9" w14:paraId="690511F8" w14:textId="77777777" w:rsidTr="00C63218">
        <w:trPr>
          <w:cantSplit/>
          <w:trHeight w:val="20"/>
        </w:trPr>
        <w:tc>
          <w:tcPr>
            <w:tcW w:w="3858" w:type="dxa"/>
            <w:vAlign w:val="bottom"/>
          </w:tcPr>
          <w:p w14:paraId="644F3C44" w14:textId="77777777" w:rsidR="001E12F9" w:rsidRDefault="001E12F9" w:rsidP="00537B9D">
            <w:pPr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4EC7EDC5" w14:textId="77777777" w:rsidR="001E12F9" w:rsidRDefault="001E12F9" w:rsidP="00537B9D">
            <w:pPr>
              <w:pStyle w:val="acctfourfigures"/>
              <w:tabs>
                <w:tab w:val="clear" w:pos="765"/>
                <w:tab w:val="decimal" w:pos="843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66F97C13" w14:textId="77777777" w:rsidR="001E12F9" w:rsidRDefault="001E12F9" w:rsidP="00537B9D">
            <w:pPr>
              <w:pStyle w:val="acctfourfigures"/>
              <w:tabs>
                <w:tab w:val="decimal" w:pos="693"/>
              </w:tabs>
              <w:spacing w:line="400" w:lineRule="exact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gridSpan w:val="2"/>
          </w:tcPr>
          <w:p w14:paraId="0C19D91F" w14:textId="77777777" w:rsidR="001E12F9" w:rsidRDefault="001E12F9" w:rsidP="00537B9D">
            <w:pPr>
              <w:pStyle w:val="acctfourfigures"/>
              <w:tabs>
                <w:tab w:val="decimal" w:pos="693"/>
              </w:tabs>
              <w:spacing w:line="400" w:lineRule="exact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  <w:gridSpan w:val="2"/>
          </w:tcPr>
          <w:p w14:paraId="56AB232C" w14:textId="77777777" w:rsidR="001E12F9" w:rsidRDefault="001E12F9" w:rsidP="00537B9D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7E712F90" w14:textId="77777777" w:rsidR="001E12F9" w:rsidRPr="00933F33" w:rsidRDefault="001E12F9" w:rsidP="00537B9D">
            <w:pPr>
              <w:pStyle w:val="acctfourfigures"/>
              <w:tabs>
                <w:tab w:val="decimal" w:pos="470"/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73AACAF" w14:textId="77777777" w:rsidR="001E12F9" w:rsidRPr="00933F33" w:rsidRDefault="001E12F9" w:rsidP="00537B9D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0FF9BB5" w14:textId="77777777" w:rsidR="001E12F9" w:rsidRPr="00933F33" w:rsidRDefault="001E12F9" w:rsidP="00537B9D">
            <w:pPr>
              <w:pStyle w:val="acctfourfigures"/>
              <w:tabs>
                <w:tab w:val="decimal" w:pos="693"/>
              </w:tabs>
              <w:spacing w:line="400" w:lineRule="exact"/>
              <w:ind w:left="-72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3F33" w14:paraId="29FD256E" w14:textId="77777777" w:rsidTr="00C63218">
        <w:trPr>
          <w:cantSplit/>
          <w:trHeight w:val="20"/>
        </w:trPr>
        <w:tc>
          <w:tcPr>
            <w:tcW w:w="3858" w:type="dxa"/>
            <w:vAlign w:val="bottom"/>
            <w:hideMark/>
          </w:tcPr>
          <w:p w14:paraId="54D28739" w14:textId="77777777" w:rsidR="00933F33" w:rsidRDefault="00933F33" w:rsidP="00537B9D">
            <w:pPr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79" w:type="dxa"/>
          </w:tcPr>
          <w:p w14:paraId="2B9A71F2" w14:textId="77777777" w:rsidR="00933F33" w:rsidRDefault="00933F33" w:rsidP="00537B9D">
            <w:pPr>
              <w:pStyle w:val="acctfourfigures"/>
              <w:tabs>
                <w:tab w:val="clear" w:pos="765"/>
                <w:tab w:val="decimal" w:pos="843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5F121B64" w14:textId="77777777" w:rsidR="00933F33" w:rsidRDefault="00933F33" w:rsidP="00537B9D">
            <w:pPr>
              <w:pStyle w:val="acctfourfigures"/>
              <w:tabs>
                <w:tab w:val="decimal" w:pos="693"/>
              </w:tabs>
              <w:spacing w:line="400" w:lineRule="exact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gridSpan w:val="2"/>
          </w:tcPr>
          <w:p w14:paraId="54B1BA4C" w14:textId="77777777" w:rsidR="00933F33" w:rsidRDefault="00933F33" w:rsidP="00537B9D">
            <w:pPr>
              <w:pStyle w:val="acctfourfigures"/>
              <w:tabs>
                <w:tab w:val="decimal" w:pos="693"/>
              </w:tabs>
              <w:spacing w:line="400" w:lineRule="exact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  <w:gridSpan w:val="2"/>
          </w:tcPr>
          <w:p w14:paraId="4144CFD3" w14:textId="77777777" w:rsidR="00933F33" w:rsidRDefault="00933F33" w:rsidP="00537B9D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07E59FCE" w14:textId="77777777" w:rsidR="00933F33" w:rsidRPr="00933F33" w:rsidRDefault="00933F33" w:rsidP="00537B9D">
            <w:pPr>
              <w:pStyle w:val="acctfourfigures"/>
              <w:tabs>
                <w:tab w:val="decimal" w:pos="470"/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F3066A0" w14:textId="77777777" w:rsidR="00933F33" w:rsidRPr="00933F33" w:rsidRDefault="00933F33" w:rsidP="00537B9D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EDDB1DC" w14:textId="77777777" w:rsidR="00933F33" w:rsidRPr="00933F33" w:rsidRDefault="00933F33" w:rsidP="00537B9D">
            <w:pPr>
              <w:pStyle w:val="acctfourfigures"/>
              <w:tabs>
                <w:tab w:val="decimal" w:pos="693"/>
              </w:tabs>
              <w:spacing w:line="400" w:lineRule="exact"/>
              <w:ind w:left="-72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3F33" w14:paraId="40130EE2" w14:textId="77777777" w:rsidTr="00C63218">
        <w:trPr>
          <w:cantSplit/>
          <w:trHeight w:val="20"/>
        </w:trPr>
        <w:tc>
          <w:tcPr>
            <w:tcW w:w="3858" w:type="dxa"/>
            <w:vAlign w:val="bottom"/>
            <w:hideMark/>
          </w:tcPr>
          <w:p w14:paraId="6F91C500" w14:textId="77777777" w:rsidR="00933F33" w:rsidRDefault="00933F33" w:rsidP="00537B9D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079" w:type="dxa"/>
          </w:tcPr>
          <w:p w14:paraId="463F7B40" w14:textId="3B23ABB9" w:rsidR="00933F33" w:rsidRDefault="0003165F" w:rsidP="00537B9D">
            <w:pPr>
              <w:pStyle w:val="acctfourfigures"/>
              <w:tabs>
                <w:tab w:val="clear" w:pos="765"/>
                <w:tab w:val="decimal" w:pos="843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CE496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2" w:type="dxa"/>
          </w:tcPr>
          <w:p w14:paraId="0C680F9C" w14:textId="77777777" w:rsidR="00933F33" w:rsidRDefault="00933F33" w:rsidP="00537B9D">
            <w:pPr>
              <w:pStyle w:val="acctfourfigures"/>
              <w:tabs>
                <w:tab w:val="decimal" w:pos="693"/>
              </w:tabs>
              <w:spacing w:line="400" w:lineRule="exact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gridSpan w:val="2"/>
          </w:tcPr>
          <w:p w14:paraId="0F2B807B" w14:textId="0C2FFB11" w:rsidR="00933F33" w:rsidRPr="0062709E" w:rsidRDefault="0003165F" w:rsidP="00537B9D">
            <w:pPr>
              <w:pStyle w:val="acctfourfigures"/>
              <w:tabs>
                <w:tab w:val="clear" w:pos="765"/>
                <w:tab w:val="decimal" w:pos="929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156</w:t>
            </w:r>
          </w:p>
        </w:tc>
        <w:tc>
          <w:tcPr>
            <w:tcW w:w="1345" w:type="dxa"/>
            <w:gridSpan w:val="3"/>
          </w:tcPr>
          <w:p w14:paraId="12ECB9FD" w14:textId="59335587" w:rsidR="00933F33" w:rsidRPr="00933F33" w:rsidRDefault="00933F33" w:rsidP="00537B9D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1EA7E771" w14:textId="77777777" w:rsidR="00933F33" w:rsidRPr="00933F33" w:rsidRDefault="00933F33" w:rsidP="00537B9D">
            <w:pPr>
              <w:pStyle w:val="acctfourfigures"/>
              <w:tabs>
                <w:tab w:val="decimal" w:pos="693"/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2A66AD4C" w14:textId="2164F596" w:rsidR="00933F33" w:rsidRPr="00933F33" w:rsidRDefault="00933F33" w:rsidP="00537B9D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933F33" w14:paraId="7351412A" w14:textId="77777777" w:rsidTr="00F41330">
        <w:trPr>
          <w:cantSplit/>
          <w:trHeight w:val="20"/>
        </w:trPr>
        <w:tc>
          <w:tcPr>
            <w:tcW w:w="3858" w:type="dxa"/>
            <w:vAlign w:val="bottom"/>
            <w:hideMark/>
          </w:tcPr>
          <w:p w14:paraId="362EB883" w14:textId="77777777" w:rsidR="00933F33" w:rsidRDefault="00933F33" w:rsidP="00537B9D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079" w:type="dxa"/>
          </w:tcPr>
          <w:p w14:paraId="39694D36" w14:textId="7524986D" w:rsidR="00933F33" w:rsidRDefault="0003165F" w:rsidP="00537B9D">
            <w:pPr>
              <w:pStyle w:val="acctfourfigures"/>
              <w:tabs>
                <w:tab w:val="clear" w:pos="765"/>
                <w:tab w:val="decimal" w:pos="843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182" w:type="dxa"/>
          </w:tcPr>
          <w:p w14:paraId="17C3DF5F" w14:textId="77777777" w:rsidR="00933F33" w:rsidRDefault="00933F33" w:rsidP="00537B9D">
            <w:pPr>
              <w:pStyle w:val="acctfourfigures"/>
              <w:tabs>
                <w:tab w:val="decimal" w:pos="693"/>
              </w:tabs>
              <w:spacing w:line="400" w:lineRule="exact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gridSpan w:val="2"/>
          </w:tcPr>
          <w:p w14:paraId="505CEF51" w14:textId="5911DA31" w:rsidR="00933F33" w:rsidRDefault="0003165F" w:rsidP="00CE4962">
            <w:pPr>
              <w:pStyle w:val="acctfourfigures"/>
              <w:tabs>
                <w:tab w:val="clear" w:pos="765"/>
                <w:tab w:val="decimal" w:pos="929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  <w:r w:rsidR="00CE49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345" w:type="dxa"/>
            <w:gridSpan w:val="3"/>
          </w:tcPr>
          <w:p w14:paraId="1855CBEC" w14:textId="392E314B" w:rsidR="00933F33" w:rsidRPr="00933F33" w:rsidRDefault="00933F33" w:rsidP="00537B9D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2E7CD9E1" w14:textId="77777777" w:rsidR="00933F33" w:rsidRPr="00933F33" w:rsidRDefault="00933F33" w:rsidP="00537B9D">
            <w:pPr>
              <w:pStyle w:val="acctfourfigures"/>
              <w:tabs>
                <w:tab w:val="decimal" w:pos="693"/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6BF489C" w14:textId="3C25CDC2" w:rsidR="00933F33" w:rsidRPr="00933F33" w:rsidRDefault="00933F33" w:rsidP="00537B9D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933F33" w14:paraId="5D7C8CEE" w14:textId="77777777" w:rsidTr="00F41330">
        <w:trPr>
          <w:cantSplit/>
          <w:trHeight w:val="20"/>
        </w:trPr>
        <w:tc>
          <w:tcPr>
            <w:tcW w:w="3858" w:type="dxa"/>
            <w:vAlign w:val="bottom"/>
            <w:hideMark/>
          </w:tcPr>
          <w:p w14:paraId="0F3DE6D1" w14:textId="77777777" w:rsidR="00933F33" w:rsidRDefault="00933F33" w:rsidP="00537B9D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รายได้ค่าส่งเสริมการขาย</w:t>
            </w:r>
          </w:p>
        </w:tc>
        <w:tc>
          <w:tcPr>
            <w:tcW w:w="1079" w:type="dxa"/>
          </w:tcPr>
          <w:p w14:paraId="54CC8B75" w14:textId="368E9B88" w:rsidR="00933F33" w:rsidRDefault="00CE4962" w:rsidP="00537B9D">
            <w:pPr>
              <w:pStyle w:val="acctfourfigures"/>
              <w:tabs>
                <w:tab w:val="clear" w:pos="765"/>
                <w:tab w:val="decimal" w:pos="843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2" w:type="dxa"/>
          </w:tcPr>
          <w:p w14:paraId="460EF5CC" w14:textId="77777777" w:rsidR="00933F33" w:rsidRDefault="00933F33" w:rsidP="00537B9D">
            <w:pPr>
              <w:pStyle w:val="acctfourfigures"/>
              <w:tabs>
                <w:tab w:val="decimal" w:pos="693"/>
              </w:tabs>
              <w:spacing w:line="400" w:lineRule="exact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gridSpan w:val="2"/>
          </w:tcPr>
          <w:p w14:paraId="46F87B56" w14:textId="0CDD7BF3" w:rsidR="00933F33" w:rsidRDefault="00CE4962" w:rsidP="00537B9D">
            <w:pPr>
              <w:pStyle w:val="acctfourfigures"/>
              <w:tabs>
                <w:tab w:val="clear" w:pos="765"/>
                <w:tab w:val="decimal" w:pos="929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1345" w:type="dxa"/>
            <w:gridSpan w:val="3"/>
          </w:tcPr>
          <w:p w14:paraId="45A05F1E" w14:textId="11535835" w:rsidR="00933F33" w:rsidRPr="00933F33" w:rsidRDefault="00933F33" w:rsidP="00537B9D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346DE9AD" w14:textId="77777777" w:rsidR="00933F33" w:rsidRPr="00933F33" w:rsidRDefault="00933F33" w:rsidP="00537B9D">
            <w:pPr>
              <w:pStyle w:val="acctfourfigures"/>
              <w:tabs>
                <w:tab w:val="decimal" w:pos="693"/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77AA5B46" w14:textId="136F5FE8" w:rsidR="00933F33" w:rsidRPr="00933F33" w:rsidRDefault="00933F33" w:rsidP="00537B9D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5646F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933F33" w14:paraId="7AC569A5" w14:textId="77777777" w:rsidTr="00F41330">
        <w:trPr>
          <w:cantSplit/>
          <w:trHeight w:val="20"/>
        </w:trPr>
        <w:tc>
          <w:tcPr>
            <w:tcW w:w="3858" w:type="dxa"/>
            <w:vAlign w:val="bottom"/>
            <w:hideMark/>
          </w:tcPr>
          <w:p w14:paraId="0E377416" w14:textId="77777777" w:rsidR="00933F33" w:rsidRDefault="00933F33" w:rsidP="00537B9D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รายได้ค่าสาธารณูปโภค</w:t>
            </w:r>
          </w:p>
        </w:tc>
        <w:tc>
          <w:tcPr>
            <w:tcW w:w="1079" w:type="dxa"/>
          </w:tcPr>
          <w:p w14:paraId="006D1982" w14:textId="7091DB67" w:rsidR="00933F33" w:rsidRDefault="00CE4962" w:rsidP="00537B9D">
            <w:pPr>
              <w:pStyle w:val="acctfourfigures"/>
              <w:tabs>
                <w:tab w:val="clear" w:pos="765"/>
                <w:tab w:val="decimal" w:pos="843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82" w:type="dxa"/>
          </w:tcPr>
          <w:p w14:paraId="74783577" w14:textId="77777777" w:rsidR="00933F33" w:rsidRDefault="00933F33" w:rsidP="00537B9D">
            <w:pPr>
              <w:pStyle w:val="acctfourfigures"/>
              <w:tabs>
                <w:tab w:val="decimal" w:pos="693"/>
              </w:tabs>
              <w:spacing w:line="400" w:lineRule="exact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gridSpan w:val="2"/>
          </w:tcPr>
          <w:p w14:paraId="42A7FAA3" w14:textId="3F4BCBA8" w:rsidR="00933F33" w:rsidRDefault="00CE4962" w:rsidP="00537B9D">
            <w:pPr>
              <w:pStyle w:val="acctfourfigures"/>
              <w:tabs>
                <w:tab w:val="clear" w:pos="765"/>
                <w:tab w:val="decimal" w:pos="929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1345" w:type="dxa"/>
            <w:gridSpan w:val="3"/>
          </w:tcPr>
          <w:p w14:paraId="41470D84" w14:textId="7F848EFC" w:rsidR="00933F33" w:rsidRPr="00933F33" w:rsidRDefault="005646FB" w:rsidP="00537B9D">
            <w:pPr>
              <w:pStyle w:val="acctfourfigures"/>
              <w:tabs>
                <w:tab w:val="clear" w:pos="765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 xml:space="preserve">              </w:t>
            </w:r>
            <w:r w:rsidR="00933F33"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5DDE53AC" w14:textId="77777777" w:rsidR="00933F33" w:rsidRPr="00933F33" w:rsidRDefault="00933F33" w:rsidP="00537B9D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353CDBB4" w14:textId="608DAAB2" w:rsidR="00933F33" w:rsidRPr="00933F33" w:rsidRDefault="00933F33" w:rsidP="00537B9D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933F33" w14:paraId="08FE1F5D" w14:textId="77777777" w:rsidTr="00F41330">
        <w:trPr>
          <w:cantSplit/>
          <w:trHeight w:val="20"/>
        </w:trPr>
        <w:tc>
          <w:tcPr>
            <w:tcW w:w="3858" w:type="dxa"/>
            <w:vAlign w:val="bottom"/>
            <w:hideMark/>
          </w:tcPr>
          <w:p w14:paraId="0272D64E" w14:textId="77777777" w:rsidR="00933F33" w:rsidRDefault="00933F33" w:rsidP="00537B9D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รายได้บริหารจัดการ</w:t>
            </w:r>
          </w:p>
        </w:tc>
        <w:tc>
          <w:tcPr>
            <w:tcW w:w="1079" w:type="dxa"/>
          </w:tcPr>
          <w:p w14:paraId="0A942F74" w14:textId="48AE7765" w:rsidR="00933F33" w:rsidRDefault="0003165F" w:rsidP="00537B9D">
            <w:pPr>
              <w:pStyle w:val="acctfourfigures"/>
              <w:tabs>
                <w:tab w:val="clear" w:pos="765"/>
                <w:tab w:val="decimal" w:pos="843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182" w:type="dxa"/>
          </w:tcPr>
          <w:p w14:paraId="71ED22B2" w14:textId="77777777" w:rsidR="00933F33" w:rsidRDefault="00933F33" w:rsidP="00537B9D">
            <w:pPr>
              <w:pStyle w:val="acctfourfigures"/>
              <w:tabs>
                <w:tab w:val="decimal" w:pos="693"/>
              </w:tabs>
              <w:spacing w:line="400" w:lineRule="exact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gridSpan w:val="2"/>
          </w:tcPr>
          <w:p w14:paraId="31590848" w14:textId="42147EE4" w:rsidR="00933F33" w:rsidRDefault="0003165F" w:rsidP="00537B9D">
            <w:pPr>
              <w:pStyle w:val="acctfourfigures"/>
              <w:tabs>
                <w:tab w:val="clear" w:pos="765"/>
                <w:tab w:val="decimal" w:pos="929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</w:t>
            </w:r>
          </w:p>
        </w:tc>
        <w:tc>
          <w:tcPr>
            <w:tcW w:w="1345" w:type="dxa"/>
            <w:gridSpan w:val="3"/>
          </w:tcPr>
          <w:p w14:paraId="3F9F8600" w14:textId="35DA6341" w:rsidR="00933F33" w:rsidRPr="00933F33" w:rsidRDefault="00933F33" w:rsidP="00537B9D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</w:t>
            </w:r>
          </w:p>
        </w:tc>
        <w:tc>
          <w:tcPr>
            <w:tcW w:w="180" w:type="dxa"/>
          </w:tcPr>
          <w:p w14:paraId="65E491A7" w14:textId="77777777" w:rsidR="00933F33" w:rsidRPr="00933F33" w:rsidRDefault="00933F33" w:rsidP="00537B9D">
            <w:pPr>
              <w:pStyle w:val="acctfourfigures"/>
              <w:tabs>
                <w:tab w:val="decimal" w:pos="693"/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CB4A3D7" w14:textId="161E805E" w:rsidR="00933F33" w:rsidRPr="00933F33" w:rsidRDefault="00933F33" w:rsidP="00537B9D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28</w:t>
            </w:r>
          </w:p>
        </w:tc>
      </w:tr>
      <w:tr w:rsidR="00933F33" w14:paraId="3FE167E3" w14:textId="77777777" w:rsidTr="00F41330">
        <w:trPr>
          <w:cantSplit/>
          <w:trHeight w:val="20"/>
        </w:trPr>
        <w:tc>
          <w:tcPr>
            <w:tcW w:w="3858" w:type="dxa"/>
            <w:vAlign w:val="bottom"/>
            <w:hideMark/>
          </w:tcPr>
          <w:p w14:paraId="66862AC4" w14:textId="77777777" w:rsidR="00933F33" w:rsidRDefault="00933F33" w:rsidP="00537B9D">
            <w:pPr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79" w:type="dxa"/>
          </w:tcPr>
          <w:p w14:paraId="4423962B" w14:textId="2754C8DF" w:rsidR="00933F33" w:rsidRDefault="0003165F" w:rsidP="00537B9D">
            <w:pPr>
              <w:pStyle w:val="acctfourfigures"/>
              <w:tabs>
                <w:tab w:val="clear" w:pos="765"/>
                <w:tab w:val="decimal" w:pos="843"/>
              </w:tabs>
              <w:spacing w:line="400" w:lineRule="exact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2444B7DB" w14:textId="77777777" w:rsidR="00933F33" w:rsidRDefault="00933F33" w:rsidP="00537B9D">
            <w:pPr>
              <w:pStyle w:val="acctfourfigures"/>
              <w:tabs>
                <w:tab w:val="decimal" w:pos="693"/>
              </w:tabs>
              <w:spacing w:line="400" w:lineRule="exact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gridSpan w:val="2"/>
          </w:tcPr>
          <w:p w14:paraId="7B4E03ED" w14:textId="38E21215" w:rsidR="00933F33" w:rsidRDefault="00CE4962" w:rsidP="00537B9D">
            <w:pPr>
              <w:pStyle w:val="acctfourfigures"/>
              <w:tabs>
                <w:tab w:val="clear" w:pos="765"/>
                <w:tab w:val="decimal" w:pos="929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345" w:type="dxa"/>
            <w:gridSpan w:val="3"/>
          </w:tcPr>
          <w:p w14:paraId="7AF9A437" w14:textId="2B2F6221" w:rsidR="00933F33" w:rsidRPr="00933F33" w:rsidRDefault="00933F33" w:rsidP="00537B9D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561DBB67" w14:textId="77777777" w:rsidR="00933F33" w:rsidRPr="00933F33" w:rsidRDefault="00933F33" w:rsidP="00537B9D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DAB4E23" w14:textId="53D44682" w:rsidR="00933F33" w:rsidRPr="00933F33" w:rsidRDefault="00933F33" w:rsidP="00537B9D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933F33" w14:paraId="792B37B8" w14:textId="77777777" w:rsidTr="00F41330">
        <w:trPr>
          <w:cantSplit/>
          <w:trHeight w:val="20"/>
        </w:trPr>
        <w:tc>
          <w:tcPr>
            <w:tcW w:w="3858" w:type="dxa"/>
            <w:vAlign w:val="bottom"/>
            <w:hideMark/>
          </w:tcPr>
          <w:p w14:paraId="455B3AC5" w14:textId="77777777" w:rsidR="00933F33" w:rsidRDefault="00933F33" w:rsidP="00537B9D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79" w:type="dxa"/>
          </w:tcPr>
          <w:p w14:paraId="57EA6019" w14:textId="6DE74051" w:rsidR="00933F33" w:rsidRDefault="0003165F" w:rsidP="00537B9D">
            <w:pPr>
              <w:pStyle w:val="acctfourfigures"/>
              <w:tabs>
                <w:tab w:val="clear" w:pos="765"/>
                <w:tab w:val="decimal" w:pos="843"/>
              </w:tabs>
              <w:spacing w:line="400" w:lineRule="exact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182" w:type="dxa"/>
          </w:tcPr>
          <w:p w14:paraId="55757254" w14:textId="77777777" w:rsidR="00933F33" w:rsidRDefault="00933F33" w:rsidP="00537B9D">
            <w:pPr>
              <w:pStyle w:val="acctfourfigures"/>
              <w:tabs>
                <w:tab w:val="decimal" w:pos="693"/>
              </w:tabs>
              <w:spacing w:line="400" w:lineRule="exact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gridSpan w:val="2"/>
          </w:tcPr>
          <w:p w14:paraId="15AFD2CA" w14:textId="6FF70F83" w:rsidR="00933F33" w:rsidRDefault="0003165F" w:rsidP="00537B9D">
            <w:pPr>
              <w:pStyle w:val="acctfourfigures"/>
              <w:tabs>
                <w:tab w:val="clear" w:pos="765"/>
                <w:tab w:val="decimal" w:pos="929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</w:t>
            </w:r>
          </w:p>
        </w:tc>
        <w:tc>
          <w:tcPr>
            <w:tcW w:w="1345" w:type="dxa"/>
            <w:gridSpan w:val="3"/>
          </w:tcPr>
          <w:p w14:paraId="153653CC" w14:textId="11A1BDC0" w:rsidR="00933F33" w:rsidRPr="00933F33" w:rsidRDefault="00933F33" w:rsidP="00537B9D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180" w:type="dxa"/>
          </w:tcPr>
          <w:p w14:paraId="6039665D" w14:textId="77777777" w:rsidR="00933F33" w:rsidRPr="00933F33" w:rsidRDefault="00933F33" w:rsidP="00537B9D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1518F2E7" w14:textId="04F91E09" w:rsidR="00933F33" w:rsidRPr="00933F33" w:rsidRDefault="00933F33" w:rsidP="00537B9D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</w:t>
            </w:r>
          </w:p>
        </w:tc>
      </w:tr>
      <w:tr w:rsidR="00933F33" w:rsidRPr="003A613E" w14:paraId="02F97871" w14:textId="77777777" w:rsidTr="00C63218">
        <w:trPr>
          <w:cantSplit/>
          <w:trHeight w:val="20"/>
        </w:trPr>
        <w:tc>
          <w:tcPr>
            <w:tcW w:w="3858" w:type="dxa"/>
            <w:vAlign w:val="bottom"/>
          </w:tcPr>
          <w:p w14:paraId="570053F1" w14:textId="0E068C42" w:rsidR="00933F33" w:rsidRDefault="00933F33" w:rsidP="003A613E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รายได้ค่าสิทธิ์</w:t>
            </w:r>
          </w:p>
        </w:tc>
        <w:tc>
          <w:tcPr>
            <w:tcW w:w="1079" w:type="dxa"/>
          </w:tcPr>
          <w:p w14:paraId="42A139E3" w14:textId="4C81AA10" w:rsidR="00933F33" w:rsidRDefault="00CE4962" w:rsidP="003A613E">
            <w:pPr>
              <w:pStyle w:val="acctfourfigures"/>
              <w:tabs>
                <w:tab w:val="clear" w:pos="765"/>
                <w:tab w:val="decimal" w:pos="843"/>
              </w:tabs>
              <w:spacing w:line="400" w:lineRule="exact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2" w:type="dxa"/>
          </w:tcPr>
          <w:p w14:paraId="3E36A48A" w14:textId="77777777" w:rsidR="00933F33" w:rsidRDefault="00933F33" w:rsidP="003A613E">
            <w:pPr>
              <w:pStyle w:val="acctfourfigures"/>
              <w:tabs>
                <w:tab w:val="clear" w:pos="765"/>
                <w:tab w:val="decimal" w:pos="843"/>
              </w:tabs>
              <w:spacing w:line="400" w:lineRule="exact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gridSpan w:val="2"/>
          </w:tcPr>
          <w:p w14:paraId="51530B43" w14:textId="4DC8A3C4" w:rsidR="00933F33" w:rsidRPr="00802496" w:rsidRDefault="0003165F" w:rsidP="003A613E">
            <w:pPr>
              <w:pStyle w:val="acctfourfigures"/>
              <w:tabs>
                <w:tab w:val="clear" w:pos="765"/>
                <w:tab w:val="decimal" w:pos="929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0249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45" w:type="dxa"/>
            <w:gridSpan w:val="3"/>
          </w:tcPr>
          <w:p w14:paraId="79E3EDF7" w14:textId="6401E3FC" w:rsidR="00933F33" w:rsidRPr="00933F33" w:rsidRDefault="00933F33" w:rsidP="003A613E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382D1AC3" w14:textId="77777777" w:rsidR="00933F33" w:rsidRPr="00933F33" w:rsidRDefault="00933F33" w:rsidP="003A613E">
            <w:pPr>
              <w:pStyle w:val="acctfourfigures"/>
              <w:tabs>
                <w:tab w:val="clear" w:pos="765"/>
                <w:tab w:val="decimal" w:pos="843"/>
              </w:tabs>
              <w:spacing w:line="400" w:lineRule="exact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35687266" w14:textId="37941489" w:rsidR="00933F33" w:rsidRPr="00933F33" w:rsidRDefault="00933F33" w:rsidP="003A613E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933F33" w14:paraId="4EC4FAF3" w14:textId="77777777" w:rsidTr="00F41330">
        <w:trPr>
          <w:cantSplit/>
          <w:trHeight w:val="20"/>
        </w:trPr>
        <w:tc>
          <w:tcPr>
            <w:tcW w:w="3858" w:type="dxa"/>
            <w:vAlign w:val="bottom"/>
            <w:hideMark/>
          </w:tcPr>
          <w:p w14:paraId="0A0589B4" w14:textId="77777777" w:rsidR="00933F33" w:rsidRDefault="00933F33" w:rsidP="00537B9D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79" w:type="dxa"/>
          </w:tcPr>
          <w:p w14:paraId="11807B9C" w14:textId="6698CE94" w:rsidR="00933F33" w:rsidRDefault="0003165F" w:rsidP="00537B9D">
            <w:pPr>
              <w:pStyle w:val="acctfourfigures"/>
              <w:tabs>
                <w:tab w:val="clear" w:pos="765"/>
                <w:tab w:val="decimal" w:pos="843"/>
              </w:tabs>
              <w:spacing w:line="400" w:lineRule="exact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0912D283" w14:textId="77777777" w:rsidR="00933F33" w:rsidRDefault="00933F33" w:rsidP="00537B9D">
            <w:pPr>
              <w:pStyle w:val="acctfourfigures"/>
              <w:tabs>
                <w:tab w:val="decimal" w:pos="693"/>
              </w:tabs>
              <w:spacing w:line="400" w:lineRule="exact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gridSpan w:val="2"/>
          </w:tcPr>
          <w:p w14:paraId="32229FF7" w14:textId="0F39F7AF" w:rsidR="00933F33" w:rsidRDefault="0003165F" w:rsidP="00537B9D">
            <w:pPr>
              <w:pStyle w:val="acctfourfigures"/>
              <w:tabs>
                <w:tab w:val="clear" w:pos="765"/>
                <w:tab w:val="decimal" w:pos="929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345" w:type="dxa"/>
            <w:gridSpan w:val="3"/>
          </w:tcPr>
          <w:p w14:paraId="755F9F4B" w14:textId="3568511B" w:rsidR="00933F33" w:rsidRPr="00933F33" w:rsidRDefault="00933F33" w:rsidP="00537B9D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706EF4E8" w14:textId="77777777" w:rsidR="00933F33" w:rsidRPr="00933F33" w:rsidRDefault="00933F33" w:rsidP="00537B9D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6BB66170" w14:textId="50C28118" w:rsidR="00933F33" w:rsidRPr="00933F33" w:rsidRDefault="00933F33" w:rsidP="00537B9D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933F33" w14:paraId="1DAF087C" w14:textId="77777777" w:rsidTr="00F41330">
        <w:trPr>
          <w:cantSplit/>
          <w:trHeight w:val="20"/>
        </w:trPr>
        <w:tc>
          <w:tcPr>
            <w:tcW w:w="3858" w:type="dxa"/>
            <w:vAlign w:val="bottom"/>
            <w:hideMark/>
          </w:tcPr>
          <w:p w14:paraId="37EC2D98" w14:textId="77777777" w:rsidR="00933F33" w:rsidRDefault="00933F33" w:rsidP="00537B9D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ค่าใช้จ่ายค่าเช่าและบริการ</w:t>
            </w:r>
          </w:p>
        </w:tc>
        <w:tc>
          <w:tcPr>
            <w:tcW w:w="1079" w:type="dxa"/>
          </w:tcPr>
          <w:p w14:paraId="7A9E024C" w14:textId="3DEDAE31" w:rsidR="00933F33" w:rsidRDefault="0003165F" w:rsidP="00537B9D">
            <w:pPr>
              <w:pStyle w:val="acctfourfigures"/>
              <w:tabs>
                <w:tab w:val="clear" w:pos="765"/>
                <w:tab w:val="decimal" w:pos="843"/>
              </w:tabs>
              <w:spacing w:line="400" w:lineRule="exact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904</w:t>
            </w:r>
          </w:p>
        </w:tc>
        <w:tc>
          <w:tcPr>
            <w:tcW w:w="182" w:type="dxa"/>
          </w:tcPr>
          <w:p w14:paraId="1ACB14E6" w14:textId="77777777" w:rsidR="00933F33" w:rsidRDefault="00933F33" w:rsidP="00537B9D">
            <w:pPr>
              <w:pStyle w:val="acctfourfigures"/>
              <w:tabs>
                <w:tab w:val="decimal" w:pos="693"/>
              </w:tabs>
              <w:spacing w:line="400" w:lineRule="exact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gridSpan w:val="2"/>
          </w:tcPr>
          <w:p w14:paraId="7BED759F" w14:textId="53F005A2" w:rsidR="00933F33" w:rsidRDefault="0003165F" w:rsidP="00537B9D">
            <w:pPr>
              <w:pStyle w:val="acctfourfigures"/>
              <w:tabs>
                <w:tab w:val="clear" w:pos="765"/>
                <w:tab w:val="decimal" w:pos="929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</w:t>
            </w:r>
            <w:r w:rsidR="00CE49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345" w:type="dxa"/>
            <w:gridSpan w:val="3"/>
          </w:tcPr>
          <w:p w14:paraId="5FC64C32" w14:textId="20F37E85" w:rsidR="00933F33" w:rsidRPr="00933F33" w:rsidRDefault="00933F33" w:rsidP="00537B9D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180" w:type="dxa"/>
          </w:tcPr>
          <w:p w14:paraId="556608AF" w14:textId="77777777" w:rsidR="00933F33" w:rsidRPr="00933F33" w:rsidRDefault="00933F33" w:rsidP="00537B9D">
            <w:pPr>
              <w:pStyle w:val="acctfourfigures"/>
              <w:tabs>
                <w:tab w:val="decimal" w:pos="693"/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667F857" w14:textId="7821AEBC" w:rsidR="00933F33" w:rsidRPr="00933F33" w:rsidRDefault="00933F33" w:rsidP="00537B9D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933F33" w14:paraId="08519826" w14:textId="77777777" w:rsidTr="00F41330">
        <w:trPr>
          <w:cantSplit/>
          <w:trHeight w:val="20"/>
        </w:trPr>
        <w:tc>
          <w:tcPr>
            <w:tcW w:w="3858" w:type="dxa"/>
            <w:vAlign w:val="bottom"/>
            <w:hideMark/>
          </w:tcPr>
          <w:p w14:paraId="5EE53F95" w14:textId="77777777" w:rsidR="00933F33" w:rsidRDefault="00933F33" w:rsidP="00537B9D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ค่าใช้จ่ายส่งเสริมการขาย</w:t>
            </w:r>
          </w:p>
        </w:tc>
        <w:tc>
          <w:tcPr>
            <w:tcW w:w="1079" w:type="dxa"/>
          </w:tcPr>
          <w:p w14:paraId="1BC51C5C" w14:textId="42954C8D" w:rsidR="00933F33" w:rsidRDefault="0003165F" w:rsidP="00537B9D">
            <w:pPr>
              <w:pStyle w:val="acctfourfigures"/>
              <w:tabs>
                <w:tab w:val="clear" w:pos="765"/>
                <w:tab w:val="decimal" w:pos="843"/>
              </w:tabs>
              <w:spacing w:line="400" w:lineRule="exact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182" w:type="dxa"/>
          </w:tcPr>
          <w:p w14:paraId="73DDB81B" w14:textId="77777777" w:rsidR="00933F33" w:rsidRDefault="00933F33" w:rsidP="00537B9D">
            <w:pPr>
              <w:pStyle w:val="acctfourfigures"/>
              <w:tabs>
                <w:tab w:val="decimal" w:pos="693"/>
              </w:tabs>
              <w:spacing w:line="400" w:lineRule="exact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gridSpan w:val="2"/>
          </w:tcPr>
          <w:p w14:paraId="1BECD6FA" w14:textId="338E4E8D" w:rsidR="00933F33" w:rsidRDefault="0003165F" w:rsidP="00537B9D">
            <w:pPr>
              <w:pStyle w:val="acctfourfigures"/>
              <w:tabs>
                <w:tab w:val="clear" w:pos="765"/>
                <w:tab w:val="decimal" w:pos="929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</w:t>
            </w:r>
          </w:p>
        </w:tc>
        <w:tc>
          <w:tcPr>
            <w:tcW w:w="1345" w:type="dxa"/>
            <w:gridSpan w:val="3"/>
          </w:tcPr>
          <w:p w14:paraId="67FFEF56" w14:textId="17F79514" w:rsidR="00933F33" w:rsidRPr="00933F33" w:rsidRDefault="00933F33" w:rsidP="00537B9D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608DB11F" w14:textId="77777777" w:rsidR="00933F33" w:rsidRPr="00933F33" w:rsidRDefault="00933F33" w:rsidP="00537B9D">
            <w:pPr>
              <w:pStyle w:val="acctfourfigures"/>
              <w:tabs>
                <w:tab w:val="decimal" w:pos="693"/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36D0EE45" w14:textId="08F31A1B" w:rsidR="00933F33" w:rsidRPr="00933F33" w:rsidRDefault="00933F33" w:rsidP="00537B9D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10</w:t>
            </w:r>
          </w:p>
        </w:tc>
      </w:tr>
      <w:tr w:rsidR="00EC6D6C" w14:paraId="7886F2EF" w14:textId="77777777" w:rsidTr="00F41330">
        <w:trPr>
          <w:cantSplit/>
          <w:trHeight w:val="20"/>
        </w:trPr>
        <w:tc>
          <w:tcPr>
            <w:tcW w:w="3858" w:type="dxa"/>
            <w:vAlign w:val="bottom"/>
          </w:tcPr>
          <w:p w14:paraId="68F82E05" w14:textId="77777777" w:rsidR="00EC6D6C" w:rsidRDefault="00EC6D6C" w:rsidP="00537B9D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9" w:type="dxa"/>
          </w:tcPr>
          <w:p w14:paraId="140A701A" w14:textId="77777777" w:rsidR="00EC6D6C" w:rsidRDefault="00EC6D6C" w:rsidP="00537B9D">
            <w:pPr>
              <w:pStyle w:val="acctfourfigures"/>
              <w:tabs>
                <w:tab w:val="clear" w:pos="765"/>
                <w:tab w:val="decimal" w:pos="843"/>
              </w:tabs>
              <w:spacing w:line="400" w:lineRule="exact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6F7B59B4" w14:textId="77777777" w:rsidR="00EC6D6C" w:rsidRDefault="00EC6D6C" w:rsidP="00537B9D">
            <w:pPr>
              <w:pStyle w:val="acctfourfigures"/>
              <w:tabs>
                <w:tab w:val="decimal" w:pos="693"/>
              </w:tabs>
              <w:spacing w:line="400" w:lineRule="exact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gridSpan w:val="2"/>
          </w:tcPr>
          <w:p w14:paraId="6A2D3A6F" w14:textId="77777777" w:rsidR="00EC6D6C" w:rsidRDefault="00EC6D6C" w:rsidP="00537B9D">
            <w:pPr>
              <w:pStyle w:val="acctfourfigures"/>
              <w:tabs>
                <w:tab w:val="clear" w:pos="765"/>
                <w:tab w:val="decimal" w:pos="929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45" w:type="dxa"/>
            <w:gridSpan w:val="3"/>
          </w:tcPr>
          <w:p w14:paraId="6427B1D4" w14:textId="77777777" w:rsidR="00EC6D6C" w:rsidRPr="00933F33" w:rsidRDefault="00EC6D6C" w:rsidP="00537B9D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61DDF55E" w14:textId="77777777" w:rsidR="00EC6D6C" w:rsidRPr="00933F33" w:rsidRDefault="00EC6D6C" w:rsidP="00537B9D">
            <w:pPr>
              <w:pStyle w:val="acctfourfigures"/>
              <w:tabs>
                <w:tab w:val="decimal" w:pos="693"/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1B1B11CF" w14:textId="77777777" w:rsidR="00EC6D6C" w:rsidRPr="00933F33" w:rsidRDefault="00EC6D6C" w:rsidP="00537B9D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287D11" w14:paraId="6C88153C" w14:textId="77777777" w:rsidTr="00F41330">
        <w:trPr>
          <w:cantSplit/>
          <w:trHeight w:val="20"/>
        </w:trPr>
        <w:tc>
          <w:tcPr>
            <w:tcW w:w="3858" w:type="dxa"/>
            <w:vAlign w:val="bottom"/>
          </w:tcPr>
          <w:p w14:paraId="07FB2B2B" w14:textId="386E8592" w:rsidR="00287D11" w:rsidRDefault="00287D11" w:rsidP="00537B9D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บุคคลหรือกิจการอื่นที่เกี่ยวข้องกัน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287D1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(ต่อ)</w:t>
            </w:r>
          </w:p>
        </w:tc>
        <w:tc>
          <w:tcPr>
            <w:tcW w:w="1079" w:type="dxa"/>
          </w:tcPr>
          <w:p w14:paraId="49B3CF09" w14:textId="77777777" w:rsidR="00287D11" w:rsidRDefault="00287D11" w:rsidP="00537B9D">
            <w:pPr>
              <w:pStyle w:val="acctfourfigures"/>
              <w:tabs>
                <w:tab w:val="clear" w:pos="765"/>
                <w:tab w:val="decimal" w:pos="843"/>
              </w:tabs>
              <w:spacing w:line="400" w:lineRule="exact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121A71E0" w14:textId="77777777" w:rsidR="00287D11" w:rsidRDefault="00287D11" w:rsidP="00537B9D">
            <w:pPr>
              <w:pStyle w:val="acctfourfigures"/>
              <w:tabs>
                <w:tab w:val="decimal" w:pos="693"/>
              </w:tabs>
              <w:spacing w:line="400" w:lineRule="exact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gridSpan w:val="2"/>
          </w:tcPr>
          <w:p w14:paraId="1B8F5D8B" w14:textId="77777777" w:rsidR="00287D11" w:rsidRDefault="00287D11" w:rsidP="00537B9D">
            <w:pPr>
              <w:pStyle w:val="acctfourfigures"/>
              <w:tabs>
                <w:tab w:val="clear" w:pos="765"/>
                <w:tab w:val="decimal" w:pos="929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45" w:type="dxa"/>
            <w:gridSpan w:val="3"/>
          </w:tcPr>
          <w:p w14:paraId="660455B1" w14:textId="77777777" w:rsidR="00287D11" w:rsidRPr="00933F33" w:rsidRDefault="00287D11" w:rsidP="00537B9D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4F5849FB" w14:textId="77777777" w:rsidR="00287D11" w:rsidRPr="00933F33" w:rsidRDefault="00287D11" w:rsidP="00537B9D">
            <w:pPr>
              <w:pStyle w:val="acctfourfigures"/>
              <w:tabs>
                <w:tab w:val="decimal" w:pos="693"/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91B047E" w14:textId="77777777" w:rsidR="00287D11" w:rsidRPr="00933F33" w:rsidRDefault="00287D11" w:rsidP="00537B9D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933F33" w14:paraId="6D63A628" w14:textId="77777777" w:rsidTr="00F41330">
        <w:trPr>
          <w:cantSplit/>
          <w:trHeight w:val="20"/>
        </w:trPr>
        <w:tc>
          <w:tcPr>
            <w:tcW w:w="3858" w:type="dxa"/>
            <w:vAlign w:val="bottom"/>
            <w:hideMark/>
          </w:tcPr>
          <w:p w14:paraId="3D469D6E" w14:textId="77777777" w:rsidR="00933F33" w:rsidRDefault="00933F33" w:rsidP="00537B9D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ค่าใช้จ่ายสาธารณูปโภค</w:t>
            </w:r>
          </w:p>
        </w:tc>
        <w:tc>
          <w:tcPr>
            <w:tcW w:w="1079" w:type="dxa"/>
          </w:tcPr>
          <w:p w14:paraId="59126491" w14:textId="538B4250" w:rsidR="00933F33" w:rsidRDefault="0003165F" w:rsidP="00537B9D">
            <w:pPr>
              <w:pStyle w:val="acctfourfigures"/>
              <w:tabs>
                <w:tab w:val="clear" w:pos="765"/>
                <w:tab w:val="decimal" w:pos="843"/>
              </w:tabs>
              <w:spacing w:line="400" w:lineRule="exact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CE4962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82" w:type="dxa"/>
          </w:tcPr>
          <w:p w14:paraId="31A90630" w14:textId="77777777" w:rsidR="00933F33" w:rsidRDefault="00933F33" w:rsidP="00537B9D">
            <w:pPr>
              <w:pStyle w:val="acctfourfigures"/>
              <w:tabs>
                <w:tab w:val="decimal" w:pos="693"/>
              </w:tabs>
              <w:spacing w:line="400" w:lineRule="exact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gridSpan w:val="2"/>
          </w:tcPr>
          <w:p w14:paraId="3C5F2E6A" w14:textId="4A2F3266" w:rsidR="00933F33" w:rsidRDefault="0003165F" w:rsidP="00537B9D">
            <w:pPr>
              <w:pStyle w:val="acctfourfigures"/>
              <w:tabs>
                <w:tab w:val="clear" w:pos="765"/>
                <w:tab w:val="decimal" w:pos="929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  <w:r w:rsidR="00CE49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345" w:type="dxa"/>
            <w:gridSpan w:val="3"/>
          </w:tcPr>
          <w:p w14:paraId="2A845D38" w14:textId="536D7121" w:rsidR="00933F33" w:rsidRPr="00933F33" w:rsidRDefault="00933F33" w:rsidP="00537B9D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32F8F67A" w14:textId="77777777" w:rsidR="00933F33" w:rsidRPr="00933F33" w:rsidRDefault="00933F33" w:rsidP="00537B9D">
            <w:pPr>
              <w:pStyle w:val="acctfourfigures"/>
              <w:tabs>
                <w:tab w:val="decimal" w:pos="693"/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14146497" w14:textId="349566DB" w:rsidR="00933F33" w:rsidRPr="00933F33" w:rsidRDefault="00933F33" w:rsidP="00537B9D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933F33" w14:paraId="58DB11E6" w14:textId="77777777" w:rsidTr="00F41330">
        <w:trPr>
          <w:cantSplit/>
          <w:trHeight w:val="20"/>
        </w:trPr>
        <w:tc>
          <w:tcPr>
            <w:tcW w:w="3858" w:type="dxa"/>
            <w:vAlign w:val="bottom"/>
            <w:hideMark/>
          </w:tcPr>
          <w:p w14:paraId="22EA3A4E" w14:textId="77777777" w:rsidR="00933F33" w:rsidRDefault="00933F33" w:rsidP="00537B9D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ค่าใช้จ่ายบริหารจัดการ</w:t>
            </w:r>
          </w:p>
        </w:tc>
        <w:tc>
          <w:tcPr>
            <w:tcW w:w="1079" w:type="dxa"/>
          </w:tcPr>
          <w:p w14:paraId="0ECB79DC" w14:textId="4C96F13F" w:rsidR="00933F33" w:rsidRDefault="0003165F" w:rsidP="00537B9D">
            <w:pPr>
              <w:pStyle w:val="acctfourfigures"/>
              <w:tabs>
                <w:tab w:val="clear" w:pos="765"/>
                <w:tab w:val="decimal" w:pos="843"/>
              </w:tabs>
              <w:spacing w:line="400" w:lineRule="exact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82" w:type="dxa"/>
          </w:tcPr>
          <w:p w14:paraId="2F0EB741" w14:textId="77777777" w:rsidR="00933F33" w:rsidRDefault="00933F33" w:rsidP="00537B9D">
            <w:pPr>
              <w:pStyle w:val="acctfourfigures"/>
              <w:tabs>
                <w:tab w:val="decimal" w:pos="693"/>
              </w:tabs>
              <w:spacing w:line="400" w:lineRule="exact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gridSpan w:val="2"/>
          </w:tcPr>
          <w:p w14:paraId="6298F348" w14:textId="55B1E3DD" w:rsidR="00933F33" w:rsidRDefault="0003165F" w:rsidP="00537B9D">
            <w:pPr>
              <w:pStyle w:val="acctfourfigures"/>
              <w:tabs>
                <w:tab w:val="clear" w:pos="765"/>
                <w:tab w:val="decimal" w:pos="929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45" w:type="dxa"/>
            <w:gridSpan w:val="3"/>
          </w:tcPr>
          <w:p w14:paraId="20B9F39D" w14:textId="7FE09A9F" w:rsidR="00933F33" w:rsidRPr="00933F33" w:rsidRDefault="0003165F" w:rsidP="00537B9D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180" w:type="dxa"/>
          </w:tcPr>
          <w:p w14:paraId="18C39B70" w14:textId="77777777" w:rsidR="00933F33" w:rsidRPr="00933F33" w:rsidRDefault="00933F33" w:rsidP="00537B9D">
            <w:pPr>
              <w:pStyle w:val="acctfourfigures"/>
              <w:tabs>
                <w:tab w:val="decimal" w:pos="693"/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232EE384" w14:textId="3E25E088" w:rsidR="00933F33" w:rsidRPr="00933F33" w:rsidRDefault="00933F33" w:rsidP="00537B9D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933F33" w14:paraId="4BA87504" w14:textId="77777777" w:rsidTr="00F41330">
        <w:trPr>
          <w:cantSplit/>
          <w:trHeight w:val="20"/>
        </w:trPr>
        <w:tc>
          <w:tcPr>
            <w:tcW w:w="3858" w:type="dxa"/>
            <w:vAlign w:val="bottom"/>
            <w:hideMark/>
          </w:tcPr>
          <w:p w14:paraId="674A8150" w14:textId="77777777" w:rsidR="00933F33" w:rsidRDefault="00933F33" w:rsidP="00537B9D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79" w:type="dxa"/>
          </w:tcPr>
          <w:p w14:paraId="304FD552" w14:textId="0FC88316" w:rsidR="00933F33" w:rsidRDefault="0003165F" w:rsidP="00537B9D">
            <w:pPr>
              <w:pStyle w:val="acctfourfigures"/>
              <w:tabs>
                <w:tab w:val="clear" w:pos="765"/>
                <w:tab w:val="decimal" w:pos="843"/>
              </w:tabs>
              <w:spacing w:line="400" w:lineRule="exact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113</w:t>
            </w:r>
          </w:p>
        </w:tc>
        <w:tc>
          <w:tcPr>
            <w:tcW w:w="182" w:type="dxa"/>
          </w:tcPr>
          <w:p w14:paraId="01B77CEA" w14:textId="77777777" w:rsidR="00933F33" w:rsidRDefault="00933F33" w:rsidP="00537B9D">
            <w:pPr>
              <w:pStyle w:val="acctfourfigures"/>
              <w:tabs>
                <w:tab w:val="decimal" w:pos="693"/>
              </w:tabs>
              <w:spacing w:line="400" w:lineRule="exact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gridSpan w:val="2"/>
          </w:tcPr>
          <w:p w14:paraId="773FD37A" w14:textId="788F9B0A" w:rsidR="00933F33" w:rsidRPr="000F4A66" w:rsidRDefault="0003165F" w:rsidP="00537B9D">
            <w:pPr>
              <w:pStyle w:val="acctfourfigures"/>
              <w:tabs>
                <w:tab w:val="clear" w:pos="765"/>
                <w:tab w:val="decimal" w:pos="929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F4A66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1345" w:type="dxa"/>
            <w:gridSpan w:val="3"/>
          </w:tcPr>
          <w:p w14:paraId="66A0F18C" w14:textId="439AD901" w:rsidR="00933F33" w:rsidRPr="00933F33" w:rsidRDefault="00933F33" w:rsidP="00537B9D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475F6CF0" w14:textId="77777777" w:rsidR="00933F33" w:rsidRPr="00933F33" w:rsidRDefault="00933F33" w:rsidP="00537B9D">
            <w:pPr>
              <w:pStyle w:val="acctfourfigures"/>
              <w:tabs>
                <w:tab w:val="decimal" w:pos="693"/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32E30E4D" w14:textId="2929EDFD" w:rsidR="00933F33" w:rsidRPr="00933F33" w:rsidRDefault="00933F33" w:rsidP="000F4A66">
            <w:pPr>
              <w:pStyle w:val="acctfourfigures"/>
              <w:tabs>
                <w:tab w:val="clear" w:pos="765"/>
                <w:tab w:val="decimal" w:pos="996"/>
              </w:tabs>
              <w:spacing w:line="400" w:lineRule="exact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03165F" w14:paraId="378746AC" w14:textId="77777777" w:rsidTr="00F41330">
        <w:trPr>
          <w:cantSplit/>
          <w:trHeight w:val="20"/>
        </w:trPr>
        <w:tc>
          <w:tcPr>
            <w:tcW w:w="3858" w:type="dxa"/>
            <w:vAlign w:val="bottom"/>
          </w:tcPr>
          <w:p w14:paraId="2AB15B6D" w14:textId="30BC2EE0" w:rsidR="0003165F" w:rsidRDefault="0003165F" w:rsidP="001D4B70">
            <w:pPr>
              <w:spacing w:line="400" w:lineRule="exact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ขาดทุนจากการ</w:t>
            </w:r>
            <w:r w:rsidR="001D4B70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  <w:r w:rsidR="000D261F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ธุรกิจ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ภายใต้</w:t>
            </w:r>
            <w:r w:rsidR="001D4B7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 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การควบคุมเดียวกัน</w:t>
            </w:r>
          </w:p>
        </w:tc>
        <w:tc>
          <w:tcPr>
            <w:tcW w:w="1079" w:type="dxa"/>
          </w:tcPr>
          <w:p w14:paraId="710D2C3A" w14:textId="04886930" w:rsidR="0003165F" w:rsidRPr="00514C9A" w:rsidRDefault="00514C9A" w:rsidP="00537B9D">
            <w:pPr>
              <w:pStyle w:val="acctfourfigures"/>
              <w:tabs>
                <w:tab w:val="clear" w:pos="765"/>
                <w:tab w:val="decimal" w:pos="843"/>
              </w:tabs>
              <w:spacing w:line="400" w:lineRule="exact"/>
              <w:ind w:left="-72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br/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21669FCA" w14:textId="77777777" w:rsidR="0003165F" w:rsidRDefault="0003165F" w:rsidP="00537B9D">
            <w:pPr>
              <w:pStyle w:val="acctfourfigures"/>
              <w:tabs>
                <w:tab w:val="decimal" w:pos="693"/>
              </w:tabs>
              <w:spacing w:line="400" w:lineRule="exact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gridSpan w:val="2"/>
          </w:tcPr>
          <w:p w14:paraId="790CBF74" w14:textId="7493B390" w:rsidR="0003165F" w:rsidRDefault="00514C9A" w:rsidP="00537B9D">
            <w:pPr>
              <w:pStyle w:val="acctfourfigures"/>
              <w:tabs>
                <w:tab w:val="clear" w:pos="765"/>
                <w:tab w:val="decimal" w:pos="929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  <w:t>73</w:t>
            </w:r>
          </w:p>
        </w:tc>
        <w:tc>
          <w:tcPr>
            <w:tcW w:w="1345" w:type="dxa"/>
            <w:gridSpan w:val="3"/>
          </w:tcPr>
          <w:p w14:paraId="04690AF0" w14:textId="77777777" w:rsidR="0003165F" w:rsidRDefault="0003165F" w:rsidP="00537B9D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14:paraId="7919B262" w14:textId="4CD558F3" w:rsidR="00A442F8" w:rsidRPr="00933F33" w:rsidRDefault="00A442F8" w:rsidP="00537B9D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69DD5382" w14:textId="77777777" w:rsidR="0003165F" w:rsidRPr="00933F33" w:rsidRDefault="0003165F" w:rsidP="00537B9D">
            <w:pPr>
              <w:pStyle w:val="acctfourfigures"/>
              <w:tabs>
                <w:tab w:val="decimal" w:pos="693"/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CD9166B" w14:textId="77777777" w:rsidR="0003165F" w:rsidRDefault="0003165F" w:rsidP="00537B9D">
            <w:pPr>
              <w:pStyle w:val="acctfourfigures"/>
              <w:tabs>
                <w:tab w:val="clear" w:pos="765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14:paraId="6AD99072" w14:textId="3F3DEC2D" w:rsidR="00A442F8" w:rsidRPr="00933F33" w:rsidRDefault="00A442F8" w:rsidP="00A442F8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096A01" w:rsidRPr="0081533F" w14:paraId="420F7DC7" w14:textId="77777777" w:rsidTr="00287D11">
        <w:trPr>
          <w:cantSplit/>
          <w:trHeight w:val="81"/>
        </w:trPr>
        <w:tc>
          <w:tcPr>
            <w:tcW w:w="3858" w:type="dxa"/>
          </w:tcPr>
          <w:p w14:paraId="539C34FB" w14:textId="77777777" w:rsidR="00096A01" w:rsidRPr="00096A01" w:rsidRDefault="00096A01" w:rsidP="00537B9D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79" w:type="dxa"/>
          </w:tcPr>
          <w:p w14:paraId="2AA95435" w14:textId="77777777" w:rsidR="00096A01" w:rsidRPr="00096A01" w:rsidRDefault="00096A01" w:rsidP="00537B9D">
            <w:pPr>
              <w:pStyle w:val="acctfourfigures"/>
              <w:tabs>
                <w:tab w:val="clear" w:pos="765"/>
                <w:tab w:val="decimal" w:pos="648"/>
                <w:tab w:val="decimal" w:pos="843"/>
              </w:tabs>
              <w:spacing w:line="280" w:lineRule="exact"/>
              <w:ind w:right="-18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2" w:type="dxa"/>
          </w:tcPr>
          <w:p w14:paraId="3D10329F" w14:textId="77777777" w:rsidR="00096A01" w:rsidRPr="00096A01" w:rsidRDefault="00096A01" w:rsidP="00537B9D">
            <w:pPr>
              <w:pStyle w:val="acctfourfigures"/>
              <w:tabs>
                <w:tab w:val="decimal" w:pos="648"/>
              </w:tabs>
              <w:spacing w:line="280" w:lineRule="exact"/>
              <w:ind w:right="-18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6" w:type="dxa"/>
            <w:gridSpan w:val="2"/>
          </w:tcPr>
          <w:p w14:paraId="3172CE89" w14:textId="77777777" w:rsidR="00096A01" w:rsidRPr="00096A01" w:rsidRDefault="00096A01" w:rsidP="00537B9D">
            <w:pPr>
              <w:pStyle w:val="acctfourfigures"/>
              <w:tabs>
                <w:tab w:val="decimal" w:pos="738"/>
              </w:tabs>
              <w:spacing w:line="280" w:lineRule="exact"/>
              <w:ind w:right="-9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345" w:type="dxa"/>
            <w:gridSpan w:val="3"/>
          </w:tcPr>
          <w:p w14:paraId="1C6A3045" w14:textId="77777777" w:rsidR="00096A01" w:rsidRPr="00096A01" w:rsidRDefault="00096A01" w:rsidP="00537B9D">
            <w:pPr>
              <w:pStyle w:val="acctfourfigures"/>
              <w:tabs>
                <w:tab w:val="decimal" w:pos="648"/>
              </w:tabs>
              <w:spacing w:line="280" w:lineRule="exact"/>
              <w:ind w:right="-9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" w:type="dxa"/>
          </w:tcPr>
          <w:p w14:paraId="30CA7A05" w14:textId="77777777" w:rsidR="00096A01" w:rsidRPr="00096A01" w:rsidRDefault="00096A01" w:rsidP="00537B9D">
            <w:pPr>
              <w:pStyle w:val="acctfourfigures"/>
              <w:tabs>
                <w:tab w:val="decimal" w:pos="648"/>
              </w:tabs>
              <w:spacing w:line="280" w:lineRule="exact"/>
              <w:ind w:right="-18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9" w:type="dxa"/>
          </w:tcPr>
          <w:p w14:paraId="62B7D912" w14:textId="77777777" w:rsidR="00096A01" w:rsidRPr="00096A01" w:rsidRDefault="00096A01" w:rsidP="00537B9D">
            <w:pPr>
              <w:pStyle w:val="acctfourfigures"/>
              <w:tabs>
                <w:tab w:val="decimal" w:pos="648"/>
              </w:tabs>
              <w:spacing w:line="280" w:lineRule="exact"/>
              <w:ind w:right="-18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33F33" w14:paraId="3D05058A" w14:textId="77777777" w:rsidTr="00C63218">
        <w:trPr>
          <w:cantSplit/>
          <w:trHeight w:val="20"/>
        </w:trPr>
        <w:tc>
          <w:tcPr>
            <w:tcW w:w="3858" w:type="dxa"/>
            <w:hideMark/>
          </w:tcPr>
          <w:p w14:paraId="18B230D1" w14:textId="77777777" w:rsidR="00933F33" w:rsidRDefault="00933F33" w:rsidP="00537B9D">
            <w:pPr>
              <w:spacing w:line="400" w:lineRule="exac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79" w:type="dxa"/>
          </w:tcPr>
          <w:p w14:paraId="07077C43" w14:textId="77777777" w:rsidR="00933F33" w:rsidRDefault="00933F33" w:rsidP="00537B9D">
            <w:pPr>
              <w:pStyle w:val="acctfourfigures"/>
              <w:tabs>
                <w:tab w:val="clear" w:pos="765"/>
                <w:tab w:val="decimal" w:pos="648"/>
                <w:tab w:val="decimal" w:pos="928"/>
              </w:tabs>
              <w:spacing w:line="400" w:lineRule="exact"/>
              <w:ind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4536C642" w14:textId="77777777" w:rsidR="00933F33" w:rsidRDefault="00933F33" w:rsidP="00537B9D">
            <w:pPr>
              <w:pStyle w:val="acctfourfigures"/>
              <w:tabs>
                <w:tab w:val="decimal" w:pos="648"/>
              </w:tabs>
              <w:spacing w:line="400" w:lineRule="exact"/>
              <w:ind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gridSpan w:val="2"/>
          </w:tcPr>
          <w:p w14:paraId="61609EBD" w14:textId="77777777" w:rsidR="00933F33" w:rsidRDefault="00933F33" w:rsidP="00537B9D">
            <w:pPr>
              <w:pStyle w:val="acctfourfigures"/>
              <w:tabs>
                <w:tab w:val="clear" w:pos="765"/>
                <w:tab w:val="decimal" w:pos="648"/>
                <w:tab w:val="decimal" w:pos="922"/>
              </w:tabs>
              <w:spacing w:line="400" w:lineRule="exact"/>
              <w:ind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5" w:type="dxa"/>
            <w:gridSpan w:val="3"/>
          </w:tcPr>
          <w:p w14:paraId="52B6A934" w14:textId="77777777" w:rsidR="00933F33" w:rsidRPr="00933F33" w:rsidRDefault="00933F33" w:rsidP="00537B9D">
            <w:pPr>
              <w:pStyle w:val="acctfourfigures"/>
              <w:tabs>
                <w:tab w:val="decimal" w:pos="648"/>
              </w:tabs>
              <w:spacing w:line="400" w:lineRule="exact"/>
              <w:ind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48602FC" w14:textId="77777777" w:rsidR="00933F33" w:rsidRPr="00933F33" w:rsidRDefault="00933F33" w:rsidP="00537B9D">
            <w:pPr>
              <w:pStyle w:val="acctfourfigures"/>
              <w:tabs>
                <w:tab w:val="decimal" w:pos="648"/>
              </w:tabs>
              <w:spacing w:line="400" w:lineRule="exact"/>
              <w:ind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642D683E" w14:textId="77777777" w:rsidR="00933F33" w:rsidRPr="00933F33" w:rsidRDefault="00933F33" w:rsidP="00537B9D">
            <w:pPr>
              <w:pStyle w:val="acctfourfigures"/>
              <w:tabs>
                <w:tab w:val="decimal" w:pos="648"/>
              </w:tabs>
              <w:spacing w:line="400" w:lineRule="exact"/>
              <w:ind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3F33" w14:paraId="5ED47EFB" w14:textId="77777777" w:rsidTr="00F41330">
        <w:trPr>
          <w:cantSplit/>
          <w:trHeight w:val="20"/>
        </w:trPr>
        <w:tc>
          <w:tcPr>
            <w:tcW w:w="3858" w:type="dxa"/>
            <w:hideMark/>
          </w:tcPr>
          <w:p w14:paraId="04B25202" w14:textId="77777777" w:rsidR="00933F33" w:rsidRDefault="00933F33" w:rsidP="00537B9D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79" w:type="dxa"/>
          </w:tcPr>
          <w:p w14:paraId="4800C628" w14:textId="03220BC2" w:rsidR="00933F33" w:rsidRDefault="003558BD" w:rsidP="00537B9D">
            <w:pPr>
              <w:pStyle w:val="acctfourfigures"/>
              <w:tabs>
                <w:tab w:val="clear" w:pos="765"/>
                <w:tab w:val="decimal" w:pos="843"/>
              </w:tabs>
              <w:spacing w:line="400" w:lineRule="exact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333</w:t>
            </w:r>
          </w:p>
        </w:tc>
        <w:tc>
          <w:tcPr>
            <w:tcW w:w="182" w:type="dxa"/>
          </w:tcPr>
          <w:p w14:paraId="60BEC58B" w14:textId="77777777" w:rsidR="00933F33" w:rsidRDefault="00933F33" w:rsidP="00537B9D">
            <w:pPr>
              <w:pStyle w:val="acctfourfigures"/>
              <w:tabs>
                <w:tab w:val="left" w:pos="720"/>
              </w:tabs>
              <w:spacing w:line="400" w:lineRule="exact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gridSpan w:val="2"/>
          </w:tcPr>
          <w:p w14:paraId="11AD5D9C" w14:textId="0FD491E5" w:rsidR="00933F33" w:rsidRDefault="003558BD" w:rsidP="00537B9D">
            <w:pPr>
              <w:pStyle w:val="acctfourfigures"/>
              <w:tabs>
                <w:tab w:val="clear" w:pos="765"/>
                <w:tab w:val="decimal" w:pos="922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282</w:t>
            </w:r>
          </w:p>
        </w:tc>
        <w:tc>
          <w:tcPr>
            <w:tcW w:w="1345" w:type="dxa"/>
            <w:gridSpan w:val="3"/>
          </w:tcPr>
          <w:p w14:paraId="42ECE3AB" w14:textId="3D66A9A9" w:rsidR="00933F33" w:rsidRPr="00933F33" w:rsidRDefault="00933F33" w:rsidP="00537B9D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49</w:t>
            </w:r>
          </w:p>
        </w:tc>
        <w:tc>
          <w:tcPr>
            <w:tcW w:w="180" w:type="dxa"/>
          </w:tcPr>
          <w:p w14:paraId="14E6E13A" w14:textId="77777777" w:rsidR="00933F33" w:rsidRPr="00933F33" w:rsidRDefault="00933F33" w:rsidP="00537B9D">
            <w:pPr>
              <w:pStyle w:val="acctfourfigures"/>
              <w:tabs>
                <w:tab w:val="clear" w:pos="765"/>
                <w:tab w:val="decimal" w:pos="922"/>
              </w:tabs>
              <w:spacing w:line="400" w:lineRule="exact"/>
              <w:ind w:right="-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9" w:type="dxa"/>
          </w:tcPr>
          <w:p w14:paraId="785B3A32" w14:textId="2687875F" w:rsidR="00933F33" w:rsidRPr="00933F33" w:rsidRDefault="00933F33" w:rsidP="00537B9D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26</w:t>
            </w:r>
          </w:p>
        </w:tc>
      </w:tr>
      <w:tr w:rsidR="00933F33" w14:paraId="35164B5F" w14:textId="77777777" w:rsidTr="00F41330">
        <w:trPr>
          <w:cantSplit/>
          <w:trHeight w:val="20"/>
        </w:trPr>
        <w:tc>
          <w:tcPr>
            <w:tcW w:w="3858" w:type="dxa"/>
            <w:hideMark/>
          </w:tcPr>
          <w:p w14:paraId="191855E7" w14:textId="77777777" w:rsidR="00933F33" w:rsidRDefault="00933F33" w:rsidP="00537B9D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79" w:type="dxa"/>
          </w:tcPr>
          <w:p w14:paraId="55A435EA" w14:textId="795E9759" w:rsidR="00933F33" w:rsidRDefault="003558BD" w:rsidP="00537B9D">
            <w:pPr>
              <w:pStyle w:val="acctfourfigures"/>
              <w:tabs>
                <w:tab w:val="clear" w:pos="765"/>
                <w:tab w:val="decimal" w:pos="843"/>
              </w:tabs>
              <w:spacing w:line="400" w:lineRule="exact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182" w:type="dxa"/>
          </w:tcPr>
          <w:p w14:paraId="17B5384A" w14:textId="77777777" w:rsidR="00933F33" w:rsidRDefault="00933F33" w:rsidP="00537B9D">
            <w:pPr>
              <w:pStyle w:val="acctfourfigures"/>
              <w:tabs>
                <w:tab w:val="left" w:pos="720"/>
              </w:tabs>
              <w:spacing w:line="400" w:lineRule="exact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gridSpan w:val="2"/>
          </w:tcPr>
          <w:p w14:paraId="1E3D200A" w14:textId="0699BCCC" w:rsidR="00933F33" w:rsidRDefault="00CE4962" w:rsidP="00537B9D">
            <w:pPr>
              <w:pStyle w:val="acctfourfigures"/>
              <w:tabs>
                <w:tab w:val="clear" w:pos="765"/>
                <w:tab w:val="decimal" w:pos="922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45" w:type="dxa"/>
            <w:gridSpan w:val="3"/>
          </w:tcPr>
          <w:p w14:paraId="2A02D91B" w14:textId="38610C39" w:rsidR="00933F33" w:rsidRPr="00933F33" w:rsidRDefault="00933F33" w:rsidP="00537B9D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</w:t>
            </w:r>
          </w:p>
        </w:tc>
        <w:tc>
          <w:tcPr>
            <w:tcW w:w="180" w:type="dxa"/>
          </w:tcPr>
          <w:p w14:paraId="4A4FA07F" w14:textId="77777777" w:rsidR="00933F33" w:rsidRPr="00933F33" w:rsidRDefault="00933F33" w:rsidP="00537B9D">
            <w:pPr>
              <w:pStyle w:val="acctfourfigures"/>
              <w:tabs>
                <w:tab w:val="clear" w:pos="765"/>
                <w:tab w:val="decimal" w:pos="922"/>
              </w:tabs>
              <w:spacing w:line="400" w:lineRule="exact"/>
              <w:ind w:right="-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9" w:type="dxa"/>
          </w:tcPr>
          <w:p w14:paraId="6BCD111C" w14:textId="7E1EAFD5" w:rsidR="00933F33" w:rsidRPr="00933F33" w:rsidRDefault="00933F33" w:rsidP="00537B9D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</w:p>
        </w:tc>
      </w:tr>
    </w:tbl>
    <w:p w14:paraId="511DF6B1" w14:textId="41425406" w:rsidR="002B70CE" w:rsidRDefault="002B70CE"/>
    <w:tbl>
      <w:tblPr>
        <w:tblW w:w="9169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58"/>
        <w:gridCol w:w="1079"/>
        <w:gridCol w:w="182"/>
        <w:gridCol w:w="1260"/>
        <w:gridCol w:w="6"/>
        <w:gridCol w:w="174"/>
        <w:gridCol w:w="9"/>
        <w:gridCol w:w="1162"/>
        <w:gridCol w:w="180"/>
        <w:gridCol w:w="1259"/>
      </w:tblGrid>
      <w:tr w:rsidR="00B660DD" w14:paraId="1430C6B7" w14:textId="77777777" w:rsidTr="00C63218">
        <w:trPr>
          <w:cantSplit/>
          <w:tblHeader/>
        </w:trPr>
        <w:tc>
          <w:tcPr>
            <w:tcW w:w="3858" w:type="dxa"/>
          </w:tcPr>
          <w:p w14:paraId="3BFFF284" w14:textId="0BB07122" w:rsidR="00B660DD" w:rsidRDefault="00B660DD" w:rsidP="0081533F">
            <w:pPr>
              <w:pStyle w:val="acctfourfigures"/>
              <w:spacing w:line="400" w:lineRule="exact"/>
              <w:ind w:firstLine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10" w:type="dxa"/>
            <w:gridSpan w:val="6"/>
            <w:hideMark/>
          </w:tcPr>
          <w:p w14:paraId="6507875F" w14:textId="77777777" w:rsidR="00B660DD" w:rsidRDefault="00B660DD" w:rsidP="0081533F">
            <w:pPr>
              <w:pStyle w:val="acctmergecolhdg"/>
              <w:spacing w:line="40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01" w:type="dxa"/>
            <w:gridSpan w:val="3"/>
            <w:hideMark/>
          </w:tcPr>
          <w:p w14:paraId="6CE1240C" w14:textId="77777777" w:rsidR="00B660DD" w:rsidRDefault="00B660DD" w:rsidP="0081533F">
            <w:pPr>
              <w:pStyle w:val="acctmergecolhdg"/>
              <w:spacing w:line="40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660DD" w14:paraId="0F079671" w14:textId="77777777" w:rsidTr="00C63218">
        <w:trPr>
          <w:cantSplit/>
          <w:tblHeader/>
        </w:trPr>
        <w:tc>
          <w:tcPr>
            <w:tcW w:w="3858" w:type="dxa"/>
            <w:hideMark/>
          </w:tcPr>
          <w:p w14:paraId="2E4412C1" w14:textId="4BD5F020" w:rsidR="00B660DD" w:rsidRPr="00B660DD" w:rsidRDefault="00B660DD" w:rsidP="0081533F">
            <w:pPr>
              <w:pStyle w:val="acctfourfigures"/>
              <w:tabs>
                <w:tab w:val="clear" w:pos="765"/>
                <w:tab w:val="decimal" w:pos="450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F4133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="00F41330">
              <w:rPr>
                <w:rFonts w:ascii="Angsana New" w:hAnsi="Angsana New" w:cstheme="minorBidi" w:hint="cs"/>
                <w:b/>
                <w:bCs/>
                <w:i/>
                <w:iCs/>
                <w:sz w:val="30"/>
                <w:szCs w:val="38"/>
                <w:cs/>
                <w:lang w:bidi="th-TH"/>
              </w:rPr>
              <w:t xml:space="preserve"> </w:t>
            </w:r>
            <w:r w:rsidR="00F41330" w:rsidRPr="006A45CB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>30</w:t>
            </w:r>
            <w:r w:rsidR="00F41330" w:rsidRPr="00F41330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 xml:space="preserve"> </w:t>
            </w:r>
            <w:r w:rsidR="00F41330" w:rsidRPr="00F41330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>กันย</w:t>
            </w:r>
            <w:r w:rsidR="00F41330" w:rsidRPr="00F41330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>ายน</w:t>
            </w:r>
          </w:p>
        </w:tc>
        <w:tc>
          <w:tcPr>
            <w:tcW w:w="1079" w:type="dxa"/>
            <w:hideMark/>
          </w:tcPr>
          <w:p w14:paraId="04903967" w14:textId="2769EC13" w:rsidR="00B660DD" w:rsidRDefault="00B660DD" w:rsidP="0081533F">
            <w:pPr>
              <w:pStyle w:val="acctmergecolhdg"/>
              <w:spacing w:line="40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</w:t>
            </w:r>
            <w:r w:rsidR="006D0920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562</w:t>
            </w:r>
          </w:p>
        </w:tc>
        <w:tc>
          <w:tcPr>
            <w:tcW w:w="182" w:type="dxa"/>
          </w:tcPr>
          <w:p w14:paraId="2BF6DC3E" w14:textId="77777777" w:rsidR="00B660DD" w:rsidRDefault="00B660DD" w:rsidP="0081533F">
            <w:pPr>
              <w:pStyle w:val="acctmergecolhdg"/>
              <w:spacing w:line="40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6" w:type="dxa"/>
            <w:gridSpan w:val="2"/>
            <w:hideMark/>
          </w:tcPr>
          <w:p w14:paraId="386BF65D" w14:textId="09A6166C" w:rsidR="00B660DD" w:rsidRDefault="00B660DD" w:rsidP="0081533F">
            <w:pPr>
              <w:pStyle w:val="acctmergecolhdg"/>
              <w:spacing w:line="40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</w:t>
            </w:r>
            <w:r w:rsidR="006D0920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561</w:t>
            </w:r>
          </w:p>
        </w:tc>
        <w:tc>
          <w:tcPr>
            <w:tcW w:w="183" w:type="dxa"/>
            <w:gridSpan w:val="2"/>
          </w:tcPr>
          <w:p w14:paraId="20D71E56" w14:textId="77777777" w:rsidR="00B660DD" w:rsidRDefault="00B660DD" w:rsidP="0081533F">
            <w:pPr>
              <w:pStyle w:val="acctmergecolhdg"/>
              <w:spacing w:line="40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62" w:type="dxa"/>
            <w:hideMark/>
          </w:tcPr>
          <w:p w14:paraId="77B386D5" w14:textId="1D465A48" w:rsidR="00B660DD" w:rsidRDefault="00B660DD" w:rsidP="0081533F">
            <w:pPr>
              <w:pStyle w:val="acctmergecolhdg"/>
              <w:spacing w:line="40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</w:t>
            </w:r>
            <w:r w:rsidR="006D0920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562</w:t>
            </w:r>
          </w:p>
        </w:tc>
        <w:tc>
          <w:tcPr>
            <w:tcW w:w="180" w:type="dxa"/>
          </w:tcPr>
          <w:p w14:paraId="3D487F0F" w14:textId="77777777" w:rsidR="00B660DD" w:rsidRDefault="00B660DD" w:rsidP="0081533F">
            <w:pPr>
              <w:pStyle w:val="acctmergecolhdg"/>
              <w:spacing w:line="40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59" w:type="dxa"/>
            <w:hideMark/>
          </w:tcPr>
          <w:p w14:paraId="213F28A9" w14:textId="5F57BF86" w:rsidR="00B660DD" w:rsidRDefault="00B660DD" w:rsidP="0081533F">
            <w:pPr>
              <w:pStyle w:val="acctmergecolhdg"/>
              <w:spacing w:line="400" w:lineRule="exact"/>
              <w:ind w:left="102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</w:t>
            </w:r>
            <w:r w:rsidR="006D0920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561</w:t>
            </w:r>
          </w:p>
        </w:tc>
      </w:tr>
      <w:tr w:rsidR="00C14425" w14:paraId="7E6B88D3" w14:textId="77777777" w:rsidTr="00C63218">
        <w:trPr>
          <w:cantSplit/>
          <w:tblHeader/>
        </w:trPr>
        <w:tc>
          <w:tcPr>
            <w:tcW w:w="3858" w:type="dxa"/>
          </w:tcPr>
          <w:p w14:paraId="66B0ACEA" w14:textId="77777777" w:rsidR="00C14425" w:rsidRDefault="00C14425" w:rsidP="0081533F">
            <w:pPr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1" w:type="dxa"/>
            <w:gridSpan w:val="9"/>
          </w:tcPr>
          <w:p w14:paraId="22E676E2" w14:textId="77777777" w:rsidR="00C14425" w:rsidRPr="00C14425" w:rsidRDefault="00C14425" w:rsidP="0081533F">
            <w:pPr>
              <w:pStyle w:val="acctfourfigures"/>
              <w:tabs>
                <w:tab w:val="decimal" w:pos="731"/>
              </w:tabs>
              <w:spacing w:line="40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C1442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1442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B660DD" w:rsidRPr="00933F33" w14:paraId="15A8B571" w14:textId="77777777" w:rsidTr="00802496">
        <w:trPr>
          <w:cantSplit/>
        </w:trPr>
        <w:tc>
          <w:tcPr>
            <w:tcW w:w="3858" w:type="dxa"/>
            <w:hideMark/>
          </w:tcPr>
          <w:p w14:paraId="40D0A406" w14:textId="77777777" w:rsidR="00B660DD" w:rsidRDefault="00B660DD" w:rsidP="0081533F">
            <w:pPr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79" w:type="dxa"/>
          </w:tcPr>
          <w:p w14:paraId="1F316302" w14:textId="77777777" w:rsidR="00B660DD" w:rsidRDefault="00B660DD" w:rsidP="0081533F">
            <w:pPr>
              <w:pStyle w:val="acctfourfigures"/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44AFFBA0" w14:textId="77777777" w:rsidR="00B660DD" w:rsidRDefault="00B660DD" w:rsidP="0081533F">
            <w:pPr>
              <w:pStyle w:val="acctfourfigures"/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54EFEF" w14:textId="77777777" w:rsidR="00B660DD" w:rsidRDefault="00B660DD" w:rsidP="0081533F">
            <w:pPr>
              <w:pStyle w:val="acctfourfigures"/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0B857041" w14:textId="77777777" w:rsidR="00B660DD" w:rsidRDefault="00B660DD" w:rsidP="0081533F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19302B95" w14:textId="77777777" w:rsidR="00B660DD" w:rsidRPr="00933F33" w:rsidRDefault="00B660DD" w:rsidP="0081533F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804AEEB" w14:textId="77777777" w:rsidR="00B660DD" w:rsidRPr="00933F33" w:rsidRDefault="00B660DD" w:rsidP="0081533F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16B76BA1" w14:textId="77777777" w:rsidR="00B660DD" w:rsidRPr="00933F33" w:rsidRDefault="00B660DD" w:rsidP="0081533F">
            <w:pPr>
              <w:pStyle w:val="acctfourfigures"/>
              <w:tabs>
                <w:tab w:val="decimal" w:pos="731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3F33" w:rsidRPr="00933F33" w14:paraId="2AA247B7" w14:textId="77777777" w:rsidTr="00802496">
        <w:trPr>
          <w:cantSplit/>
        </w:trPr>
        <w:tc>
          <w:tcPr>
            <w:tcW w:w="3858" w:type="dxa"/>
            <w:vAlign w:val="bottom"/>
            <w:hideMark/>
          </w:tcPr>
          <w:p w14:paraId="04455B23" w14:textId="77777777" w:rsidR="00933F33" w:rsidRDefault="00933F33" w:rsidP="0081533F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079" w:type="dxa"/>
          </w:tcPr>
          <w:p w14:paraId="73C61232" w14:textId="513A4291" w:rsidR="00933F33" w:rsidRDefault="00654227" w:rsidP="0081533F">
            <w:pPr>
              <w:pStyle w:val="acctfourfigures"/>
              <w:tabs>
                <w:tab w:val="clear" w:pos="765"/>
                <w:tab w:val="decimal" w:pos="843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182" w:type="dxa"/>
          </w:tcPr>
          <w:p w14:paraId="10B5091E" w14:textId="77777777" w:rsidR="00933F33" w:rsidRDefault="00933F33" w:rsidP="0081533F">
            <w:pPr>
              <w:pStyle w:val="acctfourfigures"/>
              <w:tabs>
                <w:tab w:val="decimal" w:pos="738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C2B8E9B" w14:textId="2167E0E2" w:rsidR="00933F33" w:rsidRDefault="00654227" w:rsidP="0081533F">
            <w:pPr>
              <w:pStyle w:val="acctfourfigures"/>
              <w:tabs>
                <w:tab w:val="clear" w:pos="765"/>
                <w:tab w:val="decimal" w:pos="839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</w:t>
            </w:r>
          </w:p>
        </w:tc>
        <w:tc>
          <w:tcPr>
            <w:tcW w:w="180" w:type="dxa"/>
            <w:gridSpan w:val="2"/>
          </w:tcPr>
          <w:p w14:paraId="7E0A8774" w14:textId="77777777" w:rsidR="00933F33" w:rsidRDefault="00933F33" w:rsidP="0081533F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74FB615A" w14:textId="4CD78DDD" w:rsidR="00933F33" w:rsidRPr="00933F33" w:rsidRDefault="00933F33" w:rsidP="0081533F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6AD2AF68" w14:textId="77777777" w:rsidR="00933F33" w:rsidRPr="00933F33" w:rsidRDefault="00933F33" w:rsidP="0081533F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2FA01069" w14:textId="046A2597" w:rsidR="00933F33" w:rsidRPr="00933F33" w:rsidRDefault="00933F33" w:rsidP="0081533F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933F33" w:rsidRPr="00933F33" w14:paraId="426793DC" w14:textId="77777777" w:rsidTr="00802496">
        <w:trPr>
          <w:cantSplit/>
        </w:trPr>
        <w:tc>
          <w:tcPr>
            <w:tcW w:w="3858" w:type="dxa"/>
            <w:vAlign w:val="bottom"/>
          </w:tcPr>
          <w:p w14:paraId="7781AEAD" w14:textId="58EC858E" w:rsidR="00933F33" w:rsidRDefault="00933F33" w:rsidP="0081533F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079" w:type="dxa"/>
          </w:tcPr>
          <w:p w14:paraId="451715A4" w14:textId="3030055C" w:rsidR="00933F33" w:rsidRDefault="00654227" w:rsidP="0081533F">
            <w:pPr>
              <w:pStyle w:val="acctfourfigures"/>
              <w:tabs>
                <w:tab w:val="clear" w:pos="765"/>
                <w:tab w:val="decimal" w:pos="843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</w:t>
            </w:r>
          </w:p>
        </w:tc>
        <w:tc>
          <w:tcPr>
            <w:tcW w:w="182" w:type="dxa"/>
          </w:tcPr>
          <w:p w14:paraId="21A60055" w14:textId="77777777" w:rsidR="00933F33" w:rsidRDefault="00933F33" w:rsidP="0081533F">
            <w:pPr>
              <w:pStyle w:val="acctfourfigures"/>
              <w:tabs>
                <w:tab w:val="decimal" w:pos="738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786788DA" w14:textId="3D4A6A98" w:rsidR="00933F33" w:rsidRDefault="00654227" w:rsidP="0081533F">
            <w:pPr>
              <w:pStyle w:val="acctfourfigures"/>
              <w:tabs>
                <w:tab w:val="clear" w:pos="765"/>
                <w:tab w:val="decimal" w:pos="839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gridSpan w:val="2"/>
          </w:tcPr>
          <w:p w14:paraId="36FA1A71" w14:textId="77777777" w:rsidR="00933F33" w:rsidRDefault="00933F33" w:rsidP="0081533F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33D535A5" w14:textId="7730BE36" w:rsidR="00933F33" w:rsidRPr="00933F33" w:rsidRDefault="00933F33" w:rsidP="0081533F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1577D78E" w14:textId="77777777" w:rsidR="00933F33" w:rsidRPr="00933F33" w:rsidRDefault="00933F33" w:rsidP="0081533F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3195298B" w14:textId="23FE0BD7" w:rsidR="00933F33" w:rsidRPr="00933F33" w:rsidRDefault="00933F33" w:rsidP="0081533F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654227" w:rsidRPr="00933F33" w14:paraId="11065C9B" w14:textId="77777777" w:rsidTr="00802496">
        <w:trPr>
          <w:cantSplit/>
        </w:trPr>
        <w:tc>
          <w:tcPr>
            <w:tcW w:w="3858" w:type="dxa"/>
            <w:vAlign w:val="bottom"/>
          </w:tcPr>
          <w:p w14:paraId="503CE1D2" w14:textId="1E5DFF45" w:rsidR="00654227" w:rsidRDefault="00654227" w:rsidP="0081533F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รายได้ค่าสาธารณูปโภค</w:t>
            </w:r>
          </w:p>
        </w:tc>
        <w:tc>
          <w:tcPr>
            <w:tcW w:w="1079" w:type="dxa"/>
          </w:tcPr>
          <w:p w14:paraId="4AB01DAA" w14:textId="1716CF56" w:rsidR="00654227" w:rsidRDefault="00654227" w:rsidP="0081533F">
            <w:pPr>
              <w:pStyle w:val="acctfourfigures"/>
              <w:tabs>
                <w:tab w:val="clear" w:pos="765"/>
                <w:tab w:val="decimal" w:pos="843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616EDD92" w14:textId="77777777" w:rsidR="00654227" w:rsidRDefault="00654227" w:rsidP="0081533F">
            <w:pPr>
              <w:pStyle w:val="acctfourfigures"/>
              <w:tabs>
                <w:tab w:val="decimal" w:pos="738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75370992" w14:textId="611CE4D7" w:rsidR="00654227" w:rsidRDefault="00654227" w:rsidP="0081533F">
            <w:pPr>
              <w:pStyle w:val="acctfourfigures"/>
              <w:tabs>
                <w:tab w:val="clear" w:pos="765"/>
                <w:tab w:val="decimal" w:pos="839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gridSpan w:val="2"/>
          </w:tcPr>
          <w:p w14:paraId="5B771694" w14:textId="77777777" w:rsidR="00654227" w:rsidRDefault="00654227" w:rsidP="0081533F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02AA2561" w14:textId="2C83FAB3" w:rsidR="00654227" w:rsidRPr="00933F33" w:rsidRDefault="00654227" w:rsidP="0081533F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5468A625" w14:textId="45E65598" w:rsidR="00654227" w:rsidRPr="00933F33" w:rsidRDefault="00654227" w:rsidP="0081533F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DBAC437" w14:textId="306E917F" w:rsidR="00654227" w:rsidRPr="00933F33" w:rsidRDefault="00654227" w:rsidP="0081533F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933F33" w:rsidRPr="00933F33" w14:paraId="4FED10A8" w14:textId="77777777" w:rsidTr="00802496">
        <w:trPr>
          <w:cantSplit/>
        </w:trPr>
        <w:tc>
          <w:tcPr>
            <w:tcW w:w="3858" w:type="dxa"/>
            <w:vAlign w:val="bottom"/>
            <w:hideMark/>
          </w:tcPr>
          <w:p w14:paraId="2EA5FA78" w14:textId="77777777" w:rsidR="00933F33" w:rsidRDefault="00933F33" w:rsidP="0081533F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79" w:type="dxa"/>
          </w:tcPr>
          <w:p w14:paraId="30868FE8" w14:textId="6AE830B1" w:rsidR="00933F33" w:rsidRDefault="00654227" w:rsidP="0081533F">
            <w:pPr>
              <w:pStyle w:val="acctfourfigures"/>
              <w:tabs>
                <w:tab w:val="clear" w:pos="765"/>
                <w:tab w:val="decimal" w:pos="843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354B879B" w14:textId="77777777" w:rsidR="00933F33" w:rsidRDefault="00933F33" w:rsidP="0081533F">
            <w:pPr>
              <w:pStyle w:val="acctfourfigures"/>
              <w:tabs>
                <w:tab w:val="decimal" w:pos="738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9E145C" w14:textId="6BE90A53" w:rsidR="00933F33" w:rsidRDefault="00654227" w:rsidP="0081533F">
            <w:pPr>
              <w:pStyle w:val="acctfourfigures"/>
              <w:tabs>
                <w:tab w:val="clear" w:pos="765"/>
                <w:tab w:val="decimal" w:pos="839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367</w:t>
            </w:r>
          </w:p>
        </w:tc>
        <w:tc>
          <w:tcPr>
            <w:tcW w:w="180" w:type="dxa"/>
            <w:gridSpan w:val="2"/>
          </w:tcPr>
          <w:p w14:paraId="247FD91A" w14:textId="77777777" w:rsidR="00933F33" w:rsidRDefault="00933F33" w:rsidP="0081533F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57B87F74" w14:textId="6418F212" w:rsidR="00933F33" w:rsidRPr="00933F33" w:rsidRDefault="00933F33" w:rsidP="0081533F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5BFE6A25" w14:textId="77777777" w:rsidR="00933F33" w:rsidRPr="00933F33" w:rsidRDefault="00933F33" w:rsidP="0081533F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A3AE196" w14:textId="2C0B9ADF" w:rsidR="00933F33" w:rsidRPr="00933F33" w:rsidRDefault="00933F33" w:rsidP="0081533F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367</w:t>
            </w:r>
          </w:p>
        </w:tc>
      </w:tr>
      <w:tr w:rsidR="00933F33" w:rsidRPr="00933F33" w14:paraId="5FD71E67" w14:textId="77777777" w:rsidTr="00802496">
        <w:trPr>
          <w:cantSplit/>
        </w:trPr>
        <w:tc>
          <w:tcPr>
            <w:tcW w:w="3858" w:type="dxa"/>
            <w:vAlign w:val="bottom"/>
            <w:hideMark/>
          </w:tcPr>
          <w:p w14:paraId="54A4DCB7" w14:textId="77777777" w:rsidR="00933F33" w:rsidRDefault="00933F33" w:rsidP="0081533F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รายได้บริหารจัดการ</w:t>
            </w:r>
          </w:p>
        </w:tc>
        <w:tc>
          <w:tcPr>
            <w:tcW w:w="1079" w:type="dxa"/>
          </w:tcPr>
          <w:p w14:paraId="53B43098" w14:textId="1CD0707B" w:rsidR="00933F33" w:rsidRDefault="00654227" w:rsidP="0081533F">
            <w:pPr>
              <w:pStyle w:val="acctfourfigures"/>
              <w:tabs>
                <w:tab w:val="clear" w:pos="765"/>
                <w:tab w:val="decimal" w:pos="843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2" w:type="dxa"/>
          </w:tcPr>
          <w:p w14:paraId="42B92870" w14:textId="77777777" w:rsidR="00933F33" w:rsidRDefault="00933F33" w:rsidP="0081533F">
            <w:pPr>
              <w:pStyle w:val="acctfourfigures"/>
              <w:tabs>
                <w:tab w:val="decimal" w:pos="738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5115C5" w14:textId="0377F322" w:rsidR="00933F33" w:rsidRDefault="00654227" w:rsidP="0081533F">
            <w:pPr>
              <w:pStyle w:val="acctfourfigures"/>
              <w:tabs>
                <w:tab w:val="clear" w:pos="765"/>
                <w:tab w:val="decimal" w:pos="839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45BD128A" w14:textId="77777777" w:rsidR="00933F33" w:rsidRDefault="00933F33" w:rsidP="0081533F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017D0829" w14:textId="544119ED" w:rsidR="00933F33" w:rsidRPr="00933F33" w:rsidRDefault="00933F33" w:rsidP="0081533F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180" w:type="dxa"/>
          </w:tcPr>
          <w:p w14:paraId="34AEC012" w14:textId="77777777" w:rsidR="00933F33" w:rsidRPr="00933F33" w:rsidRDefault="00933F33" w:rsidP="0081533F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2F0B4EB4" w14:textId="608C8CC9" w:rsidR="00933F33" w:rsidRPr="00933F33" w:rsidRDefault="00933F33" w:rsidP="0081533F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654227" w:rsidRPr="00933F33" w14:paraId="21AB8A10" w14:textId="77777777" w:rsidTr="00802496">
        <w:trPr>
          <w:cantSplit/>
        </w:trPr>
        <w:tc>
          <w:tcPr>
            <w:tcW w:w="3858" w:type="dxa"/>
            <w:vAlign w:val="bottom"/>
          </w:tcPr>
          <w:p w14:paraId="6DB2BBE0" w14:textId="62E45609" w:rsidR="00654227" w:rsidRDefault="00654227" w:rsidP="003F4CFD">
            <w:pPr>
              <w:spacing w:line="400" w:lineRule="exact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="003F4CFD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จากการจำหน่าย</w:t>
            </w:r>
            <w:r w:rsidR="003118BB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ธุรกิจ</w:t>
            </w:r>
            <w:r w:rsidR="003F4CFD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ภายใต้                  การควบคุมเดียวกัน</w:t>
            </w:r>
          </w:p>
        </w:tc>
        <w:tc>
          <w:tcPr>
            <w:tcW w:w="1079" w:type="dxa"/>
          </w:tcPr>
          <w:p w14:paraId="7CDE635A" w14:textId="5ABC818F" w:rsidR="00654227" w:rsidRPr="00654227" w:rsidRDefault="00654227" w:rsidP="0081533F">
            <w:pPr>
              <w:pStyle w:val="acctfourfigures"/>
              <w:tabs>
                <w:tab w:val="clear" w:pos="765"/>
                <w:tab w:val="decimal" w:pos="843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br/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7A9671F2" w14:textId="77777777" w:rsidR="00654227" w:rsidRDefault="00654227" w:rsidP="0081533F">
            <w:pPr>
              <w:pStyle w:val="acctfourfigures"/>
              <w:tabs>
                <w:tab w:val="decimal" w:pos="738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9E53A9" w14:textId="5A26A751" w:rsidR="00654227" w:rsidRDefault="00654227" w:rsidP="0081533F">
            <w:pPr>
              <w:pStyle w:val="acctfourfigures"/>
              <w:tabs>
                <w:tab w:val="clear" w:pos="765"/>
                <w:tab w:val="decimal" w:pos="839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  <w:t>56</w:t>
            </w:r>
            <w:r w:rsidR="00CE49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gridSpan w:val="2"/>
          </w:tcPr>
          <w:p w14:paraId="6CFC793F" w14:textId="77777777" w:rsidR="00654227" w:rsidRDefault="00654227" w:rsidP="0081533F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2CC453A8" w14:textId="0756EC99" w:rsidR="00654227" w:rsidRPr="00933F33" w:rsidRDefault="00654227" w:rsidP="0081533F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br/>
              <w:t>-</w:t>
            </w:r>
          </w:p>
        </w:tc>
        <w:tc>
          <w:tcPr>
            <w:tcW w:w="180" w:type="dxa"/>
          </w:tcPr>
          <w:p w14:paraId="02CA31EC" w14:textId="77777777" w:rsidR="00654227" w:rsidRPr="00933F33" w:rsidRDefault="00654227" w:rsidP="0081533F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21E9CEB4" w14:textId="437EC457" w:rsidR="00654227" w:rsidRPr="00933F33" w:rsidRDefault="00654227" w:rsidP="0081533F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br/>
              <w:t>-</w:t>
            </w:r>
          </w:p>
        </w:tc>
      </w:tr>
      <w:tr w:rsidR="00933F33" w:rsidRPr="00933F33" w14:paraId="16273FD9" w14:textId="77777777" w:rsidTr="00802496">
        <w:trPr>
          <w:cantSplit/>
        </w:trPr>
        <w:tc>
          <w:tcPr>
            <w:tcW w:w="3858" w:type="dxa"/>
            <w:vAlign w:val="bottom"/>
            <w:hideMark/>
          </w:tcPr>
          <w:p w14:paraId="5AB630CB" w14:textId="77777777" w:rsidR="00933F33" w:rsidRDefault="00933F33" w:rsidP="0081533F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79" w:type="dxa"/>
          </w:tcPr>
          <w:p w14:paraId="1A7AB5F6" w14:textId="196E04E1" w:rsidR="00933F33" w:rsidRDefault="00654227" w:rsidP="0081533F">
            <w:pPr>
              <w:pStyle w:val="acctfourfigures"/>
              <w:tabs>
                <w:tab w:val="clear" w:pos="765"/>
                <w:tab w:val="decimal" w:pos="843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182" w:type="dxa"/>
          </w:tcPr>
          <w:p w14:paraId="70A36C84" w14:textId="77777777" w:rsidR="00933F33" w:rsidRDefault="00933F33" w:rsidP="0081533F">
            <w:pPr>
              <w:pStyle w:val="acctfourfigures"/>
              <w:tabs>
                <w:tab w:val="decimal" w:pos="738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86EF1A" w14:textId="0A825A28" w:rsidR="00933F33" w:rsidRDefault="00654227" w:rsidP="0081533F">
            <w:pPr>
              <w:pStyle w:val="acctfourfigures"/>
              <w:tabs>
                <w:tab w:val="clear" w:pos="765"/>
                <w:tab w:val="decimal" w:pos="839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</w:t>
            </w:r>
          </w:p>
        </w:tc>
        <w:tc>
          <w:tcPr>
            <w:tcW w:w="180" w:type="dxa"/>
            <w:gridSpan w:val="2"/>
          </w:tcPr>
          <w:p w14:paraId="7B8F88B1" w14:textId="77777777" w:rsidR="00933F33" w:rsidRDefault="00933F33" w:rsidP="0081533F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4C7BDCBF" w14:textId="0B01E63F" w:rsidR="00933F33" w:rsidRPr="00933F33" w:rsidRDefault="00933F33" w:rsidP="0081533F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46D05B56" w14:textId="77777777" w:rsidR="00933F33" w:rsidRPr="00933F33" w:rsidRDefault="00933F33" w:rsidP="0081533F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24CC4D0" w14:textId="62EAAF97" w:rsidR="00933F33" w:rsidRPr="00933F33" w:rsidRDefault="00933F33" w:rsidP="0081533F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933F33" w:rsidRPr="00933F33" w14:paraId="43F5D4E1" w14:textId="77777777" w:rsidTr="00802496">
        <w:trPr>
          <w:cantSplit/>
        </w:trPr>
        <w:tc>
          <w:tcPr>
            <w:tcW w:w="3858" w:type="dxa"/>
            <w:vAlign w:val="bottom"/>
            <w:hideMark/>
          </w:tcPr>
          <w:p w14:paraId="7AC92AF7" w14:textId="77777777" w:rsidR="00933F33" w:rsidRDefault="00933F33" w:rsidP="0081533F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79" w:type="dxa"/>
          </w:tcPr>
          <w:p w14:paraId="12823C58" w14:textId="45C96C66" w:rsidR="00933F33" w:rsidRDefault="00654227" w:rsidP="0081533F">
            <w:pPr>
              <w:pStyle w:val="acctfourfigures"/>
              <w:tabs>
                <w:tab w:val="clear" w:pos="765"/>
                <w:tab w:val="decimal" w:pos="843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2951C420" w14:textId="77777777" w:rsidR="00933F33" w:rsidRDefault="00933F33" w:rsidP="0081533F">
            <w:pPr>
              <w:pStyle w:val="acctfourfigures"/>
              <w:tabs>
                <w:tab w:val="decimal" w:pos="738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DDD664" w14:textId="3615E033" w:rsidR="00933F33" w:rsidRDefault="00654227" w:rsidP="0081533F">
            <w:pPr>
              <w:pStyle w:val="acctfourfigures"/>
              <w:tabs>
                <w:tab w:val="clear" w:pos="765"/>
                <w:tab w:val="decimal" w:pos="839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180" w:type="dxa"/>
            <w:gridSpan w:val="2"/>
          </w:tcPr>
          <w:p w14:paraId="1976A135" w14:textId="77777777" w:rsidR="00933F33" w:rsidRDefault="00933F33" w:rsidP="0081533F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771330CA" w14:textId="605F103E" w:rsidR="00933F33" w:rsidRPr="00933F33" w:rsidRDefault="00933F33" w:rsidP="0081533F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36439A9D" w14:textId="77777777" w:rsidR="00933F33" w:rsidRPr="00933F33" w:rsidRDefault="00933F33" w:rsidP="0081533F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5A8F3BCC" w14:textId="39FEF2F1" w:rsidR="00933F33" w:rsidRPr="00933F33" w:rsidRDefault="00933F33" w:rsidP="0081533F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933F33" w:rsidRPr="00933F33" w14:paraId="384FD2F8" w14:textId="77777777" w:rsidTr="00802496">
        <w:trPr>
          <w:cantSplit/>
        </w:trPr>
        <w:tc>
          <w:tcPr>
            <w:tcW w:w="3858" w:type="dxa"/>
            <w:vAlign w:val="bottom"/>
            <w:hideMark/>
          </w:tcPr>
          <w:p w14:paraId="48F4986D" w14:textId="77777777" w:rsidR="00933F33" w:rsidRDefault="00933F33" w:rsidP="0081533F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ค่าใช้จ่ายค่าเช่าและบริการ</w:t>
            </w:r>
          </w:p>
        </w:tc>
        <w:tc>
          <w:tcPr>
            <w:tcW w:w="1079" w:type="dxa"/>
          </w:tcPr>
          <w:p w14:paraId="6A885B85" w14:textId="06584862" w:rsidR="00933F33" w:rsidRDefault="00654227" w:rsidP="0081533F">
            <w:pPr>
              <w:pStyle w:val="acctfourfigures"/>
              <w:tabs>
                <w:tab w:val="clear" w:pos="765"/>
                <w:tab w:val="decimal" w:pos="843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522</w:t>
            </w:r>
          </w:p>
        </w:tc>
        <w:tc>
          <w:tcPr>
            <w:tcW w:w="182" w:type="dxa"/>
          </w:tcPr>
          <w:p w14:paraId="0C2BF9ED" w14:textId="77777777" w:rsidR="00933F33" w:rsidRDefault="00933F33" w:rsidP="0081533F">
            <w:pPr>
              <w:pStyle w:val="acctfourfigures"/>
              <w:tabs>
                <w:tab w:val="decimal" w:pos="738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1FAF33" w14:textId="1E3A4E0C" w:rsidR="00933F33" w:rsidRDefault="00654227" w:rsidP="0081533F">
            <w:pPr>
              <w:pStyle w:val="acctfourfigures"/>
              <w:tabs>
                <w:tab w:val="clear" w:pos="765"/>
                <w:tab w:val="decimal" w:pos="839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363</w:t>
            </w:r>
          </w:p>
        </w:tc>
        <w:tc>
          <w:tcPr>
            <w:tcW w:w="180" w:type="dxa"/>
            <w:gridSpan w:val="2"/>
          </w:tcPr>
          <w:p w14:paraId="7090F08C" w14:textId="77777777" w:rsidR="00933F33" w:rsidRDefault="00933F33" w:rsidP="0081533F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03690D78" w14:textId="04BAC7EB" w:rsidR="00933F33" w:rsidRPr="00933F33" w:rsidRDefault="00933F33" w:rsidP="0081533F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70366991" w14:textId="77777777" w:rsidR="00933F33" w:rsidRPr="00933F33" w:rsidRDefault="00933F33" w:rsidP="0081533F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727CC99F" w14:textId="0C9436F9" w:rsidR="00933F33" w:rsidRPr="00933F33" w:rsidRDefault="00933F33" w:rsidP="0081533F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933F33" w:rsidRPr="00933F33" w14:paraId="2A01360B" w14:textId="77777777" w:rsidTr="00802496">
        <w:trPr>
          <w:cantSplit/>
        </w:trPr>
        <w:tc>
          <w:tcPr>
            <w:tcW w:w="3858" w:type="dxa"/>
            <w:vAlign w:val="bottom"/>
          </w:tcPr>
          <w:p w14:paraId="76190BD7" w14:textId="6148E0D7" w:rsidR="00933F33" w:rsidRDefault="00933F33" w:rsidP="0081533F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ส่งเสริมการขาย</w:t>
            </w:r>
          </w:p>
        </w:tc>
        <w:tc>
          <w:tcPr>
            <w:tcW w:w="1079" w:type="dxa"/>
          </w:tcPr>
          <w:p w14:paraId="39E83DFA" w14:textId="1473AD32" w:rsidR="00933F33" w:rsidRPr="006951F1" w:rsidRDefault="00654227" w:rsidP="0081533F">
            <w:pPr>
              <w:pStyle w:val="acctfourfigures"/>
              <w:tabs>
                <w:tab w:val="clear" w:pos="765"/>
                <w:tab w:val="decimal" w:pos="843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</w:p>
        </w:tc>
        <w:tc>
          <w:tcPr>
            <w:tcW w:w="182" w:type="dxa"/>
          </w:tcPr>
          <w:p w14:paraId="1D9E77DD" w14:textId="77777777" w:rsidR="00933F33" w:rsidRDefault="00933F33" w:rsidP="0081533F">
            <w:pPr>
              <w:pStyle w:val="acctfourfigures"/>
              <w:tabs>
                <w:tab w:val="decimal" w:pos="738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691D2B" w14:textId="79FC5F5C" w:rsidR="00933F33" w:rsidRDefault="00654227" w:rsidP="0081533F">
            <w:pPr>
              <w:pStyle w:val="acctfourfigures"/>
              <w:tabs>
                <w:tab w:val="clear" w:pos="765"/>
                <w:tab w:val="decimal" w:pos="839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</w:t>
            </w:r>
          </w:p>
        </w:tc>
        <w:tc>
          <w:tcPr>
            <w:tcW w:w="180" w:type="dxa"/>
            <w:gridSpan w:val="2"/>
          </w:tcPr>
          <w:p w14:paraId="5290EA30" w14:textId="77777777" w:rsidR="00933F33" w:rsidRDefault="00933F33" w:rsidP="0081533F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1C751F09" w14:textId="2D0DB591" w:rsidR="00933F33" w:rsidRPr="00933F33" w:rsidRDefault="00933F33" w:rsidP="0081533F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54346FD0" w14:textId="77777777" w:rsidR="00933F33" w:rsidRPr="00933F33" w:rsidRDefault="00933F33" w:rsidP="0081533F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7AB26CB4" w14:textId="01FB3D9E" w:rsidR="00933F33" w:rsidRPr="00933F33" w:rsidRDefault="00933F33" w:rsidP="0081533F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933F33" w:rsidRPr="00933F33" w14:paraId="2D069C98" w14:textId="77777777" w:rsidTr="00802496">
        <w:trPr>
          <w:cantSplit/>
        </w:trPr>
        <w:tc>
          <w:tcPr>
            <w:tcW w:w="3858" w:type="dxa"/>
            <w:vAlign w:val="bottom"/>
          </w:tcPr>
          <w:p w14:paraId="76502D62" w14:textId="6A6CF01E" w:rsidR="00933F33" w:rsidRDefault="00933F33" w:rsidP="006F3038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ค่าใช้จ่ายบริหารจัดการ</w:t>
            </w:r>
          </w:p>
        </w:tc>
        <w:tc>
          <w:tcPr>
            <w:tcW w:w="1079" w:type="dxa"/>
          </w:tcPr>
          <w:p w14:paraId="7CE9F612" w14:textId="4EC60BD7" w:rsidR="00933F33" w:rsidRDefault="00654227" w:rsidP="006F3038">
            <w:pPr>
              <w:pStyle w:val="acctfourfigures"/>
              <w:tabs>
                <w:tab w:val="clear" w:pos="765"/>
                <w:tab w:val="decimal" w:pos="843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640</w:t>
            </w:r>
          </w:p>
        </w:tc>
        <w:tc>
          <w:tcPr>
            <w:tcW w:w="182" w:type="dxa"/>
          </w:tcPr>
          <w:p w14:paraId="3691F8EA" w14:textId="77777777" w:rsidR="00933F33" w:rsidRDefault="00933F33" w:rsidP="006F3038">
            <w:pPr>
              <w:pStyle w:val="acctfourfigures"/>
              <w:tabs>
                <w:tab w:val="decimal" w:pos="738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90703E6" w14:textId="6F9F8BE7" w:rsidR="00933F33" w:rsidRDefault="00654227" w:rsidP="006F3038">
            <w:pPr>
              <w:pStyle w:val="acctfourfigures"/>
              <w:tabs>
                <w:tab w:val="clear" w:pos="765"/>
                <w:tab w:val="decimal" w:pos="839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783</w:t>
            </w:r>
          </w:p>
        </w:tc>
        <w:tc>
          <w:tcPr>
            <w:tcW w:w="180" w:type="dxa"/>
            <w:gridSpan w:val="2"/>
          </w:tcPr>
          <w:p w14:paraId="3D2D4EB2" w14:textId="77777777" w:rsidR="00933F33" w:rsidRDefault="00933F33" w:rsidP="006F3038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0E30C8BA" w14:textId="1E7783E2" w:rsidR="00933F33" w:rsidRPr="00933F33" w:rsidRDefault="00933F33" w:rsidP="006F3038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</w:t>
            </w:r>
          </w:p>
        </w:tc>
        <w:tc>
          <w:tcPr>
            <w:tcW w:w="180" w:type="dxa"/>
          </w:tcPr>
          <w:p w14:paraId="009134AE" w14:textId="77777777" w:rsidR="00933F33" w:rsidRPr="00933F33" w:rsidRDefault="00933F33" w:rsidP="006F3038">
            <w:pPr>
              <w:pStyle w:val="acctfourfigures"/>
              <w:spacing w:line="400" w:lineRule="exact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5D9EB806" w14:textId="6A0B3265" w:rsidR="00933F33" w:rsidRPr="00933F33" w:rsidRDefault="00933F33" w:rsidP="006F3038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</w:tr>
      <w:tr w:rsidR="00CE4962" w:rsidRPr="00933F33" w14:paraId="722BE74D" w14:textId="77777777" w:rsidTr="00802496">
        <w:trPr>
          <w:cantSplit/>
        </w:trPr>
        <w:tc>
          <w:tcPr>
            <w:tcW w:w="3858" w:type="dxa"/>
            <w:vAlign w:val="bottom"/>
            <w:hideMark/>
          </w:tcPr>
          <w:p w14:paraId="7BD5B8CD" w14:textId="77777777" w:rsidR="00CE4962" w:rsidRDefault="00CE4962" w:rsidP="00CE4962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79" w:type="dxa"/>
          </w:tcPr>
          <w:p w14:paraId="511F78B2" w14:textId="77777777" w:rsidR="00CE4962" w:rsidRDefault="00CE4962" w:rsidP="00CE4962">
            <w:pPr>
              <w:pStyle w:val="acctfourfigures"/>
              <w:tabs>
                <w:tab w:val="clear" w:pos="765"/>
                <w:tab w:val="decimal" w:pos="843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104</w:t>
            </w:r>
          </w:p>
        </w:tc>
        <w:tc>
          <w:tcPr>
            <w:tcW w:w="182" w:type="dxa"/>
          </w:tcPr>
          <w:p w14:paraId="3F6637FB" w14:textId="77777777" w:rsidR="00CE4962" w:rsidRDefault="00CE4962" w:rsidP="00CE4962">
            <w:pPr>
              <w:pStyle w:val="acctfourfigures"/>
              <w:tabs>
                <w:tab w:val="decimal" w:pos="738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7E6090" w14:textId="77777777" w:rsidR="00CE4962" w:rsidRDefault="00CE4962" w:rsidP="00CE4962">
            <w:pPr>
              <w:pStyle w:val="acctfourfigures"/>
              <w:tabs>
                <w:tab w:val="clear" w:pos="765"/>
                <w:tab w:val="decimal" w:pos="839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</w:t>
            </w:r>
          </w:p>
        </w:tc>
        <w:tc>
          <w:tcPr>
            <w:tcW w:w="180" w:type="dxa"/>
            <w:gridSpan w:val="2"/>
          </w:tcPr>
          <w:p w14:paraId="3E4B5FFC" w14:textId="77777777" w:rsidR="00CE4962" w:rsidRDefault="00CE4962" w:rsidP="00CE4962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6CAE210F" w14:textId="77777777" w:rsidR="00CE4962" w:rsidRPr="00933F33" w:rsidRDefault="00CE4962" w:rsidP="00CE4962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180" w:type="dxa"/>
          </w:tcPr>
          <w:p w14:paraId="6F372678" w14:textId="77777777" w:rsidR="00CE4962" w:rsidRPr="00933F33" w:rsidRDefault="00CE4962" w:rsidP="00CE4962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31CBCAB2" w14:textId="77777777" w:rsidR="00CE4962" w:rsidRPr="00933F33" w:rsidRDefault="00CE4962" w:rsidP="00CE4962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</w:p>
        </w:tc>
      </w:tr>
      <w:tr w:rsidR="00287D11" w:rsidRPr="00933F33" w14:paraId="1F89F6B1" w14:textId="77777777" w:rsidTr="00802496">
        <w:trPr>
          <w:cantSplit/>
        </w:trPr>
        <w:tc>
          <w:tcPr>
            <w:tcW w:w="3858" w:type="dxa"/>
            <w:vAlign w:val="bottom"/>
          </w:tcPr>
          <w:p w14:paraId="4CDE9D4D" w14:textId="77777777" w:rsidR="00287D11" w:rsidRDefault="00287D11" w:rsidP="00CE4962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9" w:type="dxa"/>
          </w:tcPr>
          <w:p w14:paraId="13456A6B" w14:textId="77777777" w:rsidR="00287D11" w:rsidRDefault="00287D11" w:rsidP="00CE4962">
            <w:pPr>
              <w:pStyle w:val="acctfourfigures"/>
              <w:tabs>
                <w:tab w:val="clear" w:pos="765"/>
                <w:tab w:val="decimal" w:pos="843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69103D5F" w14:textId="77777777" w:rsidR="00287D11" w:rsidRDefault="00287D11" w:rsidP="00CE4962">
            <w:pPr>
              <w:pStyle w:val="acctfourfigures"/>
              <w:tabs>
                <w:tab w:val="decimal" w:pos="738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F0F4FB0" w14:textId="77777777" w:rsidR="00287D11" w:rsidRDefault="00287D11" w:rsidP="00CE4962">
            <w:pPr>
              <w:pStyle w:val="acctfourfigures"/>
              <w:tabs>
                <w:tab w:val="clear" w:pos="765"/>
                <w:tab w:val="decimal" w:pos="839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7970D52C" w14:textId="77777777" w:rsidR="00287D11" w:rsidRDefault="00287D11" w:rsidP="00CE4962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78AEE8B3" w14:textId="77777777" w:rsidR="00287D11" w:rsidRPr="00933F33" w:rsidRDefault="00287D11" w:rsidP="00CE4962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692214A2" w14:textId="77777777" w:rsidR="00287D11" w:rsidRPr="00933F33" w:rsidRDefault="00287D11" w:rsidP="00CE4962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5B7E838F" w14:textId="77777777" w:rsidR="00287D11" w:rsidRPr="00933F33" w:rsidRDefault="00287D11" w:rsidP="00CE4962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287D11" w:rsidRPr="00933F33" w14:paraId="140A4110" w14:textId="77777777" w:rsidTr="00802496">
        <w:trPr>
          <w:cantSplit/>
        </w:trPr>
        <w:tc>
          <w:tcPr>
            <w:tcW w:w="3858" w:type="dxa"/>
            <w:vAlign w:val="bottom"/>
          </w:tcPr>
          <w:p w14:paraId="13A025AE" w14:textId="56D292DB" w:rsidR="00287D11" w:rsidRDefault="00287D11" w:rsidP="00CE4962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บริษัทใหญ่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287D1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(ต่อ)</w:t>
            </w:r>
          </w:p>
        </w:tc>
        <w:tc>
          <w:tcPr>
            <w:tcW w:w="1079" w:type="dxa"/>
          </w:tcPr>
          <w:p w14:paraId="01D24A93" w14:textId="77777777" w:rsidR="00287D11" w:rsidRDefault="00287D11" w:rsidP="00CE4962">
            <w:pPr>
              <w:pStyle w:val="acctfourfigures"/>
              <w:tabs>
                <w:tab w:val="clear" w:pos="765"/>
                <w:tab w:val="decimal" w:pos="843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7B838C04" w14:textId="77777777" w:rsidR="00287D11" w:rsidRDefault="00287D11" w:rsidP="00CE4962">
            <w:pPr>
              <w:pStyle w:val="acctfourfigures"/>
              <w:tabs>
                <w:tab w:val="decimal" w:pos="738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9F7284" w14:textId="77777777" w:rsidR="00287D11" w:rsidRDefault="00287D11" w:rsidP="00CE4962">
            <w:pPr>
              <w:pStyle w:val="acctfourfigures"/>
              <w:tabs>
                <w:tab w:val="clear" w:pos="765"/>
                <w:tab w:val="decimal" w:pos="839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7FF8DC22" w14:textId="77777777" w:rsidR="00287D11" w:rsidRDefault="00287D11" w:rsidP="00CE4962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09220EAD" w14:textId="77777777" w:rsidR="00287D11" w:rsidRPr="00933F33" w:rsidRDefault="00287D11" w:rsidP="00CE4962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7A99A756" w14:textId="77777777" w:rsidR="00287D11" w:rsidRPr="00933F33" w:rsidRDefault="00287D11" w:rsidP="00CE4962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73B579B0" w14:textId="77777777" w:rsidR="00287D11" w:rsidRPr="00933F33" w:rsidRDefault="00287D11" w:rsidP="00CE4962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CE4962" w:rsidRPr="00933F33" w14:paraId="4646B6CA" w14:textId="77777777" w:rsidTr="00802496">
        <w:trPr>
          <w:cantSplit/>
        </w:trPr>
        <w:tc>
          <w:tcPr>
            <w:tcW w:w="3858" w:type="dxa"/>
            <w:vAlign w:val="bottom"/>
          </w:tcPr>
          <w:p w14:paraId="72FEF9B4" w14:textId="77777777" w:rsidR="00CE4962" w:rsidRDefault="00CE4962" w:rsidP="00CE4962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กำไรจากการขายสินทรัพย์</w:t>
            </w:r>
          </w:p>
        </w:tc>
        <w:tc>
          <w:tcPr>
            <w:tcW w:w="1079" w:type="dxa"/>
          </w:tcPr>
          <w:p w14:paraId="3ABE509F" w14:textId="77777777" w:rsidR="00CE4962" w:rsidRPr="009D28B9" w:rsidRDefault="00CE4962" w:rsidP="00CE4962">
            <w:pPr>
              <w:pStyle w:val="acctfourfigures"/>
              <w:tabs>
                <w:tab w:val="clear" w:pos="765"/>
                <w:tab w:val="decimal" w:pos="843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82" w:type="dxa"/>
          </w:tcPr>
          <w:p w14:paraId="3227C2B2" w14:textId="77777777" w:rsidR="00CE4962" w:rsidRDefault="00CE4962" w:rsidP="00CE4962">
            <w:pPr>
              <w:pStyle w:val="acctfourfigures"/>
              <w:tabs>
                <w:tab w:val="decimal" w:pos="738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6505D3" w14:textId="77777777" w:rsidR="00CE4962" w:rsidRDefault="00CE4962" w:rsidP="00CE4962">
            <w:pPr>
              <w:pStyle w:val="acctfourfigures"/>
              <w:tabs>
                <w:tab w:val="clear" w:pos="765"/>
                <w:tab w:val="decimal" w:pos="839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509D3D5A" w14:textId="77777777" w:rsidR="00CE4962" w:rsidRDefault="00CE4962" w:rsidP="00CE4962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3B478D66" w14:textId="77777777" w:rsidR="00CE4962" w:rsidRPr="00933F33" w:rsidRDefault="00CE4962" w:rsidP="00802496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43084484" w14:textId="77777777" w:rsidR="00CE4962" w:rsidRPr="00933F33" w:rsidRDefault="00CE4962" w:rsidP="00CE4962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2F395A37" w14:textId="77777777" w:rsidR="00CE4962" w:rsidRPr="00933F33" w:rsidRDefault="00CE4962" w:rsidP="00CE4962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FD7D49" w14:paraId="7750E11B" w14:textId="77777777" w:rsidTr="00802496">
        <w:trPr>
          <w:cantSplit/>
          <w:trHeight w:val="101"/>
        </w:trPr>
        <w:tc>
          <w:tcPr>
            <w:tcW w:w="3858" w:type="dxa"/>
            <w:vAlign w:val="bottom"/>
          </w:tcPr>
          <w:p w14:paraId="0257C63D" w14:textId="40DFC1AD" w:rsidR="00FD7D49" w:rsidRDefault="00F5043B" w:rsidP="00F5043B">
            <w:pPr>
              <w:spacing w:line="400" w:lineRule="exact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ขาดทุนจากการจำหน่าย</w:t>
            </w:r>
            <w:r w:rsidR="003118BB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ธุรกิจ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ภายใต้                  การควบคุมเดียวกัน</w:t>
            </w:r>
          </w:p>
        </w:tc>
        <w:tc>
          <w:tcPr>
            <w:tcW w:w="1079" w:type="dxa"/>
          </w:tcPr>
          <w:p w14:paraId="7C5CC735" w14:textId="77777777" w:rsidR="00FD7D49" w:rsidRPr="00654227" w:rsidRDefault="00FD7D49" w:rsidP="00CE4962">
            <w:pPr>
              <w:pStyle w:val="acctfourfigures"/>
              <w:tabs>
                <w:tab w:val="clear" w:pos="765"/>
                <w:tab w:val="decimal" w:pos="843"/>
              </w:tabs>
              <w:spacing w:line="400" w:lineRule="exact"/>
              <w:ind w:left="-72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br/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0E532D2D" w14:textId="77777777" w:rsidR="00FD7D49" w:rsidRDefault="00FD7D49" w:rsidP="00CE4962">
            <w:pPr>
              <w:pStyle w:val="acctfourfigures"/>
              <w:tabs>
                <w:tab w:val="decimal" w:pos="693"/>
              </w:tabs>
              <w:spacing w:line="400" w:lineRule="exact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F8D790" w14:textId="144E7F84" w:rsidR="00FD7D49" w:rsidRDefault="00FD7D49" w:rsidP="00CE4962">
            <w:pPr>
              <w:pStyle w:val="acctfourfigures"/>
              <w:tabs>
                <w:tab w:val="clear" w:pos="765"/>
                <w:tab w:val="decimal" w:pos="821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 w:rsidR="00CE49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51" w:type="dxa"/>
            <w:gridSpan w:val="4"/>
          </w:tcPr>
          <w:p w14:paraId="10727C58" w14:textId="77777777" w:rsidR="00FD7D49" w:rsidRDefault="00FD7D49" w:rsidP="00CE4962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14:paraId="1318E4F5" w14:textId="77777777" w:rsidR="00FD7D49" w:rsidRPr="00933F33" w:rsidRDefault="00FD7D49" w:rsidP="00802496">
            <w:pPr>
              <w:pStyle w:val="acctfourfigures"/>
              <w:tabs>
                <w:tab w:val="clear" w:pos="765"/>
                <w:tab w:val="decimal" w:pos="910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3D144C31" w14:textId="77777777" w:rsidR="00FD7D49" w:rsidRPr="00933F33" w:rsidRDefault="00FD7D49" w:rsidP="00CE4962">
            <w:pPr>
              <w:pStyle w:val="acctfourfigures"/>
              <w:tabs>
                <w:tab w:val="decimal" w:pos="693"/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EBBCEB0" w14:textId="77777777" w:rsidR="00FD7D49" w:rsidRDefault="00FD7D49" w:rsidP="00CE4962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14:paraId="15F51C71" w14:textId="3AAFF4E8" w:rsidR="00FD7D49" w:rsidRPr="00933F33" w:rsidRDefault="00FD7D49" w:rsidP="00CE4962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762</w:t>
            </w:r>
          </w:p>
        </w:tc>
      </w:tr>
      <w:tr w:rsidR="000D5F92" w:rsidRPr="00933F33" w14:paraId="2A35BDC3" w14:textId="77777777" w:rsidTr="00E55386">
        <w:trPr>
          <w:cantSplit/>
          <w:trHeight w:val="56"/>
        </w:trPr>
        <w:tc>
          <w:tcPr>
            <w:tcW w:w="3858" w:type="dxa"/>
            <w:vAlign w:val="bottom"/>
          </w:tcPr>
          <w:p w14:paraId="315580BF" w14:textId="77777777" w:rsidR="000D5F92" w:rsidRPr="00E55386" w:rsidRDefault="000D5F92" w:rsidP="0081533F">
            <w:pPr>
              <w:spacing w:line="4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</w:tcPr>
          <w:p w14:paraId="3838EE49" w14:textId="77777777" w:rsidR="000D5F92" w:rsidRPr="00E55386" w:rsidRDefault="000D5F92" w:rsidP="0081533F">
            <w:pPr>
              <w:pStyle w:val="acctfourfigures"/>
              <w:tabs>
                <w:tab w:val="clear" w:pos="765"/>
                <w:tab w:val="decimal" w:pos="843"/>
              </w:tabs>
              <w:spacing w:line="400" w:lineRule="exact"/>
              <w:ind w:right="-90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82" w:type="dxa"/>
          </w:tcPr>
          <w:p w14:paraId="7B1A4A9F" w14:textId="77777777" w:rsidR="000D5F92" w:rsidRPr="00E55386" w:rsidRDefault="000D5F92" w:rsidP="0081533F">
            <w:pPr>
              <w:pStyle w:val="acctfourfigures"/>
              <w:tabs>
                <w:tab w:val="decimal" w:pos="738"/>
              </w:tabs>
              <w:spacing w:line="400" w:lineRule="exact"/>
              <w:ind w:right="-90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260" w:type="dxa"/>
          </w:tcPr>
          <w:p w14:paraId="3AADA960" w14:textId="77777777" w:rsidR="000D5F92" w:rsidRPr="00E55386" w:rsidRDefault="000D5F92" w:rsidP="0081533F">
            <w:pPr>
              <w:pStyle w:val="acctfourfigures"/>
              <w:tabs>
                <w:tab w:val="clear" w:pos="765"/>
                <w:tab w:val="decimal" w:pos="839"/>
              </w:tabs>
              <w:spacing w:line="400" w:lineRule="exact"/>
              <w:ind w:right="-90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3347AC35" w14:textId="77777777" w:rsidR="000D5F92" w:rsidRPr="00E55386" w:rsidRDefault="000D5F92" w:rsidP="0081533F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171" w:type="dxa"/>
            <w:gridSpan w:val="2"/>
          </w:tcPr>
          <w:p w14:paraId="5FA6290C" w14:textId="77777777" w:rsidR="000D5F92" w:rsidRPr="00E55386" w:rsidRDefault="000D5F92" w:rsidP="0081533F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</w:tcPr>
          <w:p w14:paraId="04818941" w14:textId="77777777" w:rsidR="000D5F92" w:rsidRPr="00E55386" w:rsidRDefault="000D5F92" w:rsidP="0081533F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259" w:type="dxa"/>
          </w:tcPr>
          <w:p w14:paraId="787B388F" w14:textId="77777777" w:rsidR="000D5F92" w:rsidRPr="00E55386" w:rsidRDefault="000D5F92" w:rsidP="0081533F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</w:tr>
      <w:tr w:rsidR="00933F33" w:rsidRPr="00933F33" w14:paraId="3AE6F74D" w14:textId="77777777" w:rsidTr="00802496">
        <w:trPr>
          <w:cantSplit/>
        </w:trPr>
        <w:tc>
          <w:tcPr>
            <w:tcW w:w="3858" w:type="dxa"/>
            <w:vAlign w:val="bottom"/>
            <w:hideMark/>
          </w:tcPr>
          <w:p w14:paraId="4D94D46C" w14:textId="77777777" w:rsidR="00933F33" w:rsidRDefault="00933F33" w:rsidP="0081533F">
            <w:pPr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9" w:type="dxa"/>
          </w:tcPr>
          <w:p w14:paraId="61A61564" w14:textId="77777777" w:rsidR="00933F33" w:rsidRDefault="00933F33" w:rsidP="0081533F">
            <w:pPr>
              <w:pStyle w:val="acctfourfigures"/>
              <w:tabs>
                <w:tab w:val="clear" w:pos="765"/>
                <w:tab w:val="decimal" w:pos="843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3B8F7538" w14:textId="77777777" w:rsidR="00933F33" w:rsidRDefault="00933F33" w:rsidP="0081533F">
            <w:pPr>
              <w:pStyle w:val="acctfourfigures"/>
              <w:tabs>
                <w:tab w:val="decimal" w:pos="738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990C1A9" w14:textId="77777777" w:rsidR="00933F33" w:rsidRDefault="00933F33" w:rsidP="0081533F">
            <w:pPr>
              <w:pStyle w:val="acctfourfigures"/>
              <w:tabs>
                <w:tab w:val="clear" w:pos="765"/>
                <w:tab w:val="decimal" w:pos="839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11621B7B" w14:textId="77777777" w:rsidR="00933F33" w:rsidRDefault="00933F33" w:rsidP="0081533F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7BC5022A" w14:textId="77777777" w:rsidR="00933F33" w:rsidRPr="00933F33" w:rsidRDefault="00933F33" w:rsidP="0081533F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FF10635" w14:textId="77777777" w:rsidR="00933F33" w:rsidRPr="00933F33" w:rsidRDefault="00933F33" w:rsidP="0081533F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6C881051" w14:textId="77777777" w:rsidR="00933F33" w:rsidRPr="00933F33" w:rsidRDefault="00933F33" w:rsidP="0081533F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3F33" w:rsidRPr="00933F33" w14:paraId="784AE587" w14:textId="77777777" w:rsidTr="00802496">
        <w:trPr>
          <w:cantSplit/>
        </w:trPr>
        <w:tc>
          <w:tcPr>
            <w:tcW w:w="3858" w:type="dxa"/>
            <w:vAlign w:val="bottom"/>
            <w:hideMark/>
          </w:tcPr>
          <w:p w14:paraId="49AA12D3" w14:textId="77777777" w:rsidR="00933F33" w:rsidRDefault="00933F33" w:rsidP="0081533F">
            <w:pPr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รายได้ค่าส่งเสริมการขาย</w:t>
            </w:r>
          </w:p>
        </w:tc>
        <w:tc>
          <w:tcPr>
            <w:tcW w:w="1079" w:type="dxa"/>
          </w:tcPr>
          <w:p w14:paraId="1CA0F7EE" w14:textId="6BD6E21A" w:rsidR="00933F33" w:rsidRDefault="00654227" w:rsidP="0081533F">
            <w:pPr>
              <w:pStyle w:val="acctfourfigures"/>
              <w:tabs>
                <w:tab w:val="clear" w:pos="765"/>
                <w:tab w:val="decimal" w:pos="843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66541FAE" w14:textId="77777777" w:rsidR="00933F33" w:rsidRDefault="00933F33" w:rsidP="0081533F">
            <w:pPr>
              <w:pStyle w:val="acctfourfigures"/>
              <w:tabs>
                <w:tab w:val="decimal" w:pos="738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503538" w14:textId="40F36806" w:rsidR="00933F33" w:rsidRDefault="00654227" w:rsidP="0081533F">
            <w:pPr>
              <w:pStyle w:val="acctfourfigures"/>
              <w:tabs>
                <w:tab w:val="clear" w:pos="765"/>
                <w:tab w:val="decimal" w:pos="839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54168B78" w14:textId="77777777" w:rsidR="00933F33" w:rsidRDefault="00933F33" w:rsidP="0081533F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7FF16A88" w14:textId="12EC0850" w:rsidR="00933F33" w:rsidRPr="00933F33" w:rsidRDefault="00933F33" w:rsidP="0081533F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6B90F1D8" w14:textId="77777777" w:rsidR="00933F33" w:rsidRPr="00933F33" w:rsidRDefault="00933F33" w:rsidP="0081533F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329AD0D9" w14:textId="0407AFB2" w:rsidR="00933F33" w:rsidRPr="00933F33" w:rsidRDefault="00933F33" w:rsidP="0081533F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623</w:t>
            </w:r>
          </w:p>
        </w:tc>
      </w:tr>
      <w:tr w:rsidR="00933F33" w:rsidRPr="00933F33" w14:paraId="2A2B6717" w14:textId="77777777" w:rsidTr="00802496">
        <w:trPr>
          <w:cantSplit/>
        </w:trPr>
        <w:tc>
          <w:tcPr>
            <w:tcW w:w="3858" w:type="dxa"/>
            <w:vAlign w:val="bottom"/>
            <w:hideMark/>
          </w:tcPr>
          <w:p w14:paraId="6C545DEE" w14:textId="77777777" w:rsidR="00933F33" w:rsidRDefault="00933F33" w:rsidP="0081533F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รายได้ค่าสิทธิ์</w:t>
            </w:r>
          </w:p>
        </w:tc>
        <w:tc>
          <w:tcPr>
            <w:tcW w:w="1079" w:type="dxa"/>
          </w:tcPr>
          <w:p w14:paraId="7BA47742" w14:textId="2DACE9D8" w:rsidR="00933F33" w:rsidRDefault="00654227" w:rsidP="0081533F">
            <w:pPr>
              <w:pStyle w:val="acctfourfigures"/>
              <w:tabs>
                <w:tab w:val="clear" w:pos="765"/>
                <w:tab w:val="decimal" w:pos="843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6F800C4B" w14:textId="77777777" w:rsidR="00933F33" w:rsidRDefault="00933F33" w:rsidP="0081533F">
            <w:pPr>
              <w:pStyle w:val="acctfourfigures"/>
              <w:tabs>
                <w:tab w:val="decimal" w:pos="738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649A0D" w14:textId="09D8103B" w:rsidR="00933F33" w:rsidRDefault="00654227" w:rsidP="0081533F">
            <w:pPr>
              <w:pStyle w:val="acctfourfigures"/>
              <w:tabs>
                <w:tab w:val="clear" w:pos="765"/>
                <w:tab w:val="decimal" w:pos="839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1476A17E" w14:textId="77777777" w:rsidR="00933F33" w:rsidRDefault="00933F33" w:rsidP="0081533F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261E1E2A" w14:textId="35EBEFD8" w:rsidR="00933F33" w:rsidRPr="00933F33" w:rsidRDefault="00933F33" w:rsidP="0081533F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218</w:t>
            </w:r>
          </w:p>
        </w:tc>
        <w:tc>
          <w:tcPr>
            <w:tcW w:w="180" w:type="dxa"/>
          </w:tcPr>
          <w:p w14:paraId="6C77FE5B" w14:textId="77777777" w:rsidR="00933F33" w:rsidRPr="00933F33" w:rsidRDefault="00933F33" w:rsidP="0081533F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5265E5BD" w14:textId="375D0371" w:rsidR="00933F33" w:rsidRPr="00933F33" w:rsidRDefault="00933F33" w:rsidP="0081533F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204</w:t>
            </w:r>
          </w:p>
        </w:tc>
      </w:tr>
      <w:tr w:rsidR="00CE6315" w:rsidRPr="00933F33" w14:paraId="78DC0887" w14:textId="77777777" w:rsidTr="00802496">
        <w:trPr>
          <w:cantSplit/>
        </w:trPr>
        <w:tc>
          <w:tcPr>
            <w:tcW w:w="3858" w:type="dxa"/>
            <w:vAlign w:val="bottom"/>
          </w:tcPr>
          <w:p w14:paraId="19E91FAA" w14:textId="7EFAEB28" w:rsidR="00CE6315" w:rsidRDefault="00CE6315" w:rsidP="00CE6315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79" w:type="dxa"/>
          </w:tcPr>
          <w:p w14:paraId="1F706DD7" w14:textId="7B1C66F2" w:rsidR="00CE6315" w:rsidRDefault="00CE6315" w:rsidP="00CE6315">
            <w:pPr>
              <w:pStyle w:val="acctfourfigures"/>
              <w:tabs>
                <w:tab w:val="clear" w:pos="765"/>
                <w:tab w:val="decimal" w:pos="843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3732839C" w14:textId="77777777" w:rsidR="00CE6315" w:rsidRDefault="00CE6315" w:rsidP="00CE6315">
            <w:pPr>
              <w:pStyle w:val="acctfourfigures"/>
              <w:tabs>
                <w:tab w:val="decimal" w:pos="738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EFBB7C" w14:textId="0BA65737" w:rsidR="00CE6315" w:rsidRDefault="00CE6315" w:rsidP="00CE6315">
            <w:pPr>
              <w:pStyle w:val="acctfourfigures"/>
              <w:tabs>
                <w:tab w:val="clear" w:pos="765"/>
                <w:tab w:val="decimal" w:pos="839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32F84649" w14:textId="77777777" w:rsidR="00CE6315" w:rsidRDefault="00CE6315" w:rsidP="00CE6315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79AD27DF" w14:textId="076C91DB" w:rsidR="00CE6315" w:rsidRPr="00933F33" w:rsidRDefault="00CE6315" w:rsidP="00CE6315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19,305</w:t>
            </w:r>
          </w:p>
        </w:tc>
        <w:tc>
          <w:tcPr>
            <w:tcW w:w="180" w:type="dxa"/>
          </w:tcPr>
          <w:p w14:paraId="02DF8F8D" w14:textId="77777777" w:rsidR="00CE6315" w:rsidRPr="00933F33" w:rsidRDefault="00CE6315" w:rsidP="00CE6315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5592B950" w14:textId="6B242CDD" w:rsidR="00CE6315" w:rsidRPr="00933F33" w:rsidRDefault="00CE6315" w:rsidP="00CE6315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385</w:t>
            </w:r>
          </w:p>
        </w:tc>
      </w:tr>
      <w:tr w:rsidR="00CE6315" w:rsidRPr="00933F33" w14:paraId="2D9D6C6E" w14:textId="77777777" w:rsidTr="00802496">
        <w:trPr>
          <w:cantSplit/>
        </w:trPr>
        <w:tc>
          <w:tcPr>
            <w:tcW w:w="3858" w:type="dxa"/>
            <w:vAlign w:val="bottom"/>
            <w:hideMark/>
          </w:tcPr>
          <w:p w14:paraId="24ABF001" w14:textId="77777777" w:rsidR="00CE6315" w:rsidRDefault="00CE6315" w:rsidP="00CE6315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79" w:type="dxa"/>
          </w:tcPr>
          <w:p w14:paraId="73231048" w14:textId="0C367608" w:rsidR="00CE6315" w:rsidRDefault="00CE6315" w:rsidP="00CE6315">
            <w:pPr>
              <w:pStyle w:val="acctfourfigures"/>
              <w:tabs>
                <w:tab w:val="clear" w:pos="765"/>
                <w:tab w:val="decimal" w:pos="843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233483A8" w14:textId="77777777" w:rsidR="00CE6315" w:rsidRDefault="00CE6315" w:rsidP="00CE6315">
            <w:pPr>
              <w:pStyle w:val="acctfourfigures"/>
              <w:tabs>
                <w:tab w:val="decimal" w:pos="738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AB9448" w14:textId="6D0E7704" w:rsidR="00CE6315" w:rsidRDefault="00CE6315" w:rsidP="00CE6315">
            <w:pPr>
              <w:pStyle w:val="acctfourfigures"/>
              <w:tabs>
                <w:tab w:val="clear" w:pos="765"/>
                <w:tab w:val="decimal" w:pos="839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4164563D" w14:textId="77777777" w:rsidR="00CE6315" w:rsidRDefault="00CE6315" w:rsidP="00CE6315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414D31F6" w14:textId="47A446DA" w:rsidR="00CE6315" w:rsidRPr="00933F33" w:rsidRDefault="00CE6315" w:rsidP="00CE6315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384</w:t>
            </w:r>
          </w:p>
        </w:tc>
        <w:tc>
          <w:tcPr>
            <w:tcW w:w="180" w:type="dxa"/>
          </w:tcPr>
          <w:p w14:paraId="49826F00" w14:textId="77777777" w:rsidR="00CE6315" w:rsidRPr="00933F33" w:rsidRDefault="00CE6315" w:rsidP="00CE6315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2BE93B87" w14:textId="043EFD74" w:rsidR="00CE6315" w:rsidRPr="00933F33" w:rsidRDefault="00CE6315" w:rsidP="00CE6315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127</w:t>
            </w:r>
          </w:p>
        </w:tc>
      </w:tr>
      <w:tr w:rsidR="00CE6315" w:rsidRPr="00933F33" w14:paraId="51352C21" w14:textId="77777777" w:rsidTr="00802496">
        <w:trPr>
          <w:cantSplit/>
        </w:trPr>
        <w:tc>
          <w:tcPr>
            <w:tcW w:w="3858" w:type="dxa"/>
            <w:vAlign w:val="bottom"/>
            <w:hideMark/>
          </w:tcPr>
          <w:p w14:paraId="0B558F42" w14:textId="77777777" w:rsidR="00CE6315" w:rsidRDefault="00CE6315" w:rsidP="00CE6315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รายได้บริหารจัดการ</w:t>
            </w:r>
          </w:p>
        </w:tc>
        <w:tc>
          <w:tcPr>
            <w:tcW w:w="1079" w:type="dxa"/>
          </w:tcPr>
          <w:p w14:paraId="6C657B8A" w14:textId="205ABED7" w:rsidR="00CE6315" w:rsidRDefault="00CE6315" w:rsidP="00CE6315">
            <w:pPr>
              <w:pStyle w:val="acctfourfigures"/>
              <w:tabs>
                <w:tab w:val="clear" w:pos="765"/>
                <w:tab w:val="decimal" w:pos="843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0C414F8D" w14:textId="77777777" w:rsidR="00CE6315" w:rsidRDefault="00CE6315" w:rsidP="00CE6315">
            <w:pPr>
              <w:pStyle w:val="acctfourfigures"/>
              <w:tabs>
                <w:tab w:val="decimal" w:pos="738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9595C9" w14:textId="1F7BD7B1" w:rsidR="00CE6315" w:rsidRDefault="00CE6315" w:rsidP="00CE6315">
            <w:pPr>
              <w:pStyle w:val="acctfourfigures"/>
              <w:tabs>
                <w:tab w:val="clear" w:pos="765"/>
                <w:tab w:val="decimal" w:pos="839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45A01763" w14:textId="77777777" w:rsidR="00CE6315" w:rsidRDefault="00CE6315" w:rsidP="00CE6315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29AE02DD" w14:textId="7F8DFFF6" w:rsidR="00CE6315" w:rsidRPr="00933F33" w:rsidRDefault="00CE6315" w:rsidP="00CE6315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</w:p>
        </w:tc>
        <w:tc>
          <w:tcPr>
            <w:tcW w:w="180" w:type="dxa"/>
          </w:tcPr>
          <w:p w14:paraId="13B0A038" w14:textId="77777777" w:rsidR="00CE6315" w:rsidRPr="00933F33" w:rsidRDefault="00CE6315" w:rsidP="00CE6315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79FF4634" w14:textId="05A182BF" w:rsidR="00CE6315" w:rsidRPr="00933F33" w:rsidRDefault="00CE6315" w:rsidP="00CE6315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CE6315" w:rsidRPr="00933F33" w14:paraId="40C9D5F6" w14:textId="77777777" w:rsidTr="00802496">
        <w:trPr>
          <w:cantSplit/>
        </w:trPr>
        <w:tc>
          <w:tcPr>
            <w:tcW w:w="3858" w:type="dxa"/>
            <w:vAlign w:val="bottom"/>
            <w:hideMark/>
          </w:tcPr>
          <w:p w14:paraId="7FEAD5E9" w14:textId="77777777" w:rsidR="00CE6315" w:rsidRDefault="00CE6315" w:rsidP="00CE6315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79" w:type="dxa"/>
          </w:tcPr>
          <w:p w14:paraId="6F1D495F" w14:textId="5457FED8" w:rsidR="00CE6315" w:rsidRDefault="00CE6315" w:rsidP="00CE6315">
            <w:pPr>
              <w:pStyle w:val="acctfourfigures"/>
              <w:tabs>
                <w:tab w:val="clear" w:pos="765"/>
                <w:tab w:val="decimal" w:pos="843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5194B9EC" w14:textId="77777777" w:rsidR="00CE6315" w:rsidRDefault="00CE6315" w:rsidP="00CE6315">
            <w:pPr>
              <w:pStyle w:val="acctfourfigures"/>
              <w:tabs>
                <w:tab w:val="decimal" w:pos="738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AD68AD" w14:textId="44D0F60B" w:rsidR="00CE6315" w:rsidRDefault="00CE6315" w:rsidP="00CE6315">
            <w:pPr>
              <w:pStyle w:val="acctfourfigures"/>
              <w:tabs>
                <w:tab w:val="clear" w:pos="765"/>
                <w:tab w:val="decimal" w:pos="839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04959BCE" w14:textId="77777777" w:rsidR="00CE6315" w:rsidRDefault="00CE6315" w:rsidP="00CE6315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7A86D0F9" w14:textId="20218EF6" w:rsidR="00CE6315" w:rsidRPr="00933F33" w:rsidRDefault="00CE6315" w:rsidP="00CE6315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15</w:t>
            </w:r>
          </w:p>
        </w:tc>
        <w:tc>
          <w:tcPr>
            <w:tcW w:w="180" w:type="dxa"/>
          </w:tcPr>
          <w:p w14:paraId="210BE7EE" w14:textId="77777777" w:rsidR="00CE6315" w:rsidRPr="00933F33" w:rsidRDefault="00CE6315" w:rsidP="00CE6315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60CD5885" w14:textId="42764856" w:rsidR="00CE6315" w:rsidRPr="00933F33" w:rsidRDefault="00CE6315" w:rsidP="00CE6315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12</w:t>
            </w:r>
          </w:p>
        </w:tc>
      </w:tr>
      <w:tr w:rsidR="00CE6315" w:rsidRPr="00933F33" w14:paraId="254A568E" w14:textId="77777777" w:rsidTr="00802496">
        <w:trPr>
          <w:cantSplit/>
        </w:trPr>
        <w:tc>
          <w:tcPr>
            <w:tcW w:w="3858" w:type="dxa"/>
            <w:vAlign w:val="bottom"/>
            <w:hideMark/>
          </w:tcPr>
          <w:p w14:paraId="1A220A92" w14:textId="77777777" w:rsidR="00CE6315" w:rsidRDefault="00CE6315" w:rsidP="00CE6315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79" w:type="dxa"/>
          </w:tcPr>
          <w:p w14:paraId="26FC5277" w14:textId="4ED87BE9" w:rsidR="00CE6315" w:rsidRDefault="00CE6315" w:rsidP="00CE6315">
            <w:pPr>
              <w:pStyle w:val="acctfourfigures"/>
              <w:tabs>
                <w:tab w:val="clear" w:pos="765"/>
                <w:tab w:val="decimal" w:pos="843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38F46763" w14:textId="77777777" w:rsidR="00CE6315" w:rsidRDefault="00CE6315" w:rsidP="00CE6315">
            <w:pPr>
              <w:pStyle w:val="acctfourfigures"/>
              <w:tabs>
                <w:tab w:val="decimal" w:pos="738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32F17BC" w14:textId="7CFE5A09" w:rsidR="00CE6315" w:rsidRDefault="00CE6315" w:rsidP="00CE6315">
            <w:pPr>
              <w:pStyle w:val="acctfourfigures"/>
              <w:tabs>
                <w:tab w:val="clear" w:pos="765"/>
                <w:tab w:val="decimal" w:pos="839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10AE47D0" w14:textId="77777777" w:rsidR="00CE6315" w:rsidRDefault="00CE6315" w:rsidP="00CE6315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0905B91A" w14:textId="6D99A932" w:rsidR="00CE6315" w:rsidRPr="00933F33" w:rsidRDefault="00CE6315" w:rsidP="00CE6315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178</w:t>
            </w:r>
          </w:p>
        </w:tc>
        <w:tc>
          <w:tcPr>
            <w:tcW w:w="180" w:type="dxa"/>
          </w:tcPr>
          <w:p w14:paraId="3B9AD950" w14:textId="77777777" w:rsidR="00CE6315" w:rsidRPr="00933F33" w:rsidRDefault="00CE6315" w:rsidP="00CE6315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3E8F94C0" w14:textId="7F616997" w:rsidR="00CE6315" w:rsidRPr="00933F33" w:rsidRDefault="00CE6315" w:rsidP="00CE6315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208</w:t>
            </w:r>
          </w:p>
        </w:tc>
      </w:tr>
      <w:tr w:rsidR="00CE6315" w:rsidRPr="00933F33" w14:paraId="46EAA2AF" w14:textId="77777777" w:rsidTr="00802496">
        <w:trPr>
          <w:cantSplit/>
        </w:trPr>
        <w:tc>
          <w:tcPr>
            <w:tcW w:w="3858" w:type="dxa"/>
            <w:vAlign w:val="bottom"/>
            <w:hideMark/>
          </w:tcPr>
          <w:p w14:paraId="2FE74008" w14:textId="77777777" w:rsidR="00CE6315" w:rsidRDefault="00CE6315" w:rsidP="00CE6315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ค่าใช้จ่ายค่าเช่าและบริการ</w:t>
            </w:r>
          </w:p>
        </w:tc>
        <w:tc>
          <w:tcPr>
            <w:tcW w:w="1079" w:type="dxa"/>
          </w:tcPr>
          <w:p w14:paraId="55904075" w14:textId="62167282" w:rsidR="00CE6315" w:rsidRDefault="00CE6315" w:rsidP="00CE6315">
            <w:pPr>
              <w:pStyle w:val="acctfourfigures"/>
              <w:tabs>
                <w:tab w:val="clear" w:pos="765"/>
                <w:tab w:val="decimal" w:pos="843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1A05A245" w14:textId="77777777" w:rsidR="00CE6315" w:rsidRDefault="00CE6315" w:rsidP="00CE6315">
            <w:pPr>
              <w:pStyle w:val="acctfourfigures"/>
              <w:tabs>
                <w:tab w:val="decimal" w:pos="738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52EFBC5" w14:textId="1D9F2294" w:rsidR="00CE6315" w:rsidRDefault="00CE6315" w:rsidP="00CE6315">
            <w:pPr>
              <w:pStyle w:val="acctfourfigures"/>
              <w:tabs>
                <w:tab w:val="clear" w:pos="765"/>
                <w:tab w:val="decimal" w:pos="839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567D9213" w14:textId="77777777" w:rsidR="00CE6315" w:rsidRDefault="00CE6315" w:rsidP="00CE6315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2A59D71E" w14:textId="571CC874" w:rsidR="00CE6315" w:rsidRPr="00933F33" w:rsidRDefault="00CE6315" w:rsidP="00CE6315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</w:t>
            </w:r>
          </w:p>
        </w:tc>
        <w:tc>
          <w:tcPr>
            <w:tcW w:w="180" w:type="dxa"/>
          </w:tcPr>
          <w:p w14:paraId="539E692C" w14:textId="77777777" w:rsidR="00CE6315" w:rsidRPr="00933F33" w:rsidRDefault="00CE6315" w:rsidP="00CE6315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7F359D90" w14:textId="0642FB10" w:rsidR="00CE6315" w:rsidRPr="00933F33" w:rsidRDefault="00CE6315" w:rsidP="00CE6315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</w:t>
            </w:r>
          </w:p>
        </w:tc>
      </w:tr>
      <w:tr w:rsidR="00CE6315" w:rsidRPr="00933F33" w14:paraId="12209ACE" w14:textId="77777777" w:rsidTr="00802496">
        <w:trPr>
          <w:cantSplit/>
        </w:trPr>
        <w:tc>
          <w:tcPr>
            <w:tcW w:w="3858" w:type="dxa"/>
            <w:vAlign w:val="bottom"/>
            <w:hideMark/>
          </w:tcPr>
          <w:p w14:paraId="326FF9B4" w14:textId="77777777" w:rsidR="00CE6315" w:rsidRDefault="00CE6315" w:rsidP="00CE6315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ค่าใช้จ่ายส่งเสริมการขาย</w:t>
            </w:r>
          </w:p>
        </w:tc>
        <w:tc>
          <w:tcPr>
            <w:tcW w:w="1079" w:type="dxa"/>
          </w:tcPr>
          <w:p w14:paraId="0CCB37F9" w14:textId="1233CF67" w:rsidR="00CE6315" w:rsidRDefault="00CE6315" w:rsidP="00CE6315">
            <w:pPr>
              <w:pStyle w:val="acctfourfigures"/>
              <w:tabs>
                <w:tab w:val="clear" w:pos="765"/>
                <w:tab w:val="decimal" w:pos="843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6B2F0D2B" w14:textId="77777777" w:rsidR="00CE6315" w:rsidRDefault="00CE6315" w:rsidP="00CE6315">
            <w:pPr>
              <w:pStyle w:val="acctfourfigures"/>
              <w:tabs>
                <w:tab w:val="decimal" w:pos="738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7190FEE" w14:textId="0D374D5A" w:rsidR="00CE6315" w:rsidRDefault="00CE6315" w:rsidP="00CE6315">
            <w:pPr>
              <w:pStyle w:val="acctfourfigures"/>
              <w:tabs>
                <w:tab w:val="clear" w:pos="765"/>
                <w:tab w:val="decimal" w:pos="839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6784C0C0" w14:textId="77777777" w:rsidR="00CE6315" w:rsidRDefault="00CE6315" w:rsidP="00CE6315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6AE374CB" w14:textId="52A63E06" w:rsidR="00CE6315" w:rsidRPr="00933F33" w:rsidRDefault="00CE6315" w:rsidP="00CE6315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330470EE" w14:textId="77777777" w:rsidR="00CE6315" w:rsidRPr="00933F33" w:rsidRDefault="00CE6315" w:rsidP="00CE6315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C6D2491" w14:textId="4EA64246" w:rsidR="00CE6315" w:rsidRPr="00933F33" w:rsidRDefault="00CE6315" w:rsidP="00CE6315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683</w:t>
            </w:r>
          </w:p>
        </w:tc>
      </w:tr>
      <w:tr w:rsidR="00CE6315" w:rsidRPr="00933F33" w14:paraId="7A80EE3D" w14:textId="77777777" w:rsidTr="00802496">
        <w:trPr>
          <w:cantSplit/>
        </w:trPr>
        <w:tc>
          <w:tcPr>
            <w:tcW w:w="3858" w:type="dxa"/>
            <w:vAlign w:val="bottom"/>
            <w:hideMark/>
          </w:tcPr>
          <w:p w14:paraId="6AF0975E" w14:textId="77777777" w:rsidR="00CE6315" w:rsidRDefault="00CE6315" w:rsidP="00CE6315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ค่าใช้จ่ายบริหารจัดการ</w:t>
            </w:r>
          </w:p>
        </w:tc>
        <w:tc>
          <w:tcPr>
            <w:tcW w:w="1079" w:type="dxa"/>
          </w:tcPr>
          <w:p w14:paraId="2AEBDACD" w14:textId="68A864A7" w:rsidR="00CE6315" w:rsidRDefault="00CE6315" w:rsidP="00CE6315">
            <w:pPr>
              <w:pStyle w:val="acctfourfigures"/>
              <w:tabs>
                <w:tab w:val="clear" w:pos="765"/>
                <w:tab w:val="decimal" w:pos="843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3535A272" w14:textId="77777777" w:rsidR="00CE6315" w:rsidRDefault="00CE6315" w:rsidP="00CE6315">
            <w:pPr>
              <w:pStyle w:val="acctfourfigures"/>
              <w:tabs>
                <w:tab w:val="decimal" w:pos="738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5A5BD30" w14:textId="760A8904" w:rsidR="00CE6315" w:rsidRDefault="00CE6315" w:rsidP="00CE6315">
            <w:pPr>
              <w:pStyle w:val="acctfourfigures"/>
              <w:tabs>
                <w:tab w:val="clear" w:pos="765"/>
                <w:tab w:val="decimal" w:pos="839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2257C91C" w14:textId="77777777" w:rsidR="00CE6315" w:rsidRDefault="00CE6315" w:rsidP="00CE6315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1CCAF584" w14:textId="5B4945F4" w:rsidR="00CE6315" w:rsidRPr="00933F33" w:rsidRDefault="00CE6315" w:rsidP="00CE6315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3139813A" w14:textId="77777777" w:rsidR="00CE6315" w:rsidRPr="00933F33" w:rsidRDefault="00CE6315" w:rsidP="00CE6315">
            <w:pPr>
              <w:pStyle w:val="acctfourfigures"/>
              <w:spacing w:line="400" w:lineRule="exact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61F515C" w14:textId="250D8945" w:rsidR="00CE6315" w:rsidRPr="00933F33" w:rsidRDefault="00CE6315" w:rsidP="00CE6315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</w:p>
        </w:tc>
      </w:tr>
      <w:tr w:rsidR="00CE6315" w:rsidRPr="00933F33" w14:paraId="2B38A5E9" w14:textId="77777777" w:rsidTr="00802496">
        <w:trPr>
          <w:cantSplit/>
        </w:trPr>
        <w:tc>
          <w:tcPr>
            <w:tcW w:w="3858" w:type="dxa"/>
            <w:vAlign w:val="bottom"/>
            <w:hideMark/>
          </w:tcPr>
          <w:p w14:paraId="07DF994C" w14:textId="77777777" w:rsidR="00CE6315" w:rsidRDefault="00CE6315" w:rsidP="00CE6315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79" w:type="dxa"/>
          </w:tcPr>
          <w:p w14:paraId="28089E86" w14:textId="1F2A4A63" w:rsidR="00CE6315" w:rsidRDefault="00CE6315" w:rsidP="00CE6315">
            <w:pPr>
              <w:pStyle w:val="acctfourfigures"/>
              <w:tabs>
                <w:tab w:val="clear" w:pos="765"/>
                <w:tab w:val="decimal" w:pos="843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6DB65112" w14:textId="77777777" w:rsidR="00CE6315" w:rsidRDefault="00CE6315" w:rsidP="00CE6315">
            <w:pPr>
              <w:pStyle w:val="acctfourfigures"/>
              <w:tabs>
                <w:tab w:val="decimal" w:pos="738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5109F1" w14:textId="34748B23" w:rsidR="00CE6315" w:rsidRDefault="00CE6315" w:rsidP="00CE6315">
            <w:pPr>
              <w:pStyle w:val="acctfourfigures"/>
              <w:tabs>
                <w:tab w:val="clear" w:pos="765"/>
                <w:tab w:val="decimal" w:pos="839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6DF71354" w14:textId="77777777" w:rsidR="00CE6315" w:rsidRDefault="00CE6315" w:rsidP="00CE6315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3AAD60DF" w14:textId="1357D790" w:rsidR="00CE6315" w:rsidRPr="00933F33" w:rsidRDefault="00CE6315" w:rsidP="00CE6315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21</w:t>
            </w:r>
          </w:p>
        </w:tc>
        <w:tc>
          <w:tcPr>
            <w:tcW w:w="180" w:type="dxa"/>
          </w:tcPr>
          <w:p w14:paraId="286A1F75" w14:textId="77777777" w:rsidR="00CE6315" w:rsidRPr="00933F33" w:rsidRDefault="00CE6315" w:rsidP="00CE6315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A459A2F" w14:textId="2BF56B55" w:rsidR="00CE6315" w:rsidRPr="00933F33" w:rsidRDefault="00CE6315" w:rsidP="00CE6315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21</w:t>
            </w:r>
          </w:p>
        </w:tc>
      </w:tr>
      <w:tr w:rsidR="00CE6315" w14:paraId="58747836" w14:textId="77777777" w:rsidTr="00287D11">
        <w:trPr>
          <w:cantSplit/>
          <w:trHeight w:val="119"/>
        </w:trPr>
        <w:tc>
          <w:tcPr>
            <w:tcW w:w="3858" w:type="dxa"/>
            <w:vAlign w:val="bottom"/>
          </w:tcPr>
          <w:p w14:paraId="357698EE" w14:textId="3775957D" w:rsidR="00CE6315" w:rsidRPr="00E55386" w:rsidRDefault="00CE6315" w:rsidP="00CE6315">
            <w:pPr>
              <w:spacing w:line="400" w:lineRule="exac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79" w:type="dxa"/>
          </w:tcPr>
          <w:p w14:paraId="21D5A60C" w14:textId="77777777" w:rsidR="00CE6315" w:rsidRPr="00E55386" w:rsidRDefault="00CE6315" w:rsidP="00CE6315">
            <w:pPr>
              <w:pStyle w:val="acctfourfigures"/>
              <w:tabs>
                <w:tab w:val="clear" w:pos="765"/>
                <w:tab w:val="decimal" w:pos="843"/>
              </w:tabs>
              <w:spacing w:line="400" w:lineRule="exact"/>
              <w:ind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2" w:type="dxa"/>
          </w:tcPr>
          <w:p w14:paraId="1C4FEE0F" w14:textId="77777777" w:rsidR="00CE6315" w:rsidRPr="00E55386" w:rsidRDefault="00CE6315" w:rsidP="00CE6315">
            <w:pPr>
              <w:pStyle w:val="acctfourfigures"/>
              <w:tabs>
                <w:tab w:val="decimal" w:pos="738"/>
              </w:tabs>
              <w:spacing w:line="400" w:lineRule="exact"/>
              <w:ind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</w:tcPr>
          <w:p w14:paraId="416C64CE" w14:textId="77777777" w:rsidR="00CE6315" w:rsidRPr="00E55386" w:rsidRDefault="00CE6315" w:rsidP="00CE6315">
            <w:pPr>
              <w:pStyle w:val="acctfourfigures"/>
              <w:tabs>
                <w:tab w:val="clear" w:pos="765"/>
                <w:tab w:val="decimal" w:pos="839"/>
              </w:tabs>
              <w:spacing w:line="400" w:lineRule="exact"/>
              <w:ind w:right="-9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766404E1" w14:textId="77777777" w:rsidR="00CE6315" w:rsidRPr="00E55386" w:rsidRDefault="00CE6315" w:rsidP="00CE6315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1" w:type="dxa"/>
            <w:gridSpan w:val="2"/>
          </w:tcPr>
          <w:p w14:paraId="761C27F7" w14:textId="77777777" w:rsidR="00CE6315" w:rsidRPr="00E55386" w:rsidRDefault="00CE6315" w:rsidP="00CE6315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3136353A" w14:textId="77777777" w:rsidR="00CE6315" w:rsidRPr="00E55386" w:rsidRDefault="00CE6315" w:rsidP="00CE6315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59" w:type="dxa"/>
          </w:tcPr>
          <w:p w14:paraId="07A4CDB6" w14:textId="77777777" w:rsidR="00CE6315" w:rsidRPr="00E55386" w:rsidRDefault="00CE6315" w:rsidP="00CE6315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E6315" w14:paraId="3E862431" w14:textId="77777777" w:rsidTr="00802496">
        <w:trPr>
          <w:cantSplit/>
        </w:trPr>
        <w:tc>
          <w:tcPr>
            <w:tcW w:w="3858" w:type="dxa"/>
            <w:vAlign w:val="bottom"/>
            <w:hideMark/>
          </w:tcPr>
          <w:p w14:paraId="3CDFAD41" w14:textId="77777777" w:rsidR="00CE6315" w:rsidRDefault="00CE6315" w:rsidP="00CE6315">
            <w:pPr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79" w:type="dxa"/>
          </w:tcPr>
          <w:p w14:paraId="6C067D44" w14:textId="77777777" w:rsidR="00CE6315" w:rsidRDefault="00CE6315" w:rsidP="00CE6315">
            <w:pPr>
              <w:pStyle w:val="acctfourfigures"/>
              <w:tabs>
                <w:tab w:val="clear" w:pos="765"/>
                <w:tab w:val="decimal" w:pos="843"/>
                <w:tab w:val="decimal" w:pos="911"/>
              </w:tabs>
              <w:spacing w:line="40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500084B3" w14:textId="77777777" w:rsidR="00CE6315" w:rsidRDefault="00CE6315" w:rsidP="00CE6315">
            <w:pPr>
              <w:pStyle w:val="acctfourfigures"/>
              <w:tabs>
                <w:tab w:val="clear" w:pos="765"/>
                <w:tab w:val="decimal" w:pos="911"/>
              </w:tabs>
              <w:spacing w:line="40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EEFAF8D" w14:textId="77777777" w:rsidR="00CE6315" w:rsidRDefault="00CE6315" w:rsidP="00CE6315">
            <w:pPr>
              <w:pStyle w:val="acctfourfigures"/>
              <w:tabs>
                <w:tab w:val="clear" w:pos="765"/>
                <w:tab w:val="decimal" w:pos="839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0C2E9CFA" w14:textId="77777777" w:rsidR="00CE6315" w:rsidRDefault="00CE6315" w:rsidP="00CE6315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7348D3BF" w14:textId="77777777" w:rsidR="00CE6315" w:rsidRDefault="00CE6315" w:rsidP="00CE6315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BF037AE" w14:textId="77777777" w:rsidR="00CE6315" w:rsidRDefault="00CE6315" w:rsidP="00CE6315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5994DA43" w14:textId="77777777" w:rsidR="00CE6315" w:rsidRDefault="00CE6315" w:rsidP="00CE6315">
            <w:pPr>
              <w:pStyle w:val="acctfourfigures"/>
              <w:tabs>
                <w:tab w:val="clear" w:pos="765"/>
                <w:tab w:val="decimal" w:pos="731"/>
                <w:tab w:val="decimal" w:pos="911"/>
              </w:tabs>
              <w:spacing w:line="40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6315" w14:paraId="213118F2" w14:textId="77777777" w:rsidTr="00802496">
        <w:trPr>
          <w:cantSplit/>
        </w:trPr>
        <w:tc>
          <w:tcPr>
            <w:tcW w:w="3858" w:type="dxa"/>
            <w:vAlign w:val="bottom"/>
            <w:hideMark/>
          </w:tcPr>
          <w:p w14:paraId="3B273C33" w14:textId="77777777" w:rsidR="00CE6315" w:rsidRDefault="00CE6315" w:rsidP="00CE6315">
            <w:pPr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079" w:type="dxa"/>
          </w:tcPr>
          <w:p w14:paraId="6B3D468B" w14:textId="41FE55AE" w:rsidR="00CE6315" w:rsidRDefault="00CE6315" w:rsidP="00CE6315">
            <w:pPr>
              <w:pStyle w:val="acctfourfigures"/>
              <w:tabs>
                <w:tab w:val="clear" w:pos="765"/>
                <w:tab w:val="decimal" w:pos="843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  <w:tc>
          <w:tcPr>
            <w:tcW w:w="182" w:type="dxa"/>
          </w:tcPr>
          <w:p w14:paraId="28C8306B" w14:textId="77777777" w:rsidR="00CE6315" w:rsidRDefault="00CE6315" w:rsidP="00CE6315">
            <w:pPr>
              <w:pStyle w:val="acctfourfigures"/>
              <w:tabs>
                <w:tab w:val="decimal" w:pos="693"/>
              </w:tabs>
              <w:spacing w:line="400" w:lineRule="exact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2F63E55" w14:textId="42287F7F" w:rsidR="00CE6315" w:rsidRDefault="00CE6315" w:rsidP="00CE6315">
            <w:pPr>
              <w:pStyle w:val="acctfourfigures"/>
              <w:tabs>
                <w:tab w:val="clear" w:pos="765"/>
                <w:tab w:val="decimal" w:pos="839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</w:t>
            </w:r>
          </w:p>
        </w:tc>
        <w:tc>
          <w:tcPr>
            <w:tcW w:w="180" w:type="dxa"/>
            <w:gridSpan w:val="2"/>
          </w:tcPr>
          <w:p w14:paraId="5BC204F7" w14:textId="77777777" w:rsidR="00CE6315" w:rsidRDefault="00CE6315" w:rsidP="00CE6315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3D455983" w14:textId="1A7C1149" w:rsidR="00CE6315" w:rsidRPr="00933F33" w:rsidRDefault="00CE6315" w:rsidP="00CE6315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2887D201" w14:textId="77777777" w:rsidR="00CE6315" w:rsidRPr="00933F33" w:rsidRDefault="00CE6315" w:rsidP="00CE6315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7D903AEA" w14:textId="24AFE394" w:rsidR="00CE6315" w:rsidRPr="00933F33" w:rsidRDefault="00CE6315" w:rsidP="00CE6315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CE6315" w14:paraId="3F1BF470" w14:textId="77777777" w:rsidTr="00802496">
        <w:trPr>
          <w:cantSplit/>
        </w:trPr>
        <w:tc>
          <w:tcPr>
            <w:tcW w:w="3858" w:type="dxa"/>
            <w:vAlign w:val="bottom"/>
          </w:tcPr>
          <w:p w14:paraId="03A2E6F2" w14:textId="001E05BF" w:rsidR="00CE6315" w:rsidRDefault="00CE6315" w:rsidP="00CE6315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รายได้ค่าสาธารณูปโภค</w:t>
            </w:r>
          </w:p>
        </w:tc>
        <w:tc>
          <w:tcPr>
            <w:tcW w:w="1079" w:type="dxa"/>
          </w:tcPr>
          <w:p w14:paraId="1B827B34" w14:textId="5C2BBF10" w:rsidR="00CE6315" w:rsidRDefault="00CE6315" w:rsidP="00CE6315">
            <w:pPr>
              <w:pStyle w:val="acctfourfigures"/>
              <w:tabs>
                <w:tab w:val="clear" w:pos="765"/>
                <w:tab w:val="decimal" w:pos="843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2" w:type="dxa"/>
          </w:tcPr>
          <w:p w14:paraId="77BD3096" w14:textId="77777777" w:rsidR="00CE6315" w:rsidRDefault="00CE6315" w:rsidP="00CE6315">
            <w:pPr>
              <w:pStyle w:val="acctfourfigures"/>
              <w:tabs>
                <w:tab w:val="decimal" w:pos="693"/>
              </w:tabs>
              <w:spacing w:line="400" w:lineRule="exact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FFDDB43" w14:textId="154D9F95" w:rsidR="00CE6315" w:rsidRDefault="00CE6315" w:rsidP="00CE6315">
            <w:pPr>
              <w:pStyle w:val="acctfourfigures"/>
              <w:tabs>
                <w:tab w:val="clear" w:pos="765"/>
                <w:tab w:val="decimal" w:pos="839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gridSpan w:val="2"/>
          </w:tcPr>
          <w:p w14:paraId="38D15B0D" w14:textId="77777777" w:rsidR="00CE6315" w:rsidRDefault="00CE6315" w:rsidP="00CE6315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529EE706" w14:textId="50FE3ADE" w:rsidR="00CE6315" w:rsidRPr="00933F33" w:rsidRDefault="00CE6315" w:rsidP="00CE6315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3511C133" w14:textId="77777777" w:rsidR="00CE6315" w:rsidRPr="00933F33" w:rsidRDefault="00CE6315" w:rsidP="00CE6315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52D8A36" w14:textId="44252B64" w:rsidR="00CE6315" w:rsidRPr="00933F33" w:rsidRDefault="00CE6315" w:rsidP="00CE6315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CE6315" w14:paraId="1358F165" w14:textId="77777777" w:rsidTr="00802496">
        <w:trPr>
          <w:cantSplit/>
        </w:trPr>
        <w:tc>
          <w:tcPr>
            <w:tcW w:w="3858" w:type="dxa"/>
            <w:vAlign w:val="bottom"/>
            <w:hideMark/>
          </w:tcPr>
          <w:p w14:paraId="50E487A8" w14:textId="77777777" w:rsidR="00CE6315" w:rsidRDefault="00CE6315" w:rsidP="00CE6315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รายได้บริหารจัดการ</w:t>
            </w:r>
          </w:p>
        </w:tc>
        <w:tc>
          <w:tcPr>
            <w:tcW w:w="1079" w:type="dxa"/>
          </w:tcPr>
          <w:p w14:paraId="6A351324" w14:textId="5DEFD7A4" w:rsidR="00CE6315" w:rsidRDefault="00CE6315" w:rsidP="00CE6315">
            <w:pPr>
              <w:pStyle w:val="acctfourfigures"/>
              <w:tabs>
                <w:tab w:val="clear" w:pos="765"/>
                <w:tab w:val="decimal" w:pos="843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2" w:type="dxa"/>
          </w:tcPr>
          <w:p w14:paraId="112C477D" w14:textId="77777777" w:rsidR="00CE6315" w:rsidRDefault="00CE6315" w:rsidP="00CE6315">
            <w:pPr>
              <w:pStyle w:val="acctfourfigures"/>
              <w:tabs>
                <w:tab w:val="decimal" w:pos="693"/>
              </w:tabs>
              <w:spacing w:line="400" w:lineRule="exact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BF401A" w14:textId="5530977A" w:rsidR="00CE6315" w:rsidRDefault="00CE6315" w:rsidP="00CE6315">
            <w:pPr>
              <w:pStyle w:val="acctfourfigures"/>
              <w:tabs>
                <w:tab w:val="clear" w:pos="765"/>
                <w:tab w:val="decimal" w:pos="839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460B2067" w14:textId="77777777" w:rsidR="00CE6315" w:rsidRDefault="00CE6315" w:rsidP="00CE6315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33E6EC08" w14:textId="60FE85E0" w:rsidR="00CE6315" w:rsidRPr="00933F33" w:rsidRDefault="00CE6315" w:rsidP="00CE6315">
            <w:pPr>
              <w:pStyle w:val="acctfourfigures"/>
              <w:tabs>
                <w:tab w:val="clear" w:pos="765"/>
                <w:tab w:val="left" w:pos="808"/>
              </w:tabs>
              <w:spacing w:line="400" w:lineRule="exact"/>
              <w:ind w:left="20" w:right="70" w:hanging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3CF9B5DD" w14:textId="77777777" w:rsidR="00CE6315" w:rsidRPr="00933F33" w:rsidRDefault="00CE6315" w:rsidP="00CE6315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52C2B9A6" w14:textId="1F62C775" w:rsidR="00CE6315" w:rsidRPr="00933F33" w:rsidRDefault="00CE6315" w:rsidP="00CE6315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CE6315" w14:paraId="556B6192" w14:textId="77777777" w:rsidTr="00802496">
        <w:trPr>
          <w:cantSplit/>
        </w:trPr>
        <w:tc>
          <w:tcPr>
            <w:tcW w:w="3858" w:type="dxa"/>
            <w:vAlign w:val="bottom"/>
          </w:tcPr>
          <w:p w14:paraId="0A95B45D" w14:textId="365741FE" w:rsidR="00CE6315" w:rsidRDefault="00CE6315" w:rsidP="00CE6315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79" w:type="dxa"/>
          </w:tcPr>
          <w:p w14:paraId="2C34FD12" w14:textId="01C4CBEA" w:rsidR="00CE6315" w:rsidRDefault="00CE6315" w:rsidP="00CE6315">
            <w:pPr>
              <w:pStyle w:val="acctfourfigures"/>
              <w:tabs>
                <w:tab w:val="clear" w:pos="765"/>
                <w:tab w:val="decimal" w:pos="843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182" w:type="dxa"/>
          </w:tcPr>
          <w:p w14:paraId="07DD789B" w14:textId="77777777" w:rsidR="00CE6315" w:rsidRDefault="00CE6315" w:rsidP="00CE6315">
            <w:pPr>
              <w:pStyle w:val="acctfourfigures"/>
              <w:tabs>
                <w:tab w:val="decimal" w:pos="693"/>
              </w:tabs>
              <w:spacing w:line="400" w:lineRule="exact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687659" w14:textId="0B751B43" w:rsidR="00CE6315" w:rsidRDefault="00CE6315" w:rsidP="00CE6315">
            <w:pPr>
              <w:pStyle w:val="acctfourfigures"/>
              <w:tabs>
                <w:tab w:val="clear" w:pos="765"/>
                <w:tab w:val="decimal" w:pos="839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00911C56" w14:textId="77777777" w:rsidR="00CE6315" w:rsidRDefault="00CE6315" w:rsidP="00CE6315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59F8C736" w14:textId="2B8A8841" w:rsidR="00CE6315" w:rsidRPr="00933F33" w:rsidRDefault="00CE6315" w:rsidP="00CE6315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37FF56C2" w14:textId="77777777" w:rsidR="00CE6315" w:rsidRPr="00933F33" w:rsidRDefault="00CE6315" w:rsidP="00CE6315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59B0243F" w14:textId="7C99FAA7" w:rsidR="00CE6315" w:rsidRPr="00933F33" w:rsidRDefault="00CE6315" w:rsidP="00CE6315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CE6315" w14:paraId="0BB557AD" w14:textId="77777777" w:rsidTr="00802496">
        <w:trPr>
          <w:cantSplit/>
        </w:trPr>
        <w:tc>
          <w:tcPr>
            <w:tcW w:w="3858" w:type="dxa"/>
            <w:vAlign w:val="bottom"/>
            <w:hideMark/>
          </w:tcPr>
          <w:p w14:paraId="56316C3C" w14:textId="77777777" w:rsidR="00CE6315" w:rsidRDefault="00CE6315" w:rsidP="00CE6315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79" w:type="dxa"/>
          </w:tcPr>
          <w:p w14:paraId="41120AA5" w14:textId="3AFCE16B" w:rsidR="00CE6315" w:rsidRPr="00C23193" w:rsidRDefault="00CE6315" w:rsidP="00CE6315">
            <w:pPr>
              <w:pStyle w:val="acctfourfigures"/>
              <w:tabs>
                <w:tab w:val="clear" w:pos="765"/>
                <w:tab w:val="decimal" w:pos="843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154</w:t>
            </w:r>
          </w:p>
        </w:tc>
        <w:tc>
          <w:tcPr>
            <w:tcW w:w="182" w:type="dxa"/>
          </w:tcPr>
          <w:p w14:paraId="6C2F3567" w14:textId="77777777" w:rsidR="00CE6315" w:rsidRDefault="00CE6315" w:rsidP="00CE6315">
            <w:pPr>
              <w:pStyle w:val="acctfourfigures"/>
              <w:tabs>
                <w:tab w:val="decimal" w:pos="693"/>
              </w:tabs>
              <w:spacing w:line="400" w:lineRule="exact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20ABF9" w14:textId="1260A243" w:rsidR="00CE6315" w:rsidRDefault="00CE6315" w:rsidP="00CE6315">
            <w:pPr>
              <w:pStyle w:val="acctfourfigures"/>
              <w:tabs>
                <w:tab w:val="clear" w:pos="765"/>
                <w:tab w:val="decimal" w:pos="839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164</w:t>
            </w:r>
          </w:p>
        </w:tc>
        <w:tc>
          <w:tcPr>
            <w:tcW w:w="180" w:type="dxa"/>
            <w:gridSpan w:val="2"/>
          </w:tcPr>
          <w:p w14:paraId="02725D88" w14:textId="77777777" w:rsidR="00CE6315" w:rsidRDefault="00CE6315" w:rsidP="00CE6315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787AD75C" w14:textId="3A31DF17" w:rsidR="00CE6315" w:rsidRPr="00933F33" w:rsidRDefault="00CE6315" w:rsidP="00CE6315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90</w:t>
            </w:r>
          </w:p>
        </w:tc>
        <w:tc>
          <w:tcPr>
            <w:tcW w:w="180" w:type="dxa"/>
          </w:tcPr>
          <w:p w14:paraId="1BA4E408" w14:textId="77777777" w:rsidR="00CE6315" w:rsidRPr="00933F33" w:rsidRDefault="00CE6315" w:rsidP="00CE6315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1FCCB7D6" w14:textId="26484A1A" w:rsidR="00CE6315" w:rsidRPr="00933F33" w:rsidRDefault="00CE6315" w:rsidP="00CE6315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80</w:t>
            </w:r>
          </w:p>
        </w:tc>
      </w:tr>
      <w:tr w:rsidR="00CE6315" w14:paraId="30CB1D69" w14:textId="77777777" w:rsidTr="00802496">
        <w:trPr>
          <w:cantSplit/>
        </w:trPr>
        <w:tc>
          <w:tcPr>
            <w:tcW w:w="3858" w:type="dxa"/>
            <w:vAlign w:val="bottom"/>
            <w:hideMark/>
          </w:tcPr>
          <w:p w14:paraId="4CF79CBA" w14:textId="77777777" w:rsidR="00CE6315" w:rsidRDefault="00CE6315" w:rsidP="00CE6315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79" w:type="dxa"/>
          </w:tcPr>
          <w:p w14:paraId="52446FC0" w14:textId="32FFD43A" w:rsidR="00CE6315" w:rsidRDefault="00CE6315" w:rsidP="00CE6315">
            <w:pPr>
              <w:pStyle w:val="acctfourfigures"/>
              <w:tabs>
                <w:tab w:val="clear" w:pos="765"/>
                <w:tab w:val="decimal" w:pos="843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2" w:type="dxa"/>
          </w:tcPr>
          <w:p w14:paraId="267FECF9" w14:textId="77777777" w:rsidR="00CE6315" w:rsidRDefault="00CE6315" w:rsidP="00CE6315">
            <w:pPr>
              <w:pStyle w:val="acctfourfigures"/>
              <w:tabs>
                <w:tab w:val="decimal" w:pos="693"/>
              </w:tabs>
              <w:spacing w:line="400" w:lineRule="exact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B2C63B" w14:textId="1B7D7357" w:rsidR="00CE6315" w:rsidRDefault="00CE6315" w:rsidP="00CE6315">
            <w:pPr>
              <w:pStyle w:val="acctfourfigures"/>
              <w:tabs>
                <w:tab w:val="clear" w:pos="765"/>
                <w:tab w:val="decimal" w:pos="839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  <w:gridSpan w:val="2"/>
          </w:tcPr>
          <w:p w14:paraId="296B7AA2" w14:textId="77777777" w:rsidR="00CE6315" w:rsidRDefault="00CE6315" w:rsidP="00CE6315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1B4C7158" w14:textId="3E4F8BA1" w:rsidR="00CE6315" w:rsidRPr="00933F33" w:rsidRDefault="00CE6315" w:rsidP="00CE6315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5EA5044D" w14:textId="77777777" w:rsidR="00CE6315" w:rsidRPr="00933F33" w:rsidRDefault="00CE6315" w:rsidP="00CE6315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7BA2D4D0" w14:textId="0CAC8492" w:rsidR="00CE6315" w:rsidRPr="00933F33" w:rsidRDefault="00CE6315" w:rsidP="00CE6315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CE6315" w14:paraId="263D2678" w14:textId="77777777" w:rsidTr="00802496">
        <w:trPr>
          <w:cantSplit/>
        </w:trPr>
        <w:tc>
          <w:tcPr>
            <w:tcW w:w="3858" w:type="dxa"/>
            <w:vAlign w:val="bottom"/>
          </w:tcPr>
          <w:p w14:paraId="1A44ACCA" w14:textId="77777777" w:rsidR="00CE6315" w:rsidRDefault="00CE6315" w:rsidP="00CE6315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BA587DC" w14:textId="221BA990" w:rsidR="00287D11" w:rsidRDefault="00287D11" w:rsidP="00CE6315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9" w:type="dxa"/>
          </w:tcPr>
          <w:p w14:paraId="6859C36F" w14:textId="77777777" w:rsidR="00CE6315" w:rsidRDefault="00CE6315" w:rsidP="00CE6315">
            <w:pPr>
              <w:pStyle w:val="acctfourfigures"/>
              <w:tabs>
                <w:tab w:val="clear" w:pos="765"/>
                <w:tab w:val="decimal" w:pos="843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56AB6239" w14:textId="77777777" w:rsidR="00CE6315" w:rsidRDefault="00CE6315" w:rsidP="00CE6315">
            <w:pPr>
              <w:pStyle w:val="acctfourfigures"/>
              <w:tabs>
                <w:tab w:val="decimal" w:pos="693"/>
              </w:tabs>
              <w:spacing w:line="400" w:lineRule="exact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7E409F0" w14:textId="77777777" w:rsidR="00CE6315" w:rsidRDefault="00CE6315" w:rsidP="00CE6315">
            <w:pPr>
              <w:pStyle w:val="acctfourfigures"/>
              <w:tabs>
                <w:tab w:val="clear" w:pos="765"/>
                <w:tab w:val="decimal" w:pos="839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525DFEDF" w14:textId="77777777" w:rsidR="00CE6315" w:rsidRDefault="00CE6315" w:rsidP="00CE6315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7B07A42C" w14:textId="77777777" w:rsidR="00CE6315" w:rsidRPr="00933F33" w:rsidRDefault="00CE6315" w:rsidP="00CE6315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F323327" w14:textId="77777777" w:rsidR="00CE6315" w:rsidRPr="00933F33" w:rsidRDefault="00CE6315" w:rsidP="00CE6315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73E15314" w14:textId="77777777" w:rsidR="00CE6315" w:rsidRPr="00933F33" w:rsidRDefault="00CE6315" w:rsidP="00CE6315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6D6C" w14:paraId="348DD7F2" w14:textId="77777777" w:rsidTr="00802496">
        <w:trPr>
          <w:cantSplit/>
        </w:trPr>
        <w:tc>
          <w:tcPr>
            <w:tcW w:w="3858" w:type="dxa"/>
            <w:vAlign w:val="bottom"/>
          </w:tcPr>
          <w:p w14:paraId="56A6FF5F" w14:textId="77777777" w:rsidR="00EC6D6C" w:rsidRDefault="00EC6D6C" w:rsidP="00CE6315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F9FD2AD" w14:textId="77777777" w:rsidR="00EC6D6C" w:rsidRDefault="00EC6D6C" w:rsidP="00CE6315">
            <w:pPr>
              <w:pStyle w:val="acctfourfigures"/>
              <w:tabs>
                <w:tab w:val="clear" w:pos="765"/>
                <w:tab w:val="decimal" w:pos="843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116217A8" w14:textId="77777777" w:rsidR="00EC6D6C" w:rsidRDefault="00EC6D6C" w:rsidP="00CE6315">
            <w:pPr>
              <w:pStyle w:val="acctfourfigures"/>
              <w:tabs>
                <w:tab w:val="decimal" w:pos="693"/>
              </w:tabs>
              <w:spacing w:line="400" w:lineRule="exact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325594" w14:textId="77777777" w:rsidR="00EC6D6C" w:rsidRDefault="00EC6D6C" w:rsidP="00CE6315">
            <w:pPr>
              <w:pStyle w:val="acctfourfigures"/>
              <w:tabs>
                <w:tab w:val="clear" w:pos="765"/>
                <w:tab w:val="decimal" w:pos="839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550A0EE4" w14:textId="77777777" w:rsidR="00EC6D6C" w:rsidRDefault="00EC6D6C" w:rsidP="00CE6315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7DEA320B" w14:textId="77777777" w:rsidR="00EC6D6C" w:rsidRPr="00933F33" w:rsidRDefault="00EC6D6C" w:rsidP="00CE6315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C8EBB72" w14:textId="77777777" w:rsidR="00EC6D6C" w:rsidRPr="00933F33" w:rsidRDefault="00EC6D6C" w:rsidP="00CE6315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2AB9CA2D" w14:textId="77777777" w:rsidR="00EC6D6C" w:rsidRPr="00933F33" w:rsidRDefault="00EC6D6C" w:rsidP="00CE6315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6315" w14:paraId="4F0DC704" w14:textId="77777777" w:rsidTr="00802496">
        <w:trPr>
          <w:cantSplit/>
        </w:trPr>
        <w:tc>
          <w:tcPr>
            <w:tcW w:w="3858" w:type="dxa"/>
            <w:vAlign w:val="bottom"/>
            <w:hideMark/>
          </w:tcPr>
          <w:p w14:paraId="5BC34390" w14:textId="46B8A817" w:rsidR="00CE6315" w:rsidRDefault="00CE6315" w:rsidP="00CE6315">
            <w:pPr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lastRenderedPageBreak/>
              <w:t>การร่วมค้า</w:t>
            </w:r>
          </w:p>
        </w:tc>
        <w:tc>
          <w:tcPr>
            <w:tcW w:w="1079" w:type="dxa"/>
          </w:tcPr>
          <w:p w14:paraId="6D03CCCB" w14:textId="77777777" w:rsidR="00CE6315" w:rsidRDefault="00CE6315" w:rsidP="00CE6315">
            <w:pPr>
              <w:pStyle w:val="acctfourfigures"/>
              <w:tabs>
                <w:tab w:val="clear" w:pos="765"/>
                <w:tab w:val="decimal" w:pos="843"/>
                <w:tab w:val="decimal" w:pos="911"/>
              </w:tabs>
              <w:spacing w:line="40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45D46DA6" w14:textId="77777777" w:rsidR="00CE6315" w:rsidRDefault="00CE6315" w:rsidP="00CE6315">
            <w:pPr>
              <w:pStyle w:val="acctfourfigures"/>
              <w:tabs>
                <w:tab w:val="clear" w:pos="765"/>
                <w:tab w:val="decimal" w:pos="911"/>
              </w:tabs>
              <w:spacing w:line="40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7F5459" w14:textId="77777777" w:rsidR="00CE6315" w:rsidRDefault="00CE6315" w:rsidP="00CE6315">
            <w:pPr>
              <w:pStyle w:val="acctfourfigures"/>
              <w:tabs>
                <w:tab w:val="clear" w:pos="765"/>
                <w:tab w:val="decimal" w:pos="839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0CD3820C" w14:textId="77777777" w:rsidR="00CE6315" w:rsidRDefault="00CE6315" w:rsidP="00CE6315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2930C42E" w14:textId="77777777" w:rsidR="00CE6315" w:rsidRPr="00933F33" w:rsidRDefault="00CE6315" w:rsidP="00CE6315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EE2D211" w14:textId="77777777" w:rsidR="00CE6315" w:rsidRPr="00933F33" w:rsidRDefault="00CE6315" w:rsidP="00CE6315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6EA1C4F4" w14:textId="77777777" w:rsidR="00CE6315" w:rsidRPr="00933F33" w:rsidRDefault="00CE6315" w:rsidP="00CE6315">
            <w:pPr>
              <w:pStyle w:val="acctfourfigures"/>
              <w:tabs>
                <w:tab w:val="clear" w:pos="765"/>
                <w:tab w:val="decimal" w:pos="731"/>
                <w:tab w:val="decimal" w:pos="911"/>
              </w:tabs>
              <w:spacing w:line="40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6315" w14:paraId="35F10465" w14:textId="77777777" w:rsidTr="00802496">
        <w:trPr>
          <w:cantSplit/>
        </w:trPr>
        <w:tc>
          <w:tcPr>
            <w:tcW w:w="3858" w:type="dxa"/>
            <w:vAlign w:val="bottom"/>
            <w:hideMark/>
          </w:tcPr>
          <w:p w14:paraId="5E98C063" w14:textId="77777777" w:rsidR="00CE6315" w:rsidRDefault="00CE6315" w:rsidP="00CE6315">
            <w:pPr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079" w:type="dxa"/>
          </w:tcPr>
          <w:p w14:paraId="2519914C" w14:textId="458A8F0D" w:rsidR="00CE6315" w:rsidRDefault="00CE6315" w:rsidP="00CE6315">
            <w:pPr>
              <w:pStyle w:val="acctfourfigures"/>
              <w:tabs>
                <w:tab w:val="clear" w:pos="765"/>
                <w:tab w:val="decimal" w:pos="843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  <w:tc>
          <w:tcPr>
            <w:tcW w:w="182" w:type="dxa"/>
          </w:tcPr>
          <w:p w14:paraId="60E7E9B3" w14:textId="77777777" w:rsidR="00CE6315" w:rsidRDefault="00CE6315" w:rsidP="00CE6315">
            <w:pPr>
              <w:pStyle w:val="acctfourfigures"/>
              <w:tabs>
                <w:tab w:val="decimal" w:pos="693"/>
              </w:tabs>
              <w:spacing w:line="400" w:lineRule="exact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FD50BE" w14:textId="38C02221" w:rsidR="00CE6315" w:rsidRDefault="00CE6315" w:rsidP="00CE6315">
            <w:pPr>
              <w:pStyle w:val="acctfourfigures"/>
              <w:tabs>
                <w:tab w:val="clear" w:pos="765"/>
                <w:tab w:val="decimal" w:pos="839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</w:t>
            </w:r>
          </w:p>
        </w:tc>
        <w:tc>
          <w:tcPr>
            <w:tcW w:w="180" w:type="dxa"/>
            <w:gridSpan w:val="2"/>
          </w:tcPr>
          <w:p w14:paraId="000F6544" w14:textId="77777777" w:rsidR="00CE6315" w:rsidRDefault="00CE6315" w:rsidP="00CE6315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69AC85D1" w14:textId="1F951DFE" w:rsidR="00CE6315" w:rsidRPr="00933F33" w:rsidRDefault="00CE6315" w:rsidP="00CE6315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1A9691E6" w14:textId="77777777" w:rsidR="00CE6315" w:rsidRPr="00933F33" w:rsidRDefault="00CE6315" w:rsidP="00CE6315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1D67E60B" w14:textId="36AC6B19" w:rsidR="00CE6315" w:rsidRPr="00933F33" w:rsidRDefault="00CE6315" w:rsidP="00CE6315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CE6315" w14:paraId="18A4225E" w14:textId="77777777" w:rsidTr="00802496">
        <w:trPr>
          <w:cantSplit/>
        </w:trPr>
        <w:tc>
          <w:tcPr>
            <w:tcW w:w="3858" w:type="dxa"/>
            <w:vAlign w:val="bottom"/>
            <w:hideMark/>
          </w:tcPr>
          <w:p w14:paraId="7A426CB5" w14:textId="77777777" w:rsidR="00CE6315" w:rsidRDefault="00CE6315" w:rsidP="00CE6315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รายได้ค่าส่งเสริมการขาย</w:t>
            </w:r>
          </w:p>
        </w:tc>
        <w:tc>
          <w:tcPr>
            <w:tcW w:w="1079" w:type="dxa"/>
          </w:tcPr>
          <w:p w14:paraId="615149AC" w14:textId="3DEA3138" w:rsidR="00CE6315" w:rsidRDefault="00CE6315" w:rsidP="00CE6315">
            <w:pPr>
              <w:pStyle w:val="acctfourfigures"/>
              <w:tabs>
                <w:tab w:val="clear" w:pos="765"/>
                <w:tab w:val="decimal" w:pos="843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0684374F" w14:textId="77777777" w:rsidR="00CE6315" w:rsidRDefault="00CE6315" w:rsidP="00CE6315">
            <w:pPr>
              <w:pStyle w:val="acctfourfigures"/>
              <w:tabs>
                <w:tab w:val="decimal" w:pos="693"/>
              </w:tabs>
              <w:spacing w:line="400" w:lineRule="exact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94A93CA" w14:textId="5C6EF407" w:rsidR="00CE6315" w:rsidRDefault="00CE6315" w:rsidP="00CE6315">
            <w:pPr>
              <w:pStyle w:val="acctfourfigures"/>
              <w:tabs>
                <w:tab w:val="clear" w:pos="765"/>
                <w:tab w:val="decimal" w:pos="839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  <w:gridSpan w:val="2"/>
          </w:tcPr>
          <w:p w14:paraId="5D1467CD" w14:textId="77777777" w:rsidR="00CE6315" w:rsidRDefault="00CE6315" w:rsidP="00CE6315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72DEFEE2" w14:textId="0F955F0C" w:rsidR="00CE6315" w:rsidRPr="00933F33" w:rsidRDefault="00CE6315" w:rsidP="00CE6315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6FE51504" w14:textId="77777777" w:rsidR="00CE6315" w:rsidRPr="00933F33" w:rsidRDefault="00CE6315" w:rsidP="00CE6315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2643077" w14:textId="5A5B171F" w:rsidR="00CE6315" w:rsidRPr="00933F33" w:rsidRDefault="00E45DC5" w:rsidP="00CE6315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</w:t>
            </w:r>
          </w:p>
        </w:tc>
      </w:tr>
      <w:tr w:rsidR="00CE6315" w14:paraId="72D61589" w14:textId="77777777" w:rsidTr="00802496">
        <w:trPr>
          <w:cantSplit/>
        </w:trPr>
        <w:tc>
          <w:tcPr>
            <w:tcW w:w="3858" w:type="dxa"/>
            <w:vAlign w:val="bottom"/>
            <w:hideMark/>
          </w:tcPr>
          <w:p w14:paraId="6BC74185" w14:textId="77777777" w:rsidR="00CE6315" w:rsidRDefault="00CE6315" w:rsidP="00CE6315">
            <w:pPr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รายได้ค่าสาธารณูปโภค</w:t>
            </w:r>
          </w:p>
        </w:tc>
        <w:tc>
          <w:tcPr>
            <w:tcW w:w="1079" w:type="dxa"/>
          </w:tcPr>
          <w:p w14:paraId="56296F32" w14:textId="2794A3B6" w:rsidR="00CE6315" w:rsidRDefault="00CE6315" w:rsidP="00CE6315">
            <w:pPr>
              <w:pStyle w:val="acctfourfigures"/>
              <w:tabs>
                <w:tab w:val="clear" w:pos="765"/>
                <w:tab w:val="decimal" w:pos="843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2" w:type="dxa"/>
          </w:tcPr>
          <w:p w14:paraId="0E9BAFF4" w14:textId="77777777" w:rsidR="00CE6315" w:rsidRDefault="00CE6315" w:rsidP="00CE6315">
            <w:pPr>
              <w:pStyle w:val="acctfourfigures"/>
              <w:tabs>
                <w:tab w:val="decimal" w:pos="693"/>
              </w:tabs>
              <w:spacing w:line="400" w:lineRule="exact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B9CE81" w14:textId="0C593791" w:rsidR="00CE6315" w:rsidRDefault="00CE6315" w:rsidP="00CE6315">
            <w:pPr>
              <w:pStyle w:val="acctfourfigures"/>
              <w:tabs>
                <w:tab w:val="clear" w:pos="765"/>
                <w:tab w:val="decimal" w:pos="839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gridSpan w:val="2"/>
          </w:tcPr>
          <w:p w14:paraId="4433DA71" w14:textId="77777777" w:rsidR="00CE6315" w:rsidRDefault="00CE6315" w:rsidP="00CE6315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14500801" w14:textId="7D7B9D78" w:rsidR="00CE6315" w:rsidRPr="00933F33" w:rsidRDefault="00CE6315" w:rsidP="00CE6315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5D4FD7DE" w14:textId="77777777" w:rsidR="00CE6315" w:rsidRPr="00933F33" w:rsidRDefault="00CE6315" w:rsidP="00CE6315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5B1940C1" w14:textId="0A54EFF8" w:rsidR="00CE6315" w:rsidRPr="00933F33" w:rsidRDefault="00CE6315" w:rsidP="00CE6315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CE6315" w14:paraId="195999A0" w14:textId="77777777" w:rsidTr="00802496">
        <w:trPr>
          <w:cantSplit/>
        </w:trPr>
        <w:tc>
          <w:tcPr>
            <w:tcW w:w="3858" w:type="dxa"/>
            <w:vAlign w:val="bottom"/>
            <w:hideMark/>
          </w:tcPr>
          <w:p w14:paraId="1A05186A" w14:textId="77777777" w:rsidR="00CE6315" w:rsidRDefault="00CE6315" w:rsidP="00CE6315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รายได้บริหารจัดการ</w:t>
            </w:r>
          </w:p>
        </w:tc>
        <w:tc>
          <w:tcPr>
            <w:tcW w:w="1079" w:type="dxa"/>
          </w:tcPr>
          <w:p w14:paraId="508666DC" w14:textId="29B8640D" w:rsidR="00CE6315" w:rsidRDefault="00CE6315" w:rsidP="00CE6315">
            <w:pPr>
              <w:pStyle w:val="acctfourfigures"/>
              <w:tabs>
                <w:tab w:val="clear" w:pos="765"/>
                <w:tab w:val="decimal" w:pos="843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182" w:type="dxa"/>
          </w:tcPr>
          <w:p w14:paraId="4F24E348" w14:textId="77777777" w:rsidR="00CE6315" w:rsidRDefault="00CE6315" w:rsidP="00CE6315">
            <w:pPr>
              <w:pStyle w:val="acctfourfigures"/>
              <w:tabs>
                <w:tab w:val="decimal" w:pos="693"/>
              </w:tabs>
              <w:spacing w:line="400" w:lineRule="exact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30276F" w14:textId="1F20601C" w:rsidR="00CE6315" w:rsidRDefault="00CE6315" w:rsidP="00CE6315">
            <w:pPr>
              <w:pStyle w:val="acctfourfigures"/>
              <w:tabs>
                <w:tab w:val="clear" w:pos="765"/>
                <w:tab w:val="decimal" w:pos="839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</w:t>
            </w:r>
          </w:p>
        </w:tc>
        <w:tc>
          <w:tcPr>
            <w:tcW w:w="180" w:type="dxa"/>
            <w:gridSpan w:val="2"/>
          </w:tcPr>
          <w:p w14:paraId="3365A4D7" w14:textId="77777777" w:rsidR="00CE6315" w:rsidRDefault="00CE6315" w:rsidP="00CE6315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5D71ABF0" w14:textId="7786BBCE" w:rsidR="00CE6315" w:rsidRPr="00933F33" w:rsidRDefault="00CE6315" w:rsidP="00CE6315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6CDDFC3D" w14:textId="77777777" w:rsidR="00CE6315" w:rsidRPr="00933F33" w:rsidRDefault="00CE6315" w:rsidP="00CE6315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1B229923" w14:textId="06DFCF51" w:rsidR="00CE6315" w:rsidRPr="00933F33" w:rsidRDefault="00CE6315" w:rsidP="00CE6315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CE6315" w14:paraId="3CA8940B" w14:textId="77777777" w:rsidTr="00802496">
        <w:trPr>
          <w:cantSplit/>
        </w:trPr>
        <w:tc>
          <w:tcPr>
            <w:tcW w:w="3858" w:type="dxa"/>
            <w:vAlign w:val="bottom"/>
          </w:tcPr>
          <w:p w14:paraId="1F7D1428" w14:textId="1558F808" w:rsidR="00CE6315" w:rsidRDefault="00CE6315" w:rsidP="00CE6315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79" w:type="dxa"/>
          </w:tcPr>
          <w:p w14:paraId="1C7B11CF" w14:textId="6DA96679" w:rsidR="00CE6315" w:rsidRDefault="00CE6315" w:rsidP="00CE6315">
            <w:pPr>
              <w:pStyle w:val="acctfourfigures"/>
              <w:tabs>
                <w:tab w:val="clear" w:pos="765"/>
                <w:tab w:val="decimal" w:pos="843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182" w:type="dxa"/>
          </w:tcPr>
          <w:p w14:paraId="3866EC6B" w14:textId="77777777" w:rsidR="00CE6315" w:rsidRDefault="00CE6315" w:rsidP="00CE6315">
            <w:pPr>
              <w:pStyle w:val="acctfourfigures"/>
              <w:tabs>
                <w:tab w:val="decimal" w:pos="693"/>
              </w:tabs>
              <w:spacing w:line="400" w:lineRule="exact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88A3E1" w14:textId="16CD16FC" w:rsidR="00CE6315" w:rsidRDefault="00CE6315" w:rsidP="00CE6315">
            <w:pPr>
              <w:pStyle w:val="acctfourfigures"/>
              <w:tabs>
                <w:tab w:val="clear" w:pos="765"/>
                <w:tab w:val="decimal" w:pos="839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</w:t>
            </w:r>
          </w:p>
        </w:tc>
        <w:tc>
          <w:tcPr>
            <w:tcW w:w="180" w:type="dxa"/>
            <w:gridSpan w:val="2"/>
          </w:tcPr>
          <w:p w14:paraId="1803D4DE" w14:textId="77777777" w:rsidR="00CE6315" w:rsidRDefault="00CE6315" w:rsidP="00CE6315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660A123A" w14:textId="5321051B" w:rsidR="00CE6315" w:rsidRPr="00933F33" w:rsidRDefault="00CE6315" w:rsidP="00CE6315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2B6A2326" w14:textId="77777777" w:rsidR="00CE6315" w:rsidRPr="00933F33" w:rsidRDefault="00CE6315" w:rsidP="00CE6315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21D327BF" w14:textId="34CDBCDE" w:rsidR="00CE6315" w:rsidRPr="00933F33" w:rsidRDefault="00CE6315" w:rsidP="00CE6315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CE6315" w14:paraId="385AC627" w14:textId="77777777" w:rsidTr="00802496">
        <w:trPr>
          <w:cantSplit/>
        </w:trPr>
        <w:tc>
          <w:tcPr>
            <w:tcW w:w="3858" w:type="dxa"/>
            <w:vAlign w:val="bottom"/>
          </w:tcPr>
          <w:p w14:paraId="45DC66E6" w14:textId="2A4CA4FD" w:rsidR="00CE6315" w:rsidRDefault="00CE6315" w:rsidP="00CE6315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79" w:type="dxa"/>
          </w:tcPr>
          <w:p w14:paraId="33645C06" w14:textId="596240AC" w:rsidR="00CE6315" w:rsidRPr="00654227" w:rsidRDefault="00CE6315" w:rsidP="00CE6315">
            <w:pPr>
              <w:pStyle w:val="acctfourfigures"/>
              <w:tabs>
                <w:tab w:val="clear" w:pos="765"/>
                <w:tab w:val="decimal" w:pos="843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82" w:type="dxa"/>
          </w:tcPr>
          <w:p w14:paraId="2C2B1D2F" w14:textId="77777777" w:rsidR="00CE6315" w:rsidRDefault="00CE6315" w:rsidP="00CE6315">
            <w:pPr>
              <w:pStyle w:val="acctfourfigures"/>
              <w:tabs>
                <w:tab w:val="decimal" w:pos="693"/>
              </w:tabs>
              <w:spacing w:line="400" w:lineRule="exact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0B6719" w14:textId="2957DA42" w:rsidR="00CE6315" w:rsidRDefault="00CE6315" w:rsidP="00CE6315">
            <w:pPr>
              <w:pStyle w:val="acctfourfigures"/>
              <w:tabs>
                <w:tab w:val="clear" w:pos="765"/>
                <w:tab w:val="decimal" w:pos="839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097EE774" w14:textId="77777777" w:rsidR="00CE6315" w:rsidRDefault="00CE6315" w:rsidP="00CE6315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6481F78C" w14:textId="07985323" w:rsidR="00CE6315" w:rsidRPr="00933F33" w:rsidRDefault="00CE6315" w:rsidP="00CE6315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180" w:type="dxa"/>
          </w:tcPr>
          <w:p w14:paraId="6902AEB7" w14:textId="77777777" w:rsidR="00CE6315" w:rsidRPr="00933F33" w:rsidRDefault="00CE6315" w:rsidP="00CE6315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26F5A229" w14:textId="79BA2494" w:rsidR="00CE6315" w:rsidRPr="00933F33" w:rsidRDefault="00CE6315" w:rsidP="00CE6315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CE6315" w14:paraId="7E658EE6" w14:textId="77777777" w:rsidTr="00802496">
        <w:trPr>
          <w:cantSplit/>
        </w:trPr>
        <w:tc>
          <w:tcPr>
            <w:tcW w:w="3858" w:type="dxa"/>
            <w:vAlign w:val="bottom"/>
            <w:hideMark/>
          </w:tcPr>
          <w:p w14:paraId="63402C45" w14:textId="77777777" w:rsidR="00CE6315" w:rsidRDefault="00CE6315" w:rsidP="00CE6315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79" w:type="dxa"/>
          </w:tcPr>
          <w:p w14:paraId="2FEF391F" w14:textId="451673E6" w:rsidR="00CE6315" w:rsidRDefault="00CE6315" w:rsidP="00CE6315">
            <w:pPr>
              <w:pStyle w:val="acctfourfigures"/>
              <w:tabs>
                <w:tab w:val="clear" w:pos="765"/>
                <w:tab w:val="decimal" w:pos="843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82" w:type="dxa"/>
          </w:tcPr>
          <w:p w14:paraId="076F1CE0" w14:textId="77777777" w:rsidR="00CE6315" w:rsidRDefault="00CE6315" w:rsidP="00CE6315">
            <w:pPr>
              <w:pStyle w:val="acctfourfigures"/>
              <w:tabs>
                <w:tab w:val="decimal" w:pos="693"/>
              </w:tabs>
              <w:spacing w:line="400" w:lineRule="exact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B38335" w14:textId="1F4FB293" w:rsidR="00CE6315" w:rsidRDefault="00CE6315" w:rsidP="00CE6315">
            <w:pPr>
              <w:pStyle w:val="acctfourfigures"/>
              <w:tabs>
                <w:tab w:val="clear" w:pos="765"/>
                <w:tab w:val="decimal" w:pos="839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  <w:gridSpan w:val="2"/>
          </w:tcPr>
          <w:p w14:paraId="1DBD6D2F" w14:textId="77777777" w:rsidR="00CE6315" w:rsidRDefault="00CE6315" w:rsidP="00CE6315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07127141" w14:textId="53D3653E" w:rsidR="00CE6315" w:rsidRPr="00933F33" w:rsidRDefault="00CE6315" w:rsidP="00CE6315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698F8189" w14:textId="77777777" w:rsidR="00CE6315" w:rsidRPr="00933F33" w:rsidRDefault="00CE6315" w:rsidP="00CE6315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1694414" w14:textId="6FDFD822" w:rsidR="00CE6315" w:rsidRPr="00933F33" w:rsidRDefault="00CE6315" w:rsidP="00CE6315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CE6315" w14:paraId="26AE581F" w14:textId="77777777" w:rsidTr="00802496">
        <w:trPr>
          <w:cantSplit/>
        </w:trPr>
        <w:tc>
          <w:tcPr>
            <w:tcW w:w="3858" w:type="dxa"/>
            <w:vAlign w:val="bottom"/>
          </w:tcPr>
          <w:p w14:paraId="540A2B06" w14:textId="2DB764E5" w:rsidR="00CE6315" w:rsidRDefault="00CE6315" w:rsidP="00CE6315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บริหารจัดการ</w:t>
            </w:r>
          </w:p>
        </w:tc>
        <w:tc>
          <w:tcPr>
            <w:tcW w:w="1079" w:type="dxa"/>
          </w:tcPr>
          <w:p w14:paraId="252157E7" w14:textId="4F826A6C" w:rsidR="00CE6315" w:rsidRPr="00EB0307" w:rsidRDefault="00CE6315" w:rsidP="00CE6315">
            <w:pPr>
              <w:pStyle w:val="acctfourfigures"/>
              <w:tabs>
                <w:tab w:val="clear" w:pos="765"/>
                <w:tab w:val="decimal" w:pos="843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2" w:type="dxa"/>
          </w:tcPr>
          <w:p w14:paraId="0B3600C7" w14:textId="77777777" w:rsidR="00CE6315" w:rsidRDefault="00CE6315" w:rsidP="00CE6315">
            <w:pPr>
              <w:pStyle w:val="acctfourfigures"/>
              <w:tabs>
                <w:tab w:val="decimal" w:pos="693"/>
              </w:tabs>
              <w:spacing w:line="400" w:lineRule="exact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C88D30" w14:textId="593993D7" w:rsidR="00CE6315" w:rsidRDefault="00CE6315" w:rsidP="00CE6315">
            <w:pPr>
              <w:pStyle w:val="acctfourfigures"/>
              <w:tabs>
                <w:tab w:val="clear" w:pos="765"/>
                <w:tab w:val="decimal" w:pos="839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75DD3B6F" w14:textId="77777777" w:rsidR="00CE6315" w:rsidRDefault="00CE6315" w:rsidP="00CE6315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433DF8BA" w14:textId="79737DAB" w:rsidR="00CE6315" w:rsidRPr="00933F33" w:rsidRDefault="00CE6315" w:rsidP="00CE6315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3B7BC486" w14:textId="77777777" w:rsidR="00CE6315" w:rsidRPr="00933F33" w:rsidRDefault="00CE6315" w:rsidP="00CE6315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162F1110" w14:textId="5EA909EC" w:rsidR="00CE6315" w:rsidRPr="00933F33" w:rsidRDefault="00CE6315" w:rsidP="00CE6315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287D11" w14:paraId="28D7AE4C" w14:textId="77777777" w:rsidTr="00802496">
        <w:trPr>
          <w:cantSplit/>
        </w:trPr>
        <w:tc>
          <w:tcPr>
            <w:tcW w:w="3858" w:type="dxa"/>
            <w:vAlign w:val="bottom"/>
          </w:tcPr>
          <w:p w14:paraId="466CA362" w14:textId="77777777" w:rsidR="00287D11" w:rsidRDefault="00287D11" w:rsidP="00CE6315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9" w:type="dxa"/>
          </w:tcPr>
          <w:p w14:paraId="50C4C7A2" w14:textId="77777777" w:rsidR="00287D11" w:rsidRDefault="00287D11" w:rsidP="00CE6315">
            <w:pPr>
              <w:pStyle w:val="acctfourfigures"/>
              <w:tabs>
                <w:tab w:val="clear" w:pos="765"/>
                <w:tab w:val="decimal" w:pos="843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282B744F" w14:textId="77777777" w:rsidR="00287D11" w:rsidRDefault="00287D11" w:rsidP="00CE6315">
            <w:pPr>
              <w:pStyle w:val="acctfourfigures"/>
              <w:tabs>
                <w:tab w:val="decimal" w:pos="693"/>
              </w:tabs>
              <w:spacing w:line="400" w:lineRule="exact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19C81A" w14:textId="77777777" w:rsidR="00287D11" w:rsidRDefault="00287D11" w:rsidP="00CE6315">
            <w:pPr>
              <w:pStyle w:val="acctfourfigures"/>
              <w:tabs>
                <w:tab w:val="clear" w:pos="765"/>
                <w:tab w:val="decimal" w:pos="839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461E5946" w14:textId="77777777" w:rsidR="00287D11" w:rsidRDefault="00287D11" w:rsidP="00CE6315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1553A561" w14:textId="77777777" w:rsidR="00287D11" w:rsidRPr="00933F33" w:rsidRDefault="00287D11" w:rsidP="00CE6315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44FC30A3" w14:textId="77777777" w:rsidR="00287D11" w:rsidRPr="00933F33" w:rsidRDefault="00287D11" w:rsidP="00CE6315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19E2B21C" w14:textId="77777777" w:rsidR="00287D11" w:rsidRPr="00933F33" w:rsidRDefault="00287D11" w:rsidP="00CE6315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CE6315" w14:paraId="14882634" w14:textId="77777777" w:rsidTr="00802496">
        <w:trPr>
          <w:cantSplit/>
          <w:trHeight w:val="272"/>
        </w:trPr>
        <w:tc>
          <w:tcPr>
            <w:tcW w:w="3858" w:type="dxa"/>
            <w:vAlign w:val="bottom"/>
            <w:hideMark/>
          </w:tcPr>
          <w:p w14:paraId="1063C987" w14:textId="77777777" w:rsidR="00CE6315" w:rsidRDefault="00CE6315" w:rsidP="00CE6315">
            <w:pPr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79" w:type="dxa"/>
          </w:tcPr>
          <w:p w14:paraId="5F36E9ED" w14:textId="77777777" w:rsidR="00CE6315" w:rsidRDefault="00CE6315" w:rsidP="00CE6315">
            <w:pPr>
              <w:pStyle w:val="acctfourfigures"/>
              <w:tabs>
                <w:tab w:val="clear" w:pos="765"/>
                <w:tab w:val="decimal" w:pos="843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58B9178A" w14:textId="77777777" w:rsidR="00CE6315" w:rsidRDefault="00CE6315" w:rsidP="00CE6315">
            <w:pPr>
              <w:pStyle w:val="acctfourfigures"/>
              <w:tabs>
                <w:tab w:val="decimal" w:pos="693"/>
              </w:tabs>
              <w:spacing w:line="400" w:lineRule="exact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C8FF4B" w14:textId="77777777" w:rsidR="00CE6315" w:rsidRDefault="00CE6315" w:rsidP="00CE6315">
            <w:pPr>
              <w:pStyle w:val="acctfourfigures"/>
              <w:tabs>
                <w:tab w:val="decimal" w:pos="693"/>
              </w:tabs>
              <w:spacing w:line="400" w:lineRule="exact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6CF6CB3E" w14:textId="77777777" w:rsidR="00CE6315" w:rsidRDefault="00CE6315" w:rsidP="00CE6315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52DFF20C" w14:textId="77777777" w:rsidR="00CE6315" w:rsidRPr="00933F33" w:rsidRDefault="00CE6315" w:rsidP="00CE6315">
            <w:pPr>
              <w:pStyle w:val="acctfourfigures"/>
              <w:tabs>
                <w:tab w:val="decimal" w:pos="470"/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4559F2E" w14:textId="77777777" w:rsidR="00CE6315" w:rsidRPr="00933F33" w:rsidRDefault="00CE6315" w:rsidP="00CE6315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13C8AC56" w14:textId="77777777" w:rsidR="00CE6315" w:rsidRPr="00933F33" w:rsidRDefault="00CE6315" w:rsidP="00CE6315">
            <w:pPr>
              <w:pStyle w:val="acctfourfigures"/>
              <w:tabs>
                <w:tab w:val="decimal" w:pos="693"/>
              </w:tabs>
              <w:spacing w:line="400" w:lineRule="exact"/>
              <w:ind w:left="-72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6315" w14:paraId="33077DC8" w14:textId="77777777" w:rsidTr="00802496">
        <w:trPr>
          <w:cantSplit/>
          <w:trHeight w:val="101"/>
        </w:trPr>
        <w:tc>
          <w:tcPr>
            <w:tcW w:w="3858" w:type="dxa"/>
            <w:vAlign w:val="bottom"/>
            <w:hideMark/>
          </w:tcPr>
          <w:p w14:paraId="462E4CE4" w14:textId="77777777" w:rsidR="00CE6315" w:rsidRDefault="00CE6315" w:rsidP="00CE6315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079" w:type="dxa"/>
          </w:tcPr>
          <w:p w14:paraId="7948A2E9" w14:textId="0F7D72B3" w:rsidR="00CE6315" w:rsidRDefault="00CE6315" w:rsidP="00CE6315">
            <w:pPr>
              <w:pStyle w:val="acctfourfigures"/>
              <w:tabs>
                <w:tab w:val="clear" w:pos="765"/>
                <w:tab w:val="decimal" w:pos="843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538</w:t>
            </w:r>
          </w:p>
        </w:tc>
        <w:tc>
          <w:tcPr>
            <w:tcW w:w="182" w:type="dxa"/>
          </w:tcPr>
          <w:p w14:paraId="729ECDE9" w14:textId="77777777" w:rsidR="00CE6315" w:rsidRDefault="00CE6315" w:rsidP="00CE6315">
            <w:pPr>
              <w:pStyle w:val="acctfourfigures"/>
              <w:tabs>
                <w:tab w:val="decimal" w:pos="693"/>
              </w:tabs>
              <w:spacing w:line="400" w:lineRule="exact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4E5ADB" w14:textId="48CBDF2C" w:rsidR="00CE6315" w:rsidRPr="006D0920" w:rsidRDefault="00CE6315" w:rsidP="00CE6315">
            <w:pPr>
              <w:pStyle w:val="acctfourfigures"/>
              <w:tabs>
                <w:tab w:val="clear" w:pos="765"/>
                <w:tab w:val="decimal" w:pos="929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462</w:t>
            </w:r>
          </w:p>
        </w:tc>
        <w:tc>
          <w:tcPr>
            <w:tcW w:w="1351" w:type="dxa"/>
            <w:gridSpan w:val="4"/>
          </w:tcPr>
          <w:p w14:paraId="46005D19" w14:textId="7E2ACF94" w:rsidR="00CE6315" w:rsidRPr="00933F33" w:rsidRDefault="00CE6315" w:rsidP="00CE6315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1700643F" w14:textId="77777777" w:rsidR="00CE6315" w:rsidRPr="00933F33" w:rsidRDefault="00CE6315" w:rsidP="00CE6315">
            <w:pPr>
              <w:pStyle w:val="acctfourfigures"/>
              <w:tabs>
                <w:tab w:val="decimal" w:pos="693"/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5128867" w14:textId="4B6A52A8" w:rsidR="00CE6315" w:rsidRPr="00933F33" w:rsidRDefault="00CE6315" w:rsidP="00CE6315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CE6315" w14:paraId="40163FD3" w14:textId="77777777" w:rsidTr="00802496">
        <w:trPr>
          <w:cantSplit/>
          <w:trHeight w:val="101"/>
        </w:trPr>
        <w:tc>
          <w:tcPr>
            <w:tcW w:w="3858" w:type="dxa"/>
            <w:vAlign w:val="bottom"/>
            <w:hideMark/>
          </w:tcPr>
          <w:p w14:paraId="41713B7F" w14:textId="77777777" w:rsidR="00CE6315" w:rsidRDefault="00CE6315" w:rsidP="00CE6315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079" w:type="dxa"/>
          </w:tcPr>
          <w:p w14:paraId="300448CF" w14:textId="504FF893" w:rsidR="00CE6315" w:rsidRDefault="00CE6315" w:rsidP="00CE6315">
            <w:pPr>
              <w:pStyle w:val="acctfourfigures"/>
              <w:tabs>
                <w:tab w:val="clear" w:pos="765"/>
                <w:tab w:val="decimal" w:pos="843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224</w:t>
            </w:r>
          </w:p>
        </w:tc>
        <w:tc>
          <w:tcPr>
            <w:tcW w:w="182" w:type="dxa"/>
          </w:tcPr>
          <w:p w14:paraId="2F6A0697" w14:textId="77777777" w:rsidR="00CE6315" w:rsidRDefault="00CE6315" w:rsidP="00CE6315">
            <w:pPr>
              <w:pStyle w:val="acctfourfigures"/>
              <w:tabs>
                <w:tab w:val="decimal" w:pos="693"/>
              </w:tabs>
              <w:spacing w:line="400" w:lineRule="exact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18B9D15" w14:textId="630A923B" w:rsidR="00CE6315" w:rsidRDefault="00CE6315" w:rsidP="00CE6315">
            <w:pPr>
              <w:pStyle w:val="acctfourfigures"/>
              <w:tabs>
                <w:tab w:val="clear" w:pos="765"/>
                <w:tab w:val="decimal" w:pos="929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261</w:t>
            </w:r>
          </w:p>
        </w:tc>
        <w:tc>
          <w:tcPr>
            <w:tcW w:w="1351" w:type="dxa"/>
            <w:gridSpan w:val="4"/>
          </w:tcPr>
          <w:p w14:paraId="3415FA62" w14:textId="48F1D477" w:rsidR="00CE6315" w:rsidRPr="00933F33" w:rsidRDefault="00CE6315" w:rsidP="00CE6315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4A334D94" w14:textId="77777777" w:rsidR="00CE6315" w:rsidRPr="00933F33" w:rsidRDefault="00CE6315" w:rsidP="00CE6315">
            <w:pPr>
              <w:pStyle w:val="acctfourfigures"/>
              <w:tabs>
                <w:tab w:val="decimal" w:pos="693"/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2D3407A6" w14:textId="0070C67B" w:rsidR="00CE6315" w:rsidRPr="00933F33" w:rsidRDefault="00CE6315" w:rsidP="00CE6315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CE6315" w14:paraId="497CBD0C" w14:textId="77777777" w:rsidTr="00802496">
        <w:trPr>
          <w:cantSplit/>
          <w:trHeight w:val="101"/>
        </w:trPr>
        <w:tc>
          <w:tcPr>
            <w:tcW w:w="3858" w:type="dxa"/>
            <w:vAlign w:val="bottom"/>
            <w:hideMark/>
          </w:tcPr>
          <w:p w14:paraId="309B574C" w14:textId="77777777" w:rsidR="00CE6315" w:rsidRDefault="00CE6315" w:rsidP="00CE6315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รายได้ค่าส่งเสริมการขาย</w:t>
            </w:r>
          </w:p>
        </w:tc>
        <w:tc>
          <w:tcPr>
            <w:tcW w:w="1079" w:type="dxa"/>
          </w:tcPr>
          <w:p w14:paraId="5270C9B0" w14:textId="2798C816" w:rsidR="00CE6315" w:rsidRDefault="00CE6315" w:rsidP="00CE6315">
            <w:pPr>
              <w:pStyle w:val="acctfourfigures"/>
              <w:tabs>
                <w:tab w:val="clear" w:pos="765"/>
                <w:tab w:val="decimal" w:pos="843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2" w:type="dxa"/>
          </w:tcPr>
          <w:p w14:paraId="4BF63EED" w14:textId="77777777" w:rsidR="00CE6315" w:rsidRDefault="00CE6315" w:rsidP="00CE6315">
            <w:pPr>
              <w:pStyle w:val="acctfourfigures"/>
              <w:tabs>
                <w:tab w:val="decimal" w:pos="693"/>
              </w:tabs>
              <w:spacing w:line="400" w:lineRule="exact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D8E9B5" w14:textId="6F450023" w:rsidR="00CE6315" w:rsidRDefault="00CE6315" w:rsidP="00CE6315">
            <w:pPr>
              <w:pStyle w:val="acctfourfigures"/>
              <w:tabs>
                <w:tab w:val="clear" w:pos="765"/>
                <w:tab w:val="decimal" w:pos="929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</w:p>
        </w:tc>
        <w:tc>
          <w:tcPr>
            <w:tcW w:w="1351" w:type="dxa"/>
            <w:gridSpan w:val="4"/>
          </w:tcPr>
          <w:p w14:paraId="5C8A95E6" w14:textId="017B09B8" w:rsidR="00CE6315" w:rsidRPr="00933F33" w:rsidRDefault="00CE6315" w:rsidP="00CE6315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4BA58DE4" w14:textId="77777777" w:rsidR="00CE6315" w:rsidRPr="00933F33" w:rsidRDefault="00CE6315" w:rsidP="00CE6315">
            <w:pPr>
              <w:pStyle w:val="acctfourfigures"/>
              <w:tabs>
                <w:tab w:val="decimal" w:pos="693"/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29414EE7" w14:textId="07E960E2" w:rsidR="00CE6315" w:rsidRPr="00933F33" w:rsidRDefault="00CE6315" w:rsidP="00CE6315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</w:p>
        </w:tc>
      </w:tr>
      <w:tr w:rsidR="00CE6315" w14:paraId="474A8609" w14:textId="77777777" w:rsidTr="00802496">
        <w:trPr>
          <w:cantSplit/>
          <w:trHeight w:val="101"/>
        </w:trPr>
        <w:tc>
          <w:tcPr>
            <w:tcW w:w="3858" w:type="dxa"/>
            <w:vAlign w:val="bottom"/>
            <w:hideMark/>
          </w:tcPr>
          <w:p w14:paraId="516D59FD" w14:textId="77777777" w:rsidR="00CE6315" w:rsidRDefault="00CE6315" w:rsidP="00CE6315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รายได้ค่าสาธารณูปโภค</w:t>
            </w:r>
          </w:p>
        </w:tc>
        <w:tc>
          <w:tcPr>
            <w:tcW w:w="1079" w:type="dxa"/>
          </w:tcPr>
          <w:p w14:paraId="6B221693" w14:textId="708E3904" w:rsidR="00CE6315" w:rsidRDefault="00CE6315" w:rsidP="00CE6315">
            <w:pPr>
              <w:pStyle w:val="acctfourfigures"/>
              <w:tabs>
                <w:tab w:val="clear" w:pos="765"/>
                <w:tab w:val="decimal" w:pos="843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182" w:type="dxa"/>
          </w:tcPr>
          <w:p w14:paraId="15C8F32D" w14:textId="77777777" w:rsidR="00CE6315" w:rsidRDefault="00CE6315" w:rsidP="00CE6315">
            <w:pPr>
              <w:pStyle w:val="acctfourfigures"/>
              <w:tabs>
                <w:tab w:val="decimal" w:pos="693"/>
              </w:tabs>
              <w:spacing w:line="400" w:lineRule="exact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925BCDE" w14:textId="5A66F688" w:rsidR="00CE6315" w:rsidRDefault="00CE6315" w:rsidP="00CE6315">
            <w:pPr>
              <w:pStyle w:val="acctfourfigures"/>
              <w:tabs>
                <w:tab w:val="clear" w:pos="765"/>
                <w:tab w:val="decimal" w:pos="929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</w:t>
            </w:r>
          </w:p>
        </w:tc>
        <w:tc>
          <w:tcPr>
            <w:tcW w:w="1351" w:type="dxa"/>
            <w:gridSpan w:val="4"/>
          </w:tcPr>
          <w:p w14:paraId="17CB8158" w14:textId="2A51FAF8" w:rsidR="00CE6315" w:rsidRPr="00933F33" w:rsidRDefault="00CE6315" w:rsidP="00CE6315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752DC7A2" w14:textId="77777777" w:rsidR="00CE6315" w:rsidRPr="00933F33" w:rsidRDefault="00CE6315" w:rsidP="00CE6315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78509AAB" w14:textId="2615C826" w:rsidR="00CE6315" w:rsidRPr="00933F33" w:rsidRDefault="00CE6315" w:rsidP="00CE6315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CE6315" w14:paraId="3F5276F4" w14:textId="77777777" w:rsidTr="00802496">
        <w:trPr>
          <w:cantSplit/>
          <w:trHeight w:val="101"/>
        </w:trPr>
        <w:tc>
          <w:tcPr>
            <w:tcW w:w="3858" w:type="dxa"/>
            <w:vAlign w:val="bottom"/>
            <w:hideMark/>
          </w:tcPr>
          <w:p w14:paraId="1104E11D" w14:textId="77777777" w:rsidR="00CE6315" w:rsidRDefault="00CE6315" w:rsidP="00CE6315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รายได้บริหารจัดการ</w:t>
            </w:r>
          </w:p>
        </w:tc>
        <w:tc>
          <w:tcPr>
            <w:tcW w:w="1079" w:type="dxa"/>
          </w:tcPr>
          <w:p w14:paraId="033CC0D9" w14:textId="0C35CE77" w:rsidR="00CE6315" w:rsidRDefault="00CE6315" w:rsidP="00CE6315">
            <w:pPr>
              <w:pStyle w:val="acctfourfigures"/>
              <w:tabs>
                <w:tab w:val="clear" w:pos="765"/>
                <w:tab w:val="decimal" w:pos="843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136</w:t>
            </w:r>
          </w:p>
        </w:tc>
        <w:tc>
          <w:tcPr>
            <w:tcW w:w="182" w:type="dxa"/>
          </w:tcPr>
          <w:p w14:paraId="4CBEF7DC" w14:textId="77777777" w:rsidR="00CE6315" w:rsidRDefault="00CE6315" w:rsidP="00CE6315">
            <w:pPr>
              <w:pStyle w:val="acctfourfigures"/>
              <w:tabs>
                <w:tab w:val="decimal" w:pos="693"/>
              </w:tabs>
              <w:spacing w:line="400" w:lineRule="exact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378126" w14:textId="4160317F" w:rsidR="00CE6315" w:rsidRDefault="00CE6315" w:rsidP="00CE6315">
            <w:pPr>
              <w:pStyle w:val="acctfourfigures"/>
              <w:tabs>
                <w:tab w:val="clear" w:pos="765"/>
                <w:tab w:val="decimal" w:pos="929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126</w:t>
            </w:r>
          </w:p>
        </w:tc>
        <w:tc>
          <w:tcPr>
            <w:tcW w:w="1351" w:type="dxa"/>
            <w:gridSpan w:val="4"/>
          </w:tcPr>
          <w:p w14:paraId="4D62718F" w14:textId="77B5976C" w:rsidR="00CE6315" w:rsidRPr="00933F33" w:rsidRDefault="00CE6315" w:rsidP="00CE6315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180" w:type="dxa"/>
          </w:tcPr>
          <w:p w14:paraId="54AB6439" w14:textId="77777777" w:rsidR="00CE6315" w:rsidRPr="00933F33" w:rsidRDefault="00CE6315" w:rsidP="00CE6315">
            <w:pPr>
              <w:pStyle w:val="acctfourfigures"/>
              <w:tabs>
                <w:tab w:val="decimal" w:pos="693"/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E30C06A" w14:textId="0C7F0771" w:rsidR="00CE6315" w:rsidRPr="00933F33" w:rsidRDefault="00CE6315" w:rsidP="00CE6315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28</w:t>
            </w:r>
          </w:p>
        </w:tc>
      </w:tr>
      <w:tr w:rsidR="00CE6315" w14:paraId="511CDEB8" w14:textId="77777777" w:rsidTr="00802496">
        <w:trPr>
          <w:cantSplit/>
          <w:trHeight w:val="74"/>
        </w:trPr>
        <w:tc>
          <w:tcPr>
            <w:tcW w:w="3858" w:type="dxa"/>
            <w:vAlign w:val="bottom"/>
            <w:hideMark/>
          </w:tcPr>
          <w:p w14:paraId="68FB61E7" w14:textId="77777777" w:rsidR="00CE6315" w:rsidRDefault="00CE6315" w:rsidP="00CE6315">
            <w:pPr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79" w:type="dxa"/>
          </w:tcPr>
          <w:p w14:paraId="0EE7BDE7" w14:textId="2257AA8F" w:rsidR="00CE6315" w:rsidRDefault="00CE6315" w:rsidP="00CE6315">
            <w:pPr>
              <w:pStyle w:val="acctfourfigures"/>
              <w:tabs>
                <w:tab w:val="clear" w:pos="765"/>
                <w:tab w:val="decimal" w:pos="843"/>
              </w:tabs>
              <w:spacing w:line="400" w:lineRule="exact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2" w:type="dxa"/>
          </w:tcPr>
          <w:p w14:paraId="6B6D03D5" w14:textId="77777777" w:rsidR="00CE6315" w:rsidRDefault="00CE6315" w:rsidP="00CE6315">
            <w:pPr>
              <w:pStyle w:val="acctfourfigures"/>
              <w:tabs>
                <w:tab w:val="decimal" w:pos="693"/>
              </w:tabs>
              <w:spacing w:line="400" w:lineRule="exact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38F611" w14:textId="0EDEE5D5" w:rsidR="00CE6315" w:rsidRDefault="00CE6315" w:rsidP="00CE6315">
            <w:pPr>
              <w:pStyle w:val="acctfourfigures"/>
              <w:tabs>
                <w:tab w:val="clear" w:pos="765"/>
                <w:tab w:val="decimal" w:pos="929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</w:t>
            </w:r>
          </w:p>
        </w:tc>
        <w:tc>
          <w:tcPr>
            <w:tcW w:w="1351" w:type="dxa"/>
            <w:gridSpan w:val="4"/>
          </w:tcPr>
          <w:p w14:paraId="3444D566" w14:textId="004D419D" w:rsidR="00CE6315" w:rsidRPr="00933F33" w:rsidRDefault="00CE6315" w:rsidP="00CE6315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4FBB811F" w14:textId="77777777" w:rsidR="00CE6315" w:rsidRPr="00933F33" w:rsidRDefault="00CE6315" w:rsidP="00CE6315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67555EA5" w14:textId="2EDAC30F" w:rsidR="00CE6315" w:rsidRPr="00933F33" w:rsidRDefault="00CE6315" w:rsidP="00CE6315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</w:t>
            </w:r>
          </w:p>
        </w:tc>
      </w:tr>
      <w:tr w:rsidR="00CE6315" w14:paraId="3422C8D8" w14:textId="77777777" w:rsidTr="00802496">
        <w:trPr>
          <w:cantSplit/>
          <w:trHeight w:val="74"/>
        </w:trPr>
        <w:tc>
          <w:tcPr>
            <w:tcW w:w="3858" w:type="dxa"/>
            <w:vAlign w:val="bottom"/>
          </w:tcPr>
          <w:p w14:paraId="2DA90EC1" w14:textId="78EC8169" w:rsidR="00CE6315" w:rsidRDefault="00CE6315" w:rsidP="00D00749">
            <w:pPr>
              <w:spacing w:line="400" w:lineRule="exact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="00D00749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จากการจำหน่าย</w:t>
            </w:r>
            <w:r w:rsidR="003118BB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ธุรกิจ</w:t>
            </w:r>
            <w:r w:rsidR="00D00749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ภายใต้                  การควบคุมเดียวกัน</w:t>
            </w:r>
          </w:p>
        </w:tc>
        <w:tc>
          <w:tcPr>
            <w:tcW w:w="1079" w:type="dxa"/>
          </w:tcPr>
          <w:p w14:paraId="49A7BFB4" w14:textId="2EF9B03A" w:rsidR="00CE6315" w:rsidRDefault="00CE6315" w:rsidP="00CE6315">
            <w:pPr>
              <w:pStyle w:val="acctfourfigures"/>
              <w:tabs>
                <w:tab w:val="clear" w:pos="765"/>
                <w:tab w:val="decimal" w:pos="843"/>
              </w:tabs>
              <w:spacing w:line="400" w:lineRule="exact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  <w:t>-</w:t>
            </w:r>
          </w:p>
        </w:tc>
        <w:tc>
          <w:tcPr>
            <w:tcW w:w="182" w:type="dxa"/>
          </w:tcPr>
          <w:p w14:paraId="43724212" w14:textId="77777777" w:rsidR="00CE6315" w:rsidRDefault="00CE6315" w:rsidP="00CE6315">
            <w:pPr>
              <w:pStyle w:val="acctfourfigures"/>
              <w:tabs>
                <w:tab w:val="decimal" w:pos="693"/>
              </w:tabs>
              <w:spacing w:line="400" w:lineRule="exact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15D72AD" w14:textId="75BF610D" w:rsidR="00CE6315" w:rsidRDefault="00CE6315" w:rsidP="00CE6315">
            <w:pPr>
              <w:pStyle w:val="acctfourfigures"/>
              <w:tabs>
                <w:tab w:val="clear" w:pos="765"/>
                <w:tab w:val="decimal" w:pos="929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  <w:t>-</w:t>
            </w:r>
          </w:p>
        </w:tc>
        <w:tc>
          <w:tcPr>
            <w:tcW w:w="1351" w:type="dxa"/>
            <w:gridSpan w:val="4"/>
          </w:tcPr>
          <w:p w14:paraId="1C60B9FE" w14:textId="77777777" w:rsidR="00CE6315" w:rsidRDefault="00CE6315" w:rsidP="00CE6315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14:paraId="49050AEC" w14:textId="45CBF933" w:rsidR="00CE6315" w:rsidRPr="00933F33" w:rsidRDefault="00CE6315" w:rsidP="00CE6315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6180E2CA" w14:textId="77777777" w:rsidR="00CE6315" w:rsidRPr="00933F33" w:rsidRDefault="00CE6315" w:rsidP="00CE6315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3D23EEA5" w14:textId="77777777" w:rsidR="00CE6315" w:rsidRDefault="00CE6315" w:rsidP="00CE6315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14:paraId="28893E2B" w14:textId="449586D4" w:rsidR="00CE6315" w:rsidRPr="00933F33" w:rsidRDefault="00CE6315" w:rsidP="00CE6315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492</w:t>
            </w:r>
          </w:p>
        </w:tc>
      </w:tr>
      <w:tr w:rsidR="00CE6315" w14:paraId="674AE588" w14:textId="77777777" w:rsidTr="00802496">
        <w:trPr>
          <w:cantSplit/>
          <w:trHeight w:val="101"/>
        </w:trPr>
        <w:tc>
          <w:tcPr>
            <w:tcW w:w="3858" w:type="dxa"/>
            <w:vAlign w:val="bottom"/>
            <w:hideMark/>
          </w:tcPr>
          <w:p w14:paraId="5B991F92" w14:textId="77777777" w:rsidR="00CE6315" w:rsidRDefault="00CE6315" w:rsidP="00CE6315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79" w:type="dxa"/>
          </w:tcPr>
          <w:p w14:paraId="1C5CFF01" w14:textId="5E4E0985" w:rsidR="00CE6315" w:rsidRDefault="00CE6315" w:rsidP="00CE6315">
            <w:pPr>
              <w:pStyle w:val="acctfourfigures"/>
              <w:tabs>
                <w:tab w:val="clear" w:pos="765"/>
                <w:tab w:val="decimal" w:pos="843"/>
              </w:tabs>
              <w:spacing w:line="400" w:lineRule="exact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182" w:type="dxa"/>
          </w:tcPr>
          <w:p w14:paraId="36AF9079" w14:textId="77777777" w:rsidR="00CE6315" w:rsidRDefault="00CE6315" w:rsidP="00CE6315">
            <w:pPr>
              <w:pStyle w:val="acctfourfigures"/>
              <w:tabs>
                <w:tab w:val="decimal" w:pos="693"/>
              </w:tabs>
              <w:spacing w:line="400" w:lineRule="exact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4633E6" w14:textId="3777F0F2" w:rsidR="00CE6315" w:rsidRDefault="00CE6315" w:rsidP="00CE6315">
            <w:pPr>
              <w:pStyle w:val="acctfourfigures"/>
              <w:tabs>
                <w:tab w:val="clear" w:pos="765"/>
                <w:tab w:val="decimal" w:pos="929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</w:t>
            </w:r>
          </w:p>
        </w:tc>
        <w:tc>
          <w:tcPr>
            <w:tcW w:w="1351" w:type="dxa"/>
            <w:gridSpan w:val="4"/>
          </w:tcPr>
          <w:p w14:paraId="0841AC0A" w14:textId="1979D192" w:rsidR="00CE6315" w:rsidRPr="00933F33" w:rsidRDefault="00CE6315" w:rsidP="00CE6315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180" w:type="dxa"/>
          </w:tcPr>
          <w:p w14:paraId="5A71B8EC" w14:textId="77777777" w:rsidR="00CE6315" w:rsidRPr="00933F33" w:rsidRDefault="00CE6315" w:rsidP="00CE6315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57D025E7" w14:textId="71699BF6" w:rsidR="00CE6315" w:rsidRPr="00933F33" w:rsidRDefault="00CE6315" w:rsidP="00CE6315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</w:t>
            </w:r>
          </w:p>
        </w:tc>
      </w:tr>
      <w:tr w:rsidR="00CE6315" w14:paraId="3996A107" w14:textId="77777777" w:rsidTr="00802496">
        <w:trPr>
          <w:cantSplit/>
          <w:trHeight w:val="101"/>
        </w:trPr>
        <w:tc>
          <w:tcPr>
            <w:tcW w:w="3858" w:type="dxa"/>
            <w:vAlign w:val="bottom"/>
          </w:tcPr>
          <w:p w14:paraId="67994650" w14:textId="22EBAC9D" w:rsidR="00CE6315" w:rsidRDefault="00CE6315" w:rsidP="00CE6315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รายได้ค่าสิทธิ์</w:t>
            </w:r>
          </w:p>
        </w:tc>
        <w:tc>
          <w:tcPr>
            <w:tcW w:w="1079" w:type="dxa"/>
          </w:tcPr>
          <w:p w14:paraId="7E2B4FEA" w14:textId="712BE574" w:rsidR="00CE6315" w:rsidRDefault="00CE6315" w:rsidP="00CE6315">
            <w:pPr>
              <w:pStyle w:val="acctfourfigures"/>
              <w:tabs>
                <w:tab w:val="clear" w:pos="765"/>
                <w:tab w:val="decimal" w:pos="843"/>
              </w:tabs>
              <w:spacing w:line="400" w:lineRule="exact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182" w:type="dxa"/>
          </w:tcPr>
          <w:p w14:paraId="5EA5B094" w14:textId="77777777" w:rsidR="00CE6315" w:rsidRDefault="00CE6315" w:rsidP="00CE6315">
            <w:pPr>
              <w:pStyle w:val="acctfourfigures"/>
              <w:tabs>
                <w:tab w:val="decimal" w:pos="693"/>
              </w:tabs>
              <w:spacing w:line="400" w:lineRule="exact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73FF40" w14:textId="13E1839E" w:rsidR="00CE6315" w:rsidRDefault="00CE6315" w:rsidP="00CE6315">
            <w:pPr>
              <w:pStyle w:val="acctfourfigures"/>
              <w:tabs>
                <w:tab w:val="clear" w:pos="765"/>
                <w:tab w:val="decimal" w:pos="929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1351" w:type="dxa"/>
            <w:gridSpan w:val="4"/>
          </w:tcPr>
          <w:p w14:paraId="1E13F9CB" w14:textId="7B9128F8" w:rsidR="00CE6315" w:rsidRPr="00933F33" w:rsidRDefault="00CE6315" w:rsidP="00CE6315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17</w:t>
            </w:r>
          </w:p>
        </w:tc>
        <w:tc>
          <w:tcPr>
            <w:tcW w:w="180" w:type="dxa"/>
          </w:tcPr>
          <w:p w14:paraId="7F62956B" w14:textId="77777777" w:rsidR="00CE6315" w:rsidRPr="00933F33" w:rsidRDefault="00CE6315" w:rsidP="00CE6315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40B1E50" w14:textId="0ADDB4FF" w:rsidR="00CE6315" w:rsidRPr="00933F33" w:rsidRDefault="00CE6315" w:rsidP="00CE6315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16</w:t>
            </w:r>
          </w:p>
        </w:tc>
      </w:tr>
      <w:tr w:rsidR="00CE6315" w14:paraId="6A623D33" w14:textId="77777777" w:rsidTr="00802496">
        <w:trPr>
          <w:cantSplit/>
          <w:trHeight w:val="101"/>
        </w:trPr>
        <w:tc>
          <w:tcPr>
            <w:tcW w:w="3858" w:type="dxa"/>
            <w:vAlign w:val="bottom"/>
            <w:hideMark/>
          </w:tcPr>
          <w:p w14:paraId="3F5491B6" w14:textId="77777777" w:rsidR="00CE6315" w:rsidRDefault="00CE6315" w:rsidP="00CE6315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79" w:type="dxa"/>
          </w:tcPr>
          <w:p w14:paraId="2A66BDE6" w14:textId="38B739A2" w:rsidR="00CE6315" w:rsidRPr="00654227" w:rsidRDefault="00CE6315" w:rsidP="00CE6315">
            <w:pPr>
              <w:pStyle w:val="acctfourfigures"/>
              <w:tabs>
                <w:tab w:val="clear" w:pos="765"/>
                <w:tab w:val="decimal" w:pos="843"/>
              </w:tabs>
              <w:spacing w:line="400" w:lineRule="exact"/>
              <w:ind w:left="-72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2" w:type="dxa"/>
          </w:tcPr>
          <w:p w14:paraId="428FDEAC" w14:textId="77777777" w:rsidR="00CE6315" w:rsidRDefault="00CE6315" w:rsidP="00CE6315">
            <w:pPr>
              <w:pStyle w:val="acctfourfigures"/>
              <w:tabs>
                <w:tab w:val="decimal" w:pos="693"/>
              </w:tabs>
              <w:spacing w:line="400" w:lineRule="exact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5E3637" w14:textId="080CF76C" w:rsidR="00CE6315" w:rsidRDefault="00CE6315" w:rsidP="00CE6315">
            <w:pPr>
              <w:pStyle w:val="acctfourfigures"/>
              <w:tabs>
                <w:tab w:val="clear" w:pos="765"/>
                <w:tab w:val="decimal" w:pos="929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120</w:t>
            </w:r>
          </w:p>
        </w:tc>
        <w:tc>
          <w:tcPr>
            <w:tcW w:w="1351" w:type="dxa"/>
            <w:gridSpan w:val="4"/>
          </w:tcPr>
          <w:p w14:paraId="4D52ABA1" w14:textId="7E165602" w:rsidR="00CE6315" w:rsidRPr="00933F33" w:rsidRDefault="00CE6315" w:rsidP="00CE6315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778F1C8C" w14:textId="77777777" w:rsidR="00CE6315" w:rsidRPr="00933F33" w:rsidRDefault="00CE6315" w:rsidP="00CE6315">
            <w:pPr>
              <w:pStyle w:val="acctfourfigures"/>
              <w:tabs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84717A0" w14:textId="0EA825F8" w:rsidR="00CE6315" w:rsidRPr="00933F33" w:rsidRDefault="00CE6315" w:rsidP="00CE6315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36</w:t>
            </w:r>
          </w:p>
        </w:tc>
      </w:tr>
      <w:tr w:rsidR="00CE6315" w14:paraId="5CCB5D91" w14:textId="77777777" w:rsidTr="00802496">
        <w:trPr>
          <w:cantSplit/>
          <w:trHeight w:val="101"/>
        </w:trPr>
        <w:tc>
          <w:tcPr>
            <w:tcW w:w="3858" w:type="dxa"/>
            <w:vAlign w:val="bottom"/>
            <w:hideMark/>
          </w:tcPr>
          <w:p w14:paraId="45F0AD9C" w14:textId="77777777" w:rsidR="00CE6315" w:rsidRDefault="00CE6315" w:rsidP="00CE6315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ค่าใช้จ่ายค่าเช่าและบริการ</w:t>
            </w:r>
          </w:p>
        </w:tc>
        <w:tc>
          <w:tcPr>
            <w:tcW w:w="1079" w:type="dxa"/>
          </w:tcPr>
          <w:p w14:paraId="3D411250" w14:textId="52F24A8F" w:rsidR="00CE6315" w:rsidRDefault="00CE6315" w:rsidP="00CE6315">
            <w:pPr>
              <w:pStyle w:val="acctfourfigures"/>
              <w:tabs>
                <w:tab w:val="clear" w:pos="765"/>
                <w:tab w:val="decimal" w:pos="843"/>
              </w:tabs>
              <w:spacing w:line="400" w:lineRule="exact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2,778</w:t>
            </w:r>
          </w:p>
        </w:tc>
        <w:tc>
          <w:tcPr>
            <w:tcW w:w="182" w:type="dxa"/>
          </w:tcPr>
          <w:p w14:paraId="04685C56" w14:textId="77777777" w:rsidR="00CE6315" w:rsidRDefault="00CE6315" w:rsidP="00CE6315">
            <w:pPr>
              <w:pStyle w:val="acctfourfigures"/>
              <w:tabs>
                <w:tab w:val="decimal" w:pos="693"/>
              </w:tabs>
              <w:spacing w:line="400" w:lineRule="exact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2AAF77B" w14:textId="263B68B9" w:rsidR="00CE6315" w:rsidRDefault="00CE6315" w:rsidP="00CE6315">
            <w:pPr>
              <w:pStyle w:val="acctfourfigures"/>
              <w:tabs>
                <w:tab w:val="clear" w:pos="765"/>
                <w:tab w:val="decimal" w:pos="929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2,257</w:t>
            </w:r>
          </w:p>
        </w:tc>
        <w:tc>
          <w:tcPr>
            <w:tcW w:w="1351" w:type="dxa"/>
            <w:gridSpan w:val="4"/>
          </w:tcPr>
          <w:p w14:paraId="63E4F1EA" w14:textId="26ED7FFA" w:rsidR="00CE6315" w:rsidRPr="00933F33" w:rsidRDefault="00CE6315" w:rsidP="00CE6315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</w:t>
            </w:r>
          </w:p>
        </w:tc>
        <w:tc>
          <w:tcPr>
            <w:tcW w:w="180" w:type="dxa"/>
          </w:tcPr>
          <w:p w14:paraId="61217BBE" w14:textId="77777777" w:rsidR="00CE6315" w:rsidRPr="00933F33" w:rsidRDefault="00CE6315" w:rsidP="00CE6315">
            <w:pPr>
              <w:pStyle w:val="acctfourfigures"/>
              <w:tabs>
                <w:tab w:val="decimal" w:pos="693"/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5C950AC7" w14:textId="17A68453" w:rsidR="00CE6315" w:rsidRPr="00933F33" w:rsidRDefault="00CE6315" w:rsidP="00CE6315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CE6315" w14:paraId="332810FC" w14:textId="77777777" w:rsidTr="00802496">
        <w:trPr>
          <w:cantSplit/>
          <w:trHeight w:val="101"/>
        </w:trPr>
        <w:tc>
          <w:tcPr>
            <w:tcW w:w="3858" w:type="dxa"/>
            <w:vAlign w:val="bottom"/>
            <w:hideMark/>
          </w:tcPr>
          <w:p w14:paraId="00D16563" w14:textId="294074FC" w:rsidR="00CE6315" w:rsidRDefault="00CE6315" w:rsidP="00CE6315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ค่าใช้จ่ายส่งเสริมการขาย</w:t>
            </w:r>
          </w:p>
        </w:tc>
        <w:tc>
          <w:tcPr>
            <w:tcW w:w="1079" w:type="dxa"/>
          </w:tcPr>
          <w:p w14:paraId="7C2B350B" w14:textId="21BEFB49" w:rsidR="00CE6315" w:rsidRDefault="00CE6315" w:rsidP="00CE6315">
            <w:pPr>
              <w:pStyle w:val="acctfourfigures"/>
              <w:tabs>
                <w:tab w:val="clear" w:pos="765"/>
                <w:tab w:val="decimal" w:pos="843"/>
              </w:tabs>
              <w:spacing w:line="400" w:lineRule="exact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  <w:tc>
          <w:tcPr>
            <w:tcW w:w="182" w:type="dxa"/>
          </w:tcPr>
          <w:p w14:paraId="209EDC0A" w14:textId="77777777" w:rsidR="00CE6315" w:rsidRDefault="00CE6315" w:rsidP="00CE6315">
            <w:pPr>
              <w:pStyle w:val="acctfourfigures"/>
              <w:tabs>
                <w:tab w:val="decimal" w:pos="693"/>
              </w:tabs>
              <w:spacing w:line="400" w:lineRule="exact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96C2003" w14:textId="398AC34F" w:rsidR="00CE6315" w:rsidRDefault="00CE6315" w:rsidP="00CE6315">
            <w:pPr>
              <w:pStyle w:val="acctfourfigures"/>
              <w:tabs>
                <w:tab w:val="clear" w:pos="765"/>
                <w:tab w:val="decimal" w:pos="929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</w:t>
            </w:r>
          </w:p>
        </w:tc>
        <w:tc>
          <w:tcPr>
            <w:tcW w:w="1351" w:type="dxa"/>
            <w:gridSpan w:val="4"/>
          </w:tcPr>
          <w:p w14:paraId="1414C54B" w14:textId="05D25190" w:rsidR="00CE6315" w:rsidRPr="00933F33" w:rsidRDefault="00CE6315" w:rsidP="00CE6315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7BE19C8B" w14:textId="77777777" w:rsidR="00CE6315" w:rsidRPr="00933F33" w:rsidRDefault="00CE6315" w:rsidP="00CE6315">
            <w:pPr>
              <w:pStyle w:val="acctfourfigures"/>
              <w:tabs>
                <w:tab w:val="decimal" w:pos="693"/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193F7995" w14:textId="708FACB1" w:rsidR="00CE6315" w:rsidRPr="00933F33" w:rsidRDefault="00CE6315" w:rsidP="00CE6315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29</w:t>
            </w:r>
          </w:p>
        </w:tc>
      </w:tr>
      <w:tr w:rsidR="00CE6315" w14:paraId="2D7766B2" w14:textId="77777777" w:rsidTr="00802496">
        <w:trPr>
          <w:cantSplit/>
          <w:trHeight w:val="101"/>
        </w:trPr>
        <w:tc>
          <w:tcPr>
            <w:tcW w:w="3858" w:type="dxa"/>
            <w:vAlign w:val="bottom"/>
            <w:hideMark/>
          </w:tcPr>
          <w:p w14:paraId="232074CE" w14:textId="77777777" w:rsidR="00CE6315" w:rsidRDefault="00CE6315" w:rsidP="00CE6315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ค่าใช้จ่ายสาธารณูปโภค</w:t>
            </w:r>
          </w:p>
        </w:tc>
        <w:tc>
          <w:tcPr>
            <w:tcW w:w="1079" w:type="dxa"/>
          </w:tcPr>
          <w:p w14:paraId="2F2DD3D6" w14:textId="4200C0AF" w:rsidR="00CE6315" w:rsidRDefault="00CE6315" w:rsidP="00CE6315">
            <w:pPr>
              <w:pStyle w:val="acctfourfigures"/>
              <w:tabs>
                <w:tab w:val="clear" w:pos="765"/>
                <w:tab w:val="decimal" w:pos="843"/>
              </w:tabs>
              <w:spacing w:line="400" w:lineRule="exact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468</w:t>
            </w:r>
          </w:p>
        </w:tc>
        <w:tc>
          <w:tcPr>
            <w:tcW w:w="182" w:type="dxa"/>
          </w:tcPr>
          <w:p w14:paraId="0C2479C9" w14:textId="77777777" w:rsidR="00CE6315" w:rsidRDefault="00CE6315" w:rsidP="00CE6315">
            <w:pPr>
              <w:pStyle w:val="acctfourfigures"/>
              <w:tabs>
                <w:tab w:val="decimal" w:pos="693"/>
              </w:tabs>
              <w:spacing w:line="400" w:lineRule="exact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60BA9B" w14:textId="57FA8867" w:rsidR="00CE6315" w:rsidRDefault="00CE6315" w:rsidP="00CE6315">
            <w:pPr>
              <w:pStyle w:val="acctfourfigures"/>
              <w:tabs>
                <w:tab w:val="clear" w:pos="765"/>
                <w:tab w:val="decimal" w:pos="929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466</w:t>
            </w:r>
          </w:p>
        </w:tc>
        <w:tc>
          <w:tcPr>
            <w:tcW w:w="1351" w:type="dxa"/>
            <w:gridSpan w:val="4"/>
          </w:tcPr>
          <w:p w14:paraId="0FE3BB0E" w14:textId="52E10905" w:rsidR="00CE6315" w:rsidRPr="00933F33" w:rsidRDefault="00CE6315" w:rsidP="00CE6315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2E8BCD8C" w14:textId="77777777" w:rsidR="00CE6315" w:rsidRPr="00933F33" w:rsidRDefault="00CE6315" w:rsidP="00CE6315">
            <w:pPr>
              <w:pStyle w:val="acctfourfigures"/>
              <w:tabs>
                <w:tab w:val="decimal" w:pos="693"/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45935F2" w14:textId="1E23F570" w:rsidR="00CE6315" w:rsidRPr="00933F33" w:rsidRDefault="00CE6315" w:rsidP="00CE6315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CE6315" w14:paraId="17881CA7" w14:textId="77777777" w:rsidTr="00802496">
        <w:trPr>
          <w:cantSplit/>
          <w:trHeight w:val="101"/>
        </w:trPr>
        <w:tc>
          <w:tcPr>
            <w:tcW w:w="3858" w:type="dxa"/>
            <w:vAlign w:val="bottom"/>
          </w:tcPr>
          <w:p w14:paraId="75AC912A" w14:textId="50BBB0AD" w:rsidR="00CE6315" w:rsidRDefault="00CE6315" w:rsidP="00CE6315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ค่าใช้จ่ายบริหารจัดการ</w:t>
            </w:r>
          </w:p>
        </w:tc>
        <w:tc>
          <w:tcPr>
            <w:tcW w:w="1079" w:type="dxa"/>
          </w:tcPr>
          <w:p w14:paraId="7849E460" w14:textId="79383723" w:rsidR="00CE6315" w:rsidRDefault="00CE6315" w:rsidP="00CE6315">
            <w:pPr>
              <w:pStyle w:val="acctfourfigures"/>
              <w:tabs>
                <w:tab w:val="clear" w:pos="765"/>
                <w:tab w:val="decimal" w:pos="843"/>
              </w:tabs>
              <w:spacing w:line="400" w:lineRule="exact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134</w:t>
            </w:r>
          </w:p>
        </w:tc>
        <w:tc>
          <w:tcPr>
            <w:tcW w:w="182" w:type="dxa"/>
          </w:tcPr>
          <w:p w14:paraId="45CB3B46" w14:textId="77777777" w:rsidR="00CE6315" w:rsidRDefault="00CE6315" w:rsidP="00CE6315">
            <w:pPr>
              <w:pStyle w:val="acctfourfigures"/>
              <w:tabs>
                <w:tab w:val="decimal" w:pos="693"/>
              </w:tabs>
              <w:spacing w:line="400" w:lineRule="exact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ADC4C6" w14:textId="7CA82802" w:rsidR="00CE6315" w:rsidRDefault="00CE6315" w:rsidP="00CE6315">
            <w:pPr>
              <w:pStyle w:val="acctfourfigures"/>
              <w:tabs>
                <w:tab w:val="clear" w:pos="765"/>
                <w:tab w:val="decimal" w:pos="915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351" w:type="dxa"/>
            <w:gridSpan w:val="4"/>
          </w:tcPr>
          <w:p w14:paraId="45629953" w14:textId="1CF35FA7" w:rsidR="00CE6315" w:rsidRPr="00933F33" w:rsidRDefault="00CE6315" w:rsidP="00CE6315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180" w:type="dxa"/>
          </w:tcPr>
          <w:p w14:paraId="72A0E43C" w14:textId="77777777" w:rsidR="00CE6315" w:rsidRPr="00933F33" w:rsidRDefault="00CE6315" w:rsidP="00CE6315">
            <w:pPr>
              <w:pStyle w:val="acctfourfigures"/>
              <w:tabs>
                <w:tab w:val="decimal" w:pos="693"/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2160BEE5" w14:textId="5656258A" w:rsidR="00CE6315" w:rsidRPr="00933F33" w:rsidRDefault="00CE6315" w:rsidP="00CE6315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CE6315" w14:paraId="05D68F1B" w14:textId="77777777" w:rsidTr="00802496">
        <w:trPr>
          <w:cantSplit/>
          <w:trHeight w:val="101"/>
        </w:trPr>
        <w:tc>
          <w:tcPr>
            <w:tcW w:w="3858" w:type="dxa"/>
            <w:vAlign w:val="bottom"/>
          </w:tcPr>
          <w:p w14:paraId="18C2AFB2" w14:textId="1D28020D" w:rsidR="00CE6315" w:rsidRDefault="00D00749" w:rsidP="00D00749">
            <w:pPr>
              <w:spacing w:line="400" w:lineRule="exact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ขาดทุนจากการจำหน่าย</w:t>
            </w:r>
            <w:r w:rsidR="003118BB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ธุรกิจ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ภายใต้                  การควบคุมเดียวกัน</w:t>
            </w:r>
          </w:p>
        </w:tc>
        <w:tc>
          <w:tcPr>
            <w:tcW w:w="1079" w:type="dxa"/>
          </w:tcPr>
          <w:p w14:paraId="7FDAF72F" w14:textId="415DEBA1" w:rsidR="00CE6315" w:rsidRPr="00654227" w:rsidRDefault="00CE6315" w:rsidP="00CE6315">
            <w:pPr>
              <w:pStyle w:val="acctfourfigures"/>
              <w:tabs>
                <w:tab w:val="clear" w:pos="765"/>
                <w:tab w:val="decimal" w:pos="843"/>
              </w:tabs>
              <w:spacing w:line="400" w:lineRule="exact"/>
              <w:ind w:left="-72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br/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0E49B6C5" w14:textId="77777777" w:rsidR="00CE6315" w:rsidRDefault="00CE6315" w:rsidP="00CE6315">
            <w:pPr>
              <w:pStyle w:val="acctfourfigures"/>
              <w:tabs>
                <w:tab w:val="decimal" w:pos="693"/>
              </w:tabs>
              <w:spacing w:line="400" w:lineRule="exact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CF55E3C" w14:textId="7476D27C" w:rsidR="00CE6315" w:rsidRDefault="00CE6315" w:rsidP="00CE6315">
            <w:pPr>
              <w:pStyle w:val="acctfourfigures"/>
              <w:tabs>
                <w:tab w:val="clear" w:pos="765"/>
                <w:tab w:val="decimal" w:pos="915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  <w:t>85</w:t>
            </w:r>
          </w:p>
        </w:tc>
        <w:tc>
          <w:tcPr>
            <w:tcW w:w="1351" w:type="dxa"/>
            <w:gridSpan w:val="4"/>
          </w:tcPr>
          <w:p w14:paraId="2C11AFF4" w14:textId="77777777" w:rsidR="00CE6315" w:rsidRDefault="00CE6315" w:rsidP="00CE6315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14:paraId="2C2D0641" w14:textId="3D97ECD9" w:rsidR="00CE6315" w:rsidRPr="00933F33" w:rsidRDefault="00CE6315" w:rsidP="00CE6315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5655B903" w14:textId="77777777" w:rsidR="00CE6315" w:rsidRPr="00933F33" w:rsidRDefault="00CE6315" w:rsidP="00CE6315">
            <w:pPr>
              <w:pStyle w:val="acctfourfigures"/>
              <w:tabs>
                <w:tab w:val="decimal" w:pos="693"/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5935FE82" w14:textId="77777777" w:rsidR="00CE6315" w:rsidRDefault="00CE6315" w:rsidP="00CE6315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14:paraId="31A79A48" w14:textId="4D038DB8" w:rsidR="00CE6315" w:rsidRPr="00933F33" w:rsidRDefault="00CE6315" w:rsidP="00CE6315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287D11" w14:paraId="54573361" w14:textId="77777777" w:rsidTr="00802496">
        <w:trPr>
          <w:cantSplit/>
          <w:trHeight w:val="101"/>
        </w:trPr>
        <w:tc>
          <w:tcPr>
            <w:tcW w:w="3858" w:type="dxa"/>
            <w:vAlign w:val="bottom"/>
          </w:tcPr>
          <w:p w14:paraId="13A37F6B" w14:textId="6152A067" w:rsidR="00287D11" w:rsidRDefault="00287D11" w:rsidP="00D00749">
            <w:pPr>
              <w:spacing w:line="400" w:lineRule="exact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บุคคลหรือกิจการอื่นที่เกี่ยวข้องกัน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287D1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(ต่อ)</w:t>
            </w:r>
          </w:p>
        </w:tc>
        <w:tc>
          <w:tcPr>
            <w:tcW w:w="1079" w:type="dxa"/>
          </w:tcPr>
          <w:p w14:paraId="025BED83" w14:textId="77777777" w:rsidR="00287D11" w:rsidRDefault="00287D11" w:rsidP="00CE6315">
            <w:pPr>
              <w:pStyle w:val="acctfourfigures"/>
              <w:tabs>
                <w:tab w:val="clear" w:pos="765"/>
                <w:tab w:val="decimal" w:pos="843"/>
              </w:tabs>
              <w:spacing w:line="400" w:lineRule="exact"/>
              <w:ind w:left="-72" w:right="-9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82" w:type="dxa"/>
          </w:tcPr>
          <w:p w14:paraId="1BB37290" w14:textId="77777777" w:rsidR="00287D11" w:rsidRDefault="00287D11" w:rsidP="00CE6315">
            <w:pPr>
              <w:pStyle w:val="acctfourfigures"/>
              <w:tabs>
                <w:tab w:val="decimal" w:pos="693"/>
              </w:tabs>
              <w:spacing w:line="400" w:lineRule="exact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3ECC17" w14:textId="77777777" w:rsidR="00287D11" w:rsidRDefault="00287D11" w:rsidP="00CE6315">
            <w:pPr>
              <w:pStyle w:val="acctfourfigures"/>
              <w:tabs>
                <w:tab w:val="clear" w:pos="765"/>
                <w:tab w:val="decimal" w:pos="915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1" w:type="dxa"/>
            <w:gridSpan w:val="4"/>
          </w:tcPr>
          <w:p w14:paraId="5A286DAA" w14:textId="77777777" w:rsidR="00287D11" w:rsidRDefault="00287D11" w:rsidP="00CE6315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5C03EE65" w14:textId="77777777" w:rsidR="00287D11" w:rsidRPr="00933F33" w:rsidRDefault="00287D11" w:rsidP="00CE6315">
            <w:pPr>
              <w:pStyle w:val="acctfourfigures"/>
              <w:tabs>
                <w:tab w:val="decimal" w:pos="693"/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1DDD7827" w14:textId="77777777" w:rsidR="00287D11" w:rsidRDefault="00287D11" w:rsidP="00CE6315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CE6315" w14:paraId="6661AD06" w14:textId="77777777" w:rsidTr="00802496">
        <w:trPr>
          <w:cantSplit/>
          <w:trHeight w:val="101"/>
        </w:trPr>
        <w:tc>
          <w:tcPr>
            <w:tcW w:w="3858" w:type="dxa"/>
            <w:vAlign w:val="bottom"/>
            <w:hideMark/>
          </w:tcPr>
          <w:p w14:paraId="3F11EECA" w14:textId="77777777" w:rsidR="00CE6315" w:rsidRDefault="00CE6315" w:rsidP="00CE6315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79" w:type="dxa"/>
          </w:tcPr>
          <w:p w14:paraId="2E0286D6" w14:textId="5DB23865" w:rsidR="00CE6315" w:rsidRDefault="00CE6315" w:rsidP="00CE6315">
            <w:pPr>
              <w:pStyle w:val="acctfourfigures"/>
              <w:tabs>
                <w:tab w:val="clear" w:pos="765"/>
                <w:tab w:val="decimal" w:pos="843"/>
              </w:tabs>
              <w:spacing w:line="400" w:lineRule="exact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263</w:t>
            </w:r>
          </w:p>
        </w:tc>
        <w:tc>
          <w:tcPr>
            <w:tcW w:w="182" w:type="dxa"/>
          </w:tcPr>
          <w:p w14:paraId="31FB9636" w14:textId="77777777" w:rsidR="00CE6315" w:rsidRDefault="00CE6315" w:rsidP="00CE6315">
            <w:pPr>
              <w:pStyle w:val="acctfourfigures"/>
              <w:tabs>
                <w:tab w:val="decimal" w:pos="693"/>
              </w:tabs>
              <w:spacing w:line="400" w:lineRule="exact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BE609F" w14:textId="09D94EFA" w:rsidR="00CE6315" w:rsidRDefault="00CE6315" w:rsidP="00CE6315">
            <w:pPr>
              <w:pStyle w:val="acctfourfigures"/>
              <w:tabs>
                <w:tab w:val="clear" w:pos="765"/>
                <w:tab w:val="decimal" w:pos="915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165</w:t>
            </w:r>
          </w:p>
        </w:tc>
        <w:tc>
          <w:tcPr>
            <w:tcW w:w="1351" w:type="dxa"/>
            <w:gridSpan w:val="4"/>
          </w:tcPr>
          <w:p w14:paraId="718D86C8" w14:textId="41EB1286" w:rsidR="00CE6315" w:rsidRPr="00933F33" w:rsidRDefault="00CE6315" w:rsidP="00CE6315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</w:t>
            </w:r>
          </w:p>
        </w:tc>
        <w:tc>
          <w:tcPr>
            <w:tcW w:w="180" w:type="dxa"/>
          </w:tcPr>
          <w:p w14:paraId="5D788A62" w14:textId="77777777" w:rsidR="00CE6315" w:rsidRPr="00933F33" w:rsidRDefault="00CE6315" w:rsidP="00CE6315">
            <w:pPr>
              <w:pStyle w:val="acctfourfigures"/>
              <w:tabs>
                <w:tab w:val="decimal" w:pos="693"/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7461C8CF" w14:textId="72326E07" w:rsidR="00CE6315" w:rsidRPr="00933F33" w:rsidRDefault="00CE6315" w:rsidP="00CE6315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</w:p>
        </w:tc>
      </w:tr>
      <w:tr w:rsidR="00CE6315" w14:paraId="2DD3E9BF" w14:textId="77777777" w:rsidTr="00802496">
        <w:trPr>
          <w:cantSplit/>
          <w:trHeight w:val="101"/>
        </w:trPr>
        <w:tc>
          <w:tcPr>
            <w:tcW w:w="3858" w:type="dxa"/>
            <w:vAlign w:val="bottom"/>
          </w:tcPr>
          <w:p w14:paraId="2781B3ED" w14:textId="1CA9AABC" w:rsidR="00CE6315" w:rsidRDefault="00CE6315" w:rsidP="00CE6315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กำไรจากการขายสินทรัพย์</w:t>
            </w:r>
          </w:p>
        </w:tc>
        <w:tc>
          <w:tcPr>
            <w:tcW w:w="1079" w:type="dxa"/>
          </w:tcPr>
          <w:p w14:paraId="35E040F9" w14:textId="70B779C6" w:rsidR="00CE6315" w:rsidRPr="008329AB" w:rsidRDefault="00CE6315" w:rsidP="00CE6315">
            <w:pPr>
              <w:pStyle w:val="acctfourfigures"/>
              <w:tabs>
                <w:tab w:val="clear" w:pos="765"/>
                <w:tab w:val="decimal" w:pos="843"/>
              </w:tabs>
              <w:spacing w:line="400" w:lineRule="exact"/>
              <w:ind w:left="-72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77295AEF" w14:textId="77777777" w:rsidR="00CE6315" w:rsidRDefault="00CE6315" w:rsidP="00CE6315">
            <w:pPr>
              <w:pStyle w:val="acctfourfigures"/>
              <w:tabs>
                <w:tab w:val="decimal" w:pos="693"/>
              </w:tabs>
              <w:spacing w:line="400" w:lineRule="exact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9271CC" w14:textId="61A91EB4" w:rsidR="00CE6315" w:rsidRDefault="00CE6315" w:rsidP="00CE6315">
            <w:pPr>
              <w:pStyle w:val="acctfourfigures"/>
              <w:tabs>
                <w:tab w:val="clear" w:pos="765"/>
                <w:tab w:val="decimal" w:pos="915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1,856</w:t>
            </w:r>
          </w:p>
        </w:tc>
        <w:tc>
          <w:tcPr>
            <w:tcW w:w="1351" w:type="dxa"/>
            <w:gridSpan w:val="4"/>
          </w:tcPr>
          <w:p w14:paraId="75245308" w14:textId="13B3EA19" w:rsidR="00CE6315" w:rsidRPr="00933F33" w:rsidRDefault="00CE6315" w:rsidP="00CE6315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0D925564" w14:textId="77777777" w:rsidR="00CE6315" w:rsidRPr="00933F33" w:rsidRDefault="00CE6315" w:rsidP="00CE6315">
            <w:pPr>
              <w:pStyle w:val="acctfourfigures"/>
              <w:tabs>
                <w:tab w:val="decimal" w:pos="693"/>
                <w:tab w:val="decimal" w:pos="738"/>
              </w:tabs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1E29DFE" w14:textId="782875C1" w:rsidR="00CE6315" w:rsidRPr="00933F33" w:rsidRDefault="00CE6315" w:rsidP="00CE6315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CE6315" w:rsidRPr="006F3038" w14:paraId="082C00F4" w14:textId="77777777" w:rsidTr="00802496">
        <w:trPr>
          <w:cantSplit/>
          <w:trHeight w:val="245"/>
        </w:trPr>
        <w:tc>
          <w:tcPr>
            <w:tcW w:w="3858" w:type="dxa"/>
          </w:tcPr>
          <w:p w14:paraId="4C37BAE3" w14:textId="77777777" w:rsidR="00CE6315" w:rsidRPr="006F3038" w:rsidRDefault="00CE6315" w:rsidP="00CE6315">
            <w:pPr>
              <w:spacing w:line="400" w:lineRule="exact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079" w:type="dxa"/>
          </w:tcPr>
          <w:p w14:paraId="11096C09" w14:textId="77777777" w:rsidR="00CE6315" w:rsidRPr="006F3038" w:rsidRDefault="00CE6315" w:rsidP="00CE6315">
            <w:pPr>
              <w:pStyle w:val="acctfourfigures"/>
              <w:tabs>
                <w:tab w:val="clear" w:pos="765"/>
                <w:tab w:val="decimal" w:pos="648"/>
                <w:tab w:val="decimal" w:pos="843"/>
              </w:tabs>
              <w:spacing w:line="400" w:lineRule="exact"/>
              <w:ind w:right="-180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2" w:type="dxa"/>
          </w:tcPr>
          <w:p w14:paraId="31825961" w14:textId="7F9D6609" w:rsidR="00CE6315" w:rsidRPr="006F3038" w:rsidRDefault="00CE6315" w:rsidP="00CE6315">
            <w:pPr>
              <w:pStyle w:val="acctfourfigures"/>
              <w:tabs>
                <w:tab w:val="decimal" w:pos="648"/>
              </w:tabs>
              <w:spacing w:line="400" w:lineRule="exact"/>
              <w:ind w:right="-180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1260" w:type="dxa"/>
          </w:tcPr>
          <w:p w14:paraId="70ABBC58" w14:textId="77777777" w:rsidR="00CE6315" w:rsidRPr="006F3038" w:rsidRDefault="00CE6315" w:rsidP="00CE6315">
            <w:pPr>
              <w:pStyle w:val="acctfourfigures"/>
              <w:tabs>
                <w:tab w:val="decimal" w:pos="738"/>
                <w:tab w:val="decimal" w:pos="1005"/>
              </w:tabs>
              <w:spacing w:line="400" w:lineRule="exact"/>
              <w:ind w:right="-90"/>
              <w:rPr>
                <w:rFonts w:asciiTheme="majorBidi" w:hAnsiTheme="majorBidi" w:cstheme="majorBidi"/>
                <w:sz w:val="8"/>
                <w:szCs w:val="8"/>
                <w:lang w:val="en-US" w:bidi="th-TH"/>
              </w:rPr>
            </w:pPr>
          </w:p>
        </w:tc>
        <w:tc>
          <w:tcPr>
            <w:tcW w:w="1351" w:type="dxa"/>
            <w:gridSpan w:val="4"/>
          </w:tcPr>
          <w:p w14:paraId="07658192" w14:textId="083B4A22" w:rsidR="00CE6315" w:rsidRPr="00933F33" w:rsidRDefault="00CE6315" w:rsidP="00CE6315">
            <w:pPr>
              <w:pStyle w:val="acctfourfigures"/>
              <w:tabs>
                <w:tab w:val="decimal" w:pos="648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C286C6B" w14:textId="77777777" w:rsidR="00CE6315" w:rsidRPr="00933F33" w:rsidRDefault="00CE6315" w:rsidP="00CE6315">
            <w:pPr>
              <w:pStyle w:val="acctfourfigures"/>
              <w:tabs>
                <w:tab w:val="decimal" w:pos="648"/>
              </w:tabs>
              <w:spacing w:line="400" w:lineRule="exact"/>
              <w:ind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15D42F6C" w14:textId="44AEFD61" w:rsidR="00CE6315" w:rsidRPr="00933F33" w:rsidRDefault="00CE6315" w:rsidP="00CE6315">
            <w:pPr>
              <w:pStyle w:val="acctfourfigures"/>
              <w:tabs>
                <w:tab w:val="decimal" w:pos="648"/>
              </w:tabs>
              <w:spacing w:line="400" w:lineRule="exact"/>
              <w:ind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6315" w14:paraId="67C1AA05" w14:textId="77777777" w:rsidTr="00802496">
        <w:trPr>
          <w:cantSplit/>
          <w:trHeight w:val="101"/>
        </w:trPr>
        <w:tc>
          <w:tcPr>
            <w:tcW w:w="3858" w:type="dxa"/>
            <w:hideMark/>
          </w:tcPr>
          <w:p w14:paraId="1B2D4565" w14:textId="77777777" w:rsidR="00CE6315" w:rsidRDefault="00CE6315" w:rsidP="00CE6315">
            <w:pPr>
              <w:spacing w:line="400" w:lineRule="exac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79" w:type="dxa"/>
          </w:tcPr>
          <w:p w14:paraId="32CBE25F" w14:textId="77777777" w:rsidR="00CE6315" w:rsidRDefault="00CE6315" w:rsidP="00CE6315">
            <w:pPr>
              <w:pStyle w:val="acctfourfigures"/>
              <w:tabs>
                <w:tab w:val="clear" w:pos="765"/>
                <w:tab w:val="decimal" w:pos="648"/>
                <w:tab w:val="decimal" w:pos="928"/>
              </w:tabs>
              <w:spacing w:line="400" w:lineRule="exact"/>
              <w:ind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52B83692" w14:textId="77777777" w:rsidR="00CE6315" w:rsidRDefault="00CE6315" w:rsidP="00CE6315">
            <w:pPr>
              <w:pStyle w:val="acctfourfigures"/>
              <w:tabs>
                <w:tab w:val="decimal" w:pos="648"/>
              </w:tabs>
              <w:spacing w:line="400" w:lineRule="exact"/>
              <w:ind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1253A3" w14:textId="77777777" w:rsidR="00CE6315" w:rsidRDefault="00CE6315" w:rsidP="00CE6315">
            <w:pPr>
              <w:pStyle w:val="acctfourfigures"/>
              <w:tabs>
                <w:tab w:val="clear" w:pos="765"/>
                <w:tab w:val="decimal" w:pos="648"/>
                <w:tab w:val="decimal" w:pos="1005"/>
              </w:tabs>
              <w:spacing w:line="400" w:lineRule="exact"/>
              <w:ind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  <w:gridSpan w:val="4"/>
          </w:tcPr>
          <w:p w14:paraId="5A1F4A76" w14:textId="77777777" w:rsidR="00CE6315" w:rsidRPr="00933F33" w:rsidRDefault="00CE6315" w:rsidP="00CE6315">
            <w:pPr>
              <w:pStyle w:val="acctfourfigures"/>
              <w:tabs>
                <w:tab w:val="decimal" w:pos="648"/>
              </w:tabs>
              <w:spacing w:line="400" w:lineRule="exact"/>
              <w:ind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D787E2F" w14:textId="77777777" w:rsidR="00CE6315" w:rsidRPr="00933F33" w:rsidRDefault="00CE6315" w:rsidP="00CE6315">
            <w:pPr>
              <w:pStyle w:val="acctfourfigures"/>
              <w:tabs>
                <w:tab w:val="decimal" w:pos="648"/>
              </w:tabs>
              <w:spacing w:line="400" w:lineRule="exact"/>
              <w:ind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128DDF71" w14:textId="77777777" w:rsidR="00CE6315" w:rsidRPr="00933F33" w:rsidRDefault="00CE6315" w:rsidP="00CE6315">
            <w:pPr>
              <w:pStyle w:val="acctfourfigures"/>
              <w:tabs>
                <w:tab w:val="decimal" w:pos="648"/>
              </w:tabs>
              <w:spacing w:line="400" w:lineRule="exact"/>
              <w:ind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6315" w14:paraId="2D32A233" w14:textId="77777777" w:rsidTr="00802496">
        <w:trPr>
          <w:cantSplit/>
        </w:trPr>
        <w:tc>
          <w:tcPr>
            <w:tcW w:w="3858" w:type="dxa"/>
            <w:hideMark/>
          </w:tcPr>
          <w:p w14:paraId="0BA475F5" w14:textId="77777777" w:rsidR="00CE6315" w:rsidRDefault="00CE6315" w:rsidP="00CE6315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79" w:type="dxa"/>
          </w:tcPr>
          <w:p w14:paraId="3F4E004F" w14:textId="0DB8B446" w:rsidR="00CE6315" w:rsidRDefault="00CE6315" w:rsidP="00CE6315">
            <w:pPr>
              <w:pStyle w:val="acctfourfigures"/>
              <w:tabs>
                <w:tab w:val="clear" w:pos="765"/>
                <w:tab w:val="decimal" w:pos="843"/>
              </w:tabs>
              <w:spacing w:line="400" w:lineRule="exact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1,154</w:t>
            </w:r>
          </w:p>
        </w:tc>
        <w:tc>
          <w:tcPr>
            <w:tcW w:w="182" w:type="dxa"/>
          </w:tcPr>
          <w:p w14:paraId="2E6EBB67" w14:textId="77777777" w:rsidR="00CE6315" w:rsidRDefault="00CE6315" w:rsidP="00CE6315">
            <w:pPr>
              <w:pStyle w:val="acctfourfigures"/>
              <w:tabs>
                <w:tab w:val="left" w:pos="720"/>
              </w:tabs>
              <w:spacing w:line="400" w:lineRule="exact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183D0D" w14:textId="07CAB708" w:rsidR="00CE6315" w:rsidRDefault="00CE6315" w:rsidP="00CE6315">
            <w:pPr>
              <w:pStyle w:val="acctfourfigures"/>
              <w:tabs>
                <w:tab w:val="clear" w:pos="765"/>
                <w:tab w:val="decimal" w:pos="915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905</w:t>
            </w:r>
          </w:p>
        </w:tc>
        <w:tc>
          <w:tcPr>
            <w:tcW w:w="1351" w:type="dxa"/>
            <w:gridSpan w:val="4"/>
          </w:tcPr>
          <w:p w14:paraId="61EB055F" w14:textId="3B40B298" w:rsidR="00CE6315" w:rsidRPr="00933F33" w:rsidRDefault="00CE6315" w:rsidP="00CE6315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182</w:t>
            </w:r>
          </w:p>
        </w:tc>
        <w:tc>
          <w:tcPr>
            <w:tcW w:w="180" w:type="dxa"/>
          </w:tcPr>
          <w:p w14:paraId="1039EBB3" w14:textId="77777777" w:rsidR="00CE6315" w:rsidRPr="00933F33" w:rsidRDefault="00CE6315" w:rsidP="00CE6315">
            <w:pPr>
              <w:pStyle w:val="acctfourfigures"/>
              <w:tabs>
                <w:tab w:val="clear" w:pos="765"/>
                <w:tab w:val="decimal" w:pos="922"/>
              </w:tabs>
              <w:spacing w:line="400" w:lineRule="exact"/>
              <w:ind w:right="-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9" w:type="dxa"/>
          </w:tcPr>
          <w:p w14:paraId="1913F1DE" w14:textId="3C10406B" w:rsidR="00CE6315" w:rsidRPr="00933F33" w:rsidRDefault="00CE6315" w:rsidP="00CE6315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50</w:t>
            </w:r>
          </w:p>
        </w:tc>
      </w:tr>
      <w:tr w:rsidR="00CE6315" w14:paraId="100FC71C" w14:textId="77777777" w:rsidTr="00802496">
        <w:trPr>
          <w:cantSplit/>
        </w:trPr>
        <w:tc>
          <w:tcPr>
            <w:tcW w:w="3858" w:type="dxa"/>
            <w:hideMark/>
          </w:tcPr>
          <w:p w14:paraId="0A853C1F" w14:textId="77777777" w:rsidR="00CE6315" w:rsidRDefault="00CE6315" w:rsidP="00CE6315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79" w:type="dxa"/>
          </w:tcPr>
          <w:p w14:paraId="34603094" w14:textId="5626319A" w:rsidR="00CE6315" w:rsidRDefault="00CE6315" w:rsidP="00CE6315">
            <w:pPr>
              <w:pStyle w:val="acctfourfigures"/>
              <w:tabs>
                <w:tab w:val="clear" w:pos="765"/>
                <w:tab w:val="decimal" w:pos="843"/>
              </w:tabs>
              <w:spacing w:line="400" w:lineRule="exact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182" w:type="dxa"/>
          </w:tcPr>
          <w:p w14:paraId="693463E5" w14:textId="77777777" w:rsidR="00CE6315" w:rsidRDefault="00CE6315" w:rsidP="00CE6315">
            <w:pPr>
              <w:pStyle w:val="acctfourfigures"/>
              <w:tabs>
                <w:tab w:val="left" w:pos="720"/>
              </w:tabs>
              <w:spacing w:line="400" w:lineRule="exact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9E948FF" w14:textId="74A388B4" w:rsidR="00CE6315" w:rsidRDefault="00CE6315" w:rsidP="00CE6315">
            <w:pPr>
              <w:pStyle w:val="acctfourfigures"/>
              <w:tabs>
                <w:tab w:val="clear" w:pos="765"/>
                <w:tab w:val="decimal" w:pos="915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351" w:type="dxa"/>
            <w:gridSpan w:val="4"/>
          </w:tcPr>
          <w:p w14:paraId="25A21B55" w14:textId="5684227C" w:rsidR="00CE6315" w:rsidRPr="00933F33" w:rsidRDefault="00CE6315" w:rsidP="00CE6315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180" w:type="dxa"/>
          </w:tcPr>
          <w:p w14:paraId="56FF444D" w14:textId="77777777" w:rsidR="00CE6315" w:rsidRPr="00933F33" w:rsidRDefault="00CE6315" w:rsidP="00CE6315">
            <w:pPr>
              <w:pStyle w:val="acctfourfigures"/>
              <w:tabs>
                <w:tab w:val="clear" w:pos="765"/>
                <w:tab w:val="decimal" w:pos="922"/>
              </w:tabs>
              <w:spacing w:line="400" w:lineRule="exact"/>
              <w:ind w:right="-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9" w:type="dxa"/>
          </w:tcPr>
          <w:p w14:paraId="19EC0F33" w14:textId="262BD22E" w:rsidR="00CE6315" w:rsidRPr="00933F33" w:rsidRDefault="00CE6315" w:rsidP="00CE6315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</w:p>
        </w:tc>
      </w:tr>
      <w:tr w:rsidR="00CE6315" w14:paraId="542E98E0" w14:textId="77777777" w:rsidTr="00802496">
        <w:trPr>
          <w:cantSplit/>
        </w:trPr>
        <w:tc>
          <w:tcPr>
            <w:tcW w:w="3858" w:type="dxa"/>
          </w:tcPr>
          <w:p w14:paraId="332630FE" w14:textId="36BF70E2" w:rsidR="00CE6315" w:rsidRDefault="00CE6315" w:rsidP="00CE6315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4EF9">
              <w:rPr>
                <w:rFonts w:asciiTheme="majorBidi" w:hAnsiTheme="majorBidi" w:cs="Angsana New" w:hint="cs"/>
                <w:sz w:val="30"/>
                <w:szCs w:val="30"/>
                <w:cs/>
              </w:rPr>
              <w:t>ผลประโยชน์เมื่อเลิกจ้าง</w:t>
            </w:r>
          </w:p>
        </w:tc>
        <w:tc>
          <w:tcPr>
            <w:tcW w:w="1079" w:type="dxa"/>
          </w:tcPr>
          <w:p w14:paraId="5B325940" w14:textId="1249CCEC" w:rsidR="00CE6315" w:rsidRDefault="00CE6315" w:rsidP="00CE6315">
            <w:pPr>
              <w:pStyle w:val="acctfourfigures"/>
              <w:tabs>
                <w:tab w:val="clear" w:pos="765"/>
                <w:tab w:val="decimal" w:pos="843"/>
              </w:tabs>
              <w:spacing w:line="400" w:lineRule="exact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2" w:type="dxa"/>
          </w:tcPr>
          <w:p w14:paraId="3596CDB2" w14:textId="77777777" w:rsidR="00CE6315" w:rsidRDefault="00CE6315" w:rsidP="00CE6315">
            <w:pPr>
              <w:pStyle w:val="acctfourfigures"/>
              <w:tabs>
                <w:tab w:val="left" w:pos="720"/>
              </w:tabs>
              <w:spacing w:line="400" w:lineRule="exact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55DF4EF" w14:textId="3F767788" w:rsidR="00CE6315" w:rsidRDefault="00CE6315" w:rsidP="00CE6315">
            <w:pPr>
              <w:pStyle w:val="acctfourfigures"/>
              <w:tabs>
                <w:tab w:val="clear" w:pos="765"/>
                <w:tab w:val="decimal" w:pos="915"/>
              </w:tabs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1" w:type="dxa"/>
            <w:gridSpan w:val="4"/>
          </w:tcPr>
          <w:p w14:paraId="308A7BC5" w14:textId="7A2AEE19" w:rsidR="00CE6315" w:rsidRPr="00933F33" w:rsidRDefault="00CE6315" w:rsidP="00CE6315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4BBB13A6" w14:textId="77777777" w:rsidR="00CE6315" w:rsidRPr="00933F33" w:rsidRDefault="00CE6315" w:rsidP="00CE6315">
            <w:pPr>
              <w:pStyle w:val="acctfourfigures"/>
              <w:tabs>
                <w:tab w:val="clear" w:pos="765"/>
                <w:tab w:val="decimal" w:pos="922"/>
              </w:tabs>
              <w:spacing w:line="400" w:lineRule="exact"/>
              <w:ind w:right="-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9" w:type="dxa"/>
          </w:tcPr>
          <w:p w14:paraId="62EDB466" w14:textId="5BFD288C" w:rsidR="00CE6315" w:rsidRPr="00933F33" w:rsidRDefault="00CE6315" w:rsidP="00CE6315">
            <w:pPr>
              <w:pStyle w:val="acctfourfigures"/>
              <w:spacing w:line="400" w:lineRule="exact"/>
              <w:ind w:left="20" w:right="-83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</w:tbl>
    <w:p w14:paraId="6CA16973" w14:textId="5ADA9C22" w:rsidR="00C63218" w:rsidRDefault="00C63218" w:rsidP="00795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 w:hanging="90"/>
        <w:jc w:val="thaiDistribute"/>
        <w:rPr>
          <w:rFonts w:ascii="Angsana New" w:hAnsi="Angsana New" w:cs="Angsana New"/>
          <w:sz w:val="30"/>
          <w:szCs w:val="30"/>
        </w:rPr>
      </w:pPr>
    </w:p>
    <w:p w14:paraId="352A6D30" w14:textId="65D9FDDD" w:rsidR="00804175" w:rsidRDefault="00804175" w:rsidP="001E1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450" w:right="45"/>
        <w:jc w:val="thaiDistribute"/>
        <w:rPr>
          <w:rFonts w:ascii="Angsana New" w:hAnsi="Angsana New" w:cs="Angsana New"/>
          <w:sz w:val="30"/>
          <w:szCs w:val="30"/>
        </w:rPr>
      </w:pPr>
      <w:r w:rsidRPr="0013657B">
        <w:rPr>
          <w:rFonts w:ascii="Angsana New" w:hAnsi="Angsana New" w:cs="Angsana New"/>
          <w:sz w:val="30"/>
          <w:szCs w:val="30"/>
          <w:cs/>
        </w:rPr>
        <w:t>ยอดคงเหลือกับบุคคลหรือกิจการที่เก</w:t>
      </w:r>
      <w:r>
        <w:rPr>
          <w:rFonts w:ascii="Angsana New" w:hAnsi="Angsana New" w:cs="Angsana New"/>
          <w:sz w:val="30"/>
          <w:szCs w:val="30"/>
          <w:cs/>
        </w:rPr>
        <w:t>ี่ยวข้องกัน ณ วันที่</w:t>
      </w:r>
      <w:r w:rsidRPr="0013657B">
        <w:rPr>
          <w:rFonts w:ascii="Angsana New" w:hAnsi="Angsana New" w:cs="Angsana New"/>
          <w:sz w:val="30"/>
          <w:szCs w:val="30"/>
        </w:rPr>
        <w:t xml:space="preserve"> </w:t>
      </w:r>
      <w:r w:rsidR="00BD7B56" w:rsidRPr="00455293">
        <w:rPr>
          <w:rFonts w:ascii="Angsana New" w:hAnsi="Angsana New" w:cs="Angsana New"/>
          <w:bCs/>
          <w:sz w:val="30"/>
          <w:szCs w:val="30"/>
        </w:rPr>
        <w:t>30</w:t>
      </w:r>
      <w:r w:rsidR="00BD7B56" w:rsidRPr="00455293">
        <w:rPr>
          <w:rFonts w:ascii="Angsana New" w:hAnsi="Angsana New" w:cs="Angsana New"/>
          <w:b/>
          <w:sz w:val="30"/>
          <w:szCs w:val="30"/>
        </w:rPr>
        <w:t xml:space="preserve"> </w:t>
      </w:r>
      <w:r w:rsidR="00BD7B56">
        <w:rPr>
          <w:rFonts w:ascii="Angsana New" w:hAnsi="Angsana New" w:cs="Angsana New" w:hint="cs"/>
          <w:b/>
          <w:sz w:val="30"/>
          <w:szCs w:val="30"/>
          <w:cs/>
        </w:rPr>
        <w:t>กันย</w:t>
      </w:r>
      <w:r w:rsidR="00BD7B56" w:rsidRPr="00455293">
        <w:rPr>
          <w:rFonts w:ascii="Angsana New" w:hAnsi="Angsana New" w:cs="Angsana New"/>
          <w:b/>
          <w:sz w:val="30"/>
          <w:szCs w:val="30"/>
          <w:cs/>
        </w:rPr>
        <w:t>ายน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="0045716D">
        <w:rPr>
          <w:rFonts w:ascii="Angsana New" w:hAnsi="Angsana New" w:cs="Angsana New"/>
          <w:sz w:val="30"/>
          <w:szCs w:val="30"/>
        </w:rPr>
        <w:t>2562</w:t>
      </w:r>
      <w:r w:rsidRPr="0013657B">
        <w:rPr>
          <w:rFonts w:ascii="Angsana New" w:hAnsi="Angsana New" w:cs="Angsana New"/>
          <w:sz w:val="30"/>
          <w:szCs w:val="30"/>
        </w:rPr>
        <w:t xml:space="preserve"> </w:t>
      </w:r>
      <w:r w:rsidRPr="0013657B">
        <w:rPr>
          <w:rFonts w:ascii="Angsana New" w:hAnsi="Angsana New" w:cs="Angsana New"/>
          <w:sz w:val="30"/>
          <w:szCs w:val="30"/>
          <w:cs/>
        </w:rPr>
        <w:t>และ</w:t>
      </w:r>
      <w:r>
        <w:rPr>
          <w:rFonts w:ascii="Angsana New" w:hAnsi="Angsana New" w:cs="Angsana New"/>
          <w:sz w:val="30"/>
          <w:szCs w:val="30"/>
        </w:rPr>
        <w:t xml:space="preserve"> 31 </w:t>
      </w:r>
      <w:r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45716D">
        <w:rPr>
          <w:rFonts w:ascii="Angsana New" w:hAnsi="Angsana New" w:cs="Angsana New"/>
          <w:sz w:val="30"/>
          <w:szCs w:val="30"/>
        </w:rPr>
        <w:t>2561</w:t>
      </w:r>
      <w:r w:rsidRPr="0013657B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0D855C3B" w14:textId="77777777" w:rsidR="00304A6D" w:rsidRPr="008B5FBC" w:rsidRDefault="00304A6D" w:rsidP="00B660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29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052"/>
        <w:gridCol w:w="1112"/>
        <w:gridCol w:w="264"/>
        <w:gridCol w:w="1097"/>
        <w:gridCol w:w="272"/>
        <w:gridCol w:w="1079"/>
        <w:gridCol w:w="255"/>
        <w:gridCol w:w="1168"/>
      </w:tblGrid>
      <w:tr w:rsidR="00804175" w:rsidRPr="00A16777" w14:paraId="6FB865DF" w14:textId="77777777" w:rsidTr="00EF6A02">
        <w:trPr>
          <w:tblHeader/>
        </w:trPr>
        <w:tc>
          <w:tcPr>
            <w:tcW w:w="2179" w:type="pct"/>
          </w:tcPr>
          <w:p w14:paraId="37AB88B4" w14:textId="5B04D8C9" w:rsidR="00804175" w:rsidRPr="000A12A1" w:rsidRDefault="00804175" w:rsidP="00802533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5"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32405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30" w:type="pct"/>
            <w:gridSpan w:val="3"/>
          </w:tcPr>
          <w:p w14:paraId="4AA8390E" w14:textId="65EEC35E" w:rsidR="00804175" w:rsidRDefault="00804175" w:rsidP="00C24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23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3B0BE2"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6" w:type="pct"/>
          </w:tcPr>
          <w:p w14:paraId="32A1BBDB" w14:textId="77777777" w:rsidR="00804175" w:rsidRDefault="00804175" w:rsidP="00C24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6" w:type="pct"/>
            <w:gridSpan w:val="3"/>
          </w:tcPr>
          <w:p w14:paraId="01B09E5F" w14:textId="13C9CC29" w:rsidR="00804175" w:rsidRDefault="00804175" w:rsidP="00C24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23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804175" w:rsidRPr="00A16777" w14:paraId="28331891" w14:textId="77777777" w:rsidTr="00EF6A02">
        <w:trPr>
          <w:tblHeader/>
        </w:trPr>
        <w:tc>
          <w:tcPr>
            <w:tcW w:w="2179" w:type="pct"/>
          </w:tcPr>
          <w:p w14:paraId="1029012C" w14:textId="77777777" w:rsidR="00804175" w:rsidRPr="00A16777" w:rsidRDefault="00804175" w:rsidP="00802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</w:tcPr>
          <w:p w14:paraId="101EA16C" w14:textId="3951906D" w:rsidR="00804175" w:rsidRDefault="00BD7B56" w:rsidP="00C24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5293">
              <w:rPr>
                <w:rFonts w:ascii="Angsana New" w:hAnsi="Angsana New" w:cs="Angsana New"/>
                <w:bCs/>
                <w:sz w:val="30"/>
                <w:szCs w:val="30"/>
              </w:rPr>
              <w:t>30</w:t>
            </w:r>
            <w:r w:rsidRPr="00455293"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กันย</w:t>
            </w:r>
            <w:r w:rsidRPr="00455293">
              <w:rPr>
                <w:rFonts w:ascii="Angsana New" w:hAnsi="Angsana New" w:cs="Angsana New"/>
                <w:b/>
                <w:sz w:val="30"/>
                <w:szCs w:val="30"/>
                <w:cs/>
              </w:rPr>
              <w:t>ายน</w:t>
            </w:r>
          </w:p>
        </w:tc>
        <w:tc>
          <w:tcPr>
            <w:tcW w:w="142" w:type="pct"/>
          </w:tcPr>
          <w:p w14:paraId="022354B3" w14:textId="77777777" w:rsidR="00804175" w:rsidRPr="00A16777" w:rsidRDefault="00804175" w:rsidP="00C24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20750DCD" w14:textId="77777777" w:rsidR="00804175" w:rsidRPr="00A16777" w:rsidRDefault="001D0217" w:rsidP="00C24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="00804175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6" w:type="pct"/>
          </w:tcPr>
          <w:p w14:paraId="459F42D9" w14:textId="77777777" w:rsidR="00804175" w:rsidRPr="00A16777" w:rsidRDefault="00804175" w:rsidP="00C24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09D4535B" w14:textId="736A6D94" w:rsidR="00804175" w:rsidRPr="00192F3E" w:rsidRDefault="00BD7B56" w:rsidP="00C24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5293">
              <w:rPr>
                <w:rFonts w:ascii="Angsana New" w:hAnsi="Angsana New" w:cs="Angsana New"/>
                <w:bCs/>
                <w:sz w:val="30"/>
                <w:szCs w:val="30"/>
              </w:rPr>
              <w:t>30</w:t>
            </w:r>
            <w:r w:rsidRPr="00455293"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กันย</w:t>
            </w:r>
            <w:r w:rsidRPr="00455293">
              <w:rPr>
                <w:rFonts w:ascii="Angsana New" w:hAnsi="Angsana New" w:cs="Angsana New"/>
                <w:b/>
                <w:sz w:val="30"/>
                <w:szCs w:val="30"/>
                <w:cs/>
              </w:rPr>
              <w:t>ายน</w:t>
            </w:r>
          </w:p>
        </w:tc>
        <w:tc>
          <w:tcPr>
            <w:tcW w:w="137" w:type="pct"/>
          </w:tcPr>
          <w:p w14:paraId="318E7957" w14:textId="77777777" w:rsidR="00804175" w:rsidRPr="00A16777" w:rsidRDefault="00804175" w:rsidP="00C24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41D1C9AF" w14:textId="77777777" w:rsidR="00804175" w:rsidRPr="00A16777" w:rsidRDefault="001D0217" w:rsidP="00C24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="00804175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804175" w:rsidRPr="00A16777" w14:paraId="6355C962" w14:textId="77777777" w:rsidTr="00EF6A02">
        <w:trPr>
          <w:tblHeader/>
        </w:trPr>
        <w:tc>
          <w:tcPr>
            <w:tcW w:w="2179" w:type="pct"/>
          </w:tcPr>
          <w:p w14:paraId="4B422BEC" w14:textId="77777777" w:rsidR="00804175" w:rsidRPr="00A16777" w:rsidRDefault="00804175" w:rsidP="00802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</w:tcPr>
          <w:p w14:paraId="449BCDE2" w14:textId="77777777" w:rsidR="00804175" w:rsidRPr="008D29B8" w:rsidRDefault="00474634" w:rsidP="00C24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="0045716D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2" w:type="pct"/>
          </w:tcPr>
          <w:p w14:paraId="28362614" w14:textId="77777777" w:rsidR="00804175" w:rsidRPr="00064DF1" w:rsidRDefault="00804175" w:rsidP="00C24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405F91FA" w14:textId="77777777" w:rsidR="00804175" w:rsidRPr="00FD4C1F" w:rsidRDefault="00474634" w:rsidP="00C24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="0045716D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6" w:type="pct"/>
          </w:tcPr>
          <w:p w14:paraId="2D6FECF4" w14:textId="77777777" w:rsidR="00804175" w:rsidRPr="00EE2C92" w:rsidRDefault="00804175" w:rsidP="00C24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9E20AE8" w14:textId="77777777" w:rsidR="00804175" w:rsidRPr="00AB4F0F" w:rsidRDefault="00474634" w:rsidP="00C24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="0045716D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37" w:type="pct"/>
          </w:tcPr>
          <w:p w14:paraId="2FC93DF3" w14:textId="77777777" w:rsidR="00804175" w:rsidRPr="00AB4F0F" w:rsidRDefault="00804175" w:rsidP="00C24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565A5AAF" w14:textId="77777777" w:rsidR="00804175" w:rsidRPr="00AB4F0F" w:rsidRDefault="00474634" w:rsidP="00C24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="0045716D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804175" w:rsidRPr="00A16777" w14:paraId="263F8192" w14:textId="77777777" w:rsidTr="00EF6A02">
        <w:trPr>
          <w:tblHeader/>
        </w:trPr>
        <w:tc>
          <w:tcPr>
            <w:tcW w:w="2179" w:type="pct"/>
          </w:tcPr>
          <w:p w14:paraId="6D1B9E53" w14:textId="77777777" w:rsidR="00804175" w:rsidRPr="009F3A05" w:rsidRDefault="00804175" w:rsidP="00802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"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21" w:type="pct"/>
            <w:gridSpan w:val="7"/>
          </w:tcPr>
          <w:p w14:paraId="5795BB4E" w14:textId="77777777" w:rsidR="00804175" w:rsidRPr="00B56C2A" w:rsidRDefault="00804175" w:rsidP="00C24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56C2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33F33" w:rsidRPr="00A16777" w14:paraId="51FC6D0C" w14:textId="77777777" w:rsidTr="00EF6A02">
        <w:tc>
          <w:tcPr>
            <w:tcW w:w="2179" w:type="pct"/>
          </w:tcPr>
          <w:p w14:paraId="6D5A7688" w14:textId="77777777" w:rsidR="00933F33" w:rsidRPr="00740D12" w:rsidRDefault="00933F33" w:rsidP="00802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40D12">
              <w:rPr>
                <w:rFonts w:ascii="Angsana New" w:hAnsi="Angsana New" w:cs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98" w:type="pct"/>
          </w:tcPr>
          <w:p w14:paraId="42823DF6" w14:textId="5F382781" w:rsidR="00933F33" w:rsidRDefault="0096783C" w:rsidP="00BD7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/>
              <w:ind w:left="-108"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2" w:type="pct"/>
          </w:tcPr>
          <w:p w14:paraId="198FD844" w14:textId="77777777" w:rsidR="00933F33" w:rsidRPr="002F4B48" w:rsidRDefault="00933F33" w:rsidP="00BD7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3E6870A2" w14:textId="576E8BF5" w:rsidR="00933F33" w:rsidRPr="009671D9" w:rsidRDefault="0096783C" w:rsidP="00BD7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/>
              <w:ind w:left="-108"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6" w:type="pct"/>
          </w:tcPr>
          <w:p w14:paraId="47B5DF14" w14:textId="77777777" w:rsidR="00933F33" w:rsidRPr="002F4B48" w:rsidRDefault="00933F33" w:rsidP="00BD7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/>
              <w:ind w:left="-126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73BCF25" w14:textId="065B7F1C" w:rsidR="00933F33" w:rsidRPr="00933F33" w:rsidRDefault="00933F33" w:rsidP="00BD7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3C867FDB" w14:textId="77777777" w:rsidR="00933F33" w:rsidRPr="00933F33" w:rsidRDefault="00933F33" w:rsidP="00BD7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14:paraId="0EE3BDFE" w14:textId="7F27F9CF" w:rsidR="00933F33" w:rsidRPr="00933F33" w:rsidRDefault="00933F33" w:rsidP="00BD7B56">
            <w:pPr>
              <w:pStyle w:val="acctfourfigures"/>
              <w:tabs>
                <w:tab w:val="clear" w:pos="765"/>
                <w:tab w:val="decimal" w:pos="827"/>
              </w:tabs>
              <w:spacing w:line="400" w:lineRule="exact"/>
              <w:ind w:left="20" w:right="-104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33F33" w:rsidRPr="00A16777" w14:paraId="10E70A39" w14:textId="77777777" w:rsidTr="00EF6A02">
        <w:tc>
          <w:tcPr>
            <w:tcW w:w="2179" w:type="pct"/>
          </w:tcPr>
          <w:p w14:paraId="5BF052E7" w14:textId="77777777" w:rsidR="00933F33" w:rsidRPr="00740D12" w:rsidRDefault="00933F33" w:rsidP="00802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40D12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8" w:type="pct"/>
          </w:tcPr>
          <w:p w14:paraId="2DA95730" w14:textId="2605D1F6" w:rsidR="00933F33" w:rsidRDefault="0096783C" w:rsidP="00BD7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/>
              <w:ind w:left="-108"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4829C29" w14:textId="77777777" w:rsidR="00933F33" w:rsidRPr="002F4B48" w:rsidRDefault="00933F33" w:rsidP="00BD7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31ADB4ED" w14:textId="6EB35623" w:rsidR="00933F33" w:rsidRPr="00B00FC4" w:rsidRDefault="0096783C" w:rsidP="00BD7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/>
              <w:ind w:left="-108"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002AE61" w14:textId="77777777" w:rsidR="00933F33" w:rsidRPr="002F4B48" w:rsidRDefault="00933F33" w:rsidP="00BD7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/>
              <w:ind w:left="-126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1E8A79D" w14:textId="3BA77395" w:rsidR="00933F33" w:rsidRPr="00933F33" w:rsidRDefault="00933F33" w:rsidP="00BD7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45730CEC" w14:textId="77777777" w:rsidR="00933F33" w:rsidRPr="00933F33" w:rsidRDefault="00933F33" w:rsidP="00BD7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14:paraId="69C3A03C" w14:textId="2209FEDC" w:rsidR="00933F33" w:rsidRPr="00933F33" w:rsidRDefault="00933F33" w:rsidP="00BD7B56">
            <w:pPr>
              <w:pStyle w:val="acctfourfigures"/>
              <w:tabs>
                <w:tab w:val="clear" w:pos="765"/>
                <w:tab w:val="decimal" w:pos="827"/>
              </w:tabs>
              <w:spacing w:line="400" w:lineRule="exact"/>
              <w:ind w:left="20" w:right="-104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933F33" w:rsidRPr="00A16777" w14:paraId="530B17FF" w14:textId="77777777" w:rsidTr="00EF6A02">
        <w:tc>
          <w:tcPr>
            <w:tcW w:w="2179" w:type="pct"/>
            <w:shd w:val="clear" w:color="auto" w:fill="auto"/>
          </w:tcPr>
          <w:p w14:paraId="13411F6C" w14:textId="77777777" w:rsidR="00933F33" w:rsidRPr="00827C6B" w:rsidRDefault="00933F33" w:rsidP="00802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27C6B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Pr="00827C6B">
              <w:rPr>
                <w:rFonts w:ascii="Angsana New" w:hAnsi="Angsana New" w:cs="Angsana New" w:hint="cs"/>
                <w:sz w:val="30"/>
                <w:szCs w:val="30"/>
                <w:cs/>
              </w:rPr>
              <w:t>ร่วม</w:t>
            </w:r>
          </w:p>
        </w:tc>
        <w:tc>
          <w:tcPr>
            <w:tcW w:w="598" w:type="pct"/>
            <w:shd w:val="clear" w:color="auto" w:fill="auto"/>
          </w:tcPr>
          <w:p w14:paraId="445F24F6" w14:textId="7996DF5C" w:rsidR="00933F33" w:rsidRPr="00827C6B" w:rsidRDefault="0096783C" w:rsidP="00BD7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/>
              <w:ind w:left="-108"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42" w:type="pct"/>
            <w:shd w:val="clear" w:color="auto" w:fill="auto"/>
          </w:tcPr>
          <w:p w14:paraId="1119CA16" w14:textId="77777777" w:rsidR="00933F33" w:rsidRPr="00827C6B" w:rsidRDefault="00933F33" w:rsidP="00BD7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256A63DE" w14:textId="735288FC" w:rsidR="00933F33" w:rsidRPr="00827C6B" w:rsidRDefault="00AC5651" w:rsidP="00BD7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/>
              <w:ind w:left="-108"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46" w:type="pct"/>
            <w:shd w:val="clear" w:color="auto" w:fill="auto"/>
          </w:tcPr>
          <w:p w14:paraId="7D860620" w14:textId="77777777" w:rsidR="00933F33" w:rsidRPr="00827C6B" w:rsidRDefault="00933F33" w:rsidP="00BD7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/>
              <w:ind w:left="-126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19A5E899" w14:textId="74830EB1" w:rsidR="00933F33" w:rsidRPr="00933F33" w:rsidRDefault="00933F33" w:rsidP="00BD7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0CD8E983" w14:textId="77777777" w:rsidR="00933F33" w:rsidRPr="00933F33" w:rsidRDefault="00933F33" w:rsidP="00BD7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7882F558" w14:textId="62D79529" w:rsidR="00933F33" w:rsidRPr="00933F33" w:rsidRDefault="00933F33" w:rsidP="00BD7B56">
            <w:pPr>
              <w:pStyle w:val="acctfourfigures"/>
              <w:tabs>
                <w:tab w:val="clear" w:pos="765"/>
                <w:tab w:val="decimal" w:pos="827"/>
              </w:tabs>
              <w:spacing w:line="400" w:lineRule="exact"/>
              <w:ind w:left="20" w:right="-104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33F33" w:rsidRPr="00A16777" w14:paraId="640182D5" w14:textId="77777777" w:rsidTr="00EF6A02">
        <w:tc>
          <w:tcPr>
            <w:tcW w:w="2179" w:type="pct"/>
            <w:shd w:val="clear" w:color="auto" w:fill="auto"/>
          </w:tcPr>
          <w:p w14:paraId="13DC57E6" w14:textId="4EBE4788" w:rsidR="00933F33" w:rsidRPr="00827C6B" w:rsidRDefault="00933F33" w:rsidP="00802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8" w:type="pct"/>
            <w:shd w:val="clear" w:color="auto" w:fill="auto"/>
          </w:tcPr>
          <w:p w14:paraId="0724D0F9" w14:textId="5BE04E69" w:rsidR="00933F33" w:rsidRDefault="0096783C" w:rsidP="00BD7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/>
              <w:ind w:left="-108"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42" w:type="pct"/>
            <w:shd w:val="clear" w:color="auto" w:fill="auto"/>
          </w:tcPr>
          <w:p w14:paraId="2A719FB3" w14:textId="77777777" w:rsidR="00933F33" w:rsidRPr="00827C6B" w:rsidRDefault="00933F33" w:rsidP="00BD7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64085531" w14:textId="51C356DC" w:rsidR="00933F33" w:rsidRDefault="00AC5651" w:rsidP="00BD7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/>
              <w:ind w:left="-108"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</w:t>
            </w:r>
          </w:p>
        </w:tc>
        <w:tc>
          <w:tcPr>
            <w:tcW w:w="146" w:type="pct"/>
            <w:shd w:val="clear" w:color="auto" w:fill="auto"/>
          </w:tcPr>
          <w:p w14:paraId="2EB9175D" w14:textId="77777777" w:rsidR="00933F33" w:rsidRPr="00827C6B" w:rsidRDefault="00933F33" w:rsidP="00BD7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/>
              <w:ind w:left="-126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0DC2071B" w14:textId="03821F4A" w:rsidR="00933F33" w:rsidRPr="00933F33" w:rsidRDefault="00933F33" w:rsidP="00BD7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/>
              <w:ind w:left="-108"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679752C0" w14:textId="77777777" w:rsidR="00933F33" w:rsidRPr="00933F33" w:rsidRDefault="00933F33" w:rsidP="00BD7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334E7594" w14:textId="31F701BF" w:rsidR="00933F33" w:rsidRPr="00933F33" w:rsidRDefault="00933F33" w:rsidP="00BD7B56">
            <w:pPr>
              <w:pStyle w:val="acctfourfigures"/>
              <w:tabs>
                <w:tab w:val="clear" w:pos="765"/>
                <w:tab w:val="decimal" w:pos="827"/>
              </w:tabs>
              <w:spacing w:line="400" w:lineRule="exact"/>
              <w:ind w:left="20" w:right="-104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33F33" w:rsidRPr="00A16777" w14:paraId="6EB340D7" w14:textId="77777777" w:rsidTr="00EF6A02">
        <w:tc>
          <w:tcPr>
            <w:tcW w:w="2179" w:type="pct"/>
          </w:tcPr>
          <w:p w14:paraId="789D8E23" w14:textId="3FAA00A9" w:rsidR="00933F33" w:rsidRPr="00A4230F" w:rsidRDefault="00933F33" w:rsidP="00802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40D12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  <w:r w:rsidRPr="00740D1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4F62DCB6" w14:textId="033A3ACE" w:rsidR="00933F33" w:rsidRDefault="0096783C" w:rsidP="00BD7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/>
              <w:ind w:left="-108"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182</w:t>
            </w:r>
          </w:p>
        </w:tc>
        <w:tc>
          <w:tcPr>
            <w:tcW w:w="142" w:type="pct"/>
          </w:tcPr>
          <w:p w14:paraId="1EB9FFAC" w14:textId="77777777" w:rsidR="00933F33" w:rsidRPr="002F4B48" w:rsidRDefault="00933F33" w:rsidP="00BD7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60921CE2" w14:textId="30E9B6C5" w:rsidR="00933F33" w:rsidRDefault="0096783C" w:rsidP="00BD7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/>
              <w:ind w:left="-108" w:right="-104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282</w:t>
            </w:r>
          </w:p>
        </w:tc>
        <w:tc>
          <w:tcPr>
            <w:tcW w:w="146" w:type="pct"/>
          </w:tcPr>
          <w:p w14:paraId="606AFB2B" w14:textId="77777777" w:rsidR="00933F33" w:rsidRPr="002F4B48" w:rsidRDefault="00933F33" w:rsidP="00BD7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/>
              <w:ind w:left="-126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03327E23" w14:textId="6C0AC823" w:rsidR="00933F33" w:rsidRPr="00933F33" w:rsidRDefault="00933F33" w:rsidP="00BD7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431DAC34" w14:textId="77777777" w:rsidR="00933F33" w:rsidRPr="00933F33" w:rsidRDefault="00933F33" w:rsidP="00BD7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6464162A" w14:textId="74ACD90D" w:rsidR="00933F33" w:rsidRPr="00933F33" w:rsidRDefault="00933F33" w:rsidP="00BD7B56">
            <w:pPr>
              <w:pStyle w:val="acctfourfigures"/>
              <w:tabs>
                <w:tab w:val="clear" w:pos="765"/>
                <w:tab w:val="decimal" w:pos="827"/>
              </w:tabs>
              <w:spacing w:line="400" w:lineRule="exact"/>
              <w:ind w:left="20" w:right="-104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933F33" w:rsidRPr="00A16777" w14:paraId="6040D5D9" w14:textId="77777777" w:rsidTr="00EF6A02">
        <w:tc>
          <w:tcPr>
            <w:tcW w:w="2179" w:type="pct"/>
          </w:tcPr>
          <w:p w14:paraId="6DCB7469" w14:textId="77777777" w:rsidR="00933F33" w:rsidRPr="00221EB8" w:rsidRDefault="00933F33" w:rsidP="00802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</w:tcPr>
          <w:p w14:paraId="313DC72C" w14:textId="716107A7" w:rsidR="00933F33" w:rsidRPr="003940E4" w:rsidRDefault="0096783C" w:rsidP="00BD7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/>
              <w:ind w:left="-108"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196</w:t>
            </w:r>
          </w:p>
        </w:tc>
        <w:tc>
          <w:tcPr>
            <w:tcW w:w="142" w:type="pct"/>
          </w:tcPr>
          <w:p w14:paraId="2A0EB389" w14:textId="77777777" w:rsidR="00933F33" w:rsidRPr="003940E4" w:rsidRDefault="00933F33" w:rsidP="00BD7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14:paraId="110A4C5D" w14:textId="64B18160" w:rsidR="00933F33" w:rsidRPr="003940E4" w:rsidRDefault="0096783C" w:rsidP="00BD7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/>
              <w:ind w:left="-108"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300</w:t>
            </w:r>
          </w:p>
        </w:tc>
        <w:tc>
          <w:tcPr>
            <w:tcW w:w="146" w:type="pct"/>
          </w:tcPr>
          <w:p w14:paraId="53204B19" w14:textId="77777777" w:rsidR="00933F33" w:rsidRPr="003940E4" w:rsidRDefault="00933F33" w:rsidP="00BD7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/>
              <w:ind w:left="-126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18EDEA95" w14:textId="260FCF1F" w:rsidR="00933F33" w:rsidRPr="00933F33" w:rsidRDefault="00933F33" w:rsidP="00BD7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7A4D0A33" w14:textId="77777777" w:rsidR="00933F33" w:rsidRPr="00933F33" w:rsidRDefault="00933F33" w:rsidP="00BD7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14:paraId="788D4FF1" w14:textId="4789946E" w:rsidR="00933F33" w:rsidRPr="00933F33" w:rsidRDefault="00933F33" w:rsidP="00BD7B56">
            <w:pPr>
              <w:pStyle w:val="acctfourfigures"/>
              <w:tabs>
                <w:tab w:val="clear" w:pos="765"/>
                <w:tab w:val="decimal" w:pos="827"/>
              </w:tabs>
              <w:spacing w:line="400" w:lineRule="exact"/>
              <w:ind w:left="20" w:right="-104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933F33" w:rsidRPr="00A16777" w14:paraId="7C1CF2DE" w14:textId="77777777" w:rsidTr="00EF6A02">
        <w:tc>
          <w:tcPr>
            <w:tcW w:w="2179" w:type="pct"/>
          </w:tcPr>
          <w:p w14:paraId="171D4B43" w14:textId="412C87F3" w:rsidR="00933F33" w:rsidRPr="00940617" w:rsidRDefault="00933F33" w:rsidP="00802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/>
              <w:rPr>
                <w:rFonts w:ascii="Times New Roman" w:hAnsi="Times New Roman"/>
                <w:sz w:val="24"/>
                <w:szCs w:val="24"/>
              </w:rPr>
            </w:pPr>
            <w:r w:rsidRPr="00221EB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ค่าเผื่อหนี้สงสัยจะสูญ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59DCFA57" w14:textId="4AADCF1D" w:rsidR="00933F33" w:rsidRDefault="0096783C" w:rsidP="00BD7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/>
              <w:ind w:left="-108"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(3)</w:t>
            </w:r>
          </w:p>
        </w:tc>
        <w:tc>
          <w:tcPr>
            <w:tcW w:w="142" w:type="pct"/>
          </w:tcPr>
          <w:p w14:paraId="0D7CD3DE" w14:textId="77777777" w:rsidR="00933F33" w:rsidRPr="00A16777" w:rsidRDefault="00933F33" w:rsidP="00BD7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08D8B395" w14:textId="1BF02677" w:rsidR="00933F33" w:rsidRDefault="0096783C" w:rsidP="00BD7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/>
              <w:ind w:left="-108" w:right="-10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(1)</w:t>
            </w:r>
          </w:p>
        </w:tc>
        <w:tc>
          <w:tcPr>
            <w:tcW w:w="146" w:type="pct"/>
          </w:tcPr>
          <w:p w14:paraId="7C6E1CFD" w14:textId="77777777" w:rsidR="00933F33" w:rsidRPr="00A16777" w:rsidRDefault="00933F33" w:rsidP="00BD7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/>
              <w:ind w:left="-126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275B0927" w14:textId="04101456" w:rsidR="00933F33" w:rsidRPr="00933F33" w:rsidRDefault="00933F33" w:rsidP="00BD7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6A7ADEBA" w14:textId="77777777" w:rsidR="00933F33" w:rsidRPr="00933F33" w:rsidRDefault="00933F33" w:rsidP="00BD7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06BF834E" w14:textId="77E8C895" w:rsidR="00933F33" w:rsidRPr="00933F33" w:rsidRDefault="00933F33" w:rsidP="00BD7B56">
            <w:pPr>
              <w:pStyle w:val="acctfourfigures"/>
              <w:tabs>
                <w:tab w:val="clear" w:pos="765"/>
                <w:tab w:val="decimal" w:pos="827"/>
              </w:tabs>
              <w:spacing w:line="400" w:lineRule="exact"/>
              <w:ind w:left="20" w:right="-104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33F33" w:rsidRPr="00A16777" w14:paraId="46BC4FFD" w14:textId="77777777" w:rsidTr="00EF6A02">
        <w:tc>
          <w:tcPr>
            <w:tcW w:w="2179" w:type="pct"/>
          </w:tcPr>
          <w:p w14:paraId="7D9E1CF0" w14:textId="77777777" w:rsidR="00933F33" w:rsidRPr="00A4230F" w:rsidRDefault="00933F33" w:rsidP="0094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35C931C7" w14:textId="58111EF4" w:rsidR="00933F33" w:rsidRPr="000A12A1" w:rsidRDefault="0096783C" w:rsidP="00BD7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/>
              <w:ind w:left="-108"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193</w:t>
            </w:r>
          </w:p>
        </w:tc>
        <w:tc>
          <w:tcPr>
            <w:tcW w:w="142" w:type="pct"/>
          </w:tcPr>
          <w:p w14:paraId="02876C40" w14:textId="77777777" w:rsidR="00933F33" w:rsidRPr="000A12A1" w:rsidRDefault="00933F33" w:rsidP="00BD7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20507545" w14:textId="47CF9AA8" w:rsidR="00933F33" w:rsidRPr="000A12A1" w:rsidRDefault="0096783C" w:rsidP="00BD7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299</w:t>
            </w:r>
          </w:p>
        </w:tc>
        <w:tc>
          <w:tcPr>
            <w:tcW w:w="146" w:type="pct"/>
          </w:tcPr>
          <w:p w14:paraId="49AF9D61" w14:textId="77777777" w:rsidR="00933F33" w:rsidRPr="000A12A1" w:rsidRDefault="00933F33" w:rsidP="00BD7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/>
              <w:ind w:left="-126"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71355D64" w14:textId="3863F5D0" w:rsidR="00933F33" w:rsidRPr="00933F33" w:rsidRDefault="00933F33" w:rsidP="00BD7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274CA64A" w14:textId="77777777" w:rsidR="00933F33" w:rsidRPr="00933F33" w:rsidRDefault="00933F33" w:rsidP="00BD7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/>
              <w:ind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42941A28" w14:textId="6DDA05CD" w:rsidR="00933F33" w:rsidRPr="00933F33" w:rsidRDefault="00933F33" w:rsidP="00BD7B56">
            <w:pPr>
              <w:pStyle w:val="acctfourfigures"/>
              <w:tabs>
                <w:tab w:val="clear" w:pos="765"/>
                <w:tab w:val="decimal" w:pos="827"/>
              </w:tabs>
              <w:spacing w:line="400" w:lineRule="exact"/>
              <w:ind w:left="20" w:right="-104" w:hanging="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</w:tbl>
    <w:p w14:paraId="305C6505" w14:textId="2D0A33CC" w:rsidR="00287D11" w:rsidRDefault="00287D11" w:rsidP="00A44D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 w:cs="Angsana New"/>
          <w:sz w:val="24"/>
          <w:szCs w:val="24"/>
          <w:highlight w:val="lightGray"/>
          <w:cs/>
        </w:rPr>
      </w:pPr>
    </w:p>
    <w:p w14:paraId="7B71DEDD" w14:textId="77777777" w:rsidR="00287D11" w:rsidRDefault="00287D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4"/>
          <w:szCs w:val="24"/>
          <w:highlight w:val="lightGray"/>
          <w:cs/>
        </w:rPr>
      </w:pPr>
      <w:r>
        <w:rPr>
          <w:rFonts w:ascii="Angsana New" w:hAnsi="Angsana New" w:cs="Angsana New"/>
          <w:sz w:val="24"/>
          <w:szCs w:val="24"/>
          <w:highlight w:val="lightGray"/>
          <w:cs/>
        </w:rPr>
        <w:br w:type="page"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9"/>
        <w:gridCol w:w="1080"/>
        <w:gridCol w:w="271"/>
        <w:gridCol w:w="1080"/>
        <w:gridCol w:w="270"/>
        <w:gridCol w:w="1080"/>
        <w:gridCol w:w="270"/>
        <w:gridCol w:w="1260"/>
      </w:tblGrid>
      <w:tr w:rsidR="00804175" w:rsidRPr="00A16777" w14:paraId="59AF6F11" w14:textId="77777777" w:rsidTr="00287D11">
        <w:trPr>
          <w:tblHeader/>
        </w:trPr>
        <w:tc>
          <w:tcPr>
            <w:tcW w:w="2163" w:type="pct"/>
          </w:tcPr>
          <w:p w14:paraId="4DED8B07" w14:textId="2AE0FA64" w:rsidR="00804175" w:rsidRPr="0013657B" w:rsidRDefault="00804175" w:rsidP="007B3FA7">
            <w:pPr>
              <w:pStyle w:val="Heading2"/>
              <w:spacing w:line="400" w:lineRule="exact"/>
              <w:ind w:right="-45"/>
              <w:jc w:val="thaiDistribute"/>
              <w:rPr>
                <w:rFonts w:ascii="Angsana New" w:eastAsia="MS Mincho" w:hAnsi="Angsana New" w:cs="Angsana New"/>
                <w:i/>
                <w:iCs/>
                <w:color w:val="000000"/>
                <w:sz w:val="30"/>
                <w:szCs w:val="30"/>
                <w:lang w:eastAsia="ja-JP"/>
              </w:rPr>
            </w:pPr>
            <w:r>
              <w:rPr>
                <w:rFonts w:cs="Angsana New"/>
                <w:i/>
                <w:iCs/>
                <w:color w:val="000000"/>
                <w:sz w:val="30"/>
                <w:szCs w:val="30"/>
                <w:cs/>
                <w:lang w:eastAsia="ja-JP"/>
              </w:rPr>
              <w:lastRenderedPageBreak/>
              <w:t>ลูกหนี้อื่น</w:t>
            </w:r>
          </w:p>
        </w:tc>
        <w:tc>
          <w:tcPr>
            <w:tcW w:w="1299" w:type="pct"/>
            <w:gridSpan w:val="3"/>
          </w:tcPr>
          <w:p w14:paraId="2CFB745E" w14:textId="5B18FB53" w:rsidR="00804175" w:rsidRPr="0013657B" w:rsidRDefault="00804175" w:rsidP="007B3F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423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601BB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" w:type="pct"/>
          </w:tcPr>
          <w:p w14:paraId="45AC1869" w14:textId="77777777" w:rsidR="00804175" w:rsidRPr="00A16777" w:rsidRDefault="00804175" w:rsidP="007B3F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4" w:type="pct"/>
            <w:gridSpan w:val="3"/>
          </w:tcPr>
          <w:p w14:paraId="76313AF3" w14:textId="686E8DE5" w:rsidR="00804175" w:rsidRPr="0013657B" w:rsidRDefault="00804175" w:rsidP="007B3F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423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940617" w:rsidRPr="00A16777" w14:paraId="0198515E" w14:textId="77777777" w:rsidTr="00287D11">
        <w:trPr>
          <w:trHeight w:val="695"/>
          <w:tblHeader/>
        </w:trPr>
        <w:tc>
          <w:tcPr>
            <w:tcW w:w="2163" w:type="pct"/>
            <w:shd w:val="clear" w:color="auto" w:fill="auto"/>
          </w:tcPr>
          <w:p w14:paraId="3A44C381" w14:textId="77777777" w:rsidR="00940617" w:rsidRPr="009A267F" w:rsidRDefault="00940617" w:rsidP="007B3F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4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3EDFADB5" w14:textId="0D3509B1" w:rsidR="00940617" w:rsidRPr="001D0217" w:rsidRDefault="00A66C5A" w:rsidP="007B3FA7">
            <w:pPr>
              <w:pStyle w:val="BodyText"/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5293">
              <w:rPr>
                <w:rFonts w:ascii="Angsana New" w:hAnsi="Angsana New" w:cs="Angsana New"/>
                <w:bCs/>
                <w:sz w:val="30"/>
                <w:szCs w:val="30"/>
              </w:rPr>
              <w:t>30</w:t>
            </w:r>
            <w:r w:rsidRPr="00455293"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กันย</w:t>
            </w:r>
            <w:r w:rsidRPr="00455293">
              <w:rPr>
                <w:rFonts w:ascii="Angsana New" w:hAnsi="Angsana New" w:cs="Angsana New"/>
                <w:b/>
                <w:sz w:val="30"/>
                <w:szCs w:val="30"/>
                <w:cs/>
              </w:rPr>
              <w:t>ายน</w:t>
            </w:r>
            <w:r w:rsidR="00940617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="00B42BB9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14:paraId="2617D524" w14:textId="77777777" w:rsidR="00940617" w:rsidRPr="001D0217" w:rsidRDefault="00940617" w:rsidP="007B3F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7B589E7D" w14:textId="77777777" w:rsidR="00940617" w:rsidRPr="001D0217" w:rsidRDefault="00940617" w:rsidP="007B3F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0217">
              <w:rPr>
                <w:rFonts w:ascii="Angsana New" w:hAnsi="Angsana New" w:cs="Angsana New"/>
                <w:sz w:val="30"/>
                <w:szCs w:val="30"/>
                <w:cs/>
              </w:rPr>
              <w:t>31 ธันวาคม</w:t>
            </w:r>
          </w:p>
          <w:p w14:paraId="11C52E81" w14:textId="77777777" w:rsidR="00940617" w:rsidRPr="001D0217" w:rsidRDefault="00940617" w:rsidP="007B3FA7">
            <w:pPr>
              <w:pStyle w:val="BodyText"/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="00B42BB9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4" w:type="pct"/>
          </w:tcPr>
          <w:p w14:paraId="5495BF89" w14:textId="77777777" w:rsidR="00940617" w:rsidRPr="001D0217" w:rsidRDefault="00940617" w:rsidP="007B3F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673CD86E" w14:textId="46C19242" w:rsidR="00940617" w:rsidRPr="001D0217" w:rsidRDefault="00A66C5A" w:rsidP="007B3FA7">
            <w:pPr>
              <w:pStyle w:val="BodyText"/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5293">
              <w:rPr>
                <w:rFonts w:ascii="Angsana New" w:hAnsi="Angsana New" w:cs="Angsana New"/>
                <w:bCs/>
                <w:sz w:val="30"/>
                <w:szCs w:val="30"/>
              </w:rPr>
              <w:t>30</w:t>
            </w:r>
            <w:r w:rsidRPr="00455293"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กันย</w:t>
            </w:r>
            <w:r w:rsidRPr="00455293">
              <w:rPr>
                <w:rFonts w:ascii="Angsana New" w:hAnsi="Angsana New" w:cs="Angsana New"/>
                <w:b/>
                <w:sz w:val="30"/>
                <w:szCs w:val="30"/>
                <w:cs/>
              </w:rPr>
              <w:t>ายน</w:t>
            </w:r>
            <w:r w:rsidR="00940617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="00B42BB9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4" w:type="pct"/>
          </w:tcPr>
          <w:p w14:paraId="2447EE8C" w14:textId="77777777" w:rsidR="00940617" w:rsidRPr="001D0217" w:rsidRDefault="00940617" w:rsidP="007B3F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76972AA0" w14:textId="77777777" w:rsidR="00940617" w:rsidRPr="001D0217" w:rsidRDefault="00940617" w:rsidP="007B3F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0217">
              <w:rPr>
                <w:rFonts w:ascii="Angsana New" w:hAnsi="Angsana New" w:cs="Angsana New"/>
                <w:sz w:val="30"/>
                <w:szCs w:val="30"/>
                <w:cs/>
              </w:rPr>
              <w:t>31 ธันวาคม</w:t>
            </w:r>
          </w:p>
          <w:p w14:paraId="204B3E0E" w14:textId="77777777" w:rsidR="00940617" w:rsidRPr="001D0217" w:rsidRDefault="00940617" w:rsidP="007B3FA7">
            <w:pPr>
              <w:pStyle w:val="BodyText"/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="00B42BB9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804175" w:rsidRPr="00A16777" w14:paraId="769260A1" w14:textId="77777777" w:rsidTr="00287D11">
        <w:trPr>
          <w:tblHeader/>
        </w:trPr>
        <w:tc>
          <w:tcPr>
            <w:tcW w:w="2163" w:type="pct"/>
          </w:tcPr>
          <w:p w14:paraId="4B76320E" w14:textId="77777777" w:rsidR="00804175" w:rsidRPr="009A267F" w:rsidRDefault="00804175" w:rsidP="007B3F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37" w:type="pct"/>
            <w:gridSpan w:val="7"/>
          </w:tcPr>
          <w:p w14:paraId="106B11B1" w14:textId="77777777" w:rsidR="00804175" w:rsidRPr="009A267F" w:rsidRDefault="00804175" w:rsidP="007B3F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400" w:lineRule="exact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A267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33F33" w:rsidRPr="00A16777" w14:paraId="478A5B1C" w14:textId="77777777" w:rsidTr="00287D11">
        <w:tc>
          <w:tcPr>
            <w:tcW w:w="2163" w:type="pct"/>
          </w:tcPr>
          <w:p w14:paraId="6891FC91" w14:textId="77777777" w:rsidR="00933F33" w:rsidRPr="005A075D" w:rsidRDefault="00933F33" w:rsidP="007B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A075D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77" w:type="pct"/>
          </w:tcPr>
          <w:p w14:paraId="43933F16" w14:textId="75502E13" w:rsidR="00933F33" w:rsidRPr="005B45C5" w:rsidRDefault="008003D1" w:rsidP="00CC6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</w:t>
            </w:r>
          </w:p>
        </w:tc>
        <w:tc>
          <w:tcPr>
            <w:tcW w:w="145" w:type="pct"/>
          </w:tcPr>
          <w:p w14:paraId="02E804DD" w14:textId="77777777" w:rsidR="00933F33" w:rsidRPr="005B45C5" w:rsidRDefault="00933F33" w:rsidP="007B3F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1A0F4BE8" w14:textId="04356AA0" w:rsidR="00933F33" w:rsidRPr="00734CC1" w:rsidRDefault="00AC5651" w:rsidP="00CC6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40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223</w:t>
            </w:r>
          </w:p>
        </w:tc>
        <w:tc>
          <w:tcPr>
            <w:tcW w:w="144" w:type="pct"/>
          </w:tcPr>
          <w:p w14:paraId="57DFD0E8" w14:textId="77777777" w:rsidR="00933F33" w:rsidRPr="00734CC1" w:rsidRDefault="00933F33" w:rsidP="007B3F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40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05E4C04" w14:textId="445D074F" w:rsidR="00933F33" w:rsidRPr="00933F33" w:rsidRDefault="00933F33" w:rsidP="00CC6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40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C971954" w14:textId="77777777" w:rsidR="00933F33" w:rsidRPr="00933F33" w:rsidRDefault="00933F33" w:rsidP="007B3F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40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</w:tcPr>
          <w:p w14:paraId="4BB3B096" w14:textId="3FEE3133" w:rsidR="00933F33" w:rsidRPr="00933F33" w:rsidRDefault="00933F33" w:rsidP="00CC6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40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933F33" w:rsidRPr="00A16777" w14:paraId="6D3ED212" w14:textId="77777777" w:rsidTr="00287D11">
        <w:tc>
          <w:tcPr>
            <w:tcW w:w="2163" w:type="pct"/>
          </w:tcPr>
          <w:p w14:paraId="21D61B3D" w14:textId="77777777" w:rsidR="00933F33" w:rsidRPr="005A075D" w:rsidRDefault="00933F33" w:rsidP="007B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A075D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</w:tcPr>
          <w:p w14:paraId="2DDFB360" w14:textId="2B3E9CE2" w:rsidR="00933F33" w:rsidRDefault="008003D1" w:rsidP="00CC6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9F136E6" w14:textId="77777777" w:rsidR="00933F33" w:rsidRPr="002F4B48" w:rsidRDefault="00933F33" w:rsidP="007B3F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35D40B45" w14:textId="14A0BF83" w:rsidR="00933F33" w:rsidRPr="00734CC1" w:rsidRDefault="00AC5651" w:rsidP="00CC6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40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2C11755" w14:textId="77777777" w:rsidR="00933F33" w:rsidRPr="00734CC1" w:rsidRDefault="00933F33" w:rsidP="007B3F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40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4A8D35F" w14:textId="2FE240A7" w:rsidR="00933F33" w:rsidRPr="00933F33" w:rsidRDefault="00933F33" w:rsidP="00CC6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40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</w:rPr>
              <w:t>524</w:t>
            </w:r>
          </w:p>
        </w:tc>
        <w:tc>
          <w:tcPr>
            <w:tcW w:w="144" w:type="pct"/>
          </w:tcPr>
          <w:p w14:paraId="3BC1C5E5" w14:textId="77777777" w:rsidR="00933F33" w:rsidRPr="00933F33" w:rsidRDefault="00933F33" w:rsidP="007B3F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40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</w:tcPr>
          <w:p w14:paraId="13D1A8A1" w14:textId="15D71951" w:rsidR="00933F33" w:rsidRPr="00933F33" w:rsidRDefault="00933F33" w:rsidP="00CC6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40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</w:rPr>
              <w:t>406</w:t>
            </w:r>
          </w:p>
        </w:tc>
      </w:tr>
      <w:tr w:rsidR="00933F33" w:rsidRPr="00A16777" w14:paraId="3C415C1C" w14:textId="77777777" w:rsidTr="00287D11">
        <w:tc>
          <w:tcPr>
            <w:tcW w:w="2163" w:type="pct"/>
            <w:shd w:val="clear" w:color="auto" w:fill="auto"/>
          </w:tcPr>
          <w:p w14:paraId="7C1EDEED" w14:textId="77777777" w:rsidR="00933F33" w:rsidRPr="005A075D" w:rsidRDefault="00933F33" w:rsidP="007B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A075D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7" w:type="pct"/>
            <w:shd w:val="clear" w:color="auto" w:fill="auto"/>
          </w:tcPr>
          <w:p w14:paraId="475B2E1F" w14:textId="39CD14F8" w:rsidR="00933F33" w:rsidRDefault="008003D1" w:rsidP="00CC6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10053734" w14:textId="77777777" w:rsidR="00933F33" w:rsidRPr="00A16777" w:rsidRDefault="00933F33" w:rsidP="007B3F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3323747F" w14:textId="49E18158" w:rsidR="00933F33" w:rsidRPr="00C12869" w:rsidRDefault="00AC5651" w:rsidP="00CC6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40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4" w:type="pct"/>
            <w:shd w:val="clear" w:color="auto" w:fill="auto"/>
          </w:tcPr>
          <w:p w14:paraId="72390539" w14:textId="77777777" w:rsidR="00933F33" w:rsidRPr="00C12869" w:rsidRDefault="00933F33" w:rsidP="007B3F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40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108A5ACA" w14:textId="77F2F950" w:rsidR="00933F33" w:rsidRPr="00933F33" w:rsidRDefault="00933F33" w:rsidP="00CC6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40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26C9AD42" w14:textId="77777777" w:rsidR="00933F33" w:rsidRPr="00933F33" w:rsidRDefault="00933F33" w:rsidP="007B3F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40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22088775" w14:textId="3F535771" w:rsidR="00933F33" w:rsidRPr="00933F33" w:rsidRDefault="00933F33" w:rsidP="00CC6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40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33F33" w:rsidRPr="00A16777" w14:paraId="310EE5D2" w14:textId="77777777" w:rsidTr="00287D11">
        <w:tc>
          <w:tcPr>
            <w:tcW w:w="2163" w:type="pct"/>
            <w:shd w:val="clear" w:color="auto" w:fill="auto"/>
          </w:tcPr>
          <w:p w14:paraId="6A97DA48" w14:textId="7E8D7765" w:rsidR="00933F33" w:rsidRPr="005A075D" w:rsidRDefault="00933F33" w:rsidP="007B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77" w:type="pct"/>
            <w:shd w:val="clear" w:color="auto" w:fill="auto"/>
          </w:tcPr>
          <w:p w14:paraId="5E9DEE45" w14:textId="3D288B07" w:rsidR="00933F33" w:rsidRDefault="008003D1" w:rsidP="00CC6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F2F49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5" w:type="pct"/>
            <w:shd w:val="clear" w:color="auto" w:fill="auto"/>
          </w:tcPr>
          <w:p w14:paraId="6BCABF68" w14:textId="77777777" w:rsidR="00933F33" w:rsidRPr="00A16777" w:rsidRDefault="00933F33" w:rsidP="007B3F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5C1DD9AA" w14:textId="31F3DDB3" w:rsidR="00933F33" w:rsidRDefault="00AC5651" w:rsidP="00CC6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40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0034235B" w14:textId="77777777" w:rsidR="00933F33" w:rsidRPr="00C12869" w:rsidRDefault="00933F33" w:rsidP="007B3F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40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6B3D104E" w14:textId="7B4E5ABF" w:rsidR="00933F33" w:rsidRPr="00933F33" w:rsidRDefault="00933F33" w:rsidP="00CC6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40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20A76DA9" w14:textId="77777777" w:rsidR="00933F33" w:rsidRPr="00933F33" w:rsidRDefault="00933F33" w:rsidP="007B3F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40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5226AEDB" w14:textId="07FC4348" w:rsidR="00933F33" w:rsidRPr="00933F33" w:rsidRDefault="00933F33" w:rsidP="00CC6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40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33F33" w:rsidRPr="00A16777" w14:paraId="4EF55A38" w14:textId="77777777" w:rsidTr="00287D11">
        <w:tc>
          <w:tcPr>
            <w:tcW w:w="2163" w:type="pct"/>
          </w:tcPr>
          <w:p w14:paraId="4A61B484" w14:textId="4E2479CC" w:rsidR="00933F33" w:rsidRPr="005A075D" w:rsidRDefault="00933F33" w:rsidP="007B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A075D">
              <w:rPr>
                <w:rFonts w:ascii="Angsana New" w:hAnsi="Angsana New" w:cs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  <w:r w:rsidRPr="005A075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577" w:type="pct"/>
          </w:tcPr>
          <w:p w14:paraId="21571A1A" w14:textId="254D5125" w:rsidR="00933F33" w:rsidRDefault="008003D1" w:rsidP="00CC6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BF2F49">
              <w:rPr>
                <w:rFonts w:ascii="Angsana New" w:hAnsi="Angsana New" w:cs="Angsana New"/>
                <w:sz w:val="30"/>
                <w:szCs w:val="30"/>
              </w:rPr>
              <w:t>48</w:t>
            </w:r>
          </w:p>
        </w:tc>
        <w:tc>
          <w:tcPr>
            <w:tcW w:w="145" w:type="pct"/>
          </w:tcPr>
          <w:p w14:paraId="25910B5F" w14:textId="77777777" w:rsidR="00933F33" w:rsidRPr="00A16777" w:rsidRDefault="00933F33" w:rsidP="007B3F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86E10A1" w14:textId="75C99EA5" w:rsidR="00933F33" w:rsidRPr="00734CC1" w:rsidRDefault="00AC5651" w:rsidP="00CC6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40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1,023</w:t>
            </w:r>
          </w:p>
        </w:tc>
        <w:tc>
          <w:tcPr>
            <w:tcW w:w="144" w:type="pct"/>
          </w:tcPr>
          <w:p w14:paraId="4180D784" w14:textId="77777777" w:rsidR="00933F33" w:rsidRPr="00A16777" w:rsidRDefault="00933F33" w:rsidP="007B3F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40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06D8B36E" w14:textId="73ADD83A" w:rsidR="00933F33" w:rsidRPr="00933F33" w:rsidRDefault="00933F33" w:rsidP="00CC6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40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144" w:type="pct"/>
          </w:tcPr>
          <w:p w14:paraId="42683995" w14:textId="77777777" w:rsidR="00933F33" w:rsidRPr="00933F33" w:rsidRDefault="00933F33" w:rsidP="007B3F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40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</w:tcPr>
          <w:p w14:paraId="3375F2EE" w14:textId="6F4D1650" w:rsidR="00933F33" w:rsidRPr="00933F33" w:rsidRDefault="00933F33" w:rsidP="00CC6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40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</w:tr>
      <w:tr w:rsidR="00933F33" w:rsidRPr="005B45C5" w14:paraId="75AE42C0" w14:textId="77777777" w:rsidTr="00287D11">
        <w:tc>
          <w:tcPr>
            <w:tcW w:w="2163" w:type="pct"/>
          </w:tcPr>
          <w:p w14:paraId="3592F44E" w14:textId="77777777" w:rsidR="00933F33" w:rsidRPr="00221EB8" w:rsidRDefault="00933F33" w:rsidP="007B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61B325A2" w14:textId="2B978BFD" w:rsidR="00933F33" w:rsidRPr="005B45C5" w:rsidRDefault="008003D1" w:rsidP="00CC6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BF2F49">
              <w:rPr>
                <w:rFonts w:ascii="Angsana New" w:hAnsi="Angsana New" w:cs="Angsana New"/>
                <w:sz w:val="30"/>
                <w:szCs w:val="30"/>
              </w:rPr>
              <w:t>21</w:t>
            </w:r>
          </w:p>
        </w:tc>
        <w:tc>
          <w:tcPr>
            <w:tcW w:w="145" w:type="pct"/>
          </w:tcPr>
          <w:p w14:paraId="30B794C4" w14:textId="77777777" w:rsidR="00933F33" w:rsidRPr="005B45C5" w:rsidRDefault="00933F33" w:rsidP="007B3F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0DD2DFAC" w14:textId="4718CA87" w:rsidR="00933F33" w:rsidRPr="00734CC1" w:rsidRDefault="00AC5651" w:rsidP="00CC6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40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1,251</w:t>
            </w:r>
          </w:p>
        </w:tc>
        <w:tc>
          <w:tcPr>
            <w:tcW w:w="144" w:type="pct"/>
          </w:tcPr>
          <w:p w14:paraId="6DDB935C" w14:textId="77777777" w:rsidR="00933F33" w:rsidRPr="005B45C5" w:rsidRDefault="00933F33" w:rsidP="007B3F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40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1BB13460" w14:textId="7B5DF4F8" w:rsidR="00933F33" w:rsidRPr="00933F33" w:rsidRDefault="00933F33" w:rsidP="00CC6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40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</w:rPr>
              <w:t>569</w:t>
            </w:r>
          </w:p>
        </w:tc>
        <w:tc>
          <w:tcPr>
            <w:tcW w:w="144" w:type="pct"/>
          </w:tcPr>
          <w:p w14:paraId="7832F567" w14:textId="77777777" w:rsidR="00933F33" w:rsidRPr="00933F33" w:rsidRDefault="00933F33" w:rsidP="007B3F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40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</w:tcBorders>
          </w:tcPr>
          <w:p w14:paraId="55FD68E7" w14:textId="5E8BBC50" w:rsidR="00933F33" w:rsidRPr="00933F33" w:rsidRDefault="00933F33" w:rsidP="00CC6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40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</w:rPr>
              <w:t>470</w:t>
            </w:r>
          </w:p>
        </w:tc>
      </w:tr>
      <w:tr w:rsidR="00933F33" w:rsidRPr="00A16777" w14:paraId="22C95073" w14:textId="77777777" w:rsidTr="00287D11">
        <w:tc>
          <w:tcPr>
            <w:tcW w:w="2163" w:type="pct"/>
          </w:tcPr>
          <w:p w14:paraId="3943C1FA" w14:textId="68617121" w:rsidR="00933F33" w:rsidRPr="00940617" w:rsidRDefault="00933F33" w:rsidP="007B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221EB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ค่าเผื่อหนี้สงสัยจะสูญ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777561F8" w14:textId="66703D13" w:rsidR="00933F33" w:rsidRDefault="008003D1" w:rsidP="00CC6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D3C523D" w14:textId="77777777" w:rsidR="00933F33" w:rsidRPr="00A16777" w:rsidRDefault="00933F33" w:rsidP="007B3F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3E2BE4C6" w14:textId="38CA1EE2" w:rsidR="00933F33" w:rsidRPr="00734CC1" w:rsidRDefault="00AC5651" w:rsidP="00CC6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40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4F44816" w14:textId="77777777" w:rsidR="00933F33" w:rsidRPr="00A16777" w:rsidRDefault="00933F33" w:rsidP="007B3F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40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1A7E4AC3" w14:textId="31C42A65" w:rsidR="00933F33" w:rsidRPr="00933F33" w:rsidRDefault="00933F33" w:rsidP="00CC6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40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</w:rPr>
              <w:t>(5)</w:t>
            </w:r>
          </w:p>
        </w:tc>
        <w:tc>
          <w:tcPr>
            <w:tcW w:w="144" w:type="pct"/>
          </w:tcPr>
          <w:p w14:paraId="7A06DB5A" w14:textId="77777777" w:rsidR="00933F33" w:rsidRPr="00933F33" w:rsidRDefault="00933F33" w:rsidP="007B3F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40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tcBorders>
              <w:bottom w:val="single" w:sz="4" w:space="0" w:color="auto"/>
            </w:tcBorders>
          </w:tcPr>
          <w:p w14:paraId="7419F498" w14:textId="4D9B3CA8" w:rsidR="00933F33" w:rsidRPr="00933F33" w:rsidRDefault="00933F33" w:rsidP="00CC6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40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</w:rPr>
              <w:t>(11)</w:t>
            </w:r>
          </w:p>
        </w:tc>
      </w:tr>
      <w:tr w:rsidR="00933F33" w:rsidRPr="00A16777" w14:paraId="28294310" w14:textId="77777777" w:rsidTr="00287D11">
        <w:tc>
          <w:tcPr>
            <w:tcW w:w="2163" w:type="pct"/>
          </w:tcPr>
          <w:p w14:paraId="20200E8A" w14:textId="77777777" w:rsidR="00933F33" w:rsidRPr="00A4230F" w:rsidRDefault="00933F33" w:rsidP="007B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08DA97E8" w14:textId="414E096F" w:rsidR="00933F33" w:rsidRPr="000A12A1" w:rsidRDefault="008003D1" w:rsidP="00CC6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  <w:r w:rsidR="00BF2F4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</w:t>
            </w:r>
          </w:p>
        </w:tc>
        <w:tc>
          <w:tcPr>
            <w:tcW w:w="145" w:type="pct"/>
          </w:tcPr>
          <w:p w14:paraId="4502559B" w14:textId="77777777" w:rsidR="00933F33" w:rsidRPr="000A12A1" w:rsidRDefault="00933F33" w:rsidP="007B3F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059AE93D" w14:textId="12455EB9" w:rsidR="00933F33" w:rsidRPr="00732745" w:rsidRDefault="00AC5651" w:rsidP="00CC6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400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1,251</w:t>
            </w:r>
          </w:p>
        </w:tc>
        <w:tc>
          <w:tcPr>
            <w:tcW w:w="144" w:type="pct"/>
          </w:tcPr>
          <w:p w14:paraId="22F2790B" w14:textId="77777777" w:rsidR="00933F33" w:rsidRPr="000A12A1" w:rsidRDefault="00933F33" w:rsidP="007B3F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40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4B1A5118" w14:textId="5772DC4F" w:rsidR="00933F33" w:rsidRPr="00933F33" w:rsidRDefault="00933F33" w:rsidP="00CC6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400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564</w:t>
            </w:r>
          </w:p>
        </w:tc>
        <w:tc>
          <w:tcPr>
            <w:tcW w:w="144" w:type="pct"/>
          </w:tcPr>
          <w:p w14:paraId="4BA5E51A" w14:textId="77777777" w:rsidR="00933F33" w:rsidRPr="00933F33" w:rsidRDefault="00933F33" w:rsidP="007B3F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40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</w:tcPr>
          <w:p w14:paraId="3652F90D" w14:textId="6C7AB663" w:rsidR="00933F33" w:rsidRPr="00933F33" w:rsidRDefault="00933F33" w:rsidP="00CC6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400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459</w:t>
            </w:r>
          </w:p>
        </w:tc>
      </w:tr>
    </w:tbl>
    <w:p w14:paraId="603E43F8" w14:textId="77777777" w:rsidR="009F207F" w:rsidRDefault="009F207F" w:rsidP="000D3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24"/>
          <w:szCs w:val="24"/>
          <w:highlight w:val="lightGray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6"/>
        <w:gridCol w:w="1172"/>
        <w:gridCol w:w="270"/>
        <w:gridCol w:w="1080"/>
        <w:gridCol w:w="270"/>
        <w:gridCol w:w="1080"/>
        <w:gridCol w:w="270"/>
        <w:gridCol w:w="1172"/>
      </w:tblGrid>
      <w:tr w:rsidR="00E075B1" w:rsidRPr="0028327B" w14:paraId="60D20145" w14:textId="4CE08D31" w:rsidTr="00287D11">
        <w:tc>
          <w:tcPr>
            <w:tcW w:w="2162" w:type="pct"/>
          </w:tcPr>
          <w:p w14:paraId="2B909CC0" w14:textId="7B7B7C5E" w:rsidR="00E075B1" w:rsidRPr="00C04DE0" w:rsidRDefault="00E075B1" w:rsidP="007B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65DA4777" w14:textId="05C9CBD0" w:rsidR="00E075B1" w:rsidRPr="001D0217" w:rsidRDefault="00E075B1" w:rsidP="007B3FA7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5" w:right="-97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4" w:type="pct"/>
          </w:tcPr>
          <w:p w14:paraId="01F498A5" w14:textId="299CA2D6" w:rsidR="00E075B1" w:rsidRPr="001D0217" w:rsidRDefault="00E075B1" w:rsidP="007B3FA7">
            <w:pPr>
              <w:pStyle w:val="ListBulle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400" w:lineRule="exact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1F90A173" w14:textId="0F062EDA" w:rsidR="00E075B1" w:rsidRPr="001D0217" w:rsidRDefault="00E075B1" w:rsidP="007B3FA7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5" w:right="-97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4" w:type="pct"/>
          </w:tcPr>
          <w:p w14:paraId="0A8E7267" w14:textId="7B401258" w:rsidR="00E075B1" w:rsidRPr="001D0217" w:rsidRDefault="00E075B1" w:rsidP="007B3FA7">
            <w:pPr>
              <w:pStyle w:val="ListBulle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400" w:lineRule="exact"/>
              <w:ind w:left="-126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15C797B0" w14:textId="021D2C8C" w:rsidR="00E075B1" w:rsidRPr="001D0217" w:rsidRDefault="00E075B1" w:rsidP="007B3FA7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5" w:right="-97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4" w:type="pct"/>
          </w:tcPr>
          <w:p w14:paraId="2512EC3E" w14:textId="3442B893" w:rsidR="00E075B1" w:rsidRPr="001D0217" w:rsidRDefault="00E075B1" w:rsidP="007B3FA7">
            <w:pPr>
              <w:pStyle w:val="ListBulle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400" w:lineRule="exact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61FDCDEE" w14:textId="5385BE40" w:rsidR="00E075B1" w:rsidRPr="001D0217" w:rsidRDefault="00E075B1" w:rsidP="007B3FA7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5" w:right="-97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2F4B48" w:rsidRPr="0028327B" w14:paraId="596EF100" w14:textId="6D37F754" w:rsidTr="00287D11">
        <w:tc>
          <w:tcPr>
            <w:tcW w:w="2162" w:type="pct"/>
          </w:tcPr>
          <w:p w14:paraId="73879DCA" w14:textId="5D9578E0" w:rsidR="002F4B48" w:rsidRPr="00C04DE0" w:rsidRDefault="002F4B48" w:rsidP="007B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8" w:type="pct"/>
            <w:gridSpan w:val="7"/>
          </w:tcPr>
          <w:p w14:paraId="34BD3389" w14:textId="3C7EF2DE" w:rsidR="0055565A" w:rsidRPr="009D5E07" w:rsidRDefault="002F4B48" w:rsidP="007B3F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400" w:lineRule="exact"/>
              <w:ind w:left="-108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A267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F6F4B" w:rsidRPr="0028327B" w14:paraId="018667FD" w14:textId="0F1575C5" w:rsidTr="00287D11">
        <w:tc>
          <w:tcPr>
            <w:tcW w:w="2788" w:type="pct"/>
            <w:gridSpan w:val="2"/>
          </w:tcPr>
          <w:p w14:paraId="46D6AF1D" w14:textId="2BC61FD0" w:rsidR="000F6F4B" w:rsidRPr="002F4B48" w:rsidRDefault="00CB2A1E" w:rsidP="007B3FA7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0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(กลับรายการ) </w:t>
            </w:r>
            <w:r w:rsidR="000F6F4B" w:rsidRPr="00C04DE0">
              <w:rPr>
                <w:rFonts w:ascii="Angsana New" w:hAnsi="Angsana New" w:cs="Angsana New"/>
                <w:sz w:val="30"/>
                <w:szCs w:val="30"/>
                <w:cs/>
              </w:rPr>
              <w:t>หนี้สูญและหนี้สงสัยจะสูญสำหรับ</w:t>
            </w:r>
            <w:r w:rsidR="000F6F4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44" w:type="pct"/>
          </w:tcPr>
          <w:p w14:paraId="3508BD5C" w14:textId="26AD2F7B" w:rsidR="000F6F4B" w:rsidRPr="002F4B48" w:rsidRDefault="000F6F4B" w:rsidP="007B3FA7">
            <w:pPr>
              <w:pStyle w:val="ListBulle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400" w:lineRule="exact"/>
              <w:ind w:right="-13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2B553363" w14:textId="5D034A23" w:rsidR="000F6F4B" w:rsidRPr="002F4B48" w:rsidRDefault="000F6F4B" w:rsidP="007B3FA7">
            <w:pPr>
              <w:pStyle w:val="ListBulle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400" w:lineRule="exact"/>
              <w:ind w:left="-108" w:right="-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7EA122F2" w14:textId="6240135A" w:rsidR="000F6F4B" w:rsidRPr="002F4B48" w:rsidRDefault="000F6F4B" w:rsidP="007B3FA7">
            <w:pPr>
              <w:pStyle w:val="ListBulle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400" w:lineRule="exact"/>
              <w:ind w:left="-126" w:right="-13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06C690C8" w14:textId="4F336073" w:rsidR="000F6F4B" w:rsidRPr="002F4B48" w:rsidRDefault="000F6F4B" w:rsidP="007B3FA7">
            <w:pPr>
              <w:pStyle w:val="ListBulle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400" w:lineRule="exact"/>
              <w:ind w:left="-108" w:right="-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0AAD0DAB" w14:textId="0108062E" w:rsidR="000F6F4B" w:rsidRPr="002F4B48" w:rsidRDefault="000F6F4B" w:rsidP="007B3FA7">
            <w:pPr>
              <w:pStyle w:val="ListBulle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400" w:lineRule="exact"/>
              <w:ind w:right="-13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</w:tcPr>
          <w:p w14:paraId="2BF217C3" w14:textId="2BE1C37E" w:rsidR="000F6F4B" w:rsidRPr="002F4B48" w:rsidRDefault="000F6F4B" w:rsidP="007B3FA7">
            <w:pPr>
              <w:pStyle w:val="ListBulle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400" w:lineRule="exact"/>
              <w:ind w:left="-108" w:right="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33F33" w:rsidRPr="0028327B" w14:paraId="059A4381" w14:textId="44AD572F" w:rsidTr="00287D11">
        <w:tc>
          <w:tcPr>
            <w:tcW w:w="2162" w:type="pct"/>
          </w:tcPr>
          <w:p w14:paraId="1C5007B7" w14:textId="37568DB1" w:rsidR="00933F33" w:rsidRPr="00C04DE0" w:rsidRDefault="00933F33" w:rsidP="007B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Pr="00455293">
              <w:rPr>
                <w:rFonts w:ascii="Angsana New" w:hAnsi="Angsana New" w:cs="Angsana New"/>
                <w:bCs/>
                <w:sz w:val="30"/>
                <w:szCs w:val="30"/>
              </w:rPr>
              <w:t>30</w:t>
            </w:r>
            <w:r w:rsidRPr="00455293"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กันย</w:t>
            </w:r>
            <w:r w:rsidRPr="00455293">
              <w:rPr>
                <w:rFonts w:ascii="Angsana New" w:hAnsi="Angsana New" w:cs="Angsana New"/>
                <w:b/>
                <w:sz w:val="30"/>
                <w:szCs w:val="30"/>
                <w:cs/>
              </w:rPr>
              <w:t>ายน</w:t>
            </w:r>
          </w:p>
        </w:tc>
        <w:tc>
          <w:tcPr>
            <w:tcW w:w="626" w:type="pct"/>
            <w:tcBorders>
              <w:bottom w:val="double" w:sz="4" w:space="0" w:color="auto"/>
            </w:tcBorders>
          </w:tcPr>
          <w:p w14:paraId="4544B0CD" w14:textId="70F8D05A" w:rsidR="00933F33" w:rsidRPr="002F4B48" w:rsidRDefault="00D0522E" w:rsidP="00D0522E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400" w:lineRule="exact"/>
              <w:ind w:left="-108" w:right="-9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(6)</w:t>
            </w:r>
          </w:p>
        </w:tc>
        <w:tc>
          <w:tcPr>
            <w:tcW w:w="144" w:type="pct"/>
          </w:tcPr>
          <w:p w14:paraId="773F8C16" w14:textId="10394B92" w:rsidR="00933F33" w:rsidRPr="002F4B48" w:rsidRDefault="00933F33" w:rsidP="00A66C5A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400" w:lineRule="exact"/>
              <w:ind w:right="-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</w:tcPr>
          <w:p w14:paraId="5BEE27D2" w14:textId="406ACF2E" w:rsidR="00933F33" w:rsidRPr="002F4B48" w:rsidRDefault="009076CF" w:rsidP="00D0522E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400" w:lineRule="exact"/>
              <w:ind w:left="-108" w:right="-9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A7A78A2" w14:textId="13E2E73F" w:rsidR="00933F33" w:rsidRPr="002F4B48" w:rsidRDefault="00933F33" w:rsidP="00A66C5A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400" w:lineRule="exact"/>
              <w:ind w:left="-126" w:right="-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</w:tcPr>
          <w:p w14:paraId="2772B46C" w14:textId="02D66601" w:rsidR="00933F33" w:rsidRPr="00933F33" w:rsidRDefault="00933F33" w:rsidP="00D0522E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400" w:lineRule="exact"/>
              <w:ind w:left="-108" w:right="-9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(7)</w:t>
            </w:r>
          </w:p>
        </w:tc>
        <w:tc>
          <w:tcPr>
            <w:tcW w:w="144" w:type="pct"/>
          </w:tcPr>
          <w:p w14:paraId="76805757" w14:textId="589739A8" w:rsidR="00933F33" w:rsidRPr="00933F33" w:rsidRDefault="00933F33" w:rsidP="00D0522E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400" w:lineRule="exact"/>
              <w:ind w:right="-9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double" w:sz="4" w:space="0" w:color="auto"/>
            </w:tcBorders>
          </w:tcPr>
          <w:p w14:paraId="34A3A914" w14:textId="7613EFAB" w:rsidR="00933F33" w:rsidRPr="00933F33" w:rsidRDefault="00933F33" w:rsidP="00D0522E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400" w:lineRule="exact"/>
              <w:ind w:left="-108" w:right="-9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  <w:tr w:rsidR="00933F33" w:rsidRPr="0028327B" w14:paraId="5E27923C" w14:textId="638F064C" w:rsidTr="00287D11">
        <w:tc>
          <w:tcPr>
            <w:tcW w:w="2162" w:type="pct"/>
          </w:tcPr>
          <w:p w14:paraId="0A1C5A2C" w14:textId="5FE80F73" w:rsidR="00933F33" w:rsidRPr="001D13A9" w:rsidRDefault="00933F33" w:rsidP="007B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เก้า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Pr="00455293">
              <w:rPr>
                <w:rFonts w:ascii="Angsana New" w:hAnsi="Angsana New" w:cs="Angsana New"/>
                <w:bCs/>
                <w:sz w:val="30"/>
                <w:szCs w:val="30"/>
              </w:rPr>
              <w:t>30</w:t>
            </w:r>
            <w:r w:rsidRPr="00455293"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กันย</w:t>
            </w:r>
            <w:r w:rsidRPr="00455293">
              <w:rPr>
                <w:rFonts w:ascii="Angsana New" w:hAnsi="Angsana New" w:cs="Angsana New"/>
                <w:b/>
                <w:sz w:val="30"/>
                <w:szCs w:val="30"/>
                <w:cs/>
              </w:rPr>
              <w:t>ายน</w:t>
            </w:r>
          </w:p>
        </w:tc>
        <w:tc>
          <w:tcPr>
            <w:tcW w:w="626" w:type="pct"/>
            <w:tcBorders>
              <w:bottom w:val="double" w:sz="4" w:space="0" w:color="auto"/>
            </w:tcBorders>
          </w:tcPr>
          <w:p w14:paraId="7CBC0733" w14:textId="66F108A5" w:rsidR="00933F33" w:rsidRPr="002F4B48" w:rsidRDefault="00D0522E" w:rsidP="00D0522E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400" w:lineRule="exact"/>
              <w:ind w:left="-108" w:right="-9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44" w:type="pct"/>
          </w:tcPr>
          <w:p w14:paraId="546D18BA" w14:textId="491F94AF" w:rsidR="00933F33" w:rsidRPr="002F4B48" w:rsidRDefault="00933F33" w:rsidP="00A66C5A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400" w:lineRule="exact"/>
              <w:ind w:right="-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</w:tcPr>
          <w:p w14:paraId="785A724E" w14:textId="04AA3363" w:rsidR="00933F33" w:rsidRPr="002F4B48" w:rsidRDefault="009076CF" w:rsidP="00D0522E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400" w:lineRule="exact"/>
              <w:ind w:left="-108" w:right="-9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0E01944" w14:textId="3A2FC3C4" w:rsidR="00933F33" w:rsidRPr="002F4B48" w:rsidRDefault="00933F33" w:rsidP="00A66C5A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400" w:lineRule="exact"/>
              <w:ind w:left="-126" w:right="-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</w:tcPr>
          <w:p w14:paraId="70361427" w14:textId="75DE5743" w:rsidR="00933F33" w:rsidRPr="00933F33" w:rsidRDefault="00933F33" w:rsidP="00D0522E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400" w:lineRule="exact"/>
              <w:ind w:left="-108" w:right="-9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(6)</w:t>
            </w:r>
          </w:p>
        </w:tc>
        <w:tc>
          <w:tcPr>
            <w:tcW w:w="144" w:type="pct"/>
          </w:tcPr>
          <w:p w14:paraId="65AFFCD3" w14:textId="0BACD4D3" w:rsidR="00933F33" w:rsidRPr="00933F33" w:rsidRDefault="00933F33" w:rsidP="00D0522E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400" w:lineRule="exact"/>
              <w:ind w:right="-9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double" w:sz="4" w:space="0" w:color="auto"/>
            </w:tcBorders>
          </w:tcPr>
          <w:p w14:paraId="2B8310C8" w14:textId="6DC6A04B" w:rsidR="00933F33" w:rsidRPr="00933F33" w:rsidRDefault="00933F33" w:rsidP="00D0522E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400" w:lineRule="exact"/>
              <w:ind w:left="-108" w:right="-9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3F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</w:tbl>
    <w:p w14:paraId="0884A46E" w14:textId="4FC25E14" w:rsidR="003B6F09" w:rsidRPr="00E31168" w:rsidRDefault="003B6F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0"/>
          <w:szCs w:val="20"/>
          <w:highlight w:val="lightGray"/>
        </w:rPr>
      </w:pPr>
    </w:p>
    <w:p w14:paraId="6040CA7E" w14:textId="77777777" w:rsidR="00287D11" w:rsidRDefault="00287D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0B69004B" w14:textId="0ED6C499" w:rsidR="006E5DF6" w:rsidRDefault="006E5DF6" w:rsidP="00CC6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940E4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>เงินให้กู้ยืมระยะสั้น</w:t>
      </w:r>
    </w:p>
    <w:p w14:paraId="07C68AE3" w14:textId="77777777" w:rsidR="00795139" w:rsidRPr="00E31168" w:rsidRDefault="00795139" w:rsidP="00CC6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20"/>
          <w:szCs w:val="20"/>
        </w:rPr>
      </w:pPr>
    </w:p>
    <w:p w14:paraId="30ABEA43" w14:textId="2BA1B42B" w:rsidR="007B3FA7" w:rsidRDefault="006E5DF6" w:rsidP="00CC6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43"/>
        <w:jc w:val="thaiDistribute"/>
        <w:rPr>
          <w:rFonts w:ascii="Angsana New" w:hAnsi="Angsana New" w:cs="Angsana New"/>
          <w:sz w:val="30"/>
          <w:szCs w:val="30"/>
        </w:rPr>
      </w:pPr>
      <w:r w:rsidRPr="00526E2F">
        <w:rPr>
          <w:rFonts w:ascii="Angsana New" w:hAnsi="Angsana New" w:cs="Angsana New"/>
          <w:sz w:val="30"/>
          <w:szCs w:val="30"/>
          <w:cs/>
        </w:rPr>
        <w:t>รายการเคลื่อนไหวของเงิน</w:t>
      </w:r>
      <w:r>
        <w:rPr>
          <w:rFonts w:ascii="Angsana New" w:hAnsi="Angsana New" w:cs="Angsana New" w:hint="cs"/>
          <w:sz w:val="30"/>
          <w:szCs w:val="30"/>
          <w:cs/>
        </w:rPr>
        <w:t>ให้</w:t>
      </w:r>
      <w:r w:rsidRPr="00526E2F">
        <w:rPr>
          <w:rFonts w:ascii="Angsana New" w:hAnsi="Angsana New" w:cs="Angsana New"/>
          <w:sz w:val="30"/>
          <w:szCs w:val="30"/>
          <w:cs/>
        </w:rPr>
        <w:t>กู้ยืม</w:t>
      </w:r>
      <w:r w:rsidR="00C3481E">
        <w:rPr>
          <w:rFonts w:ascii="Angsana New" w:hAnsi="Angsana New" w:cs="Angsana New" w:hint="cs"/>
          <w:sz w:val="30"/>
          <w:szCs w:val="30"/>
          <w:cs/>
        </w:rPr>
        <w:t>ระยะสั้น</w:t>
      </w:r>
      <w:r>
        <w:rPr>
          <w:rFonts w:ascii="Angsana New" w:hAnsi="Angsana New" w:cs="Angsana New" w:hint="cs"/>
          <w:sz w:val="30"/>
          <w:szCs w:val="30"/>
          <w:cs/>
        </w:rPr>
        <w:t>แก่</w:t>
      </w:r>
      <w:r w:rsidRPr="00526E2F">
        <w:rPr>
          <w:rFonts w:ascii="Angsana New" w:hAnsi="Angsana New" w:cs="Angsana New"/>
          <w:sz w:val="30"/>
          <w:szCs w:val="30"/>
          <w:cs/>
        </w:rPr>
        <w:t>บุคคลหรือกิจการที่เกี่ยวข้องกันสำหรับงวด</w:t>
      </w:r>
      <w:r w:rsidR="00A66C5A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526E2F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6D0920">
        <w:rPr>
          <w:rFonts w:ascii="Angsana New" w:hAnsi="Angsana New" w:cs="Angsana New"/>
          <w:sz w:val="30"/>
          <w:szCs w:val="30"/>
        </w:rPr>
        <w:t xml:space="preserve">       </w:t>
      </w:r>
      <w:r w:rsidR="00A66C5A" w:rsidRPr="00455293">
        <w:rPr>
          <w:rFonts w:ascii="Angsana New" w:hAnsi="Angsana New" w:cs="Angsana New"/>
          <w:bCs/>
          <w:sz w:val="30"/>
          <w:szCs w:val="30"/>
        </w:rPr>
        <w:t>30</w:t>
      </w:r>
      <w:r w:rsidR="00A66C5A" w:rsidRPr="00455293">
        <w:rPr>
          <w:rFonts w:ascii="Angsana New" w:hAnsi="Angsana New" w:cs="Angsana New"/>
          <w:b/>
          <w:sz w:val="30"/>
          <w:szCs w:val="30"/>
        </w:rPr>
        <w:t xml:space="preserve"> </w:t>
      </w:r>
      <w:r w:rsidR="00A66C5A">
        <w:rPr>
          <w:rFonts w:ascii="Angsana New" w:hAnsi="Angsana New" w:cs="Angsana New" w:hint="cs"/>
          <w:b/>
          <w:sz w:val="30"/>
          <w:szCs w:val="30"/>
          <w:cs/>
        </w:rPr>
        <w:t>กันย</w:t>
      </w:r>
      <w:r w:rsidR="00A66C5A" w:rsidRPr="00455293">
        <w:rPr>
          <w:rFonts w:ascii="Angsana New" w:hAnsi="Angsana New" w:cs="Angsana New"/>
          <w:b/>
          <w:sz w:val="30"/>
          <w:szCs w:val="30"/>
          <w:cs/>
        </w:rPr>
        <w:t>ายน</w:t>
      </w:r>
      <w:r w:rsidR="00A66C5A">
        <w:rPr>
          <w:rFonts w:ascii="Angsana New" w:hAnsi="Angsana New" w:cs="Angsana New" w:hint="cs"/>
          <w:b/>
          <w:sz w:val="30"/>
          <w:szCs w:val="30"/>
          <w:cs/>
        </w:rPr>
        <w:t xml:space="preserve"> </w:t>
      </w:r>
      <w:r w:rsidRPr="00581BFC">
        <w:rPr>
          <w:rFonts w:ascii="Angsana New" w:hAnsi="Angsana New" w:cs="Angsana New"/>
          <w:sz w:val="30"/>
          <w:szCs w:val="30"/>
        </w:rPr>
        <w:t>2562</w:t>
      </w:r>
      <w:r w:rsidRPr="00526E2F">
        <w:rPr>
          <w:rFonts w:ascii="Angsana New" w:hAnsi="Angsana New" w:cs="Angsana New"/>
          <w:sz w:val="30"/>
          <w:szCs w:val="30"/>
          <w:cs/>
        </w:rPr>
        <w:t xml:space="preserve"> มีดังนี้ </w:t>
      </w:r>
    </w:p>
    <w:p w14:paraId="4B8C4005" w14:textId="5E80DA8E" w:rsidR="003940E4" w:rsidRPr="00E31168" w:rsidRDefault="003940E4" w:rsidP="007B3F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990"/>
        <w:gridCol w:w="900"/>
        <w:gridCol w:w="990"/>
        <w:gridCol w:w="810"/>
        <w:gridCol w:w="810"/>
        <w:gridCol w:w="1620"/>
        <w:gridCol w:w="882"/>
      </w:tblGrid>
      <w:tr w:rsidR="003940E4" w:rsidRPr="00723710" w14:paraId="5AFBA0AD" w14:textId="77777777" w:rsidTr="00B70D4B">
        <w:trPr>
          <w:tblHeader/>
        </w:trPr>
        <w:tc>
          <w:tcPr>
            <w:tcW w:w="2268" w:type="dxa"/>
            <w:vAlign w:val="bottom"/>
          </w:tcPr>
          <w:p w14:paraId="746776C3" w14:textId="41BE7617" w:rsidR="003940E4" w:rsidRPr="00DB66EF" w:rsidRDefault="003940E4" w:rsidP="007B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40440309" w14:textId="77D85A98" w:rsidR="003940E4" w:rsidRPr="002D05C0" w:rsidRDefault="003940E4" w:rsidP="007B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  <w:r w:rsidRPr="002D05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5112" w:type="dxa"/>
            <w:gridSpan w:val="5"/>
            <w:vAlign w:val="bottom"/>
          </w:tcPr>
          <w:p w14:paraId="751252B3" w14:textId="42186A36" w:rsidR="003940E4" w:rsidRPr="00AA142A" w:rsidRDefault="003940E4" w:rsidP="007B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14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3940E4" w:rsidRPr="00723710" w14:paraId="353606CF" w14:textId="77777777" w:rsidTr="00B70D4B">
        <w:trPr>
          <w:tblHeader/>
        </w:trPr>
        <w:tc>
          <w:tcPr>
            <w:tcW w:w="2268" w:type="dxa"/>
            <w:shd w:val="clear" w:color="auto" w:fill="auto"/>
            <w:vAlign w:val="bottom"/>
          </w:tcPr>
          <w:p w14:paraId="024FEC3C" w14:textId="24053BEB" w:rsidR="003940E4" w:rsidRPr="002D05C0" w:rsidRDefault="003940E4" w:rsidP="007B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26760A" w14:textId="41433C4C" w:rsidR="003940E4" w:rsidRPr="002D05C0" w:rsidRDefault="003940E4" w:rsidP="007B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10D326D" w14:textId="77777777" w:rsidR="00B70D4B" w:rsidRDefault="003940E4" w:rsidP="007B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</w:p>
          <w:p w14:paraId="118B38FA" w14:textId="5A2C5030" w:rsidR="003940E4" w:rsidRPr="002D05C0" w:rsidRDefault="003940E4" w:rsidP="007B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900" w:type="dxa"/>
            <w:vAlign w:val="bottom"/>
          </w:tcPr>
          <w:p w14:paraId="565E1974" w14:textId="5B45A2F5" w:rsidR="003940E4" w:rsidRPr="002D05C0" w:rsidRDefault="00974319" w:rsidP="007B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5293">
              <w:rPr>
                <w:rFonts w:ascii="Angsana New" w:hAnsi="Angsana New" w:cs="Angsana New"/>
                <w:bCs/>
                <w:sz w:val="30"/>
                <w:szCs w:val="30"/>
              </w:rPr>
              <w:t>30</w:t>
            </w:r>
            <w:r w:rsidRPr="00455293"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กันย</w:t>
            </w:r>
            <w:r w:rsidRPr="00455293">
              <w:rPr>
                <w:rFonts w:ascii="Angsana New" w:hAnsi="Angsana New" w:cs="Angsana New"/>
                <w:b/>
                <w:sz w:val="30"/>
                <w:szCs w:val="30"/>
                <w:cs/>
              </w:rPr>
              <w:t>ายน</w:t>
            </w:r>
          </w:p>
        </w:tc>
        <w:tc>
          <w:tcPr>
            <w:tcW w:w="990" w:type="dxa"/>
            <w:vAlign w:val="bottom"/>
          </w:tcPr>
          <w:p w14:paraId="54CB8392" w14:textId="77777777" w:rsidR="00B70D4B" w:rsidRDefault="003940E4" w:rsidP="007B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142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</w:p>
          <w:p w14:paraId="2D9C0281" w14:textId="1362EA84" w:rsidR="003940E4" w:rsidRPr="00AA142A" w:rsidRDefault="003940E4" w:rsidP="007B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14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810" w:type="dxa"/>
            <w:vAlign w:val="bottom"/>
          </w:tcPr>
          <w:p w14:paraId="36CC7CC3" w14:textId="77777777" w:rsidR="003940E4" w:rsidRPr="00526E2F" w:rsidRDefault="003940E4" w:rsidP="007B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810" w:type="dxa"/>
            <w:vAlign w:val="bottom"/>
          </w:tcPr>
          <w:p w14:paraId="3A76E7E9" w14:textId="77777777" w:rsidR="003940E4" w:rsidRPr="00AA142A" w:rsidRDefault="003940E4" w:rsidP="007B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7EAB9CF9" w14:textId="3B9AC594" w:rsidR="003940E4" w:rsidRPr="00AA142A" w:rsidRDefault="003940E4" w:rsidP="007B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ผลต่างจากการเปลี่ยนแปลงอัตราแลกเปลี่ยนเงินตรา</w:t>
            </w:r>
          </w:p>
        </w:tc>
        <w:tc>
          <w:tcPr>
            <w:tcW w:w="882" w:type="dxa"/>
            <w:vAlign w:val="bottom"/>
          </w:tcPr>
          <w:p w14:paraId="7EC3B650" w14:textId="4B610946" w:rsidR="003940E4" w:rsidRPr="00AA142A" w:rsidRDefault="00974319" w:rsidP="007B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5293">
              <w:rPr>
                <w:rFonts w:ascii="Angsana New" w:hAnsi="Angsana New" w:cs="Angsana New"/>
                <w:bCs/>
                <w:sz w:val="30"/>
                <w:szCs w:val="30"/>
              </w:rPr>
              <w:t>30</w:t>
            </w:r>
            <w:r w:rsidRPr="00455293"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กันย</w:t>
            </w:r>
            <w:r w:rsidRPr="00455293">
              <w:rPr>
                <w:rFonts w:ascii="Angsana New" w:hAnsi="Angsana New" w:cs="Angsana New"/>
                <w:b/>
                <w:sz w:val="30"/>
                <w:szCs w:val="30"/>
                <w:cs/>
              </w:rPr>
              <w:t>ายน</w:t>
            </w:r>
          </w:p>
        </w:tc>
      </w:tr>
      <w:tr w:rsidR="003940E4" w:rsidRPr="00723710" w14:paraId="5FBE9333" w14:textId="77777777" w:rsidTr="00B70D4B">
        <w:trPr>
          <w:tblHeader/>
        </w:trPr>
        <w:tc>
          <w:tcPr>
            <w:tcW w:w="2268" w:type="dxa"/>
            <w:vAlign w:val="bottom"/>
          </w:tcPr>
          <w:p w14:paraId="74B014D4" w14:textId="77777777" w:rsidR="003940E4" w:rsidRPr="002D05C0" w:rsidRDefault="003940E4" w:rsidP="007B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221BFCDB" w14:textId="77777777" w:rsidR="003940E4" w:rsidRPr="002D05C0" w:rsidRDefault="003940E4" w:rsidP="007B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900" w:type="dxa"/>
            <w:vAlign w:val="bottom"/>
          </w:tcPr>
          <w:p w14:paraId="3611A1A0" w14:textId="77777777" w:rsidR="003940E4" w:rsidRPr="002D05C0" w:rsidRDefault="003940E4" w:rsidP="007B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D05C0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990" w:type="dxa"/>
            <w:vAlign w:val="bottom"/>
          </w:tcPr>
          <w:p w14:paraId="04DB2DF1" w14:textId="77777777" w:rsidR="003940E4" w:rsidRPr="00AA142A" w:rsidRDefault="003940E4" w:rsidP="007B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142A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810" w:type="dxa"/>
            <w:vAlign w:val="bottom"/>
          </w:tcPr>
          <w:p w14:paraId="6E921B0A" w14:textId="77777777" w:rsidR="003940E4" w:rsidRPr="00AA142A" w:rsidRDefault="003940E4" w:rsidP="007B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142A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10" w:type="dxa"/>
            <w:vAlign w:val="bottom"/>
          </w:tcPr>
          <w:p w14:paraId="682B0DEC" w14:textId="77777777" w:rsidR="003940E4" w:rsidRPr="00AA142A" w:rsidRDefault="003940E4" w:rsidP="007B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142A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620" w:type="dxa"/>
            <w:vAlign w:val="bottom"/>
          </w:tcPr>
          <w:p w14:paraId="56C1F61E" w14:textId="63CFF299" w:rsidR="003940E4" w:rsidRPr="00AA142A" w:rsidRDefault="009C5ECE" w:rsidP="007B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882" w:type="dxa"/>
            <w:vAlign w:val="bottom"/>
          </w:tcPr>
          <w:p w14:paraId="6A0BBF80" w14:textId="77777777" w:rsidR="003940E4" w:rsidRPr="00AA142A" w:rsidRDefault="003940E4" w:rsidP="007B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14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A142A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3940E4" w:rsidRPr="00723710" w14:paraId="1EEC53EF" w14:textId="77777777" w:rsidTr="00B70D4B">
        <w:trPr>
          <w:tblHeader/>
        </w:trPr>
        <w:tc>
          <w:tcPr>
            <w:tcW w:w="2268" w:type="dxa"/>
            <w:vAlign w:val="bottom"/>
          </w:tcPr>
          <w:p w14:paraId="6ABE25E2" w14:textId="77777777" w:rsidR="003940E4" w:rsidRPr="002D05C0" w:rsidRDefault="003940E4" w:rsidP="007B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53A96BCC" w14:textId="5BA04518" w:rsidR="003940E4" w:rsidRPr="002D05C0" w:rsidRDefault="003940E4" w:rsidP="007B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5112" w:type="dxa"/>
            <w:gridSpan w:val="5"/>
            <w:vAlign w:val="bottom"/>
          </w:tcPr>
          <w:p w14:paraId="1B1565BA" w14:textId="15D7C3C9" w:rsidR="003940E4" w:rsidRPr="00AA142A" w:rsidRDefault="003940E4" w:rsidP="007B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6D092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ล้านบาท</w:t>
            </w: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3940E4" w:rsidRPr="00723710" w14:paraId="53226B34" w14:textId="77777777" w:rsidTr="00B70D4B">
        <w:tc>
          <w:tcPr>
            <w:tcW w:w="2268" w:type="dxa"/>
          </w:tcPr>
          <w:p w14:paraId="10A712EF" w14:textId="3F781057" w:rsidR="003940E4" w:rsidRPr="002D05C0" w:rsidRDefault="003940E4" w:rsidP="00394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90" w:type="dxa"/>
          </w:tcPr>
          <w:p w14:paraId="748E26B9" w14:textId="7C17A68E" w:rsidR="003940E4" w:rsidRDefault="003940E4" w:rsidP="00394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2.50-4.75</w:t>
            </w:r>
          </w:p>
        </w:tc>
        <w:tc>
          <w:tcPr>
            <w:tcW w:w="900" w:type="dxa"/>
          </w:tcPr>
          <w:p w14:paraId="540A78B0" w14:textId="098C4C12" w:rsidR="003940E4" w:rsidRDefault="00977EA5" w:rsidP="00394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5.00</w:t>
            </w:r>
          </w:p>
        </w:tc>
        <w:tc>
          <w:tcPr>
            <w:tcW w:w="990" w:type="dxa"/>
          </w:tcPr>
          <w:p w14:paraId="30C4CD35" w14:textId="48AA7656" w:rsidR="003940E4" w:rsidRDefault="003940E4" w:rsidP="00394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400" w:lineRule="exact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810" w:type="dxa"/>
          </w:tcPr>
          <w:p w14:paraId="0EEEF1CB" w14:textId="00F19549" w:rsidR="003940E4" w:rsidRDefault="00977EA5" w:rsidP="00394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400" w:lineRule="exac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352</w:t>
            </w:r>
          </w:p>
        </w:tc>
        <w:tc>
          <w:tcPr>
            <w:tcW w:w="810" w:type="dxa"/>
          </w:tcPr>
          <w:p w14:paraId="517751A7" w14:textId="3F2E954F" w:rsidR="003940E4" w:rsidRDefault="00BF2F49" w:rsidP="00394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400" w:lineRule="exact"/>
              <w:ind w:left="-95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(36</w:t>
            </w:r>
            <w:r w:rsidR="002B106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977E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620" w:type="dxa"/>
          </w:tcPr>
          <w:p w14:paraId="69845D17" w14:textId="18139177" w:rsidR="003940E4" w:rsidRPr="002D05C0" w:rsidRDefault="00977EA5" w:rsidP="006D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3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(19)</w:t>
            </w:r>
          </w:p>
        </w:tc>
        <w:tc>
          <w:tcPr>
            <w:tcW w:w="882" w:type="dxa"/>
          </w:tcPr>
          <w:p w14:paraId="15F42B00" w14:textId="49517B58" w:rsidR="003940E4" w:rsidRDefault="00977EA5" w:rsidP="00BF2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400" w:lineRule="exact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B106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3940E4" w:rsidRPr="00723710" w14:paraId="60A1BEBE" w14:textId="77777777" w:rsidTr="00B70D4B">
        <w:tc>
          <w:tcPr>
            <w:tcW w:w="2268" w:type="dxa"/>
          </w:tcPr>
          <w:p w14:paraId="3F9A736B" w14:textId="77777777" w:rsidR="00076611" w:rsidRDefault="003940E4" w:rsidP="00076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="Angsana New"/>
                <w:sz w:val="30"/>
                <w:szCs w:val="30"/>
              </w:rPr>
            </w:pPr>
            <w:r w:rsidRPr="003940E4">
              <w:rPr>
                <w:rFonts w:asciiTheme="majorBidi" w:hAnsiTheme="majorBidi" w:cs="Angsana New" w:hint="cs"/>
                <w:sz w:val="30"/>
                <w:szCs w:val="30"/>
                <w:cs/>
              </w:rPr>
              <w:t>บุคคลหรือกิจกา</w:t>
            </w:r>
            <w:r w:rsidR="00076611">
              <w:rPr>
                <w:rFonts w:asciiTheme="majorBidi" w:hAnsiTheme="majorBidi" w:cs="Angsana New" w:hint="cs"/>
                <w:sz w:val="30"/>
                <w:szCs w:val="30"/>
                <w:cs/>
              </w:rPr>
              <w:t>ร</w:t>
            </w:r>
            <w:r w:rsidRPr="003940E4">
              <w:rPr>
                <w:rFonts w:asciiTheme="majorBidi" w:hAnsiTheme="majorBidi" w:cs="Angsana New" w:hint="cs"/>
                <w:sz w:val="30"/>
                <w:szCs w:val="30"/>
                <w:cs/>
              </w:rPr>
              <w:t>อื่น</w:t>
            </w:r>
          </w:p>
          <w:p w14:paraId="1FB260A1" w14:textId="29B662B9" w:rsidR="003940E4" w:rsidRPr="002D05C0" w:rsidRDefault="00076611" w:rsidP="00076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</w:t>
            </w:r>
            <w:r w:rsidR="003940E4" w:rsidRPr="003940E4">
              <w:rPr>
                <w:rFonts w:asciiTheme="majorBidi" w:hAnsiTheme="majorBidi" w:cs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990" w:type="dxa"/>
          </w:tcPr>
          <w:p w14:paraId="69C64F1A" w14:textId="77777777" w:rsidR="00076611" w:rsidRDefault="00076611" w:rsidP="007B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931C1D4" w14:textId="49B2C1EC" w:rsidR="003940E4" w:rsidRDefault="003940E4" w:rsidP="007B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1.70</w:t>
            </w:r>
          </w:p>
        </w:tc>
        <w:tc>
          <w:tcPr>
            <w:tcW w:w="900" w:type="dxa"/>
          </w:tcPr>
          <w:p w14:paraId="18E3BA95" w14:textId="0046A28B" w:rsidR="003940E4" w:rsidRPr="002D05C0" w:rsidRDefault="00977EA5" w:rsidP="007B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74915C7" w14:textId="77777777" w:rsidR="00076611" w:rsidRDefault="00076611" w:rsidP="007B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400" w:lineRule="exact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DEC3F9E" w14:textId="0185DBAC" w:rsidR="003940E4" w:rsidRDefault="003940E4" w:rsidP="007B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400" w:lineRule="exact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810" w:type="dxa"/>
          </w:tcPr>
          <w:p w14:paraId="493827F1" w14:textId="43127995" w:rsidR="003940E4" w:rsidRPr="002D05C0" w:rsidRDefault="00977EA5" w:rsidP="007B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400" w:lineRule="exac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  <w:t>-</w:t>
            </w:r>
          </w:p>
        </w:tc>
        <w:tc>
          <w:tcPr>
            <w:tcW w:w="810" w:type="dxa"/>
          </w:tcPr>
          <w:p w14:paraId="4B266B5D" w14:textId="56F40D59" w:rsidR="003940E4" w:rsidRPr="002D05C0" w:rsidRDefault="00977EA5" w:rsidP="007B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400" w:lineRule="exact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  <w:t>(61)</w:t>
            </w:r>
          </w:p>
        </w:tc>
        <w:tc>
          <w:tcPr>
            <w:tcW w:w="1620" w:type="dxa"/>
          </w:tcPr>
          <w:p w14:paraId="1BF1A03C" w14:textId="50B526D8" w:rsidR="003940E4" w:rsidRPr="002D05C0" w:rsidRDefault="00977EA5" w:rsidP="006D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3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  <w:t>(6)</w:t>
            </w:r>
          </w:p>
        </w:tc>
        <w:tc>
          <w:tcPr>
            <w:tcW w:w="882" w:type="dxa"/>
            <w:tcBorders>
              <w:bottom w:val="single" w:sz="4" w:space="0" w:color="auto"/>
            </w:tcBorders>
          </w:tcPr>
          <w:p w14:paraId="1F9CE249" w14:textId="600A94BC" w:rsidR="003940E4" w:rsidRPr="002D05C0" w:rsidRDefault="00977EA5" w:rsidP="00974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400" w:lineRule="exact"/>
              <w:ind w:left="-95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  <w:t>-</w:t>
            </w:r>
          </w:p>
        </w:tc>
      </w:tr>
      <w:tr w:rsidR="003940E4" w:rsidRPr="00723710" w14:paraId="66D6CC15" w14:textId="77777777" w:rsidTr="00B70D4B">
        <w:tc>
          <w:tcPr>
            <w:tcW w:w="2268" w:type="dxa"/>
          </w:tcPr>
          <w:p w14:paraId="18C99315" w14:textId="77777777" w:rsidR="003940E4" w:rsidRPr="002D05C0" w:rsidRDefault="003940E4" w:rsidP="007B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081C4B6C" w14:textId="77777777" w:rsidR="003940E4" w:rsidRPr="002D05C0" w:rsidRDefault="003940E4" w:rsidP="007B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7604468F" w14:textId="77777777" w:rsidR="003940E4" w:rsidRPr="002D05C0" w:rsidRDefault="003940E4" w:rsidP="007B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EEE8A89" w14:textId="2A9DB23D" w:rsidR="003940E4" w:rsidRPr="002D05C0" w:rsidRDefault="003940E4" w:rsidP="007B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40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137</w:t>
            </w:r>
          </w:p>
        </w:tc>
        <w:tc>
          <w:tcPr>
            <w:tcW w:w="810" w:type="dxa"/>
          </w:tcPr>
          <w:p w14:paraId="4435FC19" w14:textId="77777777" w:rsidR="003940E4" w:rsidRPr="002D05C0" w:rsidRDefault="003940E4" w:rsidP="007B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400" w:lineRule="exac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51B5403F" w14:textId="77777777" w:rsidR="003940E4" w:rsidRPr="002D05C0" w:rsidRDefault="003940E4" w:rsidP="007B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400" w:lineRule="exact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316E888E" w14:textId="77777777" w:rsidR="003940E4" w:rsidRPr="002D05C0" w:rsidRDefault="003940E4" w:rsidP="007B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</w:tcPr>
          <w:p w14:paraId="787976FD" w14:textId="518E4E8A" w:rsidR="003940E4" w:rsidRPr="002D05C0" w:rsidRDefault="0040322D" w:rsidP="00974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400" w:lineRule="exact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2B10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  <w:tr w:rsidR="00076611" w:rsidRPr="00723710" w14:paraId="2A401935" w14:textId="77777777" w:rsidTr="00B70D4B">
        <w:tc>
          <w:tcPr>
            <w:tcW w:w="2268" w:type="dxa"/>
          </w:tcPr>
          <w:p w14:paraId="5186E56F" w14:textId="55AE02F0" w:rsidR="00076611" w:rsidRPr="00B70D4B" w:rsidRDefault="00076611" w:rsidP="007B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990" w:type="dxa"/>
          </w:tcPr>
          <w:p w14:paraId="3F1CA85E" w14:textId="77777777" w:rsidR="00076611" w:rsidRPr="002D05C0" w:rsidRDefault="00076611" w:rsidP="007B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4973FE35" w14:textId="77777777" w:rsidR="00076611" w:rsidRPr="002D05C0" w:rsidRDefault="00076611" w:rsidP="007B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1EC0BDA" w14:textId="202B5548" w:rsidR="00076611" w:rsidRDefault="00076611" w:rsidP="00076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40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810" w:type="dxa"/>
          </w:tcPr>
          <w:p w14:paraId="578F6071" w14:textId="77777777" w:rsidR="00076611" w:rsidRPr="002D05C0" w:rsidRDefault="00076611" w:rsidP="007B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400" w:lineRule="exac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3273BC60" w14:textId="77777777" w:rsidR="00076611" w:rsidRPr="002D05C0" w:rsidRDefault="00076611" w:rsidP="007B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400" w:lineRule="exact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1D0E79E1" w14:textId="77777777" w:rsidR="00076611" w:rsidRPr="002D05C0" w:rsidRDefault="00076611" w:rsidP="007B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</w:tcPr>
          <w:p w14:paraId="4F667FC2" w14:textId="2C4EE8E7" w:rsidR="00076611" w:rsidRDefault="0040322D" w:rsidP="00974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400" w:lineRule="exact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076611" w:rsidRPr="00723710" w14:paraId="751415C4" w14:textId="77777777" w:rsidTr="00B70D4B">
        <w:tc>
          <w:tcPr>
            <w:tcW w:w="2268" w:type="dxa"/>
          </w:tcPr>
          <w:p w14:paraId="109DCD5F" w14:textId="5327CDEE" w:rsidR="00076611" w:rsidRPr="002D05C0" w:rsidRDefault="00076611" w:rsidP="007B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14:paraId="10DC7D39" w14:textId="77777777" w:rsidR="00076611" w:rsidRPr="002D05C0" w:rsidRDefault="00076611" w:rsidP="007B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75BCA0A9" w14:textId="77777777" w:rsidR="00076611" w:rsidRPr="002D05C0" w:rsidRDefault="00076611" w:rsidP="007B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06C72FF" w14:textId="586CD0AB" w:rsidR="00076611" w:rsidRDefault="00076611" w:rsidP="007B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40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137</w:t>
            </w:r>
          </w:p>
        </w:tc>
        <w:tc>
          <w:tcPr>
            <w:tcW w:w="810" w:type="dxa"/>
          </w:tcPr>
          <w:p w14:paraId="3B84875D" w14:textId="77777777" w:rsidR="00076611" w:rsidRPr="002D05C0" w:rsidRDefault="00076611" w:rsidP="007B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400" w:lineRule="exac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6649D5BF" w14:textId="77777777" w:rsidR="00076611" w:rsidRPr="002D05C0" w:rsidRDefault="00076611" w:rsidP="007B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400" w:lineRule="exact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3999EDDC" w14:textId="77777777" w:rsidR="00076611" w:rsidRPr="002D05C0" w:rsidRDefault="00076611" w:rsidP="007B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</w:tcPr>
          <w:p w14:paraId="6146D2DB" w14:textId="3B7EE256" w:rsidR="00076611" w:rsidRDefault="0040322D" w:rsidP="00BF2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400" w:lineRule="exact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2B10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</w:tbl>
    <w:p w14:paraId="1230539E" w14:textId="77777777" w:rsidR="00740FE2" w:rsidRDefault="00740FE2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990"/>
        <w:gridCol w:w="990"/>
        <w:gridCol w:w="900"/>
        <w:gridCol w:w="810"/>
        <w:gridCol w:w="810"/>
        <w:gridCol w:w="1620"/>
        <w:gridCol w:w="882"/>
      </w:tblGrid>
      <w:tr w:rsidR="00076611" w:rsidRPr="00AA142A" w14:paraId="3F16F2F9" w14:textId="77777777" w:rsidTr="00B70D4B">
        <w:trPr>
          <w:tblHeader/>
        </w:trPr>
        <w:tc>
          <w:tcPr>
            <w:tcW w:w="2268" w:type="dxa"/>
            <w:vAlign w:val="bottom"/>
          </w:tcPr>
          <w:p w14:paraId="7182FC67" w14:textId="77777777" w:rsidR="00076611" w:rsidRPr="00DB66EF" w:rsidRDefault="00076611" w:rsidP="006D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4919EA50" w14:textId="77777777" w:rsidR="00076611" w:rsidRPr="002D05C0" w:rsidRDefault="00076611" w:rsidP="006D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  <w:r w:rsidRPr="002D05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5022" w:type="dxa"/>
            <w:gridSpan w:val="5"/>
            <w:vAlign w:val="bottom"/>
          </w:tcPr>
          <w:p w14:paraId="023ED250" w14:textId="66822661" w:rsidR="00076611" w:rsidRPr="00AA142A" w:rsidRDefault="00076611" w:rsidP="006D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14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76611" w:rsidRPr="00AA142A" w14:paraId="69481CF7" w14:textId="77777777" w:rsidTr="00B70D4B">
        <w:trPr>
          <w:tblHeader/>
        </w:trPr>
        <w:tc>
          <w:tcPr>
            <w:tcW w:w="2268" w:type="dxa"/>
            <w:shd w:val="clear" w:color="auto" w:fill="auto"/>
            <w:vAlign w:val="bottom"/>
          </w:tcPr>
          <w:p w14:paraId="6E73FEDE" w14:textId="77777777" w:rsidR="00076611" w:rsidRPr="002D05C0" w:rsidRDefault="00076611" w:rsidP="006D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CCDFE6F" w14:textId="45A6AF22" w:rsidR="00B70D4B" w:rsidRDefault="00B70D4B" w:rsidP="00B70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  <w:p w14:paraId="3370C430" w14:textId="269977C8" w:rsidR="00076611" w:rsidRPr="002D05C0" w:rsidRDefault="00076611" w:rsidP="00B70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  <w:vAlign w:val="bottom"/>
          </w:tcPr>
          <w:p w14:paraId="4BE05139" w14:textId="79B8AFCC" w:rsidR="00076611" w:rsidRPr="002D05C0" w:rsidRDefault="00974319" w:rsidP="006D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5293">
              <w:rPr>
                <w:rFonts w:ascii="Angsana New" w:hAnsi="Angsana New" w:cs="Angsana New"/>
                <w:bCs/>
                <w:sz w:val="30"/>
                <w:szCs w:val="30"/>
              </w:rPr>
              <w:t>30</w:t>
            </w:r>
            <w:r w:rsidRPr="00455293"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b/>
                <w:sz w:val="30"/>
                <w:szCs w:val="30"/>
                <w:cs/>
              </w:rPr>
              <w:br/>
            </w: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กันย</w:t>
            </w:r>
            <w:r w:rsidRPr="00455293">
              <w:rPr>
                <w:rFonts w:ascii="Angsana New" w:hAnsi="Angsana New" w:cs="Angsana New"/>
                <w:b/>
                <w:sz w:val="30"/>
                <w:szCs w:val="30"/>
                <w:cs/>
              </w:rPr>
              <w:t>ายน</w:t>
            </w:r>
          </w:p>
        </w:tc>
        <w:tc>
          <w:tcPr>
            <w:tcW w:w="900" w:type="dxa"/>
            <w:vAlign w:val="bottom"/>
          </w:tcPr>
          <w:p w14:paraId="1C6A2BA7" w14:textId="77777777" w:rsidR="00B70D4B" w:rsidRDefault="00076611" w:rsidP="006D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142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</w:p>
          <w:p w14:paraId="3C837B58" w14:textId="4C420943" w:rsidR="00076611" w:rsidRPr="00AA142A" w:rsidRDefault="00076611" w:rsidP="006D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14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810" w:type="dxa"/>
            <w:vAlign w:val="bottom"/>
          </w:tcPr>
          <w:p w14:paraId="1B1FA554" w14:textId="77777777" w:rsidR="00076611" w:rsidRPr="00526E2F" w:rsidRDefault="00076611" w:rsidP="006D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810" w:type="dxa"/>
            <w:vAlign w:val="bottom"/>
          </w:tcPr>
          <w:p w14:paraId="2816507F" w14:textId="77777777" w:rsidR="00076611" w:rsidRPr="00AA142A" w:rsidRDefault="00076611" w:rsidP="006D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7B1AEED3" w14:textId="683F7A5B" w:rsidR="00076611" w:rsidRPr="00AA142A" w:rsidRDefault="00076611" w:rsidP="006D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ผลต่างจากการเปลี่ยนแปลงอัตราแลกเปลี่ยนเงินตรา</w:t>
            </w:r>
          </w:p>
        </w:tc>
        <w:tc>
          <w:tcPr>
            <w:tcW w:w="882" w:type="dxa"/>
            <w:vAlign w:val="bottom"/>
          </w:tcPr>
          <w:p w14:paraId="369ABCC2" w14:textId="26B49B5B" w:rsidR="00076611" w:rsidRPr="00AA142A" w:rsidRDefault="00974319" w:rsidP="006D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5293">
              <w:rPr>
                <w:rFonts w:ascii="Angsana New" w:hAnsi="Angsana New" w:cs="Angsana New"/>
                <w:bCs/>
                <w:sz w:val="30"/>
                <w:szCs w:val="30"/>
              </w:rPr>
              <w:t>30</w:t>
            </w:r>
            <w:r w:rsidRPr="00455293"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กันย</w:t>
            </w:r>
            <w:r w:rsidRPr="00455293">
              <w:rPr>
                <w:rFonts w:ascii="Angsana New" w:hAnsi="Angsana New" w:cs="Angsana New"/>
                <w:b/>
                <w:sz w:val="30"/>
                <w:szCs w:val="30"/>
                <w:cs/>
              </w:rPr>
              <w:t>ายน</w:t>
            </w:r>
          </w:p>
        </w:tc>
      </w:tr>
      <w:tr w:rsidR="00076611" w:rsidRPr="00AA142A" w14:paraId="7A3FFCAA" w14:textId="77777777" w:rsidTr="00B70D4B">
        <w:trPr>
          <w:tblHeader/>
        </w:trPr>
        <w:tc>
          <w:tcPr>
            <w:tcW w:w="2268" w:type="dxa"/>
            <w:vAlign w:val="bottom"/>
          </w:tcPr>
          <w:p w14:paraId="0E8C1C4E" w14:textId="77777777" w:rsidR="00076611" w:rsidRPr="002D05C0" w:rsidRDefault="00076611" w:rsidP="006D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30269761" w14:textId="77777777" w:rsidR="00076611" w:rsidRPr="002D05C0" w:rsidRDefault="00076611" w:rsidP="006D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990" w:type="dxa"/>
            <w:vAlign w:val="bottom"/>
          </w:tcPr>
          <w:p w14:paraId="538A432C" w14:textId="77777777" w:rsidR="00076611" w:rsidRPr="002D05C0" w:rsidRDefault="00076611" w:rsidP="006D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D05C0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900" w:type="dxa"/>
            <w:vAlign w:val="bottom"/>
          </w:tcPr>
          <w:p w14:paraId="7A3FCE24" w14:textId="77777777" w:rsidR="00076611" w:rsidRPr="00AA142A" w:rsidRDefault="00076611" w:rsidP="006D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142A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810" w:type="dxa"/>
            <w:vAlign w:val="bottom"/>
          </w:tcPr>
          <w:p w14:paraId="7CD42F23" w14:textId="77777777" w:rsidR="00076611" w:rsidRPr="00AA142A" w:rsidRDefault="00076611" w:rsidP="006D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142A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10" w:type="dxa"/>
            <w:vAlign w:val="bottom"/>
          </w:tcPr>
          <w:p w14:paraId="73215FDA" w14:textId="77777777" w:rsidR="00076611" w:rsidRPr="00AA142A" w:rsidRDefault="00076611" w:rsidP="006D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142A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620" w:type="dxa"/>
            <w:vAlign w:val="bottom"/>
          </w:tcPr>
          <w:p w14:paraId="62671E10" w14:textId="471E1604" w:rsidR="00076611" w:rsidRPr="00AA142A" w:rsidRDefault="009C5ECE" w:rsidP="006D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882" w:type="dxa"/>
            <w:vAlign w:val="bottom"/>
          </w:tcPr>
          <w:p w14:paraId="28F92CFF" w14:textId="77777777" w:rsidR="00076611" w:rsidRPr="00AA142A" w:rsidRDefault="00076611" w:rsidP="006D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14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A142A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076611" w:rsidRPr="00AA142A" w14:paraId="67987B54" w14:textId="77777777" w:rsidTr="00B70D4B">
        <w:trPr>
          <w:tblHeader/>
        </w:trPr>
        <w:tc>
          <w:tcPr>
            <w:tcW w:w="2268" w:type="dxa"/>
            <w:vAlign w:val="bottom"/>
          </w:tcPr>
          <w:p w14:paraId="03CCF149" w14:textId="77777777" w:rsidR="00076611" w:rsidRPr="002D05C0" w:rsidRDefault="00076611" w:rsidP="006D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685123CE" w14:textId="77777777" w:rsidR="00076611" w:rsidRPr="002D05C0" w:rsidRDefault="00076611" w:rsidP="006D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5022" w:type="dxa"/>
            <w:gridSpan w:val="5"/>
            <w:vAlign w:val="bottom"/>
          </w:tcPr>
          <w:p w14:paraId="0BD78F13" w14:textId="14060462" w:rsidR="00076611" w:rsidRPr="00AA142A" w:rsidRDefault="006D0920" w:rsidP="006D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ล้านบาท</w:t>
            </w: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933F33" w14:paraId="6A90832D" w14:textId="77777777" w:rsidTr="00B70D4B">
        <w:tc>
          <w:tcPr>
            <w:tcW w:w="2268" w:type="dxa"/>
          </w:tcPr>
          <w:p w14:paraId="5FC044E4" w14:textId="7B877B6E" w:rsidR="00933F33" w:rsidRPr="002D05C0" w:rsidRDefault="00933F33" w:rsidP="00076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6E1FD6F0" w14:textId="0EFED791" w:rsidR="00933F33" w:rsidRDefault="00933F33" w:rsidP="00076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1.70-4.34</w:t>
            </w:r>
          </w:p>
        </w:tc>
        <w:tc>
          <w:tcPr>
            <w:tcW w:w="990" w:type="dxa"/>
          </w:tcPr>
          <w:p w14:paraId="5685958B" w14:textId="2C9DB084" w:rsidR="00933F33" w:rsidRDefault="00933F33" w:rsidP="00076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</w:rPr>
              <w:t>2.00-4.35</w:t>
            </w:r>
          </w:p>
        </w:tc>
        <w:tc>
          <w:tcPr>
            <w:tcW w:w="900" w:type="dxa"/>
          </w:tcPr>
          <w:p w14:paraId="5DC6E61D" w14:textId="69B31285" w:rsidR="00933F33" w:rsidRDefault="00933F33" w:rsidP="00076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400" w:lineRule="exact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23,770</w:t>
            </w:r>
          </w:p>
        </w:tc>
        <w:tc>
          <w:tcPr>
            <w:tcW w:w="810" w:type="dxa"/>
          </w:tcPr>
          <w:p w14:paraId="3276C09A" w14:textId="7FFAF7CE" w:rsidR="00933F33" w:rsidRDefault="00933F33" w:rsidP="00076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400" w:lineRule="exac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50,855</w:t>
            </w:r>
          </w:p>
        </w:tc>
        <w:tc>
          <w:tcPr>
            <w:tcW w:w="810" w:type="dxa"/>
          </w:tcPr>
          <w:p w14:paraId="10C79429" w14:textId="5A019697" w:rsidR="00933F33" w:rsidRDefault="00933F33" w:rsidP="00076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400" w:lineRule="exact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(46,852)</w:t>
            </w:r>
          </w:p>
        </w:tc>
        <w:tc>
          <w:tcPr>
            <w:tcW w:w="1620" w:type="dxa"/>
          </w:tcPr>
          <w:p w14:paraId="538BB5EC" w14:textId="09FB0955" w:rsidR="00933F33" w:rsidRPr="002D05C0" w:rsidRDefault="00933F33" w:rsidP="00B70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3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(17)</w:t>
            </w:r>
          </w:p>
        </w:tc>
        <w:tc>
          <w:tcPr>
            <w:tcW w:w="882" w:type="dxa"/>
          </w:tcPr>
          <w:p w14:paraId="31CEEE16" w14:textId="7ED32B57" w:rsidR="00933F33" w:rsidRPr="00933F33" w:rsidRDefault="00933F33" w:rsidP="00974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400" w:lineRule="exact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</w:rPr>
              <w:t>27,756</w:t>
            </w:r>
          </w:p>
        </w:tc>
      </w:tr>
      <w:tr w:rsidR="00933F33" w:rsidRPr="002D05C0" w14:paraId="732C3F2A" w14:textId="77777777" w:rsidTr="00B70D4B">
        <w:tc>
          <w:tcPr>
            <w:tcW w:w="2268" w:type="dxa"/>
          </w:tcPr>
          <w:p w14:paraId="127873FF" w14:textId="77777777" w:rsidR="00933F33" w:rsidRPr="002D05C0" w:rsidRDefault="00933F33" w:rsidP="00076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3206A7F9" w14:textId="77777777" w:rsidR="00933F33" w:rsidRPr="002D05C0" w:rsidRDefault="00933F33" w:rsidP="00076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466C6FC" w14:textId="77777777" w:rsidR="00933F33" w:rsidRPr="002D05C0" w:rsidRDefault="00933F33" w:rsidP="00076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5EC8EFC" w14:textId="27193524" w:rsidR="00933F33" w:rsidRPr="002D05C0" w:rsidRDefault="00933F33" w:rsidP="00076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40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23,770</w:t>
            </w:r>
          </w:p>
        </w:tc>
        <w:tc>
          <w:tcPr>
            <w:tcW w:w="810" w:type="dxa"/>
          </w:tcPr>
          <w:p w14:paraId="4F36206E" w14:textId="77777777" w:rsidR="00933F33" w:rsidRPr="002D05C0" w:rsidRDefault="00933F33" w:rsidP="00076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400" w:lineRule="exac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6A86EF5B" w14:textId="77777777" w:rsidR="00933F33" w:rsidRPr="002D05C0" w:rsidRDefault="00933F33" w:rsidP="00076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400" w:lineRule="exact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55995644" w14:textId="77777777" w:rsidR="00933F33" w:rsidRPr="002D05C0" w:rsidRDefault="00933F33" w:rsidP="00076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</w:tcPr>
          <w:p w14:paraId="768F513B" w14:textId="0632B3C0" w:rsidR="00933F33" w:rsidRPr="00933F33" w:rsidRDefault="00933F33" w:rsidP="00974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400" w:lineRule="exact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27,756</w:t>
            </w:r>
          </w:p>
        </w:tc>
      </w:tr>
      <w:tr w:rsidR="00933F33" w14:paraId="16A7F754" w14:textId="77777777" w:rsidTr="00B70D4B">
        <w:tc>
          <w:tcPr>
            <w:tcW w:w="2268" w:type="dxa"/>
          </w:tcPr>
          <w:p w14:paraId="64D155A6" w14:textId="6090F240" w:rsidR="00933F33" w:rsidRPr="00B70D4B" w:rsidRDefault="00933F33" w:rsidP="00076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990" w:type="dxa"/>
          </w:tcPr>
          <w:p w14:paraId="4DCFBFA2" w14:textId="77777777" w:rsidR="00933F33" w:rsidRPr="002D05C0" w:rsidRDefault="00933F33" w:rsidP="00076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5F78D22" w14:textId="77777777" w:rsidR="00933F33" w:rsidRPr="002D05C0" w:rsidRDefault="00933F33" w:rsidP="00076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E1BBE11" w14:textId="12C6A268" w:rsidR="00933F33" w:rsidRPr="00CF56CF" w:rsidRDefault="00933F33" w:rsidP="00076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400" w:lineRule="exact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F56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10" w:type="dxa"/>
          </w:tcPr>
          <w:p w14:paraId="39578FAE" w14:textId="77777777" w:rsidR="00933F33" w:rsidRPr="002D05C0" w:rsidRDefault="00933F33" w:rsidP="00076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400" w:lineRule="exac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6F2FE9A3" w14:textId="77777777" w:rsidR="00933F33" w:rsidRPr="002D05C0" w:rsidRDefault="00933F33" w:rsidP="00076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400" w:lineRule="exact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1C2313D8" w14:textId="77777777" w:rsidR="00933F33" w:rsidRPr="002D05C0" w:rsidRDefault="00933F33" w:rsidP="00076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</w:tcPr>
          <w:p w14:paraId="560B9D8C" w14:textId="7BD82E4E" w:rsidR="00933F33" w:rsidRPr="00933F33" w:rsidRDefault="00933F33" w:rsidP="00974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400" w:lineRule="exact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33F33" w14:paraId="7FECDF09" w14:textId="77777777" w:rsidTr="00B70D4B">
        <w:tc>
          <w:tcPr>
            <w:tcW w:w="2268" w:type="dxa"/>
          </w:tcPr>
          <w:p w14:paraId="44C80178" w14:textId="77777777" w:rsidR="00933F33" w:rsidRPr="002D05C0" w:rsidRDefault="00933F33" w:rsidP="00076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14:paraId="47ED3C06" w14:textId="77777777" w:rsidR="00933F33" w:rsidRPr="002D05C0" w:rsidRDefault="00933F33" w:rsidP="00076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3248D71" w14:textId="77777777" w:rsidR="00933F33" w:rsidRPr="002D05C0" w:rsidRDefault="00933F33" w:rsidP="00076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C530B08" w14:textId="2D04D948" w:rsidR="00933F33" w:rsidRDefault="00933F33" w:rsidP="00076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40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23,770</w:t>
            </w:r>
          </w:p>
        </w:tc>
        <w:tc>
          <w:tcPr>
            <w:tcW w:w="810" w:type="dxa"/>
          </w:tcPr>
          <w:p w14:paraId="78DB09CB" w14:textId="77777777" w:rsidR="00933F33" w:rsidRPr="002D05C0" w:rsidRDefault="00933F33" w:rsidP="00076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400" w:lineRule="exac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0613B36D" w14:textId="77777777" w:rsidR="00933F33" w:rsidRPr="002D05C0" w:rsidRDefault="00933F33" w:rsidP="00076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400" w:lineRule="exact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3CD707AF" w14:textId="77777777" w:rsidR="00933F33" w:rsidRPr="002D05C0" w:rsidRDefault="00933F33" w:rsidP="00076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</w:tcPr>
          <w:p w14:paraId="204E8910" w14:textId="2F756724" w:rsidR="00933F33" w:rsidRPr="00933F33" w:rsidRDefault="00933F33" w:rsidP="00974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400" w:lineRule="exact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3F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27,756</w:t>
            </w:r>
          </w:p>
        </w:tc>
      </w:tr>
    </w:tbl>
    <w:p w14:paraId="42DC1202" w14:textId="77777777" w:rsidR="003B6F09" w:rsidRPr="00795139" w:rsidRDefault="003B6F09" w:rsidP="007B3F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20"/>
          <w:szCs w:val="20"/>
        </w:rPr>
      </w:pPr>
    </w:p>
    <w:p w14:paraId="4A709611" w14:textId="77777777" w:rsidR="00287D11" w:rsidRDefault="00287D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75E327D9" w14:textId="30A5245B" w:rsidR="006E5DF6" w:rsidRDefault="006E5DF6" w:rsidP="00CC6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E07C4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>เงินให้กู้ยืมระยะยาว</w:t>
      </w:r>
    </w:p>
    <w:p w14:paraId="655A4AE4" w14:textId="77777777" w:rsidR="00795139" w:rsidRPr="00795139" w:rsidRDefault="00795139" w:rsidP="00CC6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267CB9A1" w14:textId="58DF3ED2" w:rsidR="006E5DF6" w:rsidRDefault="006E5DF6" w:rsidP="00CC6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26E2F">
        <w:rPr>
          <w:rFonts w:ascii="Angsana New" w:hAnsi="Angsana New" w:cs="Angsana New"/>
          <w:sz w:val="30"/>
          <w:szCs w:val="30"/>
          <w:cs/>
        </w:rPr>
        <w:t>รายการเคลื่อนไหวของเงิน</w:t>
      </w:r>
      <w:r>
        <w:rPr>
          <w:rFonts w:ascii="Angsana New" w:hAnsi="Angsana New" w:cs="Angsana New" w:hint="cs"/>
          <w:sz w:val="30"/>
          <w:szCs w:val="30"/>
          <w:cs/>
        </w:rPr>
        <w:t>ให้</w:t>
      </w:r>
      <w:r w:rsidRPr="00526E2F">
        <w:rPr>
          <w:rFonts w:ascii="Angsana New" w:hAnsi="Angsana New" w:cs="Angsana New"/>
          <w:sz w:val="30"/>
          <w:szCs w:val="30"/>
          <w:cs/>
        </w:rPr>
        <w:t>กู้ยืม</w:t>
      </w:r>
      <w:r w:rsidR="00C3481E">
        <w:rPr>
          <w:rFonts w:ascii="Angsana New" w:hAnsi="Angsana New" w:cs="Angsana New" w:hint="cs"/>
          <w:sz w:val="30"/>
          <w:szCs w:val="30"/>
          <w:cs/>
        </w:rPr>
        <w:t>ระยะยาว</w:t>
      </w:r>
      <w:r>
        <w:rPr>
          <w:rFonts w:ascii="Angsana New" w:hAnsi="Angsana New" w:cs="Angsana New" w:hint="cs"/>
          <w:sz w:val="30"/>
          <w:szCs w:val="30"/>
          <w:cs/>
        </w:rPr>
        <w:t>แก่</w:t>
      </w:r>
      <w:r w:rsidRPr="00526E2F">
        <w:rPr>
          <w:rFonts w:ascii="Angsana New" w:hAnsi="Angsana New" w:cs="Angsana New"/>
          <w:sz w:val="30"/>
          <w:szCs w:val="30"/>
          <w:cs/>
        </w:rPr>
        <w:t>บุคคลหรือกิจการที่เกี่ยวข้องกันสำหรับงวด</w:t>
      </w:r>
      <w:r w:rsidR="00974319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526E2F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6D0920">
        <w:rPr>
          <w:rFonts w:ascii="Angsana New" w:hAnsi="Angsana New" w:cs="Angsana New" w:hint="cs"/>
          <w:sz w:val="30"/>
          <w:szCs w:val="30"/>
          <w:cs/>
        </w:rPr>
        <w:t xml:space="preserve">       </w:t>
      </w:r>
      <w:r w:rsidR="00974319" w:rsidRPr="00455293">
        <w:rPr>
          <w:rFonts w:ascii="Angsana New" w:hAnsi="Angsana New" w:cs="Angsana New"/>
          <w:bCs/>
          <w:sz w:val="30"/>
          <w:szCs w:val="30"/>
        </w:rPr>
        <w:t>30</w:t>
      </w:r>
      <w:r w:rsidR="00974319" w:rsidRPr="00455293">
        <w:rPr>
          <w:rFonts w:ascii="Angsana New" w:hAnsi="Angsana New" w:cs="Angsana New"/>
          <w:b/>
          <w:sz w:val="30"/>
          <w:szCs w:val="30"/>
        </w:rPr>
        <w:t xml:space="preserve"> </w:t>
      </w:r>
      <w:r w:rsidR="00974319">
        <w:rPr>
          <w:rFonts w:ascii="Angsana New" w:hAnsi="Angsana New" w:cs="Angsana New" w:hint="cs"/>
          <w:b/>
          <w:sz w:val="30"/>
          <w:szCs w:val="30"/>
          <w:cs/>
        </w:rPr>
        <w:t>กันย</w:t>
      </w:r>
      <w:r w:rsidR="00974319" w:rsidRPr="00455293">
        <w:rPr>
          <w:rFonts w:ascii="Angsana New" w:hAnsi="Angsana New" w:cs="Angsana New"/>
          <w:b/>
          <w:sz w:val="30"/>
          <w:szCs w:val="30"/>
          <w:cs/>
        </w:rPr>
        <w:t>ายน</w:t>
      </w:r>
      <w:r w:rsidRPr="00526E2F">
        <w:rPr>
          <w:rFonts w:ascii="Angsana New" w:hAnsi="Angsana New" w:cs="Angsana New"/>
          <w:sz w:val="30"/>
          <w:szCs w:val="30"/>
          <w:cs/>
        </w:rPr>
        <w:t xml:space="preserve"> </w:t>
      </w:r>
      <w:r w:rsidRPr="00581BFC">
        <w:rPr>
          <w:rFonts w:ascii="Angsana New" w:hAnsi="Angsana New" w:cs="Angsana New"/>
          <w:sz w:val="30"/>
          <w:szCs w:val="30"/>
        </w:rPr>
        <w:t>2562</w:t>
      </w:r>
      <w:r w:rsidRPr="00526E2F">
        <w:rPr>
          <w:rFonts w:ascii="Angsana New" w:hAnsi="Angsana New" w:cs="Angsana New"/>
          <w:sz w:val="30"/>
          <w:szCs w:val="30"/>
          <w:cs/>
        </w:rPr>
        <w:t xml:space="preserve"> มีดังนี้ </w:t>
      </w:r>
    </w:p>
    <w:p w14:paraId="1EE9BD1A" w14:textId="77777777" w:rsidR="007B3FA7" w:rsidRPr="00E31168" w:rsidRDefault="007B3FA7" w:rsidP="000C21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0"/>
        <w:gridCol w:w="990"/>
        <w:gridCol w:w="234"/>
        <w:gridCol w:w="1026"/>
        <w:gridCol w:w="236"/>
        <w:gridCol w:w="1024"/>
        <w:gridCol w:w="235"/>
        <w:gridCol w:w="935"/>
        <w:gridCol w:w="235"/>
        <w:gridCol w:w="935"/>
        <w:gridCol w:w="235"/>
        <w:gridCol w:w="1025"/>
      </w:tblGrid>
      <w:tr w:rsidR="006E5DF6" w:rsidRPr="00723710" w14:paraId="7ECD2D61" w14:textId="77777777" w:rsidTr="008E0DB2">
        <w:trPr>
          <w:tblHeader/>
        </w:trPr>
        <w:tc>
          <w:tcPr>
            <w:tcW w:w="2160" w:type="dxa"/>
            <w:vAlign w:val="bottom"/>
          </w:tcPr>
          <w:p w14:paraId="1A4D0187" w14:textId="77777777" w:rsidR="006E5DF6" w:rsidRPr="00DB66EF" w:rsidRDefault="006E5DF6" w:rsidP="008E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174045AD" w14:textId="77777777" w:rsidR="006E5DF6" w:rsidRPr="002D05C0" w:rsidRDefault="006E5DF6" w:rsidP="008E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  <w:r w:rsidRPr="002D05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17BDC914" w14:textId="77777777" w:rsidR="006E5DF6" w:rsidRPr="00DA395C" w:rsidRDefault="006E5DF6" w:rsidP="008E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4624" w:type="dxa"/>
            <w:gridSpan w:val="7"/>
            <w:vAlign w:val="bottom"/>
          </w:tcPr>
          <w:p w14:paraId="66D7C5D3" w14:textId="77777777" w:rsidR="006E5DF6" w:rsidRPr="00AA142A" w:rsidRDefault="006E5DF6" w:rsidP="008E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14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6E5DF6" w:rsidRPr="00723710" w14:paraId="19A97F42" w14:textId="77777777" w:rsidTr="008E0DB2">
        <w:trPr>
          <w:tblHeader/>
        </w:trPr>
        <w:tc>
          <w:tcPr>
            <w:tcW w:w="2160" w:type="dxa"/>
            <w:shd w:val="clear" w:color="auto" w:fill="auto"/>
            <w:vAlign w:val="bottom"/>
          </w:tcPr>
          <w:p w14:paraId="2052DA80" w14:textId="77777777" w:rsidR="006E5DF6" w:rsidRPr="002D05C0" w:rsidRDefault="006E5DF6" w:rsidP="008E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63FCC0E" w14:textId="77777777" w:rsidR="006E5DF6" w:rsidRPr="002D05C0" w:rsidRDefault="006E5DF6" w:rsidP="008E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14:paraId="38842435" w14:textId="77777777" w:rsidR="006E5DF6" w:rsidRPr="002D05C0" w:rsidRDefault="006E5DF6" w:rsidP="008E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4E79B6E7" w14:textId="6B92B70F" w:rsidR="006E5DF6" w:rsidRPr="002D05C0" w:rsidRDefault="00974319" w:rsidP="008E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5293">
              <w:rPr>
                <w:rFonts w:ascii="Angsana New" w:hAnsi="Angsana New" w:cs="Angsana New"/>
                <w:bCs/>
                <w:sz w:val="30"/>
                <w:szCs w:val="30"/>
              </w:rPr>
              <w:t>30</w:t>
            </w:r>
            <w:r w:rsidRPr="00455293"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กันย</w:t>
            </w:r>
            <w:r w:rsidRPr="00455293">
              <w:rPr>
                <w:rFonts w:ascii="Angsana New" w:hAnsi="Angsana New" w:cs="Angsana New"/>
                <w:b/>
                <w:sz w:val="30"/>
                <w:szCs w:val="30"/>
                <w:cs/>
              </w:rPr>
              <w:t>ายน</w:t>
            </w:r>
          </w:p>
        </w:tc>
        <w:tc>
          <w:tcPr>
            <w:tcW w:w="236" w:type="dxa"/>
            <w:vAlign w:val="bottom"/>
          </w:tcPr>
          <w:p w14:paraId="2E6AA7D1" w14:textId="77777777" w:rsidR="006E5DF6" w:rsidRPr="00E73BC9" w:rsidRDefault="006E5DF6" w:rsidP="008E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  <w:vAlign w:val="bottom"/>
          </w:tcPr>
          <w:p w14:paraId="4E1C0BD8" w14:textId="77777777" w:rsidR="006E5DF6" w:rsidRPr="00AA142A" w:rsidRDefault="006E5DF6" w:rsidP="008E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142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A14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vAlign w:val="bottom"/>
          </w:tcPr>
          <w:p w14:paraId="24FF3942" w14:textId="77777777" w:rsidR="006E5DF6" w:rsidRPr="00526E2F" w:rsidRDefault="006E5DF6" w:rsidP="008E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35" w:type="dxa"/>
            <w:vAlign w:val="bottom"/>
          </w:tcPr>
          <w:p w14:paraId="6E446002" w14:textId="77777777" w:rsidR="006E5DF6" w:rsidRPr="00526E2F" w:rsidRDefault="006E5DF6" w:rsidP="008E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35" w:type="dxa"/>
            <w:vAlign w:val="bottom"/>
          </w:tcPr>
          <w:p w14:paraId="50240E0F" w14:textId="77777777" w:rsidR="006E5DF6" w:rsidRPr="00AA142A" w:rsidRDefault="006E5DF6" w:rsidP="008E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123C2D7E" w14:textId="77777777" w:rsidR="006E5DF6" w:rsidRPr="00AA142A" w:rsidRDefault="006E5DF6" w:rsidP="008E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29A9FEA9" w14:textId="77777777" w:rsidR="006E5DF6" w:rsidRPr="00AA142A" w:rsidRDefault="006E5DF6" w:rsidP="008E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5922732E" w14:textId="231BB26F" w:rsidR="006E5DF6" w:rsidRPr="00AA142A" w:rsidRDefault="005D79AE" w:rsidP="008E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5293">
              <w:rPr>
                <w:rFonts w:ascii="Angsana New" w:hAnsi="Angsana New" w:cs="Angsana New"/>
                <w:bCs/>
                <w:sz w:val="30"/>
                <w:szCs w:val="30"/>
              </w:rPr>
              <w:t>30</w:t>
            </w:r>
            <w:r w:rsidRPr="00455293"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กันย</w:t>
            </w:r>
            <w:r w:rsidRPr="00455293">
              <w:rPr>
                <w:rFonts w:ascii="Angsana New" w:hAnsi="Angsana New" w:cs="Angsana New"/>
                <w:b/>
                <w:sz w:val="30"/>
                <w:szCs w:val="30"/>
                <w:cs/>
              </w:rPr>
              <w:t>ายน</w:t>
            </w:r>
          </w:p>
        </w:tc>
      </w:tr>
      <w:tr w:rsidR="006E5DF6" w:rsidRPr="00723710" w14:paraId="5D71041D" w14:textId="77777777" w:rsidTr="008E0DB2">
        <w:trPr>
          <w:tblHeader/>
        </w:trPr>
        <w:tc>
          <w:tcPr>
            <w:tcW w:w="2160" w:type="dxa"/>
            <w:vAlign w:val="bottom"/>
          </w:tcPr>
          <w:p w14:paraId="1683CEC3" w14:textId="77777777" w:rsidR="006E5DF6" w:rsidRPr="002D05C0" w:rsidRDefault="006E5DF6" w:rsidP="008E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599FC2C4" w14:textId="77777777" w:rsidR="006E5DF6" w:rsidRPr="002D05C0" w:rsidRDefault="006E5DF6" w:rsidP="008E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4" w:type="dxa"/>
            <w:vAlign w:val="bottom"/>
          </w:tcPr>
          <w:p w14:paraId="60FFAE52" w14:textId="77777777" w:rsidR="006E5DF6" w:rsidRPr="002D05C0" w:rsidRDefault="006E5DF6" w:rsidP="008E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4BCF66D1" w14:textId="77777777" w:rsidR="006E5DF6" w:rsidRPr="002D05C0" w:rsidRDefault="006E5DF6" w:rsidP="008E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D05C0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bottom"/>
          </w:tcPr>
          <w:p w14:paraId="6EA83065" w14:textId="77777777" w:rsidR="006E5DF6" w:rsidRPr="00DC2C5E" w:rsidRDefault="006E5DF6" w:rsidP="008E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  <w:vAlign w:val="bottom"/>
          </w:tcPr>
          <w:p w14:paraId="4555960A" w14:textId="77777777" w:rsidR="006E5DF6" w:rsidRPr="00AA142A" w:rsidRDefault="006E5DF6" w:rsidP="008E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142A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5" w:type="dxa"/>
            <w:vAlign w:val="bottom"/>
          </w:tcPr>
          <w:p w14:paraId="7F69E781" w14:textId="77777777" w:rsidR="006E5DF6" w:rsidRPr="00AA142A" w:rsidRDefault="006E5DF6" w:rsidP="008E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1CE332F5" w14:textId="77777777" w:rsidR="006E5DF6" w:rsidRPr="00AA142A" w:rsidRDefault="006E5DF6" w:rsidP="008E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142A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5326947B" w14:textId="77777777" w:rsidR="006E5DF6" w:rsidRPr="00AA142A" w:rsidRDefault="006E5DF6" w:rsidP="008E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0A1B045C" w14:textId="77777777" w:rsidR="006E5DF6" w:rsidRPr="00AA142A" w:rsidRDefault="006E5DF6" w:rsidP="008E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142A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4982F073" w14:textId="77777777" w:rsidR="006E5DF6" w:rsidRPr="00AA142A" w:rsidRDefault="006E5DF6" w:rsidP="008E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3F4F3A01" w14:textId="77777777" w:rsidR="006E5DF6" w:rsidRPr="00AA142A" w:rsidRDefault="006E5DF6" w:rsidP="008E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14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A142A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6E5DF6" w:rsidRPr="00723710" w14:paraId="50A6DCBC" w14:textId="77777777" w:rsidTr="008E0DB2">
        <w:trPr>
          <w:tblHeader/>
        </w:trPr>
        <w:tc>
          <w:tcPr>
            <w:tcW w:w="2160" w:type="dxa"/>
          </w:tcPr>
          <w:p w14:paraId="53B7BEE0" w14:textId="77777777" w:rsidR="006E5DF6" w:rsidRPr="002D05C0" w:rsidRDefault="006E5DF6" w:rsidP="008E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4B227842" w14:textId="77777777" w:rsidR="006E5DF6" w:rsidRPr="002D05C0" w:rsidRDefault="006E5DF6" w:rsidP="008E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046C5080" w14:textId="77777777" w:rsidR="006E5DF6" w:rsidRPr="00DC2C5E" w:rsidRDefault="006E5DF6" w:rsidP="008E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4624" w:type="dxa"/>
            <w:gridSpan w:val="7"/>
          </w:tcPr>
          <w:p w14:paraId="4A58EDC8" w14:textId="77777777" w:rsidR="006E5DF6" w:rsidRPr="002D05C0" w:rsidRDefault="006E5DF6" w:rsidP="008E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E5DF6" w:rsidRPr="00723710" w14:paraId="6EBD05F0" w14:textId="77777777" w:rsidTr="008E0DB2">
        <w:tc>
          <w:tcPr>
            <w:tcW w:w="2160" w:type="dxa"/>
          </w:tcPr>
          <w:p w14:paraId="2C6EF24A" w14:textId="77777777" w:rsidR="006E5DF6" w:rsidRPr="002D05C0" w:rsidRDefault="006E5DF6" w:rsidP="008E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90" w:type="dxa"/>
          </w:tcPr>
          <w:p w14:paraId="3751BA21" w14:textId="08A2B669" w:rsidR="006E5DF6" w:rsidRPr="002D05C0" w:rsidRDefault="006E5DF6" w:rsidP="008E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10.00</w:t>
            </w:r>
          </w:p>
        </w:tc>
        <w:tc>
          <w:tcPr>
            <w:tcW w:w="234" w:type="dxa"/>
          </w:tcPr>
          <w:p w14:paraId="555E5522" w14:textId="77777777" w:rsidR="006E5DF6" w:rsidRPr="002D05C0" w:rsidRDefault="006E5DF6" w:rsidP="008E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1EF4EEB1" w14:textId="3EBB09B5" w:rsidR="006E5DF6" w:rsidRPr="002D05C0" w:rsidRDefault="000A0CCD" w:rsidP="008E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575C103" w14:textId="77777777" w:rsidR="006E5DF6" w:rsidRPr="00DC2C5E" w:rsidRDefault="006E5DF6" w:rsidP="008E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</w:tcPr>
          <w:p w14:paraId="017A5939" w14:textId="3C0451E4" w:rsidR="006E5DF6" w:rsidRPr="002D05C0" w:rsidRDefault="006E5DF6" w:rsidP="008E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352</w:t>
            </w:r>
          </w:p>
        </w:tc>
        <w:tc>
          <w:tcPr>
            <w:tcW w:w="235" w:type="dxa"/>
          </w:tcPr>
          <w:p w14:paraId="4DBD9DF9" w14:textId="77777777" w:rsidR="006E5DF6" w:rsidRPr="002D05C0" w:rsidRDefault="006E5DF6" w:rsidP="008E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7E62311F" w14:textId="28703F6B" w:rsidR="006E5DF6" w:rsidRPr="002D05C0" w:rsidRDefault="000A0CCD" w:rsidP="008E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18036B80" w14:textId="77777777" w:rsidR="006E5DF6" w:rsidRPr="002D05C0" w:rsidRDefault="006E5DF6" w:rsidP="008E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563FBD14" w14:textId="7AF267B1" w:rsidR="006E5DF6" w:rsidRPr="002D05C0" w:rsidRDefault="000A0CCD" w:rsidP="008E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(352)</w:t>
            </w:r>
          </w:p>
        </w:tc>
        <w:tc>
          <w:tcPr>
            <w:tcW w:w="235" w:type="dxa"/>
          </w:tcPr>
          <w:p w14:paraId="66458F37" w14:textId="77777777" w:rsidR="006E5DF6" w:rsidRPr="002D05C0" w:rsidRDefault="006E5DF6" w:rsidP="008E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14:paraId="159420DA" w14:textId="4080E6DD" w:rsidR="006E5DF6" w:rsidRPr="002D05C0" w:rsidRDefault="000A0CCD" w:rsidP="008E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E5DF6" w:rsidRPr="00723710" w14:paraId="36A6CED7" w14:textId="77777777" w:rsidTr="008E0DB2">
        <w:tc>
          <w:tcPr>
            <w:tcW w:w="2160" w:type="dxa"/>
          </w:tcPr>
          <w:p w14:paraId="0DB6C258" w14:textId="77777777" w:rsidR="006E5DF6" w:rsidRPr="002D05C0" w:rsidRDefault="006E5DF6" w:rsidP="008E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374A6803" w14:textId="77777777" w:rsidR="006E5DF6" w:rsidRPr="002D05C0" w:rsidRDefault="006E5DF6" w:rsidP="008E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</w:tcPr>
          <w:p w14:paraId="3C84FDDA" w14:textId="77777777" w:rsidR="006E5DF6" w:rsidRPr="002D05C0" w:rsidRDefault="006E5DF6" w:rsidP="008E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</w:tcPr>
          <w:p w14:paraId="550B67F7" w14:textId="77777777" w:rsidR="006E5DF6" w:rsidRPr="002D05C0" w:rsidRDefault="006E5DF6" w:rsidP="008E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1A04B6B" w14:textId="77777777" w:rsidR="006E5DF6" w:rsidRPr="00DC2C5E" w:rsidRDefault="006E5DF6" w:rsidP="008E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6D7A15CB" w14:textId="665DE90E" w:rsidR="006E5DF6" w:rsidRPr="002D05C0" w:rsidRDefault="006E5DF6" w:rsidP="008E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352</w:t>
            </w:r>
          </w:p>
        </w:tc>
        <w:tc>
          <w:tcPr>
            <w:tcW w:w="235" w:type="dxa"/>
          </w:tcPr>
          <w:p w14:paraId="7FA30959" w14:textId="77777777" w:rsidR="006E5DF6" w:rsidRPr="002D05C0" w:rsidRDefault="006E5DF6" w:rsidP="008E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</w:tcPr>
          <w:p w14:paraId="2CAA9E3C" w14:textId="77777777" w:rsidR="006E5DF6" w:rsidRPr="002D05C0" w:rsidRDefault="006E5DF6" w:rsidP="008E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288523DD" w14:textId="77777777" w:rsidR="006E5DF6" w:rsidRPr="002D05C0" w:rsidRDefault="006E5DF6" w:rsidP="008E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</w:tcPr>
          <w:p w14:paraId="16BD9461" w14:textId="77777777" w:rsidR="006E5DF6" w:rsidRPr="002D05C0" w:rsidRDefault="006E5DF6" w:rsidP="008E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01F1FE78" w14:textId="77777777" w:rsidR="006E5DF6" w:rsidRPr="002D05C0" w:rsidRDefault="006E5DF6" w:rsidP="008E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</w:tcPr>
          <w:p w14:paraId="3BBC0208" w14:textId="2C2585FA" w:rsidR="006E5DF6" w:rsidRPr="002D05C0" w:rsidRDefault="000A0CCD" w:rsidP="008E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6E5DF6" w:rsidRPr="00723710" w14:paraId="35433534" w14:textId="77777777" w:rsidTr="008E0DB2">
        <w:tc>
          <w:tcPr>
            <w:tcW w:w="2160" w:type="dxa"/>
          </w:tcPr>
          <w:p w14:paraId="3859E818" w14:textId="77777777" w:rsidR="006E5DF6" w:rsidRPr="002D05C0" w:rsidRDefault="006E5DF6" w:rsidP="008E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08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990" w:type="dxa"/>
          </w:tcPr>
          <w:p w14:paraId="6C29C053" w14:textId="77777777" w:rsidR="006E5DF6" w:rsidRPr="002D05C0" w:rsidRDefault="006E5DF6" w:rsidP="008E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18C427AA" w14:textId="77777777" w:rsidR="006E5DF6" w:rsidRPr="002D05C0" w:rsidRDefault="006E5DF6" w:rsidP="008E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383273CF" w14:textId="77777777" w:rsidR="006E5DF6" w:rsidRPr="002D05C0" w:rsidRDefault="006E5DF6" w:rsidP="008E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9197E2" w14:textId="77777777" w:rsidR="006E5DF6" w:rsidRPr="00DC2C5E" w:rsidRDefault="006E5DF6" w:rsidP="008E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267C57C0" w14:textId="77777777" w:rsidR="006E5DF6" w:rsidRPr="002D05C0" w:rsidRDefault="006E5DF6" w:rsidP="008E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0B3F1F65" w14:textId="77777777" w:rsidR="006E5DF6" w:rsidRPr="002D05C0" w:rsidRDefault="006E5DF6" w:rsidP="008E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0FA42A7B" w14:textId="77777777" w:rsidR="006E5DF6" w:rsidRPr="002D05C0" w:rsidRDefault="006E5DF6" w:rsidP="008E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27FE5A6C" w14:textId="77777777" w:rsidR="006E5DF6" w:rsidRPr="002D05C0" w:rsidRDefault="006E5DF6" w:rsidP="008E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63DF9B60" w14:textId="77777777" w:rsidR="006E5DF6" w:rsidRPr="002D05C0" w:rsidRDefault="006E5DF6" w:rsidP="008E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1458B048" w14:textId="77777777" w:rsidR="006E5DF6" w:rsidRPr="002D05C0" w:rsidRDefault="006E5DF6" w:rsidP="008E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14:paraId="296F7E0B" w14:textId="36918B8E" w:rsidR="006E5DF6" w:rsidRPr="002D05C0" w:rsidRDefault="000A0CCD" w:rsidP="008E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E5DF6" w:rsidRPr="00723710" w14:paraId="1C4BDA62" w14:textId="77777777" w:rsidTr="008E0DB2">
        <w:tc>
          <w:tcPr>
            <w:tcW w:w="2160" w:type="dxa"/>
          </w:tcPr>
          <w:p w14:paraId="6E5CD11F" w14:textId="77777777" w:rsidR="006E5DF6" w:rsidRPr="002D05C0" w:rsidRDefault="006E5DF6" w:rsidP="008E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14:paraId="79CF8C2B" w14:textId="77777777" w:rsidR="006E5DF6" w:rsidRPr="002D05C0" w:rsidRDefault="006E5DF6" w:rsidP="008E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</w:tcPr>
          <w:p w14:paraId="2A413BD8" w14:textId="77777777" w:rsidR="006E5DF6" w:rsidRPr="002D05C0" w:rsidRDefault="006E5DF6" w:rsidP="008E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</w:tcPr>
          <w:p w14:paraId="23A18870" w14:textId="77777777" w:rsidR="006E5DF6" w:rsidRPr="002D05C0" w:rsidRDefault="006E5DF6" w:rsidP="008E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6FC08A8" w14:textId="77777777" w:rsidR="006E5DF6" w:rsidRPr="00DC2C5E" w:rsidRDefault="006E5DF6" w:rsidP="008E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0DE4D1F4" w14:textId="4E843424" w:rsidR="006E5DF6" w:rsidRPr="002D05C0" w:rsidRDefault="006E5DF6" w:rsidP="008E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352</w:t>
            </w:r>
          </w:p>
        </w:tc>
        <w:tc>
          <w:tcPr>
            <w:tcW w:w="235" w:type="dxa"/>
          </w:tcPr>
          <w:p w14:paraId="1E57249B" w14:textId="77777777" w:rsidR="006E5DF6" w:rsidRPr="002D05C0" w:rsidRDefault="006E5DF6" w:rsidP="008E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</w:tcPr>
          <w:p w14:paraId="1024132C" w14:textId="77777777" w:rsidR="006E5DF6" w:rsidRPr="002D05C0" w:rsidRDefault="006E5DF6" w:rsidP="008E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53002FB0" w14:textId="77777777" w:rsidR="006E5DF6" w:rsidRPr="002D05C0" w:rsidRDefault="006E5DF6" w:rsidP="008E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</w:tcPr>
          <w:p w14:paraId="49324F53" w14:textId="77777777" w:rsidR="006E5DF6" w:rsidRPr="002D05C0" w:rsidRDefault="006E5DF6" w:rsidP="008E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2A19FB92" w14:textId="77777777" w:rsidR="006E5DF6" w:rsidRPr="002D05C0" w:rsidRDefault="006E5DF6" w:rsidP="008E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</w:tcPr>
          <w:p w14:paraId="41D4D067" w14:textId="08A3A839" w:rsidR="006E5DF6" w:rsidRPr="002D05C0" w:rsidRDefault="000A0CCD" w:rsidP="008E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0F572C86" w14:textId="630482A1" w:rsidR="007B3FA7" w:rsidRDefault="007B3FA7" w:rsidP="00C075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 w:cs="Angsana New"/>
        </w:rPr>
      </w:pPr>
    </w:p>
    <w:tbl>
      <w:tblPr>
        <w:tblW w:w="925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00"/>
        <w:gridCol w:w="439"/>
        <w:gridCol w:w="1170"/>
        <w:gridCol w:w="180"/>
        <w:gridCol w:w="1170"/>
      </w:tblGrid>
      <w:tr w:rsidR="0023758B" w:rsidRPr="007B7CF2" w14:paraId="2B1C513E" w14:textId="77777777" w:rsidTr="006F5286">
        <w:trPr>
          <w:cantSplit/>
          <w:trHeight w:val="421"/>
          <w:tblHeader/>
        </w:trPr>
        <w:tc>
          <w:tcPr>
            <w:tcW w:w="6300" w:type="dxa"/>
          </w:tcPr>
          <w:p w14:paraId="356AF111" w14:textId="68A0CFD2" w:rsidR="0023758B" w:rsidRPr="0023758B" w:rsidRDefault="0023758B" w:rsidP="0023758B">
            <w:pPr>
              <w:pStyle w:val="acctmergecolhdg"/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</w:rPr>
            </w:pPr>
            <w:r w:rsidRPr="0023758B"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  <w:cs/>
                <w:lang w:bidi="th-TH"/>
              </w:rPr>
              <w:t>สิทธิการเช่า</w:t>
            </w:r>
          </w:p>
        </w:tc>
        <w:tc>
          <w:tcPr>
            <w:tcW w:w="439" w:type="dxa"/>
          </w:tcPr>
          <w:p w14:paraId="62AEF111" w14:textId="77777777" w:rsidR="0023758B" w:rsidRPr="007B7CF2" w:rsidRDefault="0023758B" w:rsidP="006F528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17FEF57C" w14:textId="124FF1F0" w:rsidR="0023758B" w:rsidRPr="007B7CF2" w:rsidRDefault="0023758B" w:rsidP="0023758B">
            <w:pPr>
              <w:pStyle w:val="acctmergecolhdg"/>
              <w:tabs>
                <w:tab w:val="left" w:pos="1179"/>
                <w:tab w:val="left" w:pos="1785"/>
                <w:tab w:val="left" w:pos="1875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B7CF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C0758E" w:rsidRPr="007B7CF2" w14:paraId="4B57B1D7" w14:textId="77777777" w:rsidTr="00795139">
        <w:trPr>
          <w:cantSplit/>
          <w:trHeight w:val="421"/>
          <w:tblHeader/>
        </w:trPr>
        <w:tc>
          <w:tcPr>
            <w:tcW w:w="6300" w:type="dxa"/>
          </w:tcPr>
          <w:p w14:paraId="7A62E285" w14:textId="2F7C7E6C" w:rsidR="00C0758E" w:rsidRPr="007B7CF2" w:rsidRDefault="00C0758E" w:rsidP="00F650D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439" w:type="dxa"/>
          </w:tcPr>
          <w:p w14:paraId="3E990632" w14:textId="77777777" w:rsidR="00C0758E" w:rsidRPr="007B7CF2" w:rsidRDefault="00C0758E" w:rsidP="00F650D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8F8C00" w14:textId="227A378D" w:rsidR="00C0758E" w:rsidRPr="007B7CF2" w:rsidRDefault="005D79AE" w:rsidP="00F650D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D79AE">
              <w:rPr>
                <w:rFonts w:ascii="Angsana New" w:hAnsi="Angsana New" w:cs="Angsana New"/>
                <w:b w:val="0"/>
                <w:sz w:val="30"/>
                <w:szCs w:val="30"/>
              </w:rPr>
              <w:t>30</w:t>
            </w:r>
            <w:r w:rsidRPr="00455293">
              <w:rPr>
                <w:rFonts w:ascii="Angsana New" w:hAnsi="Angsana New" w:cs="Angsana New"/>
                <w:b w:val="0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กันย</w:t>
            </w:r>
            <w:r w:rsidRPr="00455293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ายน</w:t>
            </w:r>
          </w:p>
        </w:tc>
        <w:tc>
          <w:tcPr>
            <w:tcW w:w="180" w:type="dxa"/>
          </w:tcPr>
          <w:p w14:paraId="10FA9BB1" w14:textId="77777777" w:rsidR="00C0758E" w:rsidRPr="007B7CF2" w:rsidRDefault="00C0758E" w:rsidP="00F650D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3397E9" w14:textId="77777777" w:rsidR="00C0758E" w:rsidRPr="007B7CF2" w:rsidRDefault="00C0758E" w:rsidP="00F650D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B7CF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31 </w:t>
            </w:r>
            <w:r w:rsidRPr="007B7CF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C0758E" w:rsidRPr="007B7CF2" w14:paraId="59710502" w14:textId="77777777" w:rsidTr="00795139">
        <w:trPr>
          <w:cantSplit/>
          <w:trHeight w:val="421"/>
          <w:tblHeader/>
        </w:trPr>
        <w:tc>
          <w:tcPr>
            <w:tcW w:w="6300" w:type="dxa"/>
          </w:tcPr>
          <w:p w14:paraId="097C4415" w14:textId="560AC0C3" w:rsidR="00C0758E" w:rsidRPr="00620B62" w:rsidRDefault="00C0758E" w:rsidP="00F650D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439" w:type="dxa"/>
          </w:tcPr>
          <w:p w14:paraId="7F4C86A8" w14:textId="77777777" w:rsidR="00C0758E" w:rsidRPr="007B7CF2" w:rsidRDefault="00C0758E" w:rsidP="00F650D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D6E19A" w14:textId="5B0F3B9A" w:rsidR="00C0758E" w:rsidRPr="007B7CF2" w:rsidRDefault="000E07C4" w:rsidP="00F650D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650D4">
              <w:rPr>
                <w:rFonts w:ascii="Angsana New" w:hAnsi="Angsana New" w:cs="Angsana New"/>
                <w:sz w:val="30"/>
                <w:szCs w:val="30"/>
                <w:rtl/>
                <w:cs/>
              </w:rPr>
              <w:t>256</w:t>
            </w:r>
            <w:r w:rsidRPr="00F650D4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0F99B37B" w14:textId="77777777" w:rsidR="00C0758E" w:rsidRPr="007B7CF2" w:rsidRDefault="00C0758E" w:rsidP="00F650D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8723B1" w14:textId="77777777" w:rsidR="00C0758E" w:rsidRPr="007B7CF2" w:rsidRDefault="00C0758E" w:rsidP="00F650D4">
            <w:pPr>
              <w:pStyle w:val="acctmergecolhdg"/>
              <w:tabs>
                <w:tab w:val="left" w:pos="1179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B7CF2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2561</w:t>
            </w:r>
          </w:p>
        </w:tc>
      </w:tr>
      <w:tr w:rsidR="000E3D5D" w:rsidRPr="007B7CF2" w14:paraId="5310F041" w14:textId="77777777" w:rsidTr="009D544A">
        <w:trPr>
          <w:cantSplit/>
          <w:trHeight w:val="421"/>
          <w:tblHeader/>
        </w:trPr>
        <w:tc>
          <w:tcPr>
            <w:tcW w:w="6300" w:type="dxa"/>
          </w:tcPr>
          <w:p w14:paraId="25DF7032" w14:textId="77777777" w:rsidR="000E3D5D" w:rsidRPr="00620B62" w:rsidRDefault="000E3D5D" w:rsidP="00F650D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439" w:type="dxa"/>
          </w:tcPr>
          <w:p w14:paraId="07DFF3DA" w14:textId="77777777" w:rsidR="000E3D5D" w:rsidRPr="007B7CF2" w:rsidRDefault="000E3D5D" w:rsidP="00F650D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3170E514" w14:textId="7C21971A" w:rsidR="000E3D5D" w:rsidRPr="007B7CF2" w:rsidRDefault="000E3D5D" w:rsidP="00F650D4">
            <w:pPr>
              <w:pStyle w:val="acctmergecolhdg"/>
              <w:tabs>
                <w:tab w:val="left" w:pos="1179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B7C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</w:tr>
      <w:tr w:rsidR="00620B62" w:rsidRPr="007B7CF2" w14:paraId="32FD85AC" w14:textId="77777777" w:rsidTr="00795139">
        <w:trPr>
          <w:cantSplit/>
          <w:trHeight w:val="421"/>
        </w:trPr>
        <w:tc>
          <w:tcPr>
            <w:tcW w:w="6300" w:type="dxa"/>
          </w:tcPr>
          <w:p w14:paraId="7789B7F7" w14:textId="1D554085" w:rsidR="00620B62" w:rsidRPr="00620B62" w:rsidRDefault="00C0758E" w:rsidP="00C0758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A075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บริษัทใหญ่</w:t>
            </w:r>
          </w:p>
        </w:tc>
        <w:tc>
          <w:tcPr>
            <w:tcW w:w="439" w:type="dxa"/>
          </w:tcPr>
          <w:p w14:paraId="796376FD" w14:textId="77777777" w:rsidR="00620B62" w:rsidRPr="007B7CF2" w:rsidRDefault="00620B62" w:rsidP="00620B62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D8B647" w14:textId="617F228A" w:rsidR="00620B62" w:rsidRPr="007B7CF2" w:rsidRDefault="005D461A" w:rsidP="00CC6AD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1,369</w:t>
            </w:r>
          </w:p>
        </w:tc>
        <w:tc>
          <w:tcPr>
            <w:tcW w:w="180" w:type="dxa"/>
          </w:tcPr>
          <w:p w14:paraId="4FD5B110" w14:textId="77777777" w:rsidR="00620B62" w:rsidRPr="007B7CF2" w:rsidRDefault="00620B62" w:rsidP="00620B62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F6829C" w14:textId="7B51B2F6" w:rsidR="00620B62" w:rsidRPr="007B7CF2" w:rsidRDefault="00620B62" w:rsidP="00DC3241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7B7CF2">
              <w:rPr>
                <w:rFonts w:asciiTheme="majorBidi" w:hAnsiTheme="majorBidi" w:cstheme="majorBidi"/>
                <w:sz w:val="30"/>
                <w:szCs w:val="30"/>
              </w:rPr>
              <w:t>238</w:t>
            </w:r>
          </w:p>
        </w:tc>
      </w:tr>
      <w:tr w:rsidR="00DC3241" w:rsidRPr="007B7CF2" w14:paraId="2444D9D8" w14:textId="77777777" w:rsidTr="00795139">
        <w:trPr>
          <w:cantSplit/>
          <w:trHeight w:val="285"/>
        </w:trPr>
        <w:tc>
          <w:tcPr>
            <w:tcW w:w="6300" w:type="dxa"/>
          </w:tcPr>
          <w:p w14:paraId="1AE1C532" w14:textId="54C73CEA" w:rsidR="00DC3241" w:rsidRPr="007B7CF2" w:rsidRDefault="00DC3241" w:rsidP="00DC324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24" w:right="-7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บริษัทร่วม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ค้า</w:t>
            </w:r>
          </w:p>
        </w:tc>
        <w:tc>
          <w:tcPr>
            <w:tcW w:w="439" w:type="dxa"/>
          </w:tcPr>
          <w:p w14:paraId="6256CF13" w14:textId="77777777" w:rsidR="00DC3241" w:rsidRPr="007B7CF2" w:rsidRDefault="00DC3241" w:rsidP="00DC3241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5309C8" w14:textId="655D045D" w:rsidR="00DC3241" w:rsidRPr="007B7CF2" w:rsidRDefault="00DC3241" w:rsidP="00DC324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07AB1D7E" w14:textId="77777777" w:rsidR="00DC3241" w:rsidRPr="007B7CF2" w:rsidRDefault="00DC3241" w:rsidP="00DC3241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972A76" w14:textId="11F20252" w:rsidR="00DC3241" w:rsidRPr="007B7CF2" w:rsidRDefault="00DC3241" w:rsidP="00DC32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20B62" w:rsidRPr="007B7CF2" w14:paraId="1019BD4B" w14:textId="77777777" w:rsidTr="00795139">
        <w:trPr>
          <w:cantSplit/>
          <w:trHeight w:val="285"/>
        </w:trPr>
        <w:tc>
          <w:tcPr>
            <w:tcW w:w="6300" w:type="dxa"/>
          </w:tcPr>
          <w:p w14:paraId="42E1CA26" w14:textId="69824841" w:rsidR="00620B62" w:rsidRPr="007B7CF2" w:rsidRDefault="00620B62" w:rsidP="00C0758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24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B7CF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บุคคลหรือกิจการอื่นที่เกี่ยวข้องกัน</w:t>
            </w:r>
          </w:p>
        </w:tc>
        <w:tc>
          <w:tcPr>
            <w:tcW w:w="439" w:type="dxa"/>
          </w:tcPr>
          <w:p w14:paraId="6B14DFDB" w14:textId="77777777" w:rsidR="00620B62" w:rsidRPr="007B7CF2" w:rsidRDefault="00620B62" w:rsidP="00620B62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DCBC69" w14:textId="2C9DAA32" w:rsidR="00620B62" w:rsidRPr="007B7CF2" w:rsidRDefault="005D461A" w:rsidP="00CC6AD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4,439</w:t>
            </w:r>
          </w:p>
        </w:tc>
        <w:tc>
          <w:tcPr>
            <w:tcW w:w="180" w:type="dxa"/>
          </w:tcPr>
          <w:p w14:paraId="2134D8B2" w14:textId="77777777" w:rsidR="00620B62" w:rsidRPr="007B7CF2" w:rsidRDefault="00620B62" w:rsidP="00620B62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69E242" w14:textId="2946FF17" w:rsidR="00620B62" w:rsidRPr="007B7CF2" w:rsidRDefault="00620B62" w:rsidP="00DC3241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7B7CF2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0A3329">
              <w:rPr>
                <w:rFonts w:asciiTheme="majorBidi" w:hAnsiTheme="majorBidi" w:cstheme="majorBidi"/>
                <w:sz w:val="30"/>
                <w:szCs w:val="30"/>
              </w:rPr>
              <w:t>381</w:t>
            </w:r>
          </w:p>
        </w:tc>
      </w:tr>
      <w:tr w:rsidR="00620B62" w:rsidRPr="007B7CF2" w14:paraId="02983502" w14:textId="77777777" w:rsidTr="00795139">
        <w:trPr>
          <w:cantSplit/>
          <w:trHeight w:val="361"/>
        </w:trPr>
        <w:tc>
          <w:tcPr>
            <w:tcW w:w="6300" w:type="dxa"/>
          </w:tcPr>
          <w:p w14:paraId="7B78C6B3" w14:textId="31E16CF6" w:rsidR="00620B62" w:rsidRPr="007B7CF2" w:rsidRDefault="00620B62" w:rsidP="00C0758E">
            <w:pPr>
              <w:pStyle w:val="acctfourfigures"/>
              <w:tabs>
                <w:tab w:val="clear" w:pos="765"/>
                <w:tab w:val="decimal" w:pos="117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7C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439" w:type="dxa"/>
          </w:tcPr>
          <w:p w14:paraId="636BB8B0" w14:textId="77777777" w:rsidR="00620B62" w:rsidRPr="007B7CF2" w:rsidRDefault="00620B62" w:rsidP="00620B62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69914ED" w14:textId="3796FA89" w:rsidR="00620B62" w:rsidRPr="007B7CF2" w:rsidRDefault="005D461A" w:rsidP="00CC6AD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5,810</w:t>
            </w:r>
          </w:p>
        </w:tc>
        <w:tc>
          <w:tcPr>
            <w:tcW w:w="180" w:type="dxa"/>
          </w:tcPr>
          <w:p w14:paraId="29C48B89" w14:textId="77777777" w:rsidR="00620B62" w:rsidRPr="007B7CF2" w:rsidRDefault="00620B62" w:rsidP="00620B62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429CC86" w14:textId="7AED0974" w:rsidR="00620B62" w:rsidRPr="007B7CF2" w:rsidRDefault="00620B62" w:rsidP="00DC3241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1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7C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</w:t>
            </w:r>
            <w:r w:rsidR="000A33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619</w:t>
            </w:r>
          </w:p>
        </w:tc>
      </w:tr>
    </w:tbl>
    <w:p w14:paraId="0A703B78" w14:textId="2C2C3CB0" w:rsidR="006D0920" w:rsidRDefault="006D0920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27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750"/>
        <w:gridCol w:w="1081"/>
        <w:gridCol w:w="271"/>
        <w:gridCol w:w="1168"/>
      </w:tblGrid>
      <w:tr w:rsidR="00287260" w:rsidRPr="00A16777" w14:paraId="1044824D" w14:textId="77777777" w:rsidTr="00287260">
        <w:tc>
          <w:tcPr>
            <w:tcW w:w="3641" w:type="pct"/>
          </w:tcPr>
          <w:p w14:paraId="0CBE8769" w14:textId="74166E30" w:rsidR="00287260" w:rsidRPr="00050DDE" w:rsidRDefault="00287260" w:rsidP="00FB6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B7C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359" w:type="pct"/>
            <w:gridSpan w:val="3"/>
          </w:tcPr>
          <w:p w14:paraId="045D7455" w14:textId="77777777" w:rsidR="00287260" w:rsidRPr="00A16777" w:rsidRDefault="00287260" w:rsidP="00FB6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23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287260" w14:paraId="126124CD" w14:textId="77777777" w:rsidTr="00287260">
        <w:tc>
          <w:tcPr>
            <w:tcW w:w="3641" w:type="pct"/>
            <w:shd w:val="clear" w:color="auto" w:fill="auto"/>
          </w:tcPr>
          <w:p w14:paraId="2F4777E6" w14:textId="77777777" w:rsidR="00287260" w:rsidRDefault="00287260" w:rsidP="00FB6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</w:tcPr>
          <w:p w14:paraId="63CF87AC" w14:textId="330C515A" w:rsidR="00287260" w:rsidRPr="00D758FE" w:rsidRDefault="00925B98" w:rsidP="00FB6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5293">
              <w:rPr>
                <w:rFonts w:ascii="Angsana New" w:hAnsi="Angsana New" w:cs="Angsana New"/>
                <w:bCs/>
                <w:sz w:val="30"/>
                <w:szCs w:val="30"/>
              </w:rPr>
              <w:t>30</w:t>
            </w:r>
            <w:r w:rsidRPr="00455293"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กันย</w:t>
            </w:r>
            <w:r w:rsidRPr="00455293">
              <w:rPr>
                <w:rFonts w:ascii="Angsana New" w:hAnsi="Angsana New" w:cs="Angsana New"/>
                <w:b/>
                <w:sz w:val="30"/>
                <w:szCs w:val="30"/>
                <w:cs/>
              </w:rPr>
              <w:t>ายน</w:t>
            </w:r>
          </w:p>
        </w:tc>
        <w:tc>
          <w:tcPr>
            <w:tcW w:w="146" w:type="pct"/>
          </w:tcPr>
          <w:p w14:paraId="2B94B883" w14:textId="77777777" w:rsidR="00287260" w:rsidRPr="00A16777" w:rsidRDefault="00287260" w:rsidP="00FB6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03774A11" w14:textId="77777777" w:rsidR="00287260" w:rsidRDefault="00287260" w:rsidP="00FB6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31 ธันวาคม</w:t>
            </w:r>
          </w:p>
        </w:tc>
      </w:tr>
      <w:tr w:rsidR="00287260" w:rsidRPr="00A16777" w14:paraId="5D4D7A6C" w14:textId="77777777" w:rsidTr="00287260">
        <w:tc>
          <w:tcPr>
            <w:tcW w:w="3641" w:type="pct"/>
            <w:shd w:val="clear" w:color="auto" w:fill="auto"/>
          </w:tcPr>
          <w:p w14:paraId="33CD8FE9" w14:textId="77777777" w:rsidR="00287260" w:rsidRPr="00A16777" w:rsidRDefault="00287260" w:rsidP="00FB6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7016A366" w14:textId="77777777" w:rsidR="00287260" w:rsidRPr="00A16777" w:rsidRDefault="00287260" w:rsidP="00FB6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14:paraId="2F878461" w14:textId="77777777" w:rsidR="00287260" w:rsidRPr="00A16777" w:rsidRDefault="00287260" w:rsidP="00FB6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7CEE4EAF" w14:textId="77777777" w:rsidR="00287260" w:rsidRPr="00A16777" w:rsidRDefault="00287260" w:rsidP="00FB6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0E3D5D" w:rsidRPr="00A16777" w14:paraId="28E5E341" w14:textId="77777777" w:rsidTr="000E3D5D">
        <w:tc>
          <w:tcPr>
            <w:tcW w:w="3641" w:type="pct"/>
            <w:shd w:val="clear" w:color="auto" w:fill="auto"/>
          </w:tcPr>
          <w:p w14:paraId="6CBE0CFC" w14:textId="77777777" w:rsidR="000E3D5D" w:rsidRPr="00A16777" w:rsidRDefault="000E3D5D" w:rsidP="00FB6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9" w:type="pct"/>
            <w:gridSpan w:val="3"/>
          </w:tcPr>
          <w:p w14:paraId="60EAC073" w14:textId="25E62210" w:rsidR="000E3D5D" w:rsidRDefault="000E3D5D" w:rsidP="00FB6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7C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87260" w:rsidRPr="00485AA2" w14:paraId="121D85E4" w14:textId="77777777" w:rsidTr="00287260">
        <w:tc>
          <w:tcPr>
            <w:tcW w:w="3641" w:type="pct"/>
          </w:tcPr>
          <w:p w14:paraId="46A10C7B" w14:textId="04F5F375" w:rsidR="00287260" w:rsidRPr="005A075D" w:rsidRDefault="00287260" w:rsidP="00287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7C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</w:t>
            </w:r>
            <w:r w:rsidR="002C0D6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ใช้จ่าย</w:t>
            </w:r>
            <w:r w:rsidRPr="007B7C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จ่ายล่วงหน้า</w:t>
            </w:r>
            <w:r w:rsidRPr="007B7C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583" w:type="pct"/>
          </w:tcPr>
          <w:p w14:paraId="2B68ABCB" w14:textId="67C5B11F" w:rsidR="00287260" w:rsidRPr="00485AA2" w:rsidRDefault="00287260" w:rsidP="002872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9934DCE" w14:textId="77777777" w:rsidR="00287260" w:rsidRPr="00485AA2" w:rsidRDefault="00287260" w:rsidP="002872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531CC77A" w14:textId="32CFC502" w:rsidR="00287260" w:rsidRPr="00485AA2" w:rsidRDefault="00287260" w:rsidP="002872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87260" w:rsidRPr="00A16777" w14:paraId="2D745F17" w14:textId="77777777" w:rsidTr="00287260">
        <w:tc>
          <w:tcPr>
            <w:tcW w:w="3641" w:type="pct"/>
          </w:tcPr>
          <w:p w14:paraId="11A624E4" w14:textId="3C704BFC" w:rsidR="00287260" w:rsidRPr="005A075D" w:rsidRDefault="00287260" w:rsidP="00287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3" w:type="pct"/>
          </w:tcPr>
          <w:p w14:paraId="2DE206FC" w14:textId="5E330A2B" w:rsidR="00287260" w:rsidRPr="00A16777" w:rsidRDefault="00D0522E" w:rsidP="00CC6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6" w:type="pct"/>
          </w:tcPr>
          <w:p w14:paraId="5332C850" w14:textId="77777777" w:rsidR="00287260" w:rsidRPr="00A16777" w:rsidRDefault="00287260" w:rsidP="002872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5E3B8BF0" w14:textId="3EEBF6C1" w:rsidR="00287260" w:rsidRPr="00A16777" w:rsidRDefault="00287260" w:rsidP="00F81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87260" w:rsidRPr="00A16777" w14:paraId="53423D72" w14:textId="77777777" w:rsidTr="00287260">
        <w:tc>
          <w:tcPr>
            <w:tcW w:w="3641" w:type="pct"/>
          </w:tcPr>
          <w:p w14:paraId="1E173C68" w14:textId="3B1FE454" w:rsidR="00287260" w:rsidRPr="005A075D" w:rsidRDefault="00287260" w:rsidP="00287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7CF2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83" w:type="pct"/>
          </w:tcPr>
          <w:p w14:paraId="7C75122E" w14:textId="59275B5C" w:rsidR="00287260" w:rsidRDefault="00BF2F49" w:rsidP="00CC6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2,04</w:t>
            </w:r>
            <w:r w:rsidR="00D0522E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6" w:type="pct"/>
          </w:tcPr>
          <w:p w14:paraId="32477BF4" w14:textId="77777777" w:rsidR="00287260" w:rsidRPr="00A16777" w:rsidRDefault="00287260" w:rsidP="002872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7B6B0240" w14:textId="269DF76C" w:rsidR="00287260" w:rsidRDefault="00287260" w:rsidP="002872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22652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397609">
              <w:rPr>
                <w:rFonts w:asciiTheme="majorBidi" w:hAnsiTheme="majorBidi" w:cstheme="majorBidi"/>
                <w:sz w:val="30"/>
                <w:szCs w:val="30"/>
              </w:rPr>
              <w:t>399</w:t>
            </w:r>
          </w:p>
        </w:tc>
      </w:tr>
      <w:tr w:rsidR="00287260" w:rsidRPr="00FD02D4" w14:paraId="60DBB7AE" w14:textId="77777777" w:rsidTr="00287260">
        <w:tc>
          <w:tcPr>
            <w:tcW w:w="3641" w:type="pct"/>
          </w:tcPr>
          <w:p w14:paraId="6470B438" w14:textId="4D928604" w:rsidR="00287260" w:rsidRPr="00A4230F" w:rsidRDefault="00287260" w:rsidP="00287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265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52BEB164" w14:textId="405076F1" w:rsidR="00287260" w:rsidRPr="00FD02D4" w:rsidRDefault="00BF2F49" w:rsidP="00CC6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2,04</w:t>
            </w:r>
            <w:r w:rsidR="00D052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14:paraId="78A83C7D" w14:textId="77777777" w:rsidR="00287260" w:rsidRPr="00FD02D4" w:rsidRDefault="00287260" w:rsidP="002872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69258E94" w14:textId="387C75E7" w:rsidR="00287260" w:rsidRPr="00FD02D4" w:rsidRDefault="00287260" w:rsidP="002872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26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</w:t>
            </w:r>
            <w:r w:rsidR="003976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399</w:t>
            </w:r>
          </w:p>
        </w:tc>
      </w:tr>
    </w:tbl>
    <w:p w14:paraId="4A3F2407" w14:textId="4955B84A" w:rsidR="003B6F09" w:rsidRDefault="003B6F09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22"/>
          <w:szCs w:val="22"/>
          <w:cs/>
        </w:rPr>
      </w:pPr>
    </w:p>
    <w:tbl>
      <w:tblPr>
        <w:tblW w:w="934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911"/>
        <w:gridCol w:w="1082"/>
        <w:gridCol w:w="271"/>
        <w:gridCol w:w="1078"/>
      </w:tblGrid>
      <w:tr w:rsidR="005710D1" w:rsidRPr="00A16777" w14:paraId="76D4C95F" w14:textId="77777777" w:rsidTr="00193A0D">
        <w:tc>
          <w:tcPr>
            <w:tcW w:w="3699" w:type="pct"/>
          </w:tcPr>
          <w:p w14:paraId="35BE173B" w14:textId="7290B08E" w:rsidR="005710D1" w:rsidRPr="00050DDE" w:rsidRDefault="003B6F09" w:rsidP="009A1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lastRenderedPageBreak/>
              <w:br w:type="page"/>
            </w:r>
            <w:r w:rsidR="005710D1" w:rsidRPr="0041541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01" w:type="pct"/>
            <w:gridSpan w:val="3"/>
          </w:tcPr>
          <w:p w14:paraId="588E0C6C" w14:textId="77777777" w:rsidR="005710D1" w:rsidRPr="00A16777" w:rsidRDefault="005710D1" w:rsidP="00FC62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23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5710D1" w:rsidRPr="00A16777" w14:paraId="5D447457" w14:textId="77777777" w:rsidTr="00193A0D">
        <w:tc>
          <w:tcPr>
            <w:tcW w:w="3699" w:type="pct"/>
            <w:shd w:val="clear" w:color="auto" w:fill="auto"/>
          </w:tcPr>
          <w:p w14:paraId="5C3E2C95" w14:textId="77777777" w:rsidR="005710D1" w:rsidRDefault="005710D1" w:rsidP="00FC62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</w:tcPr>
          <w:p w14:paraId="58413FB2" w14:textId="132154F8" w:rsidR="005710D1" w:rsidRPr="00D758FE" w:rsidRDefault="00907BA2" w:rsidP="00FC62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5293">
              <w:rPr>
                <w:rFonts w:ascii="Angsana New" w:hAnsi="Angsana New" w:cs="Angsana New"/>
                <w:bCs/>
                <w:sz w:val="30"/>
                <w:szCs w:val="30"/>
              </w:rPr>
              <w:t>30</w:t>
            </w:r>
            <w:r w:rsidRPr="00455293"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กันย</w:t>
            </w:r>
            <w:r w:rsidRPr="00455293">
              <w:rPr>
                <w:rFonts w:ascii="Angsana New" w:hAnsi="Angsana New" w:cs="Angsana New"/>
                <w:b/>
                <w:sz w:val="30"/>
                <w:szCs w:val="30"/>
                <w:cs/>
              </w:rPr>
              <w:t>ายน</w:t>
            </w:r>
          </w:p>
        </w:tc>
        <w:tc>
          <w:tcPr>
            <w:tcW w:w="145" w:type="pct"/>
          </w:tcPr>
          <w:p w14:paraId="5A357B43" w14:textId="77777777" w:rsidR="005710D1" w:rsidRPr="00A16777" w:rsidRDefault="005710D1" w:rsidP="00FC62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50C68CE2" w14:textId="77777777" w:rsidR="005710D1" w:rsidRDefault="005710D1" w:rsidP="00FC62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31 ธันวาคม</w:t>
            </w:r>
          </w:p>
        </w:tc>
      </w:tr>
      <w:tr w:rsidR="005710D1" w:rsidRPr="00A16777" w14:paraId="5637D39E" w14:textId="77777777" w:rsidTr="00193A0D">
        <w:tc>
          <w:tcPr>
            <w:tcW w:w="3699" w:type="pct"/>
            <w:shd w:val="clear" w:color="auto" w:fill="auto"/>
          </w:tcPr>
          <w:p w14:paraId="26300AF8" w14:textId="77777777" w:rsidR="005710D1" w:rsidRPr="00A16777" w:rsidRDefault="005710D1" w:rsidP="00FC62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</w:tcPr>
          <w:p w14:paraId="1C218C03" w14:textId="77777777" w:rsidR="005710D1" w:rsidRPr="00A16777" w:rsidRDefault="005710D1" w:rsidP="00FC62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14:paraId="4E05003E" w14:textId="77777777" w:rsidR="005710D1" w:rsidRPr="00A16777" w:rsidRDefault="005710D1" w:rsidP="00FC62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30E72A5C" w14:textId="77777777" w:rsidR="005710D1" w:rsidRPr="00A16777" w:rsidRDefault="005710D1" w:rsidP="00FC62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B903AE" w:rsidRPr="00A16777" w14:paraId="44F65E21" w14:textId="77777777" w:rsidTr="00193A0D">
        <w:tc>
          <w:tcPr>
            <w:tcW w:w="3699" w:type="pct"/>
            <w:shd w:val="clear" w:color="auto" w:fill="auto"/>
          </w:tcPr>
          <w:p w14:paraId="67382835" w14:textId="77777777" w:rsidR="00B903AE" w:rsidRPr="00A16777" w:rsidRDefault="00B903AE" w:rsidP="00FC62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1" w:type="pct"/>
            <w:gridSpan w:val="3"/>
          </w:tcPr>
          <w:p w14:paraId="50AAD691" w14:textId="66DAFAB7" w:rsidR="00B903AE" w:rsidRDefault="00B903AE" w:rsidP="00FC62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7C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710D1" w:rsidRPr="00A16777" w14:paraId="47BC55C3" w14:textId="77777777" w:rsidTr="00193A0D">
        <w:tc>
          <w:tcPr>
            <w:tcW w:w="3699" w:type="pct"/>
          </w:tcPr>
          <w:p w14:paraId="0C01341F" w14:textId="77777777" w:rsidR="005710D1" w:rsidRPr="005A075D" w:rsidRDefault="005710D1" w:rsidP="00FC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A075D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79" w:type="pct"/>
          </w:tcPr>
          <w:p w14:paraId="25394C79" w14:textId="3616205A" w:rsidR="005710D1" w:rsidRPr="00485AA2" w:rsidRDefault="005D461A" w:rsidP="00193A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14:paraId="2237952D" w14:textId="77777777" w:rsidR="005710D1" w:rsidRPr="00485AA2" w:rsidRDefault="005710D1" w:rsidP="00FC62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4962A34F" w14:textId="77777777" w:rsidR="005710D1" w:rsidRPr="00485AA2" w:rsidRDefault="005710D1" w:rsidP="00193A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5710D1" w:rsidRPr="00A16777" w14:paraId="23DAEA8A" w14:textId="77777777" w:rsidTr="00193A0D">
        <w:tc>
          <w:tcPr>
            <w:tcW w:w="3699" w:type="pct"/>
          </w:tcPr>
          <w:p w14:paraId="6A7E2E35" w14:textId="77777777" w:rsidR="005710D1" w:rsidRPr="005A075D" w:rsidRDefault="005710D1" w:rsidP="00FC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A075D">
              <w:rPr>
                <w:rFonts w:ascii="Angsana New" w:hAnsi="Angsana New" w:cs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  <w:r w:rsidRPr="005A075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579" w:type="pct"/>
          </w:tcPr>
          <w:p w14:paraId="05BF9B3F" w14:textId="09E3FA96" w:rsidR="005710D1" w:rsidRPr="00A16777" w:rsidRDefault="005D461A" w:rsidP="00193A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248</w:t>
            </w:r>
          </w:p>
        </w:tc>
        <w:tc>
          <w:tcPr>
            <w:tcW w:w="145" w:type="pct"/>
          </w:tcPr>
          <w:p w14:paraId="22B37A42" w14:textId="77777777" w:rsidR="005710D1" w:rsidRPr="00A16777" w:rsidRDefault="005710D1" w:rsidP="00FC62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5A65FC8F" w14:textId="77777777" w:rsidR="005710D1" w:rsidRPr="00A16777" w:rsidRDefault="005710D1" w:rsidP="00193A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327</w:t>
            </w:r>
          </w:p>
        </w:tc>
      </w:tr>
      <w:tr w:rsidR="005710D1" w:rsidRPr="00A16777" w14:paraId="7464C5D3" w14:textId="77777777" w:rsidTr="00193A0D">
        <w:tc>
          <w:tcPr>
            <w:tcW w:w="3699" w:type="pct"/>
          </w:tcPr>
          <w:p w14:paraId="20647BF6" w14:textId="77777777" w:rsidR="005710D1" w:rsidRPr="00A4230F" w:rsidRDefault="005710D1" w:rsidP="00FC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49F45F50" w14:textId="0A10F076" w:rsidR="005710D1" w:rsidRPr="00FD02D4" w:rsidRDefault="005D461A" w:rsidP="00193A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250</w:t>
            </w:r>
          </w:p>
        </w:tc>
        <w:tc>
          <w:tcPr>
            <w:tcW w:w="145" w:type="pct"/>
          </w:tcPr>
          <w:p w14:paraId="3EF95CD3" w14:textId="77777777" w:rsidR="005710D1" w:rsidRPr="00FD02D4" w:rsidRDefault="005710D1" w:rsidP="00FC62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7F6ADF8B" w14:textId="77777777" w:rsidR="005710D1" w:rsidRPr="00193A0D" w:rsidRDefault="005710D1" w:rsidP="00193A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93A0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329</w:t>
            </w:r>
          </w:p>
        </w:tc>
      </w:tr>
    </w:tbl>
    <w:p w14:paraId="5A2A2FBE" w14:textId="77777777" w:rsidR="00740FE2" w:rsidRDefault="00740FE2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3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08"/>
        <w:gridCol w:w="269"/>
        <w:gridCol w:w="1094"/>
        <w:gridCol w:w="269"/>
        <w:gridCol w:w="1079"/>
        <w:gridCol w:w="252"/>
        <w:gridCol w:w="1096"/>
      </w:tblGrid>
      <w:tr w:rsidR="002C519B" w:rsidRPr="00A16777" w14:paraId="62E442DD" w14:textId="77777777" w:rsidTr="005E3910">
        <w:trPr>
          <w:tblHeader/>
        </w:trPr>
        <w:tc>
          <w:tcPr>
            <w:tcW w:w="2251" w:type="pct"/>
          </w:tcPr>
          <w:p w14:paraId="5F8F24E4" w14:textId="7DDB30FC" w:rsidR="002C519B" w:rsidRPr="00050DDE" w:rsidRDefault="002C519B" w:rsidP="00C24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41541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 w:cs="Angsana New"/>
                <w:color w:val="FF0000"/>
                <w:sz w:val="30"/>
                <w:szCs w:val="30"/>
              </w:rPr>
              <w:t xml:space="preserve"> </w:t>
            </w:r>
          </w:p>
        </w:tc>
        <w:tc>
          <w:tcPr>
            <w:tcW w:w="1315" w:type="pct"/>
            <w:gridSpan w:val="3"/>
          </w:tcPr>
          <w:p w14:paraId="118731C5" w14:textId="6C18C6B9" w:rsidR="002C519B" w:rsidRPr="00A16777" w:rsidRDefault="002C519B" w:rsidP="00C24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23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3" w:type="pct"/>
          </w:tcPr>
          <w:p w14:paraId="0A8D1E79" w14:textId="77777777" w:rsidR="002C519B" w:rsidRPr="00A16777" w:rsidRDefault="002C519B" w:rsidP="00C24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1" w:type="pct"/>
            <w:gridSpan w:val="3"/>
          </w:tcPr>
          <w:p w14:paraId="62D6BB82" w14:textId="0D8CA22B" w:rsidR="002C519B" w:rsidRPr="00A16777" w:rsidRDefault="002C519B" w:rsidP="00C24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23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804175" w:rsidRPr="00A16777" w14:paraId="0B5498C8" w14:textId="77777777" w:rsidTr="005E3910">
        <w:trPr>
          <w:tblHeader/>
        </w:trPr>
        <w:tc>
          <w:tcPr>
            <w:tcW w:w="2251" w:type="pct"/>
          </w:tcPr>
          <w:p w14:paraId="69E613EA" w14:textId="77777777" w:rsidR="00804175" w:rsidRDefault="00804175" w:rsidP="00C24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0" w:type="pct"/>
          </w:tcPr>
          <w:p w14:paraId="3A96ECF9" w14:textId="55C2563F" w:rsidR="00804175" w:rsidRPr="00D758FE" w:rsidRDefault="00907BA2" w:rsidP="00C24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5293">
              <w:rPr>
                <w:rFonts w:ascii="Angsana New" w:hAnsi="Angsana New" w:cs="Angsana New"/>
                <w:bCs/>
                <w:sz w:val="30"/>
                <w:szCs w:val="30"/>
              </w:rPr>
              <w:t>30</w:t>
            </w:r>
            <w:r w:rsidRPr="00455293"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กันย</w:t>
            </w:r>
            <w:r w:rsidRPr="00455293">
              <w:rPr>
                <w:rFonts w:ascii="Angsana New" w:hAnsi="Angsana New" w:cs="Angsana New"/>
                <w:b/>
                <w:sz w:val="30"/>
                <w:szCs w:val="30"/>
                <w:cs/>
              </w:rPr>
              <w:t>ายน</w:t>
            </w:r>
          </w:p>
        </w:tc>
        <w:tc>
          <w:tcPr>
            <w:tcW w:w="143" w:type="pct"/>
          </w:tcPr>
          <w:p w14:paraId="4B0DD4B0" w14:textId="77777777" w:rsidR="00804175" w:rsidRPr="00A16777" w:rsidRDefault="00804175" w:rsidP="00C24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6CA541AC" w14:textId="77777777" w:rsidR="00804175" w:rsidRDefault="00804175" w:rsidP="00C24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3" w:type="pct"/>
          </w:tcPr>
          <w:p w14:paraId="1AD5463E" w14:textId="77777777" w:rsidR="00804175" w:rsidRPr="00A16777" w:rsidRDefault="00804175" w:rsidP="00C24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02F47B97" w14:textId="3E9F77AF" w:rsidR="00804175" w:rsidRPr="00D758FE" w:rsidRDefault="00907BA2" w:rsidP="00C24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5293">
              <w:rPr>
                <w:rFonts w:ascii="Angsana New" w:hAnsi="Angsana New" w:cs="Angsana New"/>
                <w:bCs/>
                <w:sz w:val="30"/>
                <w:szCs w:val="30"/>
              </w:rPr>
              <w:t>30</w:t>
            </w:r>
            <w:r w:rsidRPr="00455293"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กันย</w:t>
            </w:r>
            <w:r w:rsidRPr="00455293">
              <w:rPr>
                <w:rFonts w:ascii="Angsana New" w:hAnsi="Angsana New" w:cs="Angsana New"/>
                <w:b/>
                <w:sz w:val="30"/>
                <w:szCs w:val="30"/>
                <w:cs/>
              </w:rPr>
              <w:t>ายน</w:t>
            </w:r>
          </w:p>
        </w:tc>
        <w:tc>
          <w:tcPr>
            <w:tcW w:w="134" w:type="pct"/>
          </w:tcPr>
          <w:p w14:paraId="7835F2C5" w14:textId="77777777" w:rsidR="00804175" w:rsidRPr="00A16777" w:rsidRDefault="00804175" w:rsidP="00C24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48AF6222" w14:textId="77777777" w:rsidR="00804175" w:rsidRDefault="00804175" w:rsidP="00C24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31 ธันวาคม</w:t>
            </w:r>
          </w:p>
        </w:tc>
      </w:tr>
      <w:tr w:rsidR="005C162A" w:rsidRPr="00A16777" w14:paraId="0C55B0E1" w14:textId="77777777" w:rsidTr="005E3910">
        <w:trPr>
          <w:tblHeader/>
        </w:trPr>
        <w:tc>
          <w:tcPr>
            <w:tcW w:w="2251" w:type="pct"/>
          </w:tcPr>
          <w:p w14:paraId="4775EFBF" w14:textId="77777777" w:rsidR="005C162A" w:rsidRPr="00A16777" w:rsidRDefault="005C162A" w:rsidP="005C16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127B49FB" w14:textId="3343AED7" w:rsidR="005C162A" w:rsidRPr="00A16777" w:rsidRDefault="000C45CE" w:rsidP="005C16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C162A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14:paraId="1ED1E2A0" w14:textId="77777777" w:rsidR="005C162A" w:rsidRPr="00A16777" w:rsidRDefault="005C162A" w:rsidP="005C16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74EFCFB1" w14:textId="4F036732" w:rsidR="005C162A" w:rsidRPr="00A16777" w:rsidRDefault="000C45CE" w:rsidP="005C16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C162A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3" w:type="pct"/>
          </w:tcPr>
          <w:p w14:paraId="2EFFA2A7" w14:textId="77777777" w:rsidR="005C162A" w:rsidRPr="00A16777" w:rsidRDefault="005C162A" w:rsidP="005C16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200FA322" w14:textId="4A8CF4B9" w:rsidR="005C162A" w:rsidRPr="00A16777" w:rsidRDefault="000C45CE" w:rsidP="005C16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C162A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34" w:type="pct"/>
          </w:tcPr>
          <w:p w14:paraId="12F20740" w14:textId="77777777" w:rsidR="005C162A" w:rsidRPr="00A16777" w:rsidRDefault="005C162A" w:rsidP="005C16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6A0CE90E" w14:textId="7845B06B" w:rsidR="005C162A" w:rsidRPr="00A16777" w:rsidRDefault="000C45CE" w:rsidP="005C16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C162A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804175" w:rsidRPr="00A16777" w14:paraId="1125AEC1" w14:textId="77777777" w:rsidTr="00802533">
        <w:trPr>
          <w:tblHeader/>
        </w:trPr>
        <w:tc>
          <w:tcPr>
            <w:tcW w:w="2251" w:type="pct"/>
          </w:tcPr>
          <w:p w14:paraId="4E6F65B4" w14:textId="77777777" w:rsidR="00804175" w:rsidRPr="00A16777" w:rsidRDefault="00804175" w:rsidP="00C24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49" w:type="pct"/>
            <w:gridSpan w:val="7"/>
          </w:tcPr>
          <w:p w14:paraId="229D8C8C" w14:textId="77777777" w:rsidR="00804175" w:rsidRPr="00A16777" w:rsidRDefault="00804175" w:rsidP="00C24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E3910" w:rsidRPr="00485AA2" w14:paraId="3E25BFBE" w14:textId="77777777" w:rsidTr="005E3910">
        <w:tc>
          <w:tcPr>
            <w:tcW w:w="2251" w:type="pct"/>
          </w:tcPr>
          <w:p w14:paraId="6DADD80F" w14:textId="77777777" w:rsidR="005E3910" w:rsidRPr="005A075D" w:rsidRDefault="005E3910" w:rsidP="00C24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A075D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90" w:type="pct"/>
          </w:tcPr>
          <w:p w14:paraId="4146AF43" w14:textId="6A522652" w:rsidR="005E3910" w:rsidRPr="00485AA2" w:rsidRDefault="005D461A" w:rsidP="00C24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</w:t>
            </w:r>
            <w:r w:rsidR="00F140DA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3" w:type="pct"/>
          </w:tcPr>
          <w:p w14:paraId="4FBE61E6" w14:textId="77777777" w:rsidR="005E3910" w:rsidRPr="00485AA2" w:rsidRDefault="005E3910" w:rsidP="00C24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55BE961C" w14:textId="6A23B109" w:rsidR="005E3910" w:rsidRPr="00485AA2" w:rsidRDefault="005E3910" w:rsidP="00C24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781</w:t>
            </w:r>
          </w:p>
        </w:tc>
        <w:tc>
          <w:tcPr>
            <w:tcW w:w="143" w:type="pct"/>
          </w:tcPr>
          <w:p w14:paraId="0B919D0C" w14:textId="77777777" w:rsidR="005E3910" w:rsidRPr="00A16777" w:rsidRDefault="005E3910" w:rsidP="00C24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6C4285E9" w14:textId="4C8AFBDD" w:rsidR="005E3910" w:rsidRPr="00485AA2" w:rsidRDefault="005E3910" w:rsidP="00C24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E3910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34" w:type="pct"/>
          </w:tcPr>
          <w:p w14:paraId="4F183075" w14:textId="77777777" w:rsidR="005E3910" w:rsidRPr="00485AA2" w:rsidRDefault="005E3910" w:rsidP="00C24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6E07D93C" w14:textId="5E1E1CAA" w:rsidR="005E3910" w:rsidRPr="00485AA2" w:rsidRDefault="005E3910" w:rsidP="00C24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</w:t>
            </w:r>
          </w:p>
        </w:tc>
      </w:tr>
      <w:tr w:rsidR="005E3910" w:rsidRPr="00485AA2" w14:paraId="5A7CB4DF" w14:textId="77777777" w:rsidTr="005E3910">
        <w:tc>
          <w:tcPr>
            <w:tcW w:w="2251" w:type="pct"/>
          </w:tcPr>
          <w:p w14:paraId="4939BA0F" w14:textId="77777777" w:rsidR="005E3910" w:rsidRPr="005A075D" w:rsidRDefault="005E3910" w:rsidP="00C24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A075D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0" w:type="pct"/>
          </w:tcPr>
          <w:p w14:paraId="46A3A9B7" w14:textId="713FFF39" w:rsidR="005E3910" w:rsidRDefault="005D461A" w:rsidP="000E0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FB2AA46" w14:textId="77777777" w:rsidR="005E3910" w:rsidRPr="00A16777" w:rsidRDefault="005E3910" w:rsidP="00C24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543AFC45" w14:textId="764B9E60" w:rsidR="005E3910" w:rsidRDefault="005E3910" w:rsidP="000E0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5ECCFC9" w14:textId="77777777" w:rsidR="005E3910" w:rsidRPr="00A16777" w:rsidRDefault="005E3910" w:rsidP="00C24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18EC415E" w14:textId="0AED2FF8" w:rsidR="005E3910" w:rsidRPr="00485AA2" w:rsidRDefault="005E3910" w:rsidP="00C24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E3910">
              <w:rPr>
                <w:rFonts w:ascii="Angsana New" w:hAnsi="Angsana New" w:cs="Angsana New"/>
                <w:sz w:val="30"/>
                <w:szCs w:val="30"/>
              </w:rPr>
              <w:t>40</w:t>
            </w:r>
          </w:p>
        </w:tc>
        <w:tc>
          <w:tcPr>
            <w:tcW w:w="134" w:type="pct"/>
          </w:tcPr>
          <w:p w14:paraId="3A9463A1" w14:textId="77777777" w:rsidR="005E3910" w:rsidRPr="00485AA2" w:rsidRDefault="005E3910" w:rsidP="00C24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69BEDEF8" w14:textId="693D341B" w:rsidR="005E3910" w:rsidRPr="00485AA2" w:rsidRDefault="005E3910" w:rsidP="00C24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69</w:t>
            </w:r>
          </w:p>
        </w:tc>
      </w:tr>
      <w:tr w:rsidR="005E3910" w:rsidRPr="00485AA2" w14:paraId="12845C31" w14:textId="77777777" w:rsidTr="005E3910">
        <w:tc>
          <w:tcPr>
            <w:tcW w:w="2251" w:type="pct"/>
          </w:tcPr>
          <w:p w14:paraId="34534AAF" w14:textId="77777777" w:rsidR="005E3910" w:rsidRPr="005A075D" w:rsidRDefault="005E3910" w:rsidP="00C12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A075D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0" w:type="pct"/>
          </w:tcPr>
          <w:p w14:paraId="7A64F602" w14:textId="3F2F2179" w:rsidR="005E3910" w:rsidRPr="00A16777" w:rsidRDefault="005D461A" w:rsidP="00C12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E3EB426" w14:textId="77777777" w:rsidR="005E3910" w:rsidRPr="00A16777" w:rsidRDefault="005E3910" w:rsidP="00C12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1691CE61" w14:textId="2CEAA897" w:rsidR="005E3910" w:rsidRPr="00A16777" w:rsidRDefault="005E3910" w:rsidP="00C12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3" w:type="pct"/>
          </w:tcPr>
          <w:p w14:paraId="72A71808" w14:textId="77777777" w:rsidR="005E3910" w:rsidRPr="00A16777" w:rsidRDefault="005E3910" w:rsidP="00C12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0F51DEF9" w14:textId="4855F909" w:rsidR="005E3910" w:rsidRPr="00485AA2" w:rsidRDefault="005E3910" w:rsidP="00C12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E391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52E3B7DE" w14:textId="77777777" w:rsidR="005E3910" w:rsidRPr="00485AA2" w:rsidRDefault="005E3910" w:rsidP="00C12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0511AF72" w14:textId="14A94122" w:rsidR="005E3910" w:rsidRPr="00485AA2" w:rsidRDefault="005E3910" w:rsidP="00C12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E3910" w:rsidRPr="00485AA2" w14:paraId="0523C22A" w14:textId="77777777" w:rsidTr="005E3910">
        <w:tc>
          <w:tcPr>
            <w:tcW w:w="2251" w:type="pct"/>
          </w:tcPr>
          <w:p w14:paraId="0B637861" w14:textId="5DA8F1CF" w:rsidR="005E3910" w:rsidRPr="005A075D" w:rsidRDefault="005E3910" w:rsidP="00C12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A075D">
              <w:rPr>
                <w:rFonts w:ascii="Angsana New" w:hAnsi="Angsana New" w:cs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  <w:r w:rsidRPr="005A075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590" w:type="pct"/>
          </w:tcPr>
          <w:p w14:paraId="020DD252" w14:textId="33FBD06E" w:rsidR="005E3910" w:rsidRPr="00A16777" w:rsidRDefault="005D461A" w:rsidP="00C12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F140DA">
              <w:rPr>
                <w:rFonts w:ascii="Angsana New" w:hAnsi="Angsana New" w:cs="Angsana New"/>
                <w:sz w:val="30"/>
                <w:szCs w:val="30"/>
              </w:rPr>
              <w:t>44</w:t>
            </w:r>
          </w:p>
        </w:tc>
        <w:tc>
          <w:tcPr>
            <w:tcW w:w="143" w:type="pct"/>
          </w:tcPr>
          <w:p w14:paraId="674A464A" w14:textId="77777777" w:rsidR="005E3910" w:rsidRPr="00A16777" w:rsidRDefault="005E3910" w:rsidP="00C12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27776F0F" w14:textId="133B8A0C" w:rsidR="005E3910" w:rsidRPr="00A16777" w:rsidRDefault="005E3910" w:rsidP="00C12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1,028</w:t>
            </w:r>
          </w:p>
        </w:tc>
        <w:tc>
          <w:tcPr>
            <w:tcW w:w="143" w:type="pct"/>
          </w:tcPr>
          <w:p w14:paraId="2BEC6BB1" w14:textId="77777777" w:rsidR="005E3910" w:rsidRPr="00A16777" w:rsidRDefault="005E3910" w:rsidP="00C12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27EC2597" w14:textId="253FB419" w:rsidR="005E3910" w:rsidRPr="00485AA2" w:rsidRDefault="005E3910" w:rsidP="00C12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E3910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34" w:type="pct"/>
          </w:tcPr>
          <w:p w14:paraId="296AE5DA" w14:textId="77777777" w:rsidR="005E3910" w:rsidRPr="00485AA2" w:rsidRDefault="005E3910" w:rsidP="00C12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0500A76D" w14:textId="12C3886C" w:rsidR="005E3910" w:rsidRPr="00485AA2" w:rsidRDefault="005E3910" w:rsidP="00A040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5E3910" w:rsidRPr="00485AA2" w14:paraId="3EF3B368" w14:textId="77777777" w:rsidTr="005E3910">
        <w:tc>
          <w:tcPr>
            <w:tcW w:w="2251" w:type="pct"/>
          </w:tcPr>
          <w:p w14:paraId="47DC7643" w14:textId="77777777" w:rsidR="005E3910" w:rsidRPr="00A4230F" w:rsidRDefault="005E3910" w:rsidP="00C12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6FB1BA3C" w14:textId="344B2E1A" w:rsidR="005E3910" w:rsidRPr="00E16164" w:rsidRDefault="005D461A" w:rsidP="00C12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1,07</w:t>
            </w:r>
            <w:r w:rsidR="00F140DA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14:paraId="10427E18" w14:textId="77777777" w:rsidR="005E3910" w:rsidRPr="00E16164" w:rsidRDefault="005E3910" w:rsidP="00C12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61EC2094" w14:textId="7BCD395E" w:rsidR="005E3910" w:rsidRPr="00E16164" w:rsidRDefault="005E3910" w:rsidP="00C12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1,810</w:t>
            </w:r>
          </w:p>
        </w:tc>
        <w:tc>
          <w:tcPr>
            <w:tcW w:w="143" w:type="pct"/>
          </w:tcPr>
          <w:p w14:paraId="3AAAC102" w14:textId="77777777" w:rsidR="005E3910" w:rsidRPr="00E16164" w:rsidRDefault="005E3910" w:rsidP="00C12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43BB2B24" w14:textId="17ECF728" w:rsidR="005E3910" w:rsidRPr="005E3910" w:rsidRDefault="005E3910" w:rsidP="00C12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E3910">
              <w:rPr>
                <w:rFonts w:ascii="Angsana New" w:hAnsi="Angsana New" w:cs="Angsana New"/>
                <w:b/>
                <w:bCs/>
                <w:sz w:val="30"/>
                <w:szCs w:val="30"/>
              </w:rPr>
              <w:t>45</w:t>
            </w:r>
          </w:p>
        </w:tc>
        <w:tc>
          <w:tcPr>
            <w:tcW w:w="134" w:type="pct"/>
          </w:tcPr>
          <w:p w14:paraId="7E72CD81" w14:textId="77777777" w:rsidR="005E3910" w:rsidRPr="00E16164" w:rsidRDefault="005E3910" w:rsidP="00C12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1542CE5E" w14:textId="03DA69FF" w:rsidR="005E3910" w:rsidRPr="00E16164" w:rsidRDefault="005E3910" w:rsidP="00802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99</w:t>
            </w:r>
          </w:p>
        </w:tc>
      </w:tr>
    </w:tbl>
    <w:p w14:paraId="5186DDC0" w14:textId="1627A802" w:rsidR="00AC12D2" w:rsidRPr="00287D11" w:rsidRDefault="00AC12D2" w:rsidP="00C348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3A78CEC1" w14:textId="53BE95D5" w:rsidR="00C3481E" w:rsidRDefault="00C3481E" w:rsidP="00DC3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E07C4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เงินกู้ยืมระยะสั้น</w:t>
      </w:r>
    </w:p>
    <w:p w14:paraId="36933F5C" w14:textId="77777777" w:rsidR="00AC12D2" w:rsidRPr="00F81846" w:rsidRDefault="00AC12D2" w:rsidP="00DC3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20"/>
          <w:szCs w:val="20"/>
        </w:rPr>
      </w:pPr>
    </w:p>
    <w:p w14:paraId="10F334A3" w14:textId="1B91F81F" w:rsidR="00F3722F" w:rsidRDefault="00F3722F" w:rsidP="00DC3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26E2F">
        <w:rPr>
          <w:rFonts w:ascii="Angsana New" w:hAnsi="Angsana New" w:cs="Angsana New"/>
          <w:sz w:val="30"/>
          <w:szCs w:val="30"/>
          <w:cs/>
        </w:rPr>
        <w:t>รายการเคลื่อนไหวของเงินกู้ยืม</w:t>
      </w:r>
      <w:r w:rsidR="004A2F53">
        <w:rPr>
          <w:rFonts w:ascii="Angsana New" w:hAnsi="Angsana New" w:cs="Angsana New" w:hint="cs"/>
          <w:sz w:val="30"/>
          <w:szCs w:val="30"/>
          <w:cs/>
        </w:rPr>
        <w:t>ระยะสั้น</w:t>
      </w:r>
      <w:r w:rsidRPr="00526E2F">
        <w:rPr>
          <w:rFonts w:ascii="Angsana New" w:hAnsi="Angsana New" w:cs="Angsana New"/>
          <w:sz w:val="30"/>
          <w:szCs w:val="30"/>
          <w:cs/>
        </w:rPr>
        <w:t>จากบุคคลหรือกิจการที่เกี่ยวข้องกันสำหรับงวด</w:t>
      </w:r>
      <w:r w:rsidR="00907BA2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526E2F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6D0920">
        <w:rPr>
          <w:rFonts w:ascii="Angsana New" w:hAnsi="Angsana New" w:cs="Angsana New" w:hint="cs"/>
          <w:sz w:val="30"/>
          <w:szCs w:val="30"/>
          <w:cs/>
        </w:rPr>
        <w:t xml:space="preserve">           </w:t>
      </w:r>
      <w:r w:rsidR="00907BA2" w:rsidRPr="00455293">
        <w:rPr>
          <w:rFonts w:ascii="Angsana New" w:hAnsi="Angsana New" w:cs="Angsana New"/>
          <w:bCs/>
          <w:sz w:val="30"/>
          <w:szCs w:val="30"/>
        </w:rPr>
        <w:t>30</w:t>
      </w:r>
      <w:r w:rsidR="00907BA2" w:rsidRPr="00455293">
        <w:rPr>
          <w:rFonts w:ascii="Angsana New" w:hAnsi="Angsana New" w:cs="Angsana New"/>
          <w:b/>
          <w:sz w:val="30"/>
          <w:szCs w:val="30"/>
        </w:rPr>
        <w:t xml:space="preserve"> </w:t>
      </w:r>
      <w:r w:rsidR="00907BA2">
        <w:rPr>
          <w:rFonts w:ascii="Angsana New" w:hAnsi="Angsana New" w:cs="Angsana New" w:hint="cs"/>
          <w:b/>
          <w:sz w:val="30"/>
          <w:szCs w:val="30"/>
          <w:cs/>
        </w:rPr>
        <w:t>กันย</w:t>
      </w:r>
      <w:r w:rsidR="00907BA2" w:rsidRPr="00455293">
        <w:rPr>
          <w:rFonts w:ascii="Angsana New" w:hAnsi="Angsana New" w:cs="Angsana New"/>
          <w:b/>
          <w:sz w:val="30"/>
          <w:szCs w:val="30"/>
          <w:cs/>
        </w:rPr>
        <w:t>ายน</w:t>
      </w:r>
      <w:r w:rsidR="00907BA2">
        <w:rPr>
          <w:rFonts w:ascii="Angsana New" w:hAnsi="Angsana New" w:cs="Angsana New" w:hint="cs"/>
          <w:b/>
          <w:sz w:val="30"/>
          <w:szCs w:val="30"/>
          <w:cs/>
        </w:rPr>
        <w:t xml:space="preserve"> </w:t>
      </w:r>
      <w:r w:rsidRPr="00581BFC">
        <w:rPr>
          <w:rFonts w:ascii="Angsana New" w:hAnsi="Angsana New" w:cs="Angsana New"/>
          <w:sz w:val="30"/>
          <w:szCs w:val="30"/>
        </w:rPr>
        <w:t>2562</w:t>
      </w:r>
      <w:r w:rsidRPr="00526E2F">
        <w:rPr>
          <w:rFonts w:ascii="Angsana New" w:hAnsi="Angsana New" w:cs="Angsana New"/>
          <w:sz w:val="30"/>
          <w:szCs w:val="30"/>
          <w:cs/>
        </w:rPr>
        <w:t xml:space="preserve"> มีดังนี้ </w:t>
      </w:r>
    </w:p>
    <w:p w14:paraId="28E9CA1F" w14:textId="77777777" w:rsidR="00FE3A23" w:rsidRPr="00287D11" w:rsidRDefault="00FE3A23" w:rsidP="00C348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Style w:val="TableGrid"/>
        <w:tblW w:w="9342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84"/>
        <w:gridCol w:w="984"/>
        <w:gridCol w:w="234"/>
        <w:gridCol w:w="1019"/>
        <w:gridCol w:w="236"/>
        <w:gridCol w:w="1022"/>
        <w:gridCol w:w="235"/>
        <w:gridCol w:w="933"/>
        <w:gridCol w:w="235"/>
        <w:gridCol w:w="1002"/>
        <w:gridCol w:w="235"/>
        <w:gridCol w:w="1023"/>
      </w:tblGrid>
      <w:tr w:rsidR="000C180A" w:rsidRPr="00A60905" w14:paraId="1026127E" w14:textId="77777777" w:rsidTr="009A16A8">
        <w:tc>
          <w:tcPr>
            <w:tcW w:w="2232" w:type="dxa"/>
            <w:shd w:val="clear" w:color="auto" w:fill="auto"/>
            <w:vAlign w:val="bottom"/>
          </w:tcPr>
          <w:p w14:paraId="6982ABC5" w14:textId="77777777" w:rsidR="000C180A" w:rsidRPr="002D05C0" w:rsidRDefault="000C180A" w:rsidP="0053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550495A2" w14:textId="6BAA0458" w:rsidR="000C180A" w:rsidRPr="002D05C0" w:rsidRDefault="000C180A" w:rsidP="0053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  <w:r w:rsidR="00FD1EE6" w:rsidRPr="002D05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2BED455D" w14:textId="77777777" w:rsidR="000C180A" w:rsidRPr="002D05C0" w:rsidRDefault="000C180A" w:rsidP="0053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624" w:type="dxa"/>
            <w:gridSpan w:val="7"/>
            <w:vAlign w:val="bottom"/>
          </w:tcPr>
          <w:p w14:paraId="488ACEA3" w14:textId="608C9947" w:rsidR="000C180A" w:rsidRPr="00AA142A" w:rsidRDefault="000C180A" w:rsidP="0053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14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AA14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0C180A" w:rsidRPr="00A60905" w14:paraId="21D2D9F1" w14:textId="77777777" w:rsidTr="009A16A8">
        <w:tc>
          <w:tcPr>
            <w:tcW w:w="2232" w:type="dxa"/>
            <w:shd w:val="clear" w:color="auto" w:fill="auto"/>
            <w:vAlign w:val="bottom"/>
          </w:tcPr>
          <w:p w14:paraId="1FA025FF" w14:textId="6E8AE24B" w:rsidR="000C180A" w:rsidRPr="002D05C0" w:rsidRDefault="000C180A" w:rsidP="0053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37209049" w14:textId="77777777" w:rsidR="000C180A" w:rsidRPr="002D05C0" w:rsidRDefault="000C180A" w:rsidP="0053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14:paraId="774C0A19" w14:textId="77777777" w:rsidR="000C180A" w:rsidRPr="002D05C0" w:rsidRDefault="000C180A" w:rsidP="0053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2CFF68E9" w14:textId="771F9E79" w:rsidR="000C180A" w:rsidRPr="002D05C0" w:rsidRDefault="00907BA2" w:rsidP="0053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5293">
              <w:rPr>
                <w:rFonts w:ascii="Angsana New" w:hAnsi="Angsana New" w:cs="Angsana New"/>
                <w:bCs/>
                <w:sz w:val="30"/>
                <w:szCs w:val="30"/>
              </w:rPr>
              <w:t>30</w:t>
            </w:r>
            <w:r w:rsidRPr="00455293"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กันย</w:t>
            </w:r>
            <w:r w:rsidRPr="00455293">
              <w:rPr>
                <w:rFonts w:ascii="Angsana New" w:hAnsi="Angsana New" w:cs="Angsana New"/>
                <w:b/>
                <w:sz w:val="30"/>
                <w:szCs w:val="30"/>
                <w:cs/>
              </w:rPr>
              <w:t>ายน</w:t>
            </w:r>
          </w:p>
        </w:tc>
        <w:tc>
          <w:tcPr>
            <w:tcW w:w="236" w:type="dxa"/>
            <w:vAlign w:val="bottom"/>
          </w:tcPr>
          <w:p w14:paraId="5D688344" w14:textId="77777777" w:rsidR="000C180A" w:rsidRPr="002D05C0" w:rsidRDefault="000C180A" w:rsidP="0053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1D5185AF" w14:textId="77777777" w:rsidR="000C180A" w:rsidRPr="00AA142A" w:rsidRDefault="000C180A" w:rsidP="0053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142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A14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vAlign w:val="bottom"/>
          </w:tcPr>
          <w:p w14:paraId="5B825115" w14:textId="77777777" w:rsidR="000C180A" w:rsidRPr="00AA142A" w:rsidRDefault="000C180A" w:rsidP="0053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316D698C" w14:textId="77777777" w:rsidR="000C180A" w:rsidRPr="00AA142A" w:rsidRDefault="000C180A" w:rsidP="0053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4D76EE4F" w14:textId="77777777" w:rsidR="000C180A" w:rsidRPr="00AA142A" w:rsidRDefault="000C180A" w:rsidP="0053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66A12D5B" w14:textId="77777777" w:rsidR="000C180A" w:rsidRPr="00AA142A" w:rsidRDefault="000C180A" w:rsidP="0053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5055E209" w14:textId="77777777" w:rsidR="000C180A" w:rsidRPr="00526E2F" w:rsidRDefault="000C180A" w:rsidP="0053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5" w:type="dxa"/>
            <w:vAlign w:val="bottom"/>
          </w:tcPr>
          <w:p w14:paraId="254D4EC0" w14:textId="432E5CEF" w:rsidR="000C180A" w:rsidRPr="00AA142A" w:rsidRDefault="00907BA2" w:rsidP="0053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5293">
              <w:rPr>
                <w:rFonts w:ascii="Angsana New" w:hAnsi="Angsana New" w:cs="Angsana New"/>
                <w:bCs/>
                <w:sz w:val="30"/>
                <w:szCs w:val="30"/>
              </w:rPr>
              <w:t>30</w:t>
            </w:r>
            <w:r w:rsidRPr="00455293"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กันย</w:t>
            </w:r>
            <w:r w:rsidRPr="00455293">
              <w:rPr>
                <w:rFonts w:ascii="Angsana New" w:hAnsi="Angsana New" w:cs="Angsana New"/>
                <w:b/>
                <w:sz w:val="30"/>
                <w:szCs w:val="30"/>
                <w:cs/>
              </w:rPr>
              <w:t>ายน</w:t>
            </w:r>
          </w:p>
        </w:tc>
      </w:tr>
      <w:tr w:rsidR="000C180A" w:rsidRPr="00A60905" w14:paraId="572F6279" w14:textId="77777777" w:rsidTr="009A16A8">
        <w:tc>
          <w:tcPr>
            <w:tcW w:w="2232" w:type="dxa"/>
            <w:vAlign w:val="bottom"/>
          </w:tcPr>
          <w:p w14:paraId="30FFC340" w14:textId="77777777" w:rsidR="000C180A" w:rsidRPr="002D05C0" w:rsidRDefault="000C180A" w:rsidP="0053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5EF239C7" w14:textId="77777777" w:rsidR="000C180A" w:rsidRPr="002D05C0" w:rsidRDefault="000C180A" w:rsidP="0053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4" w:type="dxa"/>
            <w:vAlign w:val="bottom"/>
          </w:tcPr>
          <w:p w14:paraId="0D9F64BB" w14:textId="77777777" w:rsidR="000C180A" w:rsidRPr="002D05C0" w:rsidRDefault="000C180A" w:rsidP="0053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36E820D1" w14:textId="77777777" w:rsidR="000C180A" w:rsidRPr="002D05C0" w:rsidRDefault="000C180A" w:rsidP="0053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D05C0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bottom"/>
          </w:tcPr>
          <w:p w14:paraId="023FC553" w14:textId="77777777" w:rsidR="000C180A" w:rsidRPr="002D05C0" w:rsidRDefault="000C180A" w:rsidP="0053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6381BAFF" w14:textId="77777777" w:rsidR="000C180A" w:rsidRPr="00AA142A" w:rsidRDefault="000C180A" w:rsidP="0053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142A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5" w:type="dxa"/>
            <w:vAlign w:val="bottom"/>
          </w:tcPr>
          <w:p w14:paraId="02EFAB2C" w14:textId="77777777" w:rsidR="000C180A" w:rsidRPr="00AA142A" w:rsidRDefault="000C180A" w:rsidP="0053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3F867BFE" w14:textId="77777777" w:rsidR="000C180A" w:rsidRPr="00AA142A" w:rsidRDefault="000C180A" w:rsidP="0053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142A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254FA448" w14:textId="77777777" w:rsidR="000C180A" w:rsidRPr="00AA142A" w:rsidRDefault="000C180A" w:rsidP="0053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7B5E22F0" w14:textId="77777777" w:rsidR="000C180A" w:rsidRPr="00AA142A" w:rsidRDefault="000C180A" w:rsidP="0053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142A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656F47A6" w14:textId="77777777" w:rsidR="000C180A" w:rsidRPr="00526E2F" w:rsidRDefault="000C180A" w:rsidP="0053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5" w:type="dxa"/>
            <w:vAlign w:val="bottom"/>
          </w:tcPr>
          <w:p w14:paraId="791C8BE2" w14:textId="77777777" w:rsidR="000C180A" w:rsidRPr="00AA142A" w:rsidRDefault="000C180A" w:rsidP="0053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14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A142A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0C180A" w:rsidRPr="00A60905" w14:paraId="194EA6C3" w14:textId="77777777" w:rsidTr="009A16A8">
        <w:tc>
          <w:tcPr>
            <w:tcW w:w="2232" w:type="dxa"/>
          </w:tcPr>
          <w:p w14:paraId="4FE1A215" w14:textId="77777777" w:rsidR="000C180A" w:rsidRPr="002D05C0" w:rsidRDefault="000C180A" w:rsidP="0053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1E13EF93" w14:textId="77777777" w:rsidR="000C180A" w:rsidRPr="002D05C0" w:rsidRDefault="000C180A" w:rsidP="0053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7DDA9C1C" w14:textId="77777777" w:rsidR="000C180A" w:rsidRPr="002D05C0" w:rsidRDefault="000C180A" w:rsidP="0053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24" w:type="dxa"/>
            <w:gridSpan w:val="7"/>
          </w:tcPr>
          <w:p w14:paraId="46A3E9D7" w14:textId="77777777" w:rsidR="000C180A" w:rsidRPr="002D05C0" w:rsidRDefault="000C180A" w:rsidP="0053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E3910" w:rsidRPr="00A60905" w14:paraId="491E0034" w14:textId="77777777" w:rsidTr="009A16A8">
        <w:tc>
          <w:tcPr>
            <w:tcW w:w="2232" w:type="dxa"/>
          </w:tcPr>
          <w:p w14:paraId="5C89934E" w14:textId="77777777" w:rsidR="005E3910" w:rsidRPr="002D05C0" w:rsidRDefault="005E3910" w:rsidP="0053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24E4F11A" w14:textId="5A9500EC" w:rsidR="005E3910" w:rsidRPr="002D05C0" w:rsidRDefault="005E3910" w:rsidP="0053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0.55-3.50</w:t>
            </w:r>
          </w:p>
        </w:tc>
        <w:tc>
          <w:tcPr>
            <w:tcW w:w="234" w:type="dxa"/>
          </w:tcPr>
          <w:p w14:paraId="7E023D25" w14:textId="77777777" w:rsidR="005E3910" w:rsidRPr="002D05C0" w:rsidRDefault="005E3910" w:rsidP="0053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36F0B851" w14:textId="0F4FFA22" w:rsidR="005E3910" w:rsidRPr="002D05C0" w:rsidRDefault="005E3910" w:rsidP="0053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0.55-1.41</w:t>
            </w:r>
          </w:p>
        </w:tc>
        <w:tc>
          <w:tcPr>
            <w:tcW w:w="236" w:type="dxa"/>
          </w:tcPr>
          <w:p w14:paraId="4BDBC947" w14:textId="77777777" w:rsidR="005E3910" w:rsidRPr="002D05C0" w:rsidRDefault="005E3910" w:rsidP="0053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9C57811" w14:textId="3E35711F" w:rsidR="005E3910" w:rsidRPr="002D05C0" w:rsidRDefault="005E3910" w:rsidP="0053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28,818</w:t>
            </w:r>
          </w:p>
        </w:tc>
        <w:tc>
          <w:tcPr>
            <w:tcW w:w="235" w:type="dxa"/>
          </w:tcPr>
          <w:p w14:paraId="379C04C2" w14:textId="77777777" w:rsidR="005E3910" w:rsidRPr="002D05C0" w:rsidRDefault="005E3910" w:rsidP="0053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776F657C" w14:textId="27E0DE93" w:rsidR="005E3910" w:rsidRPr="002D05C0" w:rsidRDefault="005E3910" w:rsidP="0053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40,136</w:t>
            </w:r>
          </w:p>
        </w:tc>
        <w:tc>
          <w:tcPr>
            <w:tcW w:w="235" w:type="dxa"/>
          </w:tcPr>
          <w:p w14:paraId="07952C2E" w14:textId="77777777" w:rsidR="005E3910" w:rsidRPr="002D05C0" w:rsidRDefault="005E3910" w:rsidP="0053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00CC8402" w14:textId="78C76AD7" w:rsidR="005E3910" w:rsidRPr="002D05C0" w:rsidRDefault="005E3910" w:rsidP="004A2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(57,391)</w:t>
            </w:r>
          </w:p>
        </w:tc>
        <w:tc>
          <w:tcPr>
            <w:tcW w:w="235" w:type="dxa"/>
          </w:tcPr>
          <w:p w14:paraId="40F0E30B" w14:textId="52FF0682" w:rsidR="005E3910" w:rsidRPr="002D05C0" w:rsidRDefault="005E3910" w:rsidP="0053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14:paraId="7442FE2D" w14:textId="7B57463D" w:rsidR="005E3910" w:rsidRPr="002D05C0" w:rsidRDefault="005E3910" w:rsidP="005E3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E3910">
              <w:rPr>
                <w:rFonts w:asciiTheme="majorBidi" w:hAnsiTheme="majorBidi" w:cstheme="majorBidi"/>
                <w:sz w:val="30"/>
                <w:szCs w:val="30"/>
              </w:rPr>
              <w:t>11,563</w:t>
            </w:r>
          </w:p>
        </w:tc>
      </w:tr>
      <w:tr w:rsidR="005E3910" w:rsidRPr="00A60905" w14:paraId="0FCB328E" w14:textId="77777777" w:rsidTr="009A16A8">
        <w:tc>
          <w:tcPr>
            <w:tcW w:w="2232" w:type="dxa"/>
          </w:tcPr>
          <w:p w14:paraId="01100BB1" w14:textId="77777777" w:rsidR="005E3910" w:rsidRPr="002D05C0" w:rsidRDefault="005E3910" w:rsidP="0053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5F9D3A46" w14:textId="77777777" w:rsidR="005E3910" w:rsidRPr="002D05C0" w:rsidRDefault="005E3910" w:rsidP="0053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</w:tcPr>
          <w:p w14:paraId="2DD17962" w14:textId="77777777" w:rsidR="005E3910" w:rsidRPr="002D05C0" w:rsidRDefault="005E3910" w:rsidP="0053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</w:tcPr>
          <w:p w14:paraId="582A5D65" w14:textId="77777777" w:rsidR="005E3910" w:rsidRPr="002D05C0" w:rsidRDefault="005E3910" w:rsidP="0053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C4DDFC1" w14:textId="77777777" w:rsidR="005E3910" w:rsidRPr="002D05C0" w:rsidRDefault="005E3910" w:rsidP="0053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028DD6D1" w14:textId="12045D99" w:rsidR="005E3910" w:rsidRPr="002D05C0" w:rsidRDefault="005E3910" w:rsidP="0053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28,818</w:t>
            </w:r>
          </w:p>
        </w:tc>
        <w:tc>
          <w:tcPr>
            <w:tcW w:w="235" w:type="dxa"/>
          </w:tcPr>
          <w:p w14:paraId="1676D264" w14:textId="77777777" w:rsidR="005E3910" w:rsidRPr="002D05C0" w:rsidRDefault="005E3910" w:rsidP="0053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</w:tcPr>
          <w:p w14:paraId="6771FE3A" w14:textId="77777777" w:rsidR="005E3910" w:rsidRPr="002D05C0" w:rsidRDefault="005E3910" w:rsidP="0053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1B32D4E2" w14:textId="77777777" w:rsidR="005E3910" w:rsidRPr="002D05C0" w:rsidRDefault="005E3910" w:rsidP="0053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</w:tcPr>
          <w:p w14:paraId="081DA577" w14:textId="77777777" w:rsidR="005E3910" w:rsidRPr="002D05C0" w:rsidRDefault="005E3910" w:rsidP="0053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74618504" w14:textId="77777777" w:rsidR="005E3910" w:rsidRPr="002D05C0" w:rsidRDefault="005E3910" w:rsidP="0053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</w:tcPr>
          <w:p w14:paraId="5C38F2E5" w14:textId="5E2E9C7A" w:rsidR="005E3910" w:rsidRPr="005E3910" w:rsidRDefault="005E3910" w:rsidP="005E3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39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11,563</w:t>
            </w:r>
          </w:p>
        </w:tc>
      </w:tr>
    </w:tbl>
    <w:p w14:paraId="498C8125" w14:textId="77777777" w:rsidR="00757B4C" w:rsidRDefault="00757B4C">
      <w:r>
        <w:br w:type="page"/>
      </w:r>
    </w:p>
    <w:p w14:paraId="13028B92" w14:textId="277D5D6A" w:rsidR="00007071" w:rsidRDefault="00007071" w:rsidP="00DC3241">
      <w:pPr>
        <w:tabs>
          <w:tab w:val="clear" w:pos="454"/>
          <w:tab w:val="left" w:pos="540"/>
        </w:tabs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722CFC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>รายได้ค่าเช่ารอรับรู้</w:t>
      </w:r>
    </w:p>
    <w:p w14:paraId="3BF2CD25" w14:textId="77777777" w:rsidR="00AC12D2" w:rsidRPr="00F81846" w:rsidRDefault="00AC12D2" w:rsidP="00DC3241">
      <w:pPr>
        <w:tabs>
          <w:tab w:val="clear" w:pos="454"/>
          <w:tab w:val="left" w:pos="540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53223259" w14:textId="43CBC341" w:rsidR="00F650D4" w:rsidRDefault="002949EB" w:rsidP="00DC3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26E2F">
        <w:rPr>
          <w:rFonts w:ascii="Angsana New" w:hAnsi="Angsana New" w:cs="Angsana New"/>
          <w:sz w:val="30"/>
          <w:szCs w:val="30"/>
          <w:cs/>
        </w:rPr>
        <w:t>รายการเคลื่อนไหวของ</w:t>
      </w:r>
      <w:r>
        <w:rPr>
          <w:rFonts w:ascii="Angsana New" w:hAnsi="Angsana New" w:cs="Angsana New" w:hint="cs"/>
          <w:sz w:val="30"/>
          <w:szCs w:val="30"/>
          <w:cs/>
        </w:rPr>
        <w:t>รายได้ค่าเช่ารอรับรู้</w:t>
      </w:r>
      <w:r w:rsidRPr="00526E2F">
        <w:rPr>
          <w:rFonts w:ascii="Angsana New" w:hAnsi="Angsana New" w:cs="Angsana New"/>
          <w:sz w:val="30"/>
          <w:szCs w:val="30"/>
          <w:cs/>
        </w:rPr>
        <w:t>จากบุคคลหรือกิจการที่เกี่ยวข้องกันสำหรับงวด</w:t>
      </w:r>
      <w:r w:rsidR="002C3AA7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526E2F">
        <w:rPr>
          <w:rFonts w:ascii="Angsana New" w:hAnsi="Angsana New" w:cs="Angsana New"/>
          <w:sz w:val="30"/>
          <w:szCs w:val="30"/>
          <w:cs/>
        </w:rPr>
        <w:t>เดือนสิ้นสุดวันที่</w:t>
      </w:r>
      <w:r w:rsidR="000E07C4">
        <w:rPr>
          <w:rFonts w:ascii="Angsana New" w:hAnsi="Angsana New" w:cs="Angsana New"/>
          <w:sz w:val="30"/>
          <w:szCs w:val="30"/>
        </w:rPr>
        <w:t xml:space="preserve">      </w:t>
      </w:r>
      <w:r w:rsidRPr="00526E2F">
        <w:rPr>
          <w:rFonts w:ascii="Angsana New" w:hAnsi="Angsana New" w:cs="Angsana New"/>
          <w:sz w:val="30"/>
          <w:szCs w:val="30"/>
          <w:cs/>
        </w:rPr>
        <w:t xml:space="preserve"> </w:t>
      </w:r>
      <w:r w:rsidR="002C3AA7" w:rsidRPr="00455293">
        <w:rPr>
          <w:rFonts w:ascii="Angsana New" w:hAnsi="Angsana New" w:cs="Angsana New"/>
          <w:bCs/>
          <w:sz w:val="30"/>
          <w:szCs w:val="30"/>
        </w:rPr>
        <w:t>30</w:t>
      </w:r>
      <w:r w:rsidR="002C3AA7" w:rsidRPr="00455293">
        <w:rPr>
          <w:rFonts w:ascii="Angsana New" w:hAnsi="Angsana New" w:cs="Angsana New"/>
          <w:b/>
          <w:sz w:val="30"/>
          <w:szCs w:val="30"/>
        </w:rPr>
        <w:t xml:space="preserve"> </w:t>
      </w:r>
      <w:r w:rsidR="002C3AA7">
        <w:rPr>
          <w:rFonts w:ascii="Angsana New" w:hAnsi="Angsana New" w:cs="Angsana New" w:hint="cs"/>
          <w:b/>
          <w:sz w:val="30"/>
          <w:szCs w:val="30"/>
          <w:cs/>
        </w:rPr>
        <w:t>กันย</w:t>
      </w:r>
      <w:r w:rsidR="002C3AA7" w:rsidRPr="00455293">
        <w:rPr>
          <w:rFonts w:ascii="Angsana New" w:hAnsi="Angsana New" w:cs="Angsana New"/>
          <w:b/>
          <w:sz w:val="30"/>
          <w:szCs w:val="30"/>
          <w:cs/>
        </w:rPr>
        <w:t>ายน</w:t>
      </w:r>
      <w:r w:rsidR="002C3AA7">
        <w:rPr>
          <w:rFonts w:ascii="Angsana New" w:hAnsi="Angsana New" w:cs="Angsana New" w:hint="cs"/>
          <w:b/>
          <w:sz w:val="30"/>
          <w:szCs w:val="30"/>
          <w:cs/>
        </w:rPr>
        <w:t xml:space="preserve"> </w:t>
      </w:r>
      <w:r w:rsidRPr="00526E2F">
        <w:rPr>
          <w:rFonts w:ascii="Angsana New" w:hAnsi="Angsana New" w:cs="Angsana New"/>
          <w:sz w:val="30"/>
          <w:szCs w:val="30"/>
          <w:cs/>
        </w:rPr>
        <w:t xml:space="preserve">มีดังนี้ </w:t>
      </w:r>
    </w:p>
    <w:p w14:paraId="58A6C94A" w14:textId="77777777" w:rsidR="00007071" w:rsidRPr="00F81846" w:rsidRDefault="00007071" w:rsidP="000070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Angsana New" w:hAnsi="Angsana New" w:cs="Angsana New"/>
          <w:sz w:val="20"/>
          <w:szCs w:val="20"/>
          <w:cs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840"/>
        <w:gridCol w:w="1170"/>
        <w:gridCol w:w="180"/>
        <w:gridCol w:w="1170"/>
      </w:tblGrid>
      <w:tr w:rsidR="00F650D4" w:rsidRPr="007B7CF2" w14:paraId="0BD5F9DD" w14:textId="77777777" w:rsidTr="00A040F4">
        <w:trPr>
          <w:cantSplit/>
          <w:tblHeader/>
        </w:trPr>
        <w:tc>
          <w:tcPr>
            <w:tcW w:w="6840" w:type="dxa"/>
          </w:tcPr>
          <w:p w14:paraId="118349CC" w14:textId="77777777" w:rsidR="00F650D4" w:rsidRPr="007B7CF2" w:rsidRDefault="00F650D4" w:rsidP="00FC62A2">
            <w:pPr>
              <w:tabs>
                <w:tab w:val="left" w:pos="22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B7CF2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2520" w:type="dxa"/>
            <w:gridSpan w:val="3"/>
          </w:tcPr>
          <w:p w14:paraId="74B2D659" w14:textId="77777777" w:rsidR="00F650D4" w:rsidRPr="000923C0" w:rsidRDefault="00F650D4" w:rsidP="00FC62A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B7CF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F650D4" w:rsidRPr="007B7CF2" w14:paraId="202B6084" w14:textId="77777777" w:rsidTr="00A040F4">
        <w:trPr>
          <w:cantSplit/>
          <w:trHeight w:val="353"/>
          <w:tblHeader/>
        </w:trPr>
        <w:tc>
          <w:tcPr>
            <w:tcW w:w="6840" w:type="dxa"/>
          </w:tcPr>
          <w:p w14:paraId="2ADF4B8F" w14:textId="77777777" w:rsidR="00F650D4" w:rsidRPr="007B7CF2" w:rsidRDefault="00F650D4" w:rsidP="00FC62A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62703C" w14:textId="77777777" w:rsidR="00F650D4" w:rsidRPr="007B7CF2" w:rsidRDefault="00F650D4" w:rsidP="00FC62A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B7CF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2562</w:t>
            </w:r>
          </w:p>
        </w:tc>
        <w:tc>
          <w:tcPr>
            <w:tcW w:w="180" w:type="dxa"/>
          </w:tcPr>
          <w:p w14:paraId="02788BFC" w14:textId="77777777" w:rsidR="00F650D4" w:rsidRPr="007B7CF2" w:rsidRDefault="00F650D4" w:rsidP="00FC62A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9F0262" w14:textId="77777777" w:rsidR="00F650D4" w:rsidRPr="007B7CF2" w:rsidRDefault="00F650D4" w:rsidP="00FC62A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B7CF2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2561</w:t>
            </w:r>
          </w:p>
        </w:tc>
      </w:tr>
      <w:tr w:rsidR="00F650D4" w:rsidRPr="007B7CF2" w14:paraId="63F35FEA" w14:textId="77777777" w:rsidTr="00A040F4">
        <w:trPr>
          <w:cantSplit/>
          <w:trHeight w:val="299"/>
        </w:trPr>
        <w:tc>
          <w:tcPr>
            <w:tcW w:w="6840" w:type="dxa"/>
          </w:tcPr>
          <w:p w14:paraId="3B227C8C" w14:textId="77777777" w:rsidR="00F650D4" w:rsidRPr="007B7CF2" w:rsidRDefault="00F650D4" w:rsidP="00FC62A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3510E379" w14:textId="77777777" w:rsidR="00F650D4" w:rsidRPr="007B7CF2" w:rsidRDefault="00F650D4" w:rsidP="00FC62A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7C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</w:tr>
      <w:tr w:rsidR="00F650D4" w:rsidRPr="007B7CF2" w14:paraId="3C092F71" w14:textId="77777777" w:rsidTr="00A040F4">
        <w:trPr>
          <w:cantSplit/>
        </w:trPr>
        <w:tc>
          <w:tcPr>
            <w:tcW w:w="6840" w:type="dxa"/>
          </w:tcPr>
          <w:p w14:paraId="0AB36E60" w14:textId="77777777" w:rsidR="00F650D4" w:rsidRPr="007B7CF2" w:rsidRDefault="00F650D4" w:rsidP="00A040F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B7C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</w:tcPr>
          <w:p w14:paraId="209E0E9A" w14:textId="783F8490" w:rsidR="00F650D4" w:rsidRPr="007B7CF2" w:rsidRDefault="00F650D4" w:rsidP="00FC62A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AA2E67C" w14:textId="77777777" w:rsidR="00F650D4" w:rsidRPr="007B7CF2" w:rsidRDefault="00F650D4" w:rsidP="00FC62A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711A43" w14:textId="77777777" w:rsidR="00F650D4" w:rsidRPr="007B7CF2" w:rsidRDefault="00F650D4" w:rsidP="00FC62A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461A" w:rsidRPr="007B7CF2" w14:paraId="580966F6" w14:textId="77777777" w:rsidTr="00A040F4">
        <w:trPr>
          <w:cantSplit/>
        </w:trPr>
        <w:tc>
          <w:tcPr>
            <w:tcW w:w="6840" w:type="dxa"/>
          </w:tcPr>
          <w:p w14:paraId="476DD73E" w14:textId="77777777" w:rsidR="005D461A" w:rsidRPr="007B7CF2" w:rsidRDefault="005D461A" w:rsidP="00A040F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B7C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B7CF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  <w:r w:rsidRPr="007B7CF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B7CF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14:paraId="5BE75384" w14:textId="34DB0919" w:rsidR="005D461A" w:rsidRPr="007B7CF2" w:rsidRDefault="005D461A" w:rsidP="00A040F4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5,347</w:t>
            </w:r>
          </w:p>
        </w:tc>
        <w:tc>
          <w:tcPr>
            <w:tcW w:w="180" w:type="dxa"/>
          </w:tcPr>
          <w:p w14:paraId="547BE1AB" w14:textId="77777777" w:rsidR="005D461A" w:rsidRPr="007B7CF2" w:rsidRDefault="005D461A" w:rsidP="00FC62A2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73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8D3A7C" w14:textId="5F23EDEE" w:rsidR="005D461A" w:rsidRPr="007B7CF2" w:rsidRDefault="005D461A" w:rsidP="00DC324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5,535</w:t>
            </w:r>
          </w:p>
        </w:tc>
      </w:tr>
      <w:tr w:rsidR="005D461A" w:rsidRPr="007B7CF2" w14:paraId="0E0A6492" w14:textId="77777777" w:rsidTr="0003165F">
        <w:trPr>
          <w:cantSplit/>
        </w:trPr>
        <w:tc>
          <w:tcPr>
            <w:tcW w:w="6840" w:type="dxa"/>
          </w:tcPr>
          <w:p w14:paraId="2DE2B0B9" w14:textId="3FC0E9DD" w:rsidR="005D461A" w:rsidRPr="007B7CF2" w:rsidRDefault="005D461A" w:rsidP="00A040F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6CA26F0A" w14:textId="4F27E94A" w:rsidR="005D461A" w:rsidRPr="007B7CF2" w:rsidRDefault="005D461A" w:rsidP="00DC3241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991</w:t>
            </w:r>
          </w:p>
        </w:tc>
        <w:tc>
          <w:tcPr>
            <w:tcW w:w="180" w:type="dxa"/>
          </w:tcPr>
          <w:p w14:paraId="2E8AB790" w14:textId="77777777" w:rsidR="005D461A" w:rsidRPr="007B7CF2" w:rsidRDefault="005D461A" w:rsidP="00FC62A2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73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1AB0DC91" w14:textId="006B99C8" w:rsidR="005D461A" w:rsidRPr="007B7CF2" w:rsidRDefault="005D461A" w:rsidP="00740FE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D461A" w:rsidRPr="007B7CF2" w14:paraId="2A28F76C" w14:textId="77777777" w:rsidTr="00A040F4">
        <w:trPr>
          <w:cantSplit/>
        </w:trPr>
        <w:tc>
          <w:tcPr>
            <w:tcW w:w="6840" w:type="dxa"/>
          </w:tcPr>
          <w:p w14:paraId="7BBFC2E1" w14:textId="77777777" w:rsidR="005D461A" w:rsidRPr="007B7CF2" w:rsidRDefault="005D461A" w:rsidP="00A040F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B7CF2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06A437F0" w14:textId="492DAC80" w:rsidR="005D461A" w:rsidRPr="007B7CF2" w:rsidRDefault="005D461A" w:rsidP="00A040F4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(182)</w:t>
            </w:r>
          </w:p>
        </w:tc>
        <w:tc>
          <w:tcPr>
            <w:tcW w:w="180" w:type="dxa"/>
          </w:tcPr>
          <w:p w14:paraId="6502B1F3" w14:textId="77777777" w:rsidR="005D461A" w:rsidRPr="007B7CF2" w:rsidRDefault="005D461A" w:rsidP="00FC62A2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73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371A739" w14:textId="3AF74AB9" w:rsidR="005D461A" w:rsidRPr="007B7CF2" w:rsidRDefault="005D461A" w:rsidP="00740FE2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(166)</w:t>
            </w:r>
          </w:p>
        </w:tc>
      </w:tr>
      <w:tr w:rsidR="00F650D4" w:rsidRPr="007B7CF2" w14:paraId="1B09CE1B" w14:textId="77777777" w:rsidTr="00A040F4">
        <w:trPr>
          <w:cantSplit/>
        </w:trPr>
        <w:tc>
          <w:tcPr>
            <w:tcW w:w="6840" w:type="dxa"/>
          </w:tcPr>
          <w:p w14:paraId="00A8A92E" w14:textId="78DA82B1" w:rsidR="00F650D4" w:rsidRPr="002949EB" w:rsidRDefault="00F650D4" w:rsidP="00A040F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7C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C3AA7" w:rsidRPr="002C3AA7">
              <w:rPr>
                <w:rFonts w:ascii="Angsana New" w:hAnsi="Angsana New" w:cs="Angsana New"/>
                <w:b/>
                <w:sz w:val="30"/>
                <w:szCs w:val="30"/>
              </w:rPr>
              <w:t xml:space="preserve">30 </w:t>
            </w:r>
            <w:r w:rsidR="002C3AA7" w:rsidRPr="00816FA8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กันย</w:t>
            </w:r>
            <w:r w:rsidR="002C3AA7" w:rsidRPr="00816FA8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16EED00" w14:textId="37CD6EE4" w:rsidR="00F650D4" w:rsidRPr="00972967" w:rsidRDefault="005D461A" w:rsidP="00A040F4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6,156</w:t>
            </w:r>
          </w:p>
        </w:tc>
        <w:tc>
          <w:tcPr>
            <w:tcW w:w="180" w:type="dxa"/>
          </w:tcPr>
          <w:p w14:paraId="7787080B" w14:textId="77777777" w:rsidR="00F650D4" w:rsidRPr="00972967" w:rsidRDefault="00F650D4" w:rsidP="00FC62A2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73" w:right="-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24C7AA5" w14:textId="3BFA7679" w:rsidR="00F650D4" w:rsidRPr="00740FE2" w:rsidRDefault="005D461A" w:rsidP="00FC62A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0F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5,369</w:t>
            </w:r>
          </w:p>
        </w:tc>
      </w:tr>
    </w:tbl>
    <w:p w14:paraId="63EFC4B7" w14:textId="52689572" w:rsidR="003B6F09" w:rsidRDefault="003B6F09" w:rsidP="004C7E8A">
      <w:pPr>
        <w:rPr>
          <w:rFonts w:ascii="Angsana New" w:hAnsi="Angsana New" w:cs="Angsana New"/>
          <w:b/>
          <w:bCs/>
          <w:i/>
          <w:iCs/>
          <w:sz w:val="22"/>
          <w:szCs w:val="22"/>
        </w:rPr>
      </w:pPr>
    </w:p>
    <w:tbl>
      <w:tblPr>
        <w:tblW w:w="934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339"/>
        <w:gridCol w:w="180"/>
        <w:gridCol w:w="1260"/>
        <w:gridCol w:w="180"/>
        <w:gridCol w:w="1170"/>
        <w:gridCol w:w="180"/>
        <w:gridCol w:w="1260"/>
      </w:tblGrid>
      <w:tr w:rsidR="00BD712B" w:rsidRPr="007B7CF2" w14:paraId="7C18122B" w14:textId="77777777" w:rsidTr="00123E15">
        <w:trPr>
          <w:cantSplit/>
          <w:trHeight w:val="398"/>
          <w:tblHeader/>
        </w:trPr>
        <w:tc>
          <w:tcPr>
            <w:tcW w:w="3780" w:type="dxa"/>
          </w:tcPr>
          <w:p w14:paraId="575B7A1B" w14:textId="77777777" w:rsidR="00BD712B" w:rsidRPr="007B7CF2" w:rsidRDefault="00BD712B" w:rsidP="00123E1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B7C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2779" w:type="dxa"/>
            <w:gridSpan w:val="3"/>
          </w:tcPr>
          <w:p w14:paraId="6B683925" w14:textId="77777777" w:rsidR="00BD712B" w:rsidRPr="007B7CF2" w:rsidRDefault="00BD712B" w:rsidP="00123E1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B7CF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90" w:type="dxa"/>
            <w:gridSpan w:val="4"/>
          </w:tcPr>
          <w:p w14:paraId="18652A65" w14:textId="77777777" w:rsidR="00BD712B" w:rsidRPr="007B7CF2" w:rsidRDefault="00BD712B" w:rsidP="00123E1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B7CF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D712B" w:rsidRPr="007B7CF2" w14:paraId="4A317AAB" w14:textId="77777777" w:rsidTr="00123E15">
        <w:trPr>
          <w:cantSplit/>
          <w:tblHeader/>
        </w:trPr>
        <w:tc>
          <w:tcPr>
            <w:tcW w:w="3780" w:type="dxa"/>
          </w:tcPr>
          <w:p w14:paraId="427E05A4" w14:textId="77777777" w:rsidR="00BD712B" w:rsidRPr="007B7CF2" w:rsidRDefault="00BD712B" w:rsidP="00123E1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77AB2E87" w14:textId="77777777" w:rsidR="00BD712B" w:rsidRPr="007B7CF2" w:rsidRDefault="00BD712B" w:rsidP="00123E1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</w:rPr>
            </w:pPr>
            <w:r w:rsidRPr="00CD5743">
              <w:rPr>
                <w:rFonts w:ascii="Angsana New" w:hAnsi="Angsana New" w:cs="Angsana New"/>
                <w:b w:val="0"/>
                <w:sz w:val="30"/>
                <w:szCs w:val="30"/>
              </w:rPr>
              <w:t>30</w:t>
            </w:r>
            <w:r w:rsidRPr="00455293">
              <w:rPr>
                <w:rFonts w:ascii="Angsana New" w:hAnsi="Angsana New" w:cs="Angsana New"/>
                <w:b w:val="0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กันย</w:t>
            </w:r>
            <w:r w:rsidRPr="00455293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ายน</w:t>
            </w:r>
          </w:p>
        </w:tc>
        <w:tc>
          <w:tcPr>
            <w:tcW w:w="180" w:type="dxa"/>
          </w:tcPr>
          <w:p w14:paraId="7D24FBF5" w14:textId="77777777" w:rsidR="00BD712B" w:rsidRPr="007B7CF2" w:rsidRDefault="00BD712B" w:rsidP="00123E1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E2DD38" w14:textId="77777777" w:rsidR="00BD712B" w:rsidRPr="007B7CF2" w:rsidRDefault="00BD712B" w:rsidP="00123E1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B7CF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31 </w:t>
            </w:r>
            <w:r w:rsidRPr="007B7CF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304D6085" w14:textId="77777777" w:rsidR="00BD712B" w:rsidRPr="007B7CF2" w:rsidRDefault="00BD712B" w:rsidP="00123E1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7CAA7B" w14:textId="77777777" w:rsidR="00BD712B" w:rsidRPr="007B7CF2" w:rsidRDefault="00BD712B" w:rsidP="00123E1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D5743">
              <w:rPr>
                <w:rFonts w:ascii="Angsana New" w:hAnsi="Angsana New" w:cs="Angsana New"/>
                <w:b w:val="0"/>
                <w:sz w:val="30"/>
                <w:szCs w:val="30"/>
              </w:rPr>
              <w:t>30</w:t>
            </w:r>
            <w:r w:rsidRPr="00455293">
              <w:rPr>
                <w:rFonts w:ascii="Angsana New" w:hAnsi="Angsana New" w:cs="Angsana New"/>
                <w:b w:val="0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กันย</w:t>
            </w:r>
            <w:r w:rsidRPr="00455293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ายน</w:t>
            </w:r>
          </w:p>
        </w:tc>
        <w:tc>
          <w:tcPr>
            <w:tcW w:w="180" w:type="dxa"/>
          </w:tcPr>
          <w:p w14:paraId="00A4F433" w14:textId="77777777" w:rsidR="00BD712B" w:rsidRPr="007B7CF2" w:rsidRDefault="00BD712B" w:rsidP="00123E1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338EEE4" w14:textId="77777777" w:rsidR="00BD712B" w:rsidRPr="007B7CF2" w:rsidRDefault="00BD712B" w:rsidP="00123E1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B7CF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31 </w:t>
            </w:r>
            <w:r w:rsidRPr="007B7CF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BD712B" w:rsidRPr="007B7CF2" w14:paraId="004233AB" w14:textId="77777777" w:rsidTr="00123E15">
        <w:trPr>
          <w:cantSplit/>
          <w:tblHeader/>
        </w:trPr>
        <w:tc>
          <w:tcPr>
            <w:tcW w:w="3780" w:type="dxa"/>
          </w:tcPr>
          <w:p w14:paraId="673BCF41" w14:textId="77777777" w:rsidR="00BD712B" w:rsidRPr="007B7CF2" w:rsidRDefault="00BD712B" w:rsidP="00123E1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7C8AE858" w14:textId="77777777" w:rsidR="00BD712B" w:rsidRPr="007B7CF2" w:rsidRDefault="00BD712B" w:rsidP="00123E1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B7CF2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</w:t>
            </w:r>
            <w:r w:rsidRPr="007B7CF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562</w:t>
            </w:r>
          </w:p>
        </w:tc>
        <w:tc>
          <w:tcPr>
            <w:tcW w:w="180" w:type="dxa"/>
          </w:tcPr>
          <w:p w14:paraId="78008235" w14:textId="77777777" w:rsidR="00BD712B" w:rsidRPr="007B7CF2" w:rsidRDefault="00BD712B" w:rsidP="00123E1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903067" w14:textId="77777777" w:rsidR="00BD712B" w:rsidRPr="007B7CF2" w:rsidRDefault="00BD712B" w:rsidP="00123E1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B7CF2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2561</w:t>
            </w:r>
          </w:p>
        </w:tc>
        <w:tc>
          <w:tcPr>
            <w:tcW w:w="180" w:type="dxa"/>
          </w:tcPr>
          <w:p w14:paraId="249DB0B8" w14:textId="77777777" w:rsidR="00BD712B" w:rsidRPr="007B7CF2" w:rsidRDefault="00BD712B" w:rsidP="00123E1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913964" w14:textId="77777777" w:rsidR="00BD712B" w:rsidRPr="007B7CF2" w:rsidRDefault="00BD712B" w:rsidP="00123E1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B7CF2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</w:t>
            </w:r>
            <w:r w:rsidRPr="007B7CF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562</w:t>
            </w:r>
          </w:p>
        </w:tc>
        <w:tc>
          <w:tcPr>
            <w:tcW w:w="180" w:type="dxa"/>
          </w:tcPr>
          <w:p w14:paraId="6E539428" w14:textId="77777777" w:rsidR="00BD712B" w:rsidRPr="007B7CF2" w:rsidRDefault="00BD712B" w:rsidP="00123E1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767B2C7" w14:textId="77777777" w:rsidR="00BD712B" w:rsidRPr="007B7CF2" w:rsidRDefault="00BD712B" w:rsidP="00123E1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B7CF2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2561</w:t>
            </w:r>
          </w:p>
        </w:tc>
      </w:tr>
      <w:tr w:rsidR="00BD712B" w:rsidRPr="007B7CF2" w14:paraId="53A96B5E" w14:textId="77777777" w:rsidTr="00123E15">
        <w:trPr>
          <w:cantSplit/>
        </w:trPr>
        <w:tc>
          <w:tcPr>
            <w:tcW w:w="3780" w:type="dxa"/>
          </w:tcPr>
          <w:p w14:paraId="06C4E384" w14:textId="77777777" w:rsidR="00BD712B" w:rsidRPr="007B7CF2" w:rsidRDefault="00BD712B" w:rsidP="00123E1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69" w:type="dxa"/>
            <w:gridSpan w:val="7"/>
          </w:tcPr>
          <w:p w14:paraId="4A5901DE" w14:textId="77777777" w:rsidR="00BD712B" w:rsidRPr="007B7CF2" w:rsidRDefault="00BD712B" w:rsidP="00123E1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7C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</w:tr>
      <w:tr w:rsidR="00BD712B" w:rsidRPr="007B7CF2" w14:paraId="6F19CEC3" w14:textId="77777777" w:rsidTr="00123E15">
        <w:trPr>
          <w:cantSplit/>
        </w:trPr>
        <w:tc>
          <w:tcPr>
            <w:tcW w:w="3780" w:type="dxa"/>
          </w:tcPr>
          <w:p w14:paraId="2588DBE1" w14:textId="77777777" w:rsidR="00BD712B" w:rsidRPr="007B7CF2" w:rsidRDefault="00BD712B" w:rsidP="00123E15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7B7CF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39" w:type="dxa"/>
          </w:tcPr>
          <w:p w14:paraId="0E67FB57" w14:textId="77777777" w:rsidR="00BD712B" w:rsidRPr="007B7CF2" w:rsidRDefault="00BD712B" w:rsidP="00123E1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238</w:t>
            </w:r>
          </w:p>
        </w:tc>
        <w:tc>
          <w:tcPr>
            <w:tcW w:w="180" w:type="dxa"/>
          </w:tcPr>
          <w:p w14:paraId="4621FFB6" w14:textId="77777777" w:rsidR="00BD712B" w:rsidRPr="007B7CF2" w:rsidRDefault="00BD712B" w:rsidP="00123E15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215BD16B" w14:textId="77777777" w:rsidR="00BD712B" w:rsidRPr="007B7CF2" w:rsidRDefault="00BD712B" w:rsidP="00123E1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B7CF2">
              <w:rPr>
                <w:rFonts w:asciiTheme="majorBidi" w:hAnsiTheme="majorBidi" w:cstheme="majorBidi"/>
                <w:sz w:val="30"/>
                <w:szCs w:val="30"/>
              </w:rPr>
              <w:t>217</w:t>
            </w:r>
          </w:p>
        </w:tc>
        <w:tc>
          <w:tcPr>
            <w:tcW w:w="180" w:type="dxa"/>
          </w:tcPr>
          <w:p w14:paraId="5A7DC9B7" w14:textId="77777777" w:rsidR="00BD712B" w:rsidRPr="007B7CF2" w:rsidRDefault="00BD712B" w:rsidP="00123E15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6B05523" w14:textId="77777777" w:rsidR="00BD712B" w:rsidRPr="007B7CF2" w:rsidRDefault="00BD712B" w:rsidP="00123E1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B7C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5BEE985" w14:textId="77777777" w:rsidR="00BD712B" w:rsidRPr="007B7CF2" w:rsidRDefault="00BD712B" w:rsidP="00123E15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181169F0" w14:textId="77777777" w:rsidR="00BD712B" w:rsidRPr="007B7CF2" w:rsidRDefault="00BD712B" w:rsidP="00123E15">
            <w:pPr>
              <w:pStyle w:val="acctfourfigures"/>
              <w:tabs>
                <w:tab w:val="clear" w:pos="765"/>
                <w:tab w:val="left" w:pos="461"/>
                <w:tab w:val="decimal" w:pos="666"/>
              </w:tabs>
              <w:spacing w:line="240" w:lineRule="auto"/>
              <w:ind w:left="-72" w:right="10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B7C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D712B" w:rsidRPr="007B7CF2" w14:paraId="2EA56ED4" w14:textId="77777777" w:rsidTr="00123E15">
        <w:trPr>
          <w:cantSplit/>
        </w:trPr>
        <w:tc>
          <w:tcPr>
            <w:tcW w:w="3780" w:type="dxa"/>
          </w:tcPr>
          <w:p w14:paraId="4C1DFFFB" w14:textId="77777777" w:rsidR="00BD712B" w:rsidRPr="007B7CF2" w:rsidRDefault="00BD712B" w:rsidP="00123E15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7B7CF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39" w:type="dxa"/>
          </w:tcPr>
          <w:p w14:paraId="35F224D0" w14:textId="77777777" w:rsidR="00BD712B" w:rsidRPr="007B7CF2" w:rsidRDefault="00BD712B" w:rsidP="00123E1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57B173B" w14:textId="77777777" w:rsidR="00BD712B" w:rsidRPr="007B7CF2" w:rsidRDefault="00BD712B" w:rsidP="00123E15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E36F9D6" w14:textId="77777777" w:rsidR="00BD712B" w:rsidRPr="007B7CF2" w:rsidRDefault="00BD712B" w:rsidP="00123E1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B7C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E1B8AEB" w14:textId="77777777" w:rsidR="00BD712B" w:rsidRPr="007B7CF2" w:rsidRDefault="00BD712B" w:rsidP="00123E15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1AD1CBC" w14:textId="77777777" w:rsidR="00BD712B" w:rsidRPr="007B7CF2" w:rsidRDefault="00BD712B" w:rsidP="00123E1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B7CF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09341717" w14:textId="77777777" w:rsidR="00BD712B" w:rsidRPr="007B7CF2" w:rsidRDefault="00BD712B" w:rsidP="00123E15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E668913" w14:textId="77777777" w:rsidR="00BD712B" w:rsidRPr="007B7CF2" w:rsidRDefault="00BD712B" w:rsidP="00123E15">
            <w:pPr>
              <w:pStyle w:val="acctfourfigures"/>
              <w:tabs>
                <w:tab w:val="clear" w:pos="765"/>
                <w:tab w:val="decimal" w:pos="382"/>
                <w:tab w:val="left" w:pos="461"/>
                <w:tab w:val="decimal" w:pos="666"/>
              </w:tabs>
              <w:spacing w:line="240" w:lineRule="auto"/>
              <w:ind w:left="-72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7CF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BD712B" w:rsidRPr="007B7CF2" w14:paraId="4A808FE0" w14:textId="77777777" w:rsidTr="00123E15">
        <w:trPr>
          <w:cantSplit/>
        </w:trPr>
        <w:tc>
          <w:tcPr>
            <w:tcW w:w="3780" w:type="dxa"/>
          </w:tcPr>
          <w:p w14:paraId="1B997516" w14:textId="77777777" w:rsidR="00BD712B" w:rsidRPr="007B7CF2" w:rsidRDefault="00BD712B" w:rsidP="00123E15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7B7CF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39" w:type="dxa"/>
          </w:tcPr>
          <w:p w14:paraId="692D9E10" w14:textId="77777777" w:rsidR="00BD712B" w:rsidRPr="007B7CF2" w:rsidRDefault="00BD712B" w:rsidP="00123E1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180" w:type="dxa"/>
          </w:tcPr>
          <w:p w14:paraId="1615BA2F" w14:textId="77777777" w:rsidR="00BD712B" w:rsidRPr="007B7CF2" w:rsidRDefault="00BD712B" w:rsidP="00123E15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A9465E7" w14:textId="77777777" w:rsidR="00BD712B" w:rsidRPr="007B7CF2" w:rsidRDefault="00BD712B" w:rsidP="00123E1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B7CF2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180" w:type="dxa"/>
          </w:tcPr>
          <w:p w14:paraId="0A163E0A" w14:textId="77777777" w:rsidR="00BD712B" w:rsidRPr="007B7CF2" w:rsidRDefault="00BD712B" w:rsidP="00123E15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1256C76C" w14:textId="77777777" w:rsidR="00BD712B" w:rsidRPr="007B7CF2" w:rsidRDefault="00BD712B" w:rsidP="00123E1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B7C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62D4025" w14:textId="77777777" w:rsidR="00BD712B" w:rsidRPr="007B7CF2" w:rsidRDefault="00BD712B" w:rsidP="00123E15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310290FA" w14:textId="77777777" w:rsidR="00BD712B" w:rsidRPr="007B7CF2" w:rsidRDefault="00BD712B" w:rsidP="00123E15">
            <w:pPr>
              <w:pStyle w:val="acctfourfigures"/>
              <w:tabs>
                <w:tab w:val="clear" w:pos="765"/>
                <w:tab w:val="decimal" w:pos="382"/>
                <w:tab w:val="left" w:pos="461"/>
                <w:tab w:val="decimal" w:pos="666"/>
              </w:tabs>
              <w:spacing w:line="240" w:lineRule="auto"/>
              <w:ind w:left="-72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7C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D712B" w:rsidRPr="007B7CF2" w14:paraId="150134B5" w14:textId="77777777" w:rsidTr="00123E15">
        <w:trPr>
          <w:cantSplit/>
        </w:trPr>
        <w:tc>
          <w:tcPr>
            <w:tcW w:w="3780" w:type="dxa"/>
          </w:tcPr>
          <w:p w14:paraId="411C6209" w14:textId="77777777" w:rsidR="00BD712B" w:rsidRPr="007B7CF2" w:rsidRDefault="00BD712B" w:rsidP="00123E15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7B7CF2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78E9CF0E" w14:textId="77777777" w:rsidR="00BD712B" w:rsidRPr="007B7CF2" w:rsidRDefault="00BD712B" w:rsidP="00123E1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365</w:t>
            </w:r>
          </w:p>
        </w:tc>
        <w:tc>
          <w:tcPr>
            <w:tcW w:w="180" w:type="dxa"/>
          </w:tcPr>
          <w:p w14:paraId="3CB9397B" w14:textId="77777777" w:rsidR="00BD712B" w:rsidRPr="007B7CF2" w:rsidRDefault="00BD712B" w:rsidP="00123E15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8DF0504" w14:textId="77777777" w:rsidR="00BD712B" w:rsidRPr="007B7CF2" w:rsidRDefault="00BD712B" w:rsidP="00123E1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B7CF2">
              <w:rPr>
                <w:rFonts w:asciiTheme="majorBidi" w:hAnsiTheme="majorBidi" w:cstheme="majorBidi"/>
                <w:sz w:val="30"/>
                <w:szCs w:val="30"/>
              </w:rPr>
              <w:t>305</w:t>
            </w:r>
          </w:p>
        </w:tc>
        <w:tc>
          <w:tcPr>
            <w:tcW w:w="180" w:type="dxa"/>
          </w:tcPr>
          <w:p w14:paraId="0ED0426C" w14:textId="77777777" w:rsidR="00BD712B" w:rsidRPr="007B7CF2" w:rsidRDefault="00BD712B" w:rsidP="00123E15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6690E626" w14:textId="77777777" w:rsidR="00BD712B" w:rsidRPr="007B7CF2" w:rsidRDefault="00BD712B" w:rsidP="00123E1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B7C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FDA337E" w14:textId="77777777" w:rsidR="00BD712B" w:rsidRPr="007B7CF2" w:rsidRDefault="00BD712B" w:rsidP="00123E15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50F653FF" w14:textId="77777777" w:rsidR="00BD712B" w:rsidRPr="007B7CF2" w:rsidRDefault="00BD712B" w:rsidP="00123E15">
            <w:pPr>
              <w:pStyle w:val="acctfourfigures"/>
              <w:tabs>
                <w:tab w:val="clear" w:pos="765"/>
                <w:tab w:val="left" w:pos="461"/>
                <w:tab w:val="decimal" w:pos="551"/>
                <w:tab w:val="decimal" w:pos="666"/>
              </w:tabs>
              <w:spacing w:line="240" w:lineRule="auto"/>
              <w:ind w:left="-72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7C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D712B" w:rsidRPr="007B7CF2" w14:paraId="21A32D87" w14:textId="77777777" w:rsidTr="00123E15">
        <w:trPr>
          <w:cantSplit/>
          <w:trHeight w:val="343"/>
        </w:trPr>
        <w:tc>
          <w:tcPr>
            <w:tcW w:w="3780" w:type="dxa"/>
          </w:tcPr>
          <w:p w14:paraId="6A4FB9C6" w14:textId="77777777" w:rsidR="00BD712B" w:rsidRPr="007B7CF2" w:rsidRDefault="00BD712B" w:rsidP="00123E15">
            <w:pPr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7C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0F96DFB6" w14:textId="77777777" w:rsidR="00BD712B" w:rsidRPr="007B7CF2" w:rsidRDefault="00BD712B" w:rsidP="00123E1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638</w:t>
            </w:r>
          </w:p>
        </w:tc>
        <w:tc>
          <w:tcPr>
            <w:tcW w:w="180" w:type="dxa"/>
          </w:tcPr>
          <w:p w14:paraId="2A11097B" w14:textId="77777777" w:rsidR="00BD712B" w:rsidRPr="007B7CF2" w:rsidRDefault="00BD712B" w:rsidP="00123E15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AA58EA5" w14:textId="77777777" w:rsidR="00BD712B" w:rsidRPr="007B7CF2" w:rsidRDefault="00BD712B" w:rsidP="00123E1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7CF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560</w:t>
            </w:r>
          </w:p>
        </w:tc>
        <w:tc>
          <w:tcPr>
            <w:tcW w:w="180" w:type="dxa"/>
          </w:tcPr>
          <w:p w14:paraId="6C5E3D69" w14:textId="77777777" w:rsidR="00BD712B" w:rsidRPr="007B7CF2" w:rsidRDefault="00BD712B" w:rsidP="00123E15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666CD71" w14:textId="77777777" w:rsidR="00BD712B" w:rsidRPr="007B7CF2" w:rsidRDefault="00BD712B" w:rsidP="00123E1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7C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60E46242" w14:textId="77777777" w:rsidR="00BD712B" w:rsidRPr="007B7CF2" w:rsidRDefault="00BD712B" w:rsidP="00123E15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49A61B5" w14:textId="77777777" w:rsidR="00BD712B" w:rsidRPr="007B7CF2" w:rsidRDefault="00BD712B" w:rsidP="00123E15">
            <w:pPr>
              <w:pStyle w:val="acctfourfigures"/>
              <w:tabs>
                <w:tab w:val="clear" w:pos="765"/>
                <w:tab w:val="left" w:pos="461"/>
                <w:tab w:val="decimal" w:pos="666"/>
              </w:tabs>
              <w:spacing w:line="240" w:lineRule="auto"/>
              <w:ind w:left="-72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7C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</w:tbl>
    <w:p w14:paraId="08218BF5" w14:textId="0C16668B" w:rsidR="003B6F09" w:rsidRDefault="00BD71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22"/>
          <w:szCs w:val="22"/>
          <w:cs/>
        </w:rPr>
      </w:pPr>
      <w:r>
        <w:rPr>
          <w:rFonts w:ascii="Angsana New" w:hAnsi="Angsana New" w:cs="Angsana New"/>
          <w:b/>
          <w:bCs/>
          <w:i/>
          <w:iCs/>
          <w:sz w:val="22"/>
          <w:szCs w:val="22"/>
          <w:cs/>
        </w:rPr>
        <w:t xml:space="preserve"> </w:t>
      </w:r>
      <w:r w:rsidR="003B6F09">
        <w:rPr>
          <w:rFonts w:ascii="Angsana New" w:hAnsi="Angsana New" w:cs="Angsana New"/>
          <w:b/>
          <w:bCs/>
          <w:i/>
          <w:iCs/>
          <w:sz w:val="22"/>
          <w:szCs w:val="22"/>
          <w:cs/>
        </w:rPr>
        <w:br w:type="page"/>
      </w:r>
    </w:p>
    <w:p w14:paraId="43299122" w14:textId="2B40ABEE" w:rsidR="00804175" w:rsidRDefault="00804175" w:rsidP="00F81846">
      <w:pPr>
        <w:pStyle w:val="Heading1"/>
        <w:keepLines/>
        <w:numPr>
          <w:ilvl w:val="0"/>
          <w:numId w:val="10"/>
        </w:numPr>
        <w:shd w:val="clear" w:color="auto" w:fill="auto"/>
        <w:tabs>
          <w:tab w:val="left" w:pos="540"/>
        </w:tabs>
        <w:ind w:left="450" w:right="-45" w:hanging="428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581A14">
        <w:rPr>
          <w:rFonts w:ascii="Angsana New" w:hAnsi="Angsana New" w:cs="Angsana New"/>
          <w:sz w:val="30"/>
          <w:szCs w:val="30"/>
          <w:u w:val="none"/>
          <w:cs/>
          <w:lang w:val="th-TH"/>
        </w:rPr>
        <w:lastRenderedPageBreak/>
        <w:t>ลูกหนี้การค้า</w:t>
      </w:r>
      <w:r w:rsidR="000E39D3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 xml:space="preserve"> </w:t>
      </w:r>
    </w:p>
    <w:p w14:paraId="1170AC47" w14:textId="77777777" w:rsidR="00154D62" w:rsidRPr="00951492" w:rsidRDefault="00154D62" w:rsidP="00C24346">
      <w:pPr>
        <w:ind w:left="540"/>
        <w:rPr>
          <w:rFonts w:ascii="Angsana New" w:hAnsi="Angsana New" w:cs="Angsana New"/>
          <w:sz w:val="24"/>
          <w:szCs w:val="24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333"/>
        <w:gridCol w:w="808"/>
        <w:gridCol w:w="237"/>
        <w:gridCol w:w="1025"/>
        <w:gridCol w:w="237"/>
        <w:gridCol w:w="1025"/>
        <w:gridCol w:w="243"/>
        <w:gridCol w:w="1018"/>
        <w:gridCol w:w="241"/>
        <w:gridCol w:w="1103"/>
      </w:tblGrid>
      <w:tr w:rsidR="00946F34" w:rsidRPr="00B37313" w14:paraId="5FB42D91" w14:textId="77777777" w:rsidTr="00DC3241">
        <w:trPr>
          <w:tblHeader/>
        </w:trPr>
        <w:tc>
          <w:tcPr>
            <w:tcW w:w="1797" w:type="pct"/>
          </w:tcPr>
          <w:p w14:paraId="353AAC37" w14:textId="77777777" w:rsidR="00804175" w:rsidRPr="007E63AD" w:rsidRDefault="00804175" w:rsidP="00C24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36" w:type="pct"/>
          </w:tcPr>
          <w:p w14:paraId="26ED8B21" w14:textId="77777777" w:rsidR="00804175" w:rsidRPr="007E63AD" w:rsidRDefault="00804175" w:rsidP="00C24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01FF3FF8" w14:textId="77777777" w:rsidR="00804175" w:rsidRPr="007E63AD" w:rsidRDefault="00804175" w:rsidP="00C24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4" w:type="pct"/>
            <w:gridSpan w:val="3"/>
          </w:tcPr>
          <w:p w14:paraId="3845AB71" w14:textId="7E8F4862" w:rsidR="00804175" w:rsidRPr="00DE1C03" w:rsidRDefault="00804175" w:rsidP="00C24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1C0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31" w:type="pct"/>
          </w:tcPr>
          <w:p w14:paraId="63CED72E" w14:textId="77777777" w:rsidR="00804175" w:rsidRPr="00DE1C03" w:rsidRDefault="00804175" w:rsidP="00C24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pct"/>
            <w:gridSpan w:val="3"/>
          </w:tcPr>
          <w:p w14:paraId="1121FB59" w14:textId="7713D956" w:rsidR="00804175" w:rsidRPr="00DE1C03" w:rsidRDefault="00804175" w:rsidP="00C24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1C0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10B5" w:rsidRPr="00B37313" w14:paraId="4978C31F" w14:textId="77777777" w:rsidTr="00DC3241">
        <w:trPr>
          <w:trHeight w:val="659"/>
          <w:tblHeader/>
        </w:trPr>
        <w:tc>
          <w:tcPr>
            <w:tcW w:w="1797" w:type="pct"/>
          </w:tcPr>
          <w:p w14:paraId="1E450246" w14:textId="77777777" w:rsidR="00804175" w:rsidRPr="00B37313" w:rsidRDefault="00804175" w:rsidP="00C24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highlight w:val="darkMagenta"/>
              </w:rPr>
            </w:pPr>
          </w:p>
        </w:tc>
        <w:tc>
          <w:tcPr>
            <w:tcW w:w="436" w:type="pct"/>
            <w:vAlign w:val="bottom"/>
          </w:tcPr>
          <w:p w14:paraId="5874EECD" w14:textId="5D6B75B7" w:rsidR="00804175" w:rsidRPr="00B37313" w:rsidRDefault="00804175" w:rsidP="00C24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08"/>
              <w:jc w:val="center"/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highlight w:val="darkMagenta"/>
              </w:rPr>
            </w:pPr>
          </w:p>
        </w:tc>
        <w:tc>
          <w:tcPr>
            <w:tcW w:w="128" w:type="pct"/>
          </w:tcPr>
          <w:p w14:paraId="18FA113B" w14:textId="77777777" w:rsidR="00804175" w:rsidRPr="00B37313" w:rsidRDefault="00804175" w:rsidP="00C24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highlight w:val="darkMagenta"/>
              </w:rPr>
            </w:pPr>
          </w:p>
        </w:tc>
        <w:tc>
          <w:tcPr>
            <w:tcW w:w="553" w:type="pct"/>
          </w:tcPr>
          <w:p w14:paraId="4C73C758" w14:textId="1190F62F" w:rsidR="00804175" w:rsidRPr="00DE1C03" w:rsidRDefault="00545FD3" w:rsidP="00C24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5293">
              <w:rPr>
                <w:rFonts w:ascii="Angsana New" w:hAnsi="Angsana New" w:cs="Angsana New"/>
                <w:bCs/>
                <w:sz w:val="30"/>
                <w:szCs w:val="30"/>
              </w:rPr>
              <w:t>30</w:t>
            </w:r>
            <w:r w:rsidRPr="00455293"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กันย</w:t>
            </w:r>
            <w:r w:rsidRPr="00455293">
              <w:rPr>
                <w:rFonts w:ascii="Angsana New" w:hAnsi="Angsana New" w:cs="Angsana New"/>
                <w:b/>
                <w:sz w:val="30"/>
                <w:szCs w:val="30"/>
                <w:cs/>
              </w:rPr>
              <w:t>ายน</w:t>
            </w:r>
            <w:r w:rsidR="00474634" w:rsidRPr="00DE1C03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9F12BE" w:rsidRPr="00DE1C03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28" w:type="pct"/>
          </w:tcPr>
          <w:p w14:paraId="10B35CAE" w14:textId="77777777" w:rsidR="00804175" w:rsidRPr="00DE1C03" w:rsidRDefault="00804175" w:rsidP="00C24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14:paraId="4BF72D4B" w14:textId="77777777" w:rsidR="00804175" w:rsidRPr="00DE1C03" w:rsidRDefault="00804175" w:rsidP="00C24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1C03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5C2D4F" w:rsidRPr="00DE1C0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E1C03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  <w:p w14:paraId="649164EB" w14:textId="77777777" w:rsidR="00804175" w:rsidRPr="00DE1C03" w:rsidRDefault="00474634" w:rsidP="00C24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1C03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9F12BE" w:rsidRPr="00DE1C03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31" w:type="pct"/>
          </w:tcPr>
          <w:p w14:paraId="38D980EF" w14:textId="77777777" w:rsidR="00804175" w:rsidRPr="00DE1C03" w:rsidRDefault="00804175" w:rsidP="00C24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0B342A71" w14:textId="38A3ADE6" w:rsidR="00804175" w:rsidRPr="00DE1C03" w:rsidRDefault="00545FD3" w:rsidP="00C24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5293">
              <w:rPr>
                <w:rFonts w:ascii="Angsana New" w:hAnsi="Angsana New" w:cs="Angsana New"/>
                <w:bCs/>
                <w:sz w:val="30"/>
                <w:szCs w:val="30"/>
              </w:rPr>
              <w:t>30</w:t>
            </w:r>
            <w:r w:rsidRPr="00455293"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กันย</w:t>
            </w:r>
            <w:r w:rsidRPr="00455293">
              <w:rPr>
                <w:rFonts w:ascii="Angsana New" w:hAnsi="Angsana New" w:cs="Angsana New"/>
                <w:b/>
                <w:sz w:val="30"/>
                <w:szCs w:val="30"/>
                <w:cs/>
              </w:rPr>
              <w:t>ายน</w:t>
            </w:r>
            <w:r w:rsidR="00474634" w:rsidRPr="00DE1C03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9F12BE" w:rsidRPr="00DE1C03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30" w:type="pct"/>
          </w:tcPr>
          <w:p w14:paraId="6B4CEDD1" w14:textId="77777777" w:rsidR="00804175" w:rsidRPr="00DE1C03" w:rsidRDefault="00804175" w:rsidP="00C24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014C50AF" w14:textId="77777777" w:rsidR="00804175" w:rsidRPr="00DE1C03" w:rsidRDefault="00804175" w:rsidP="00C24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1C03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5C2D4F" w:rsidRPr="00DE1C0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E1C03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  <w:p w14:paraId="67BFF076" w14:textId="77777777" w:rsidR="00804175" w:rsidRPr="00DE1C03" w:rsidRDefault="00474634" w:rsidP="00C24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1C03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9F12BE" w:rsidRPr="00DE1C03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946F34" w:rsidRPr="00A16777" w14:paraId="4F70EC06" w14:textId="77777777" w:rsidTr="00DC3241">
        <w:trPr>
          <w:tblHeader/>
        </w:trPr>
        <w:tc>
          <w:tcPr>
            <w:tcW w:w="1797" w:type="pct"/>
          </w:tcPr>
          <w:p w14:paraId="38E262EA" w14:textId="77777777" w:rsidR="00804175" w:rsidRPr="00B37313" w:rsidRDefault="00804175" w:rsidP="00C24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28"/>
                <w:szCs w:val="28"/>
                <w:highlight w:val="darkMagenta"/>
              </w:rPr>
            </w:pPr>
          </w:p>
        </w:tc>
        <w:tc>
          <w:tcPr>
            <w:tcW w:w="436" w:type="pct"/>
          </w:tcPr>
          <w:p w14:paraId="5FF97F00" w14:textId="77777777" w:rsidR="00804175" w:rsidRPr="00B37313" w:rsidRDefault="00804175" w:rsidP="00C24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1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highlight w:val="darkMagenta"/>
              </w:rPr>
            </w:pPr>
          </w:p>
        </w:tc>
        <w:tc>
          <w:tcPr>
            <w:tcW w:w="128" w:type="pct"/>
          </w:tcPr>
          <w:p w14:paraId="018A1498" w14:textId="77777777" w:rsidR="00804175" w:rsidRPr="00B37313" w:rsidRDefault="00804175" w:rsidP="00C24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highlight w:val="darkMagenta"/>
              </w:rPr>
            </w:pPr>
          </w:p>
        </w:tc>
        <w:tc>
          <w:tcPr>
            <w:tcW w:w="2640" w:type="pct"/>
            <w:gridSpan w:val="7"/>
          </w:tcPr>
          <w:p w14:paraId="2944CCC8" w14:textId="77777777" w:rsidR="00804175" w:rsidRPr="00DE1C03" w:rsidRDefault="00804175" w:rsidP="00C24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E1C0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E3910" w:rsidRPr="00485AA2" w14:paraId="5EF514D2" w14:textId="77777777" w:rsidTr="00DC3241">
        <w:tc>
          <w:tcPr>
            <w:tcW w:w="1797" w:type="pct"/>
          </w:tcPr>
          <w:p w14:paraId="3A1B7F94" w14:textId="710036DE" w:rsidR="005E3910" w:rsidRDefault="005E3910" w:rsidP="00DE1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ยังไม่</w:t>
            </w:r>
            <w:r w:rsidRPr="00A4230F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436" w:type="pct"/>
          </w:tcPr>
          <w:p w14:paraId="4BFA2762" w14:textId="3045CE2C" w:rsidR="005E3910" w:rsidRPr="00395D09" w:rsidRDefault="005E3910" w:rsidP="00DE1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1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14:paraId="56C5B38A" w14:textId="77777777" w:rsidR="005E3910" w:rsidRPr="00485AA2" w:rsidRDefault="005E3910" w:rsidP="00DE1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7985A645" w14:textId="0D4B3DC6" w:rsidR="005E3910" w:rsidRPr="004C7E8A" w:rsidRDefault="0096783C" w:rsidP="00545FD3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2,180</w:t>
            </w:r>
          </w:p>
        </w:tc>
        <w:tc>
          <w:tcPr>
            <w:tcW w:w="128" w:type="pct"/>
          </w:tcPr>
          <w:p w14:paraId="1748AFE9" w14:textId="77777777" w:rsidR="005E3910" w:rsidRPr="00F4323B" w:rsidRDefault="005E3910" w:rsidP="00DE1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52" w:type="pct"/>
          </w:tcPr>
          <w:p w14:paraId="5A914773" w14:textId="6CA6B313" w:rsidR="005E3910" w:rsidRPr="00DE1C03" w:rsidRDefault="005E3910" w:rsidP="00DE1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3,387</w:t>
            </w:r>
          </w:p>
        </w:tc>
        <w:tc>
          <w:tcPr>
            <w:tcW w:w="131" w:type="pct"/>
          </w:tcPr>
          <w:p w14:paraId="126EDD66" w14:textId="77777777" w:rsidR="005E3910" w:rsidRPr="00F4323B" w:rsidRDefault="005E3910" w:rsidP="00DE1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49" w:type="pct"/>
            <w:vAlign w:val="center"/>
          </w:tcPr>
          <w:p w14:paraId="423044A2" w14:textId="6BAD1FFC" w:rsidR="005E3910" w:rsidRPr="00F4323B" w:rsidRDefault="005E3910" w:rsidP="00545FD3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right="-10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0C5C5A1" w14:textId="77777777" w:rsidR="005E3910" w:rsidRPr="00F4323B" w:rsidRDefault="005E3910" w:rsidP="00DE1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97" w:type="pct"/>
            <w:vAlign w:val="center"/>
          </w:tcPr>
          <w:p w14:paraId="4E3B95F7" w14:textId="2DB3E02B" w:rsidR="005E3910" w:rsidRPr="00DE1C03" w:rsidRDefault="005E3910" w:rsidP="00DE1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5E3910" w:rsidRPr="00485AA2" w14:paraId="7E3A6432" w14:textId="77777777" w:rsidTr="00DC3241">
        <w:tc>
          <w:tcPr>
            <w:tcW w:w="1797" w:type="pct"/>
          </w:tcPr>
          <w:p w14:paraId="7B2CB24C" w14:textId="77777777" w:rsidR="005E3910" w:rsidRDefault="005E3910" w:rsidP="00DE1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เกิน</w:t>
            </w:r>
            <w:r w:rsidRPr="00A4230F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กำหนดชำระ </w:t>
            </w:r>
          </w:p>
        </w:tc>
        <w:tc>
          <w:tcPr>
            <w:tcW w:w="436" w:type="pct"/>
          </w:tcPr>
          <w:p w14:paraId="7CC11108" w14:textId="77777777" w:rsidR="005E3910" w:rsidDel="00C150B1" w:rsidRDefault="005E3910" w:rsidP="00DE1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1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14:paraId="15B750D3" w14:textId="77777777" w:rsidR="005E3910" w:rsidRPr="00485AA2" w:rsidRDefault="005E3910" w:rsidP="00DE1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34A47E4D" w14:textId="77777777" w:rsidR="005E3910" w:rsidRPr="00F4323B" w:rsidRDefault="005E3910" w:rsidP="00545FD3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258E2D09" w14:textId="77777777" w:rsidR="005E3910" w:rsidRPr="00F4323B" w:rsidRDefault="005E3910" w:rsidP="00DE1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52" w:type="pct"/>
          </w:tcPr>
          <w:p w14:paraId="5A627CAC" w14:textId="77777777" w:rsidR="005E3910" w:rsidRPr="00DE1C03" w:rsidRDefault="005E3910" w:rsidP="00DE1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0F55BA7D" w14:textId="77777777" w:rsidR="005E3910" w:rsidRPr="00F4323B" w:rsidRDefault="005E3910" w:rsidP="00DE1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49" w:type="pct"/>
            <w:vAlign w:val="center"/>
          </w:tcPr>
          <w:p w14:paraId="66E00561" w14:textId="77777777" w:rsidR="005E3910" w:rsidRPr="00F4323B" w:rsidRDefault="005E3910" w:rsidP="00545FD3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right="-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3B3B4E61" w14:textId="77777777" w:rsidR="005E3910" w:rsidRPr="00F4323B" w:rsidRDefault="005E3910" w:rsidP="00DE1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97" w:type="pct"/>
            <w:vAlign w:val="center"/>
          </w:tcPr>
          <w:p w14:paraId="6D3AA78B" w14:textId="77777777" w:rsidR="005E3910" w:rsidRPr="00DE1C03" w:rsidRDefault="005E3910" w:rsidP="00DE1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E3910" w:rsidRPr="00485AA2" w14:paraId="07319A6B" w14:textId="77777777" w:rsidTr="00DC3241">
        <w:tc>
          <w:tcPr>
            <w:tcW w:w="1797" w:type="pct"/>
          </w:tcPr>
          <w:p w14:paraId="2122D72A" w14:textId="77777777" w:rsidR="005E3910" w:rsidRDefault="005E3910" w:rsidP="00DE1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4230F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Pr="00A4230F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A4230F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36" w:type="pct"/>
          </w:tcPr>
          <w:p w14:paraId="50A5299E" w14:textId="77777777" w:rsidR="005E3910" w:rsidDel="00C150B1" w:rsidRDefault="005E3910" w:rsidP="00DE1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1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14:paraId="6B3A778D" w14:textId="77777777" w:rsidR="005E3910" w:rsidRPr="00485AA2" w:rsidRDefault="005E3910" w:rsidP="00DE1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3D093E4E" w14:textId="5098D447" w:rsidR="005E3910" w:rsidRPr="00537A61" w:rsidRDefault="0096783C" w:rsidP="00545FD3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752</w:t>
            </w:r>
          </w:p>
        </w:tc>
        <w:tc>
          <w:tcPr>
            <w:tcW w:w="128" w:type="pct"/>
          </w:tcPr>
          <w:p w14:paraId="26A80756" w14:textId="77777777" w:rsidR="005E3910" w:rsidRPr="00F4323B" w:rsidRDefault="005E3910" w:rsidP="00DE1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52" w:type="pct"/>
          </w:tcPr>
          <w:p w14:paraId="172E2F48" w14:textId="62B1C0BE" w:rsidR="005E3910" w:rsidRPr="00DE1C03" w:rsidRDefault="005E3910" w:rsidP="00DE1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917</w:t>
            </w:r>
          </w:p>
        </w:tc>
        <w:tc>
          <w:tcPr>
            <w:tcW w:w="131" w:type="pct"/>
          </w:tcPr>
          <w:p w14:paraId="61D8AA1B" w14:textId="77777777" w:rsidR="005E3910" w:rsidRPr="00F4323B" w:rsidRDefault="005E3910" w:rsidP="00DE1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49" w:type="pct"/>
            <w:vAlign w:val="center"/>
          </w:tcPr>
          <w:p w14:paraId="5002BC8D" w14:textId="617F74A2" w:rsidR="005E3910" w:rsidRPr="00F4323B" w:rsidRDefault="005E3910" w:rsidP="00545FD3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right="-10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140858E6" w14:textId="77777777" w:rsidR="005E3910" w:rsidRPr="00F4323B" w:rsidRDefault="005E3910" w:rsidP="00DE1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97" w:type="pct"/>
            <w:vAlign w:val="center"/>
          </w:tcPr>
          <w:p w14:paraId="1F4723B5" w14:textId="68ABA564" w:rsidR="005E3910" w:rsidRPr="00DE1C03" w:rsidRDefault="005E3910" w:rsidP="00DE1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E3910" w:rsidRPr="00485AA2" w14:paraId="2FA87897" w14:textId="77777777" w:rsidTr="00DC3241">
        <w:tc>
          <w:tcPr>
            <w:tcW w:w="1797" w:type="pct"/>
          </w:tcPr>
          <w:p w14:paraId="14FDAF2D" w14:textId="77777777" w:rsidR="005E3910" w:rsidRDefault="005E3910" w:rsidP="00DE1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4230F">
              <w:rPr>
                <w:rFonts w:ascii="Angsana New" w:hAnsi="Angsana New" w:cs="Angsana New"/>
                <w:sz w:val="30"/>
                <w:szCs w:val="30"/>
                <w:cs/>
              </w:rPr>
              <w:t xml:space="preserve">3 - </w:t>
            </w:r>
            <w:r w:rsidRPr="00A4230F">
              <w:rPr>
                <w:rFonts w:ascii="Angsana New" w:hAnsi="Angsana New" w:cs="Angsana New"/>
                <w:sz w:val="30"/>
                <w:szCs w:val="30"/>
              </w:rPr>
              <w:t xml:space="preserve">6 </w:t>
            </w:r>
            <w:r w:rsidRPr="00A4230F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436" w:type="pct"/>
          </w:tcPr>
          <w:p w14:paraId="6335FC94" w14:textId="77777777" w:rsidR="005E3910" w:rsidDel="00C150B1" w:rsidRDefault="005E3910" w:rsidP="00DE1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1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14:paraId="2927B28D" w14:textId="77777777" w:rsidR="005E3910" w:rsidRPr="00485AA2" w:rsidRDefault="005E3910" w:rsidP="00DE1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72F99D91" w14:textId="61957F86" w:rsidR="005E3910" w:rsidRPr="00F4323B" w:rsidRDefault="00BF2F49" w:rsidP="00545FD3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492</w:t>
            </w:r>
          </w:p>
        </w:tc>
        <w:tc>
          <w:tcPr>
            <w:tcW w:w="128" w:type="pct"/>
          </w:tcPr>
          <w:p w14:paraId="6D1EB56A" w14:textId="77777777" w:rsidR="005E3910" w:rsidRPr="00F4323B" w:rsidRDefault="005E3910" w:rsidP="00DE1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52" w:type="pct"/>
          </w:tcPr>
          <w:p w14:paraId="4E229985" w14:textId="1BC2F76E" w:rsidR="005E3910" w:rsidRPr="00DE1C03" w:rsidRDefault="005E3910" w:rsidP="00DE1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115</w:t>
            </w:r>
          </w:p>
        </w:tc>
        <w:tc>
          <w:tcPr>
            <w:tcW w:w="131" w:type="pct"/>
          </w:tcPr>
          <w:p w14:paraId="20686074" w14:textId="77777777" w:rsidR="005E3910" w:rsidRPr="00F4323B" w:rsidRDefault="005E3910" w:rsidP="00DE1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49" w:type="pct"/>
            <w:vAlign w:val="center"/>
          </w:tcPr>
          <w:p w14:paraId="5F491383" w14:textId="71AA4583" w:rsidR="005E3910" w:rsidRPr="00F4323B" w:rsidRDefault="005E3910" w:rsidP="00545FD3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right="-10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117E6C79" w14:textId="77777777" w:rsidR="005E3910" w:rsidRPr="00F4323B" w:rsidRDefault="005E3910" w:rsidP="00DE1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97" w:type="pct"/>
            <w:vAlign w:val="center"/>
          </w:tcPr>
          <w:p w14:paraId="3A14164E" w14:textId="1BF4CA04" w:rsidR="005E3910" w:rsidRPr="00DE1C03" w:rsidRDefault="005E3910" w:rsidP="00DE1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E3910" w:rsidRPr="00485AA2" w14:paraId="1E0FDCAA" w14:textId="77777777" w:rsidTr="00DC3241">
        <w:tc>
          <w:tcPr>
            <w:tcW w:w="1797" w:type="pct"/>
          </w:tcPr>
          <w:p w14:paraId="6D2712EB" w14:textId="77777777" w:rsidR="005E3910" w:rsidRDefault="005E3910" w:rsidP="00DE1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4230F">
              <w:rPr>
                <w:rFonts w:ascii="Angsana New" w:hAnsi="Angsana New" w:cs="Angsana New"/>
                <w:sz w:val="30"/>
                <w:szCs w:val="30"/>
                <w:cs/>
              </w:rPr>
              <w:t xml:space="preserve">6 </w:t>
            </w:r>
            <w:r w:rsidRPr="00A4230F">
              <w:rPr>
                <w:rFonts w:ascii="Angsana New" w:hAnsi="Angsana New" w:cs="Angsana New"/>
                <w:sz w:val="30"/>
                <w:szCs w:val="30"/>
              </w:rPr>
              <w:t xml:space="preserve">- 12 </w:t>
            </w:r>
            <w:r w:rsidRPr="00A4230F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436" w:type="pct"/>
          </w:tcPr>
          <w:p w14:paraId="0F0DA7F4" w14:textId="77777777" w:rsidR="005E3910" w:rsidDel="00C150B1" w:rsidRDefault="005E3910" w:rsidP="00DE1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1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14:paraId="19F0E262" w14:textId="77777777" w:rsidR="005E3910" w:rsidRPr="00485AA2" w:rsidRDefault="005E3910" w:rsidP="00DE1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4929798E" w14:textId="720649A8" w:rsidR="005E3910" w:rsidRPr="00F4323B" w:rsidRDefault="0096783C" w:rsidP="00545FD3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F2F49">
              <w:rPr>
                <w:rFonts w:ascii="Angsana New" w:hAnsi="Angsana New" w:cs="Angsana New"/>
                <w:sz w:val="30"/>
                <w:szCs w:val="30"/>
              </w:rPr>
              <w:t>34</w:t>
            </w:r>
          </w:p>
        </w:tc>
        <w:tc>
          <w:tcPr>
            <w:tcW w:w="128" w:type="pct"/>
          </w:tcPr>
          <w:p w14:paraId="57292004" w14:textId="77777777" w:rsidR="005E3910" w:rsidRPr="00F4323B" w:rsidRDefault="005E3910" w:rsidP="00DE1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52" w:type="pct"/>
          </w:tcPr>
          <w:p w14:paraId="5FBE14B7" w14:textId="313A6BEB" w:rsidR="005E3910" w:rsidRPr="00DE1C03" w:rsidRDefault="005E3910" w:rsidP="00DE1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175</w:t>
            </w:r>
          </w:p>
        </w:tc>
        <w:tc>
          <w:tcPr>
            <w:tcW w:w="131" w:type="pct"/>
          </w:tcPr>
          <w:p w14:paraId="1A2D9377" w14:textId="77777777" w:rsidR="005E3910" w:rsidRPr="00F4323B" w:rsidRDefault="005E3910" w:rsidP="00DE1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49" w:type="pct"/>
            <w:vAlign w:val="center"/>
          </w:tcPr>
          <w:p w14:paraId="617EEDAE" w14:textId="2C39AA8D" w:rsidR="005E3910" w:rsidRPr="00F4323B" w:rsidRDefault="005E3910" w:rsidP="00545FD3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right="-10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D7127EB" w14:textId="77777777" w:rsidR="005E3910" w:rsidRPr="00F4323B" w:rsidRDefault="005E3910" w:rsidP="00DE1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97" w:type="pct"/>
            <w:vAlign w:val="center"/>
          </w:tcPr>
          <w:p w14:paraId="591537F0" w14:textId="18F6C962" w:rsidR="005E3910" w:rsidRPr="00DE1C03" w:rsidRDefault="005E3910" w:rsidP="00DE1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E3910" w:rsidRPr="00485AA2" w14:paraId="246FD3B0" w14:textId="77777777" w:rsidTr="00DC3241">
        <w:tc>
          <w:tcPr>
            <w:tcW w:w="1797" w:type="pct"/>
          </w:tcPr>
          <w:p w14:paraId="61911D81" w14:textId="01033AA4" w:rsidR="005E3910" w:rsidRPr="00485AA2" w:rsidRDefault="005E3910" w:rsidP="00DE1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/>
              <w:rPr>
                <w:rFonts w:ascii="Angsana New" w:hAnsi="Angsana New" w:cs="Angsana New"/>
                <w:sz w:val="30"/>
                <w:szCs w:val="30"/>
              </w:rPr>
            </w:pPr>
            <w:r w:rsidRPr="00A4230F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A4230F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436" w:type="pct"/>
          </w:tcPr>
          <w:p w14:paraId="1725BD1A" w14:textId="77777777" w:rsidR="005E3910" w:rsidRPr="00485AA2" w:rsidRDefault="005E3910" w:rsidP="00DE1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1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1DD43CC1" w14:textId="77777777" w:rsidR="005E3910" w:rsidRPr="00485AA2" w:rsidRDefault="005E3910" w:rsidP="00DE1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</w:tcPr>
          <w:p w14:paraId="722B7554" w14:textId="60337C3C" w:rsidR="005E3910" w:rsidRPr="00F4323B" w:rsidRDefault="0096783C" w:rsidP="00545FD3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142</w:t>
            </w:r>
          </w:p>
        </w:tc>
        <w:tc>
          <w:tcPr>
            <w:tcW w:w="128" w:type="pct"/>
          </w:tcPr>
          <w:p w14:paraId="084100B8" w14:textId="77777777" w:rsidR="005E3910" w:rsidRPr="00F4323B" w:rsidRDefault="005E3910" w:rsidP="00DE1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</w:tcPr>
          <w:p w14:paraId="40C54738" w14:textId="241A41C7" w:rsidR="005E3910" w:rsidRPr="00DE1C03" w:rsidRDefault="005E3910" w:rsidP="00DE1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325</w:t>
            </w:r>
          </w:p>
        </w:tc>
        <w:tc>
          <w:tcPr>
            <w:tcW w:w="131" w:type="pct"/>
          </w:tcPr>
          <w:p w14:paraId="6B4A07E8" w14:textId="77777777" w:rsidR="005E3910" w:rsidRPr="00F4323B" w:rsidRDefault="005E3910" w:rsidP="00DE1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  <w:vAlign w:val="center"/>
          </w:tcPr>
          <w:p w14:paraId="121E43F3" w14:textId="3B50B5B8" w:rsidR="005E3910" w:rsidRPr="00F4323B" w:rsidRDefault="005E3910" w:rsidP="00545FD3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right="-10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E216DB6" w14:textId="77777777" w:rsidR="005E3910" w:rsidRPr="00F4323B" w:rsidRDefault="005E3910" w:rsidP="00DE1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vAlign w:val="center"/>
          </w:tcPr>
          <w:p w14:paraId="537AADF1" w14:textId="4E98647B" w:rsidR="005E3910" w:rsidRPr="00DE1C03" w:rsidRDefault="005E3910" w:rsidP="00DE1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E3910" w:rsidRPr="00247EE4" w14:paraId="7F09B6A8" w14:textId="77777777" w:rsidTr="00DC3241">
        <w:tc>
          <w:tcPr>
            <w:tcW w:w="1797" w:type="pct"/>
          </w:tcPr>
          <w:p w14:paraId="0CB98D1E" w14:textId="73ED5215" w:rsidR="005E3910" w:rsidRPr="00123E15" w:rsidRDefault="005E3910" w:rsidP="00DE1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23E1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6" w:type="pct"/>
          </w:tcPr>
          <w:p w14:paraId="456769CD" w14:textId="77777777" w:rsidR="005E3910" w:rsidRPr="00123E15" w:rsidRDefault="005E3910" w:rsidP="00DE1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1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2B52B644" w14:textId="77777777" w:rsidR="005E3910" w:rsidRPr="00123E15" w:rsidRDefault="005E3910" w:rsidP="00DE1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</w:tcBorders>
          </w:tcPr>
          <w:p w14:paraId="1F270B8C" w14:textId="5940F1E8" w:rsidR="005E3910" w:rsidRPr="00123E15" w:rsidRDefault="0096783C" w:rsidP="00545FD3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2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23E1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3,700</w:t>
            </w:r>
          </w:p>
        </w:tc>
        <w:tc>
          <w:tcPr>
            <w:tcW w:w="128" w:type="pct"/>
          </w:tcPr>
          <w:p w14:paraId="37F2C038" w14:textId="77777777" w:rsidR="005E3910" w:rsidRPr="00123E15" w:rsidRDefault="005E3910" w:rsidP="00DE1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</w:tcPr>
          <w:p w14:paraId="76C4ED52" w14:textId="002C4062" w:rsidR="005E3910" w:rsidRPr="00123E15" w:rsidRDefault="005E3910" w:rsidP="00DE1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23E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4,919</w:t>
            </w:r>
          </w:p>
        </w:tc>
        <w:tc>
          <w:tcPr>
            <w:tcW w:w="131" w:type="pct"/>
          </w:tcPr>
          <w:p w14:paraId="7BD15FD7" w14:textId="77777777" w:rsidR="005E3910" w:rsidRPr="00123E15" w:rsidRDefault="005E3910" w:rsidP="00DE1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  <w:vAlign w:val="center"/>
          </w:tcPr>
          <w:p w14:paraId="2A56C174" w14:textId="7DE76D53" w:rsidR="005E3910" w:rsidRPr="00123E15" w:rsidRDefault="005E3910" w:rsidP="00545FD3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right="-10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23E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D484CD7" w14:textId="77777777" w:rsidR="005E3910" w:rsidRPr="00123E15" w:rsidRDefault="005E3910" w:rsidP="00DE1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  <w:vAlign w:val="center"/>
          </w:tcPr>
          <w:p w14:paraId="39B8BBCF" w14:textId="47539F25" w:rsidR="005E3910" w:rsidRPr="00123E15" w:rsidRDefault="005E3910" w:rsidP="00DE1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23E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  <w:tr w:rsidR="005E3910" w:rsidRPr="00485AA2" w14:paraId="53AA02F9" w14:textId="77777777" w:rsidTr="00DC3241">
        <w:tc>
          <w:tcPr>
            <w:tcW w:w="1797" w:type="pct"/>
          </w:tcPr>
          <w:p w14:paraId="32B14FA8" w14:textId="77777777" w:rsidR="005E3910" w:rsidRPr="00485AA2" w:rsidRDefault="005E3910" w:rsidP="00DE1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CC592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436" w:type="pct"/>
          </w:tcPr>
          <w:p w14:paraId="5749A6FD" w14:textId="77777777" w:rsidR="005E3910" w:rsidRPr="00485AA2" w:rsidRDefault="005E3910" w:rsidP="00DE1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1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3F981246" w14:textId="77777777" w:rsidR="005E3910" w:rsidRPr="00485AA2" w:rsidRDefault="005E3910" w:rsidP="00DE1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</w:tcPr>
          <w:p w14:paraId="4801E384" w14:textId="7F3581C2" w:rsidR="005E3910" w:rsidRPr="00F4323B" w:rsidRDefault="0096783C" w:rsidP="00545FD3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(185)</w:t>
            </w:r>
          </w:p>
        </w:tc>
        <w:tc>
          <w:tcPr>
            <w:tcW w:w="128" w:type="pct"/>
          </w:tcPr>
          <w:p w14:paraId="0B8221DD" w14:textId="77777777" w:rsidR="005E3910" w:rsidRPr="00F4323B" w:rsidRDefault="005E3910" w:rsidP="00DE1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</w:tcPr>
          <w:p w14:paraId="1A59C5C6" w14:textId="2EB9EC88" w:rsidR="005E3910" w:rsidRPr="00DE1C03" w:rsidRDefault="005E3910" w:rsidP="00DE1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360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31" w:type="pct"/>
          </w:tcPr>
          <w:p w14:paraId="0104F009" w14:textId="77777777" w:rsidR="005E3910" w:rsidRPr="00F4323B" w:rsidRDefault="005E3910" w:rsidP="00DE1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  <w:vAlign w:val="center"/>
          </w:tcPr>
          <w:p w14:paraId="3579381A" w14:textId="2BC94527" w:rsidR="005E3910" w:rsidRPr="00F4323B" w:rsidRDefault="005E3910" w:rsidP="00545FD3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right="-10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066A0515" w14:textId="77777777" w:rsidR="005E3910" w:rsidRPr="00F4323B" w:rsidRDefault="005E3910" w:rsidP="00DE1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vAlign w:val="center"/>
          </w:tcPr>
          <w:p w14:paraId="2C51A815" w14:textId="6E0D2DD3" w:rsidR="005E3910" w:rsidRPr="00DE1C03" w:rsidRDefault="005E3910" w:rsidP="00DE1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E3910" w:rsidRPr="00485AA2" w14:paraId="4F8A5316" w14:textId="77777777" w:rsidTr="00DC3241">
        <w:tc>
          <w:tcPr>
            <w:tcW w:w="1797" w:type="pct"/>
          </w:tcPr>
          <w:p w14:paraId="2F60CA0C" w14:textId="008A9481" w:rsidR="005E3910" w:rsidRPr="00123E15" w:rsidRDefault="005E3910" w:rsidP="00F65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23E1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36" w:type="pct"/>
          </w:tcPr>
          <w:p w14:paraId="2F33EA27" w14:textId="77777777" w:rsidR="005E3910" w:rsidRPr="00123E15" w:rsidRDefault="005E3910" w:rsidP="00F65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1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75AAB20E" w14:textId="77777777" w:rsidR="005E3910" w:rsidRPr="00123E15" w:rsidRDefault="005E3910" w:rsidP="00F65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</w:tcPr>
          <w:p w14:paraId="307DC5C3" w14:textId="6309DA80" w:rsidR="005E3910" w:rsidRPr="00123E15" w:rsidRDefault="0096783C" w:rsidP="00545FD3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2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23E1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3,515</w:t>
            </w:r>
          </w:p>
        </w:tc>
        <w:tc>
          <w:tcPr>
            <w:tcW w:w="128" w:type="pct"/>
          </w:tcPr>
          <w:p w14:paraId="64189B49" w14:textId="77777777" w:rsidR="005E3910" w:rsidRPr="00123E15" w:rsidRDefault="005E3910" w:rsidP="00F65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2" w:type="pct"/>
            <w:tcBorders>
              <w:bottom w:val="double" w:sz="4" w:space="0" w:color="auto"/>
            </w:tcBorders>
          </w:tcPr>
          <w:p w14:paraId="1F0A2A5F" w14:textId="023326B2" w:rsidR="005E3910" w:rsidRPr="00123E15" w:rsidRDefault="005E3910" w:rsidP="00F65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23E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4,559</w:t>
            </w:r>
          </w:p>
        </w:tc>
        <w:tc>
          <w:tcPr>
            <w:tcW w:w="131" w:type="pct"/>
          </w:tcPr>
          <w:p w14:paraId="640832BC" w14:textId="77777777" w:rsidR="005E3910" w:rsidRPr="00123E15" w:rsidRDefault="005E3910" w:rsidP="00F65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tcBorders>
              <w:bottom w:val="double" w:sz="4" w:space="0" w:color="auto"/>
            </w:tcBorders>
            <w:vAlign w:val="center"/>
          </w:tcPr>
          <w:p w14:paraId="298F474A" w14:textId="44A128BC" w:rsidR="005E3910" w:rsidRPr="00123E15" w:rsidRDefault="005E3910" w:rsidP="00545FD3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right="-10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23E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78AEB86C" w14:textId="77777777" w:rsidR="005E3910" w:rsidRPr="00123E15" w:rsidRDefault="005E3910" w:rsidP="00F65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double" w:sz="4" w:space="0" w:color="auto"/>
            </w:tcBorders>
            <w:vAlign w:val="center"/>
          </w:tcPr>
          <w:p w14:paraId="61E5FF91" w14:textId="0AA3DA43" w:rsidR="005E3910" w:rsidRPr="00123E15" w:rsidRDefault="005E3910" w:rsidP="00F65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23E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</w:tbl>
    <w:p w14:paraId="03981A29" w14:textId="77777777" w:rsidR="00154D62" w:rsidRDefault="00154D62">
      <w:pPr>
        <w:rPr>
          <w:rFonts w:ascii="Angsana New" w:hAnsi="Angsana New" w:cs="Angsana New"/>
          <w:sz w:val="24"/>
          <w:szCs w:val="24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333"/>
        <w:gridCol w:w="808"/>
        <w:gridCol w:w="237"/>
        <w:gridCol w:w="1025"/>
        <w:gridCol w:w="237"/>
        <w:gridCol w:w="1023"/>
        <w:gridCol w:w="243"/>
        <w:gridCol w:w="1018"/>
        <w:gridCol w:w="241"/>
        <w:gridCol w:w="1105"/>
      </w:tblGrid>
      <w:tr w:rsidR="004C7E8A" w:rsidRPr="00B37313" w14:paraId="7BB4642D" w14:textId="77777777" w:rsidTr="00DC3241">
        <w:trPr>
          <w:trHeight w:val="367"/>
          <w:tblHeader/>
        </w:trPr>
        <w:tc>
          <w:tcPr>
            <w:tcW w:w="1797" w:type="pct"/>
          </w:tcPr>
          <w:p w14:paraId="2F5EF0C3" w14:textId="3622177D" w:rsidR="004C7E8A" w:rsidRPr="00B37313" w:rsidRDefault="004C7E8A" w:rsidP="00622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highlight w:val="darkMagenta"/>
              </w:rPr>
            </w:pPr>
          </w:p>
        </w:tc>
        <w:tc>
          <w:tcPr>
            <w:tcW w:w="436" w:type="pct"/>
            <w:vAlign w:val="bottom"/>
          </w:tcPr>
          <w:p w14:paraId="68474872" w14:textId="77777777" w:rsidR="004C7E8A" w:rsidRPr="00B37313" w:rsidRDefault="004C7E8A" w:rsidP="00D62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08"/>
              <w:jc w:val="center"/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highlight w:val="darkMagenta"/>
              </w:rPr>
            </w:pPr>
          </w:p>
        </w:tc>
        <w:tc>
          <w:tcPr>
            <w:tcW w:w="128" w:type="pct"/>
          </w:tcPr>
          <w:p w14:paraId="11B334EE" w14:textId="77777777" w:rsidR="004C7E8A" w:rsidRPr="00B37313" w:rsidRDefault="004C7E8A" w:rsidP="00D62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highlight w:val="darkMagenta"/>
              </w:rPr>
            </w:pPr>
          </w:p>
        </w:tc>
        <w:tc>
          <w:tcPr>
            <w:tcW w:w="553" w:type="pct"/>
          </w:tcPr>
          <w:p w14:paraId="23023713" w14:textId="723EBFE3" w:rsidR="004C7E8A" w:rsidRPr="00DE1C03" w:rsidRDefault="004C7E8A" w:rsidP="00D62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1C03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28" w:type="pct"/>
          </w:tcPr>
          <w:p w14:paraId="2707989D" w14:textId="77777777" w:rsidR="004C7E8A" w:rsidRPr="00DE1C03" w:rsidRDefault="004C7E8A" w:rsidP="00D62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14:paraId="035297E4" w14:textId="77777777" w:rsidR="004C7E8A" w:rsidRPr="00DE1C03" w:rsidRDefault="004C7E8A" w:rsidP="00D62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1C03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31" w:type="pct"/>
          </w:tcPr>
          <w:p w14:paraId="1299B722" w14:textId="77777777" w:rsidR="004C7E8A" w:rsidRPr="00DE1C03" w:rsidRDefault="004C7E8A" w:rsidP="00D62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2E135AC3" w14:textId="6C546185" w:rsidR="004C7E8A" w:rsidRPr="00DE1C03" w:rsidRDefault="004C7E8A" w:rsidP="00D62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1C03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30" w:type="pct"/>
          </w:tcPr>
          <w:p w14:paraId="378DB94A" w14:textId="77777777" w:rsidR="004C7E8A" w:rsidRPr="00DE1C03" w:rsidRDefault="004C7E8A" w:rsidP="00D62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485B901C" w14:textId="77777777" w:rsidR="004C7E8A" w:rsidRPr="00DE1C03" w:rsidRDefault="004C7E8A" w:rsidP="00D62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1C03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4C7E8A" w:rsidRPr="00A16777" w14:paraId="7AC824C9" w14:textId="77777777" w:rsidTr="00DC3241">
        <w:trPr>
          <w:tblHeader/>
        </w:trPr>
        <w:tc>
          <w:tcPr>
            <w:tcW w:w="1797" w:type="pct"/>
          </w:tcPr>
          <w:p w14:paraId="527402AA" w14:textId="77777777" w:rsidR="004C7E8A" w:rsidRPr="00B37313" w:rsidRDefault="004C7E8A" w:rsidP="00D62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28"/>
                <w:szCs w:val="28"/>
                <w:highlight w:val="darkMagenta"/>
              </w:rPr>
            </w:pPr>
          </w:p>
        </w:tc>
        <w:tc>
          <w:tcPr>
            <w:tcW w:w="436" w:type="pct"/>
          </w:tcPr>
          <w:p w14:paraId="47971863" w14:textId="77777777" w:rsidR="004C7E8A" w:rsidRPr="00B37313" w:rsidRDefault="004C7E8A" w:rsidP="00D62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1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highlight w:val="darkMagenta"/>
              </w:rPr>
            </w:pPr>
          </w:p>
        </w:tc>
        <w:tc>
          <w:tcPr>
            <w:tcW w:w="128" w:type="pct"/>
          </w:tcPr>
          <w:p w14:paraId="0A8F65A2" w14:textId="77777777" w:rsidR="004C7E8A" w:rsidRPr="00B37313" w:rsidRDefault="004C7E8A" w:rsidP="00D62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highlight w:val="darkMagenta"/>
              </w:rPr>
            </w:pPr>
          </w:p>
        </w:tc>
        <w:tc>
          <w:tcPr>
            <w:tcW w:w="2640" w:type="pct"/>
            <w:gridSpan w:val="7"/>
          </w:tcPr>
          <w:p w14:paraId="3A3ABF42" w14:textId="77777777" w:rsidR="004C7E8A" w:rsidRPr="00DE1C03" w:rsidRDefault="004C7E8A" w:rsidP="00D62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E1C0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C7E8A" w:rsidRPr="00485AA2" w14:paraId="2433CCA6" w14:textId="77777777" w:rsidTr="00DC3241">
        <w:tc>
          <w:tcPr>
            <w:tcW w:w="1797" w:type="pct"/>
          </w:tcPr>
          <w:p w14:paraId="6B381CBE" w14:textId="6C6F5A25" w:rsidR="004C7E8A" w:rsidRDefault="003D25C8" w:rsidP="00014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5" w:right="-131" w:hanging="16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(กลับรายการ) </w:t>
            </w:r>
            <w:r w:rsidR="00622B6B" w:rsidRPr="00C04DE0">
              <w:rPr>
                <w:rFonts w:ascii="Angsana New" w:hAnsi="Angsana New" w:cs="Angsana New"/>
                <w:sz w:val="30"/>
                <w:szCs w:val="30"/>
                <w:cs/>
              </w:rPr>
              <w:t>หนี้สูญและ</w:t>
            </w:r>
            <w:r w:rsidR="00014FE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                  </w:t>
            </w:r>
            <w:r w:rsidR="00622B6B" w:rsidRPr="00C04DE0">
              <w:rPr>
                <w:rFonts w:ascii="Angsana New" w:hAnsi="Angsana New" w:cs="Angsana New"/>
                <w:sz w:val="30"/>
                <w:szCs w:val="30"/>
                <w:cs/>
              </w:rPr>
              <w:t>หนี้สงสัยจะสูญสำหรับ</w:t>
            </w:r>
          </w:p>
        </w:tc>
        <w:tc>
          <w:tcPr>
            <w:tcW w:w="436" w:type="pct"/>
          </w:tcPr>
          <w:p w14:paraId="62B38A40" w14:textId="77777777" w:rsidR="004C7E8A" w:rsidRPr="00395D09" w:rsidRDefault="004C7E8A" w:rsidP="00D62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1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14:paraId="1CCBA260" w14:textId="77777777" w:rsidR="004C7E8A" w:rsidRPr="00485AA2" w:rsidRDefault="004C7E8A" w:rsidP="00D62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4B2110A5" w14:textId="03C0B292" w:rsidR="004C7E8A" w:rsidRPr="004C7E8A" w:rsidRDefault="004C7E8A" w:rsidP="00D62485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</w:tcPr>
          <w:p w14:paraId="4E8866A1" w14:textId="77777777" w:rsidR="004C7E8A" w:rsidRPr="00F4323B" w:rsidRDefault="004C7E8A" w:rsidP="00D62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52" w:type="pct"/>
          </w:tcPr>
          <w:p w14:paraId="61D5FC69" w14:textId="2BB617ED" w:rsidR="004C7E8A" w:rsidRPr="00DE1C03" w:rsidRDefault="004C7E8A" w:rsidP="00D62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694144C0" w14:textId="77777777" w:rsidR="004C7E8A" w:rsidRPr="00F4323B" w:rsidRDefault="004C7E8A" w:rsidP="00D62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49" w:type="pct"/>
          </w:tcPr>
          <w:p w14:paraId="07F75637" w14:textId="0BD5FF76" w:rsidR="004C7E8A" w:rsidRPr="00F4323B" w:rsidRDefault="004C7E8A" w:rsidP="00D6248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0" w:type="pct"/>
          </w:tcPr>
          <w:p w14:paraId="36B33500" w14:textId="77777777" w:rsidR="004C7E8A" w:rsidRPr="00F4323B" w:rsidRDefault="004C7E8A" w:rsidP="00D62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97" w:type="pct"/>
            <w:vAlign w:val="center"/>
          </w:tcPr>
          <w:p w14:paraId="1405239C" w14:textId="69556379" w:rsidR="004C7E8A" w:rsidRPr="00DE1C03" w:rsidRDefault="004C7E8A" w:rsidP="00D62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2B6B" w:rsidRPr="00485AA2" w14:paraId="360E48A4" w14:textId="77777777" w:rsidTr="00DC3241">
        <w:tc>
          <w:tcPr>
            <w:tcW w:w="1797" w:type="pct"/>
          </w:tcPr>
          <w:p w14:paraId="328EB0D2" w14:textId="5EAC1511" w:rsidR="00622B6B" w:rsidRDefault="000E07C4" w:rsidP="00F81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74" w:right="-131" w:hanging="17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="00622B6B">
              <w:rPr>
                <w:rFonts w:ascii="Angsana New" w:hAnsi="Angsana New" w:cs="Angsana New"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="00545FD3" w:rsidRPr="00455293">
              <w:rPr>
                <w:rFonts w:ascii="Angsana New" w:hAnsi="Angsana New" w:cs="Angsana New"/>
                <w:bCs/>
                <w:sz w:val="30"/>
                <w:szCs w:val="30"/>
              </w:rPr>
              <w:t>30</w:t>
            </w:r>
            <w:r w:rsidR="00545FD3" w:rsidRPr="00455293"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  <w:r w:rsidR="00545FD3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กันย</w:t>
            </w:r>
            <w:r w:rsidR="00545FD3" w:rsidRPr="00455293">
              <w:rPr>
                <w:rFonts w:ascii="Angsana New" w:hAnsi="Angsana New" w:cs="Angsana New"/>
                <w:b/>
                <w:sz w:val="30"/>
                <w:szCs w:val="30"/>
                <w:cs/>
              </w:rPr>
              <w:t>ายน</w:t>
            </w:r>
          </w:p>
        </w:tc>
        <w:tc>
          <w:tcPr>
            <w:tcW w:w="436" w:type="pct"/>
          </w:tcPr>
          <w:p w14:paraId="27223E02" w14:textId="77777777" w:rsidR="00622B6B" w:rsidRPr="00395D09" w:rsidRDefault="00622B6B" w:rsidP="00D62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1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14:paraId="67B1A4C5" w14:textId="77777777" w:rsidR="00622B6B" w:rsidRPr="00485AA2" w:rsidRDefault="00622B6B" w:rsidP="00D62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  <w:tcBorders>
              <w:bottom w:val="double" w:sz="4" w:space="0" w:color="auto"/>
            </w:tcBorders>
          </w:tcPr>
          <w:p w14:paraId="250B15CD" w14:textId="6533743A" w:rsidR="00622B6B" w:rsidRPr="00123E15" w:rsidRDefault="00BF2F49" w:rsidP="00545FD3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100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123E1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(8)</w:t>
            </w:r>
          </w:p>
        </w:tc>
        <w:tc>
          <w:tcPr>
            <w:tcW w:w="128" w:type="pct"/>
          </w:tcPr>
          <w:p w14:paraId="35501318" w14:textId="77777777" w:rsidR="00622B6B" w:rsidRPr="00123E15" w:rsidRDefault="00622B6B" w:rsidP="0054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ind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2" w:type="pct"/>
            <w:tcBorders>
              <w:bottom w:val="double" w:sz="4" w:space="0" w:color="auto"/>
            </w:tcBorders>
          </w:tcPr>
          <w:p w14:paraId="5BF94D58" w14:textId="2F9451D4" w:rsidR="00622B6B" w:rsidRPr="00123E15" w:rsidRDefault="00BF2F49" w:rsidP="00545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23E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</w:t>
            </w:r>
          </w:p>
        </w:tc>
        <w:tc>
          <w:tcPr>
            <w:tcW w:w="131" w:type="pct"/>
          </w:tcPr>
          <w:p w14:paraId="061909B4" w14:textId="77777777" w:rsidR="00622B6B" w:rsidRPr="00123E15" w:rsidRDefault="00622B6B" w:rsidP="0054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ind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tcBorders>
              <w:bottom w:val="double" w:sz="4" w:space="0" w:color="auto"/>
            </w:tcBorders>
          </w:tcPr>
          <w:p w14:paraId="099604FA" w14:textId="75A48DC2" w:rsidR="00622B6B" w:rsidRPr="00123E15" w:rsidRDefault="005E3910" w:rsidP="00545FD3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10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123E1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30" w:type="pct"/>
          </w:tcPr>
          <w:p w14:paraId="5B49A257" w14:textId="77777777" w:rsidR="00622B6B" w:rsidRPr="00123E15" w:rsidRDefault="00622B6B" w:rsidP="0054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ind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double" w:sz="4" w:space="0" w:color="auto"/>
            </w:tcBorders>
            <w:vAlign w:val="center"/>
          </w:tcPr>
          <w:p w14:paraId="32E5D44C" w14:textId="44DF4709" w:rsidR="00622B6B" w:rsidRPr="00123E15" w:rsidRDefault="005E3910" w:rsidP="00545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23E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622B6B" w:rsidRPr="00485AA2" w14:paraId="09FFA09D" w14:textId="77777777" w:rsidTr="00DC3241">
        <w:tc>
          <w:tcPr>
            <w:tcW w:w="1797" w:type="pct"/>
          </w:tcPr>
          <w:p w14:paraId="6EC58370" w14:textId="5ECC7C0F" w:rsidR="00622B6B" w:rsidRDefault="000E07C4" w:rsidP="00F81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74" w:right="-131" w:hanging="17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="00622B6B">
              <w:rPr>
                <w:rFonts w:ascii="Angsana New" w:hAnsi="Angsana New" w:cs="Angsana New"/>
                <w:sz w:val="30"/>
                <w:szCs w:val="30"/>
                <w:cs/>
              </w:rPr>
              <w:t>งวด</w:t>
            </w:r>
            <w:r w:rsidR="00545FD3">
              <w:rPr>
                <w:rFonts w:ascii="Angsana New" w:hAnsi="Angsana New" w:cs="Angsana New" w:hint="cs"/>
                <w:sz w:val="30"/>
                <w:szCs w:val="30"/>
                <w:cs/>
              </w:rPr>
              <w:t>เก้า</w:t>
            </w:r>
            <w:r w:rsidR="00622B6B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545FD3" w:rsidRPr="00455293">
              <w:rPr>
                <w:rFonts w:ascii="Angsana New" w:hAnsi="Angsana New" w:cs="Angsana New"/>
                <w:bCs/>
                <w:sz w:val="30"/>
                <w:szCs w:val="30"/>
              </w:rPr>
              <w:t>30</w:t>
            </w:r>
            <w:r w:rsidR="00545FD3" w:rsidRPr="00455293"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  <w:r w:rsidR="00545FD3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กันย</w:t>
            </w:r>
            <w:r w:rsidR="00545FD3" w:rsidRPr="00455293">
              <w:rPr>
                <w:rFonts w:ascii="Angsana New" w:hAnsi="Angsana New" w:cs="Angsana New"/>
                <w:b/>
                <w:sz w:val="30"/>
                <w:szCs w:val="30"/>
                <w:cs/>
              </w:rPr>
              <w:t>ายน</w:t>
            </w:r>
          </w:p>
        </w:tc>
        <w:tc>
          <w:tcPr>
            <w:tcW w:w="436" w:type="pct"/>
          </w:tcPr>
          <w:p w14:paraId="2A504ECF" w14:textId="77777777" w:rsidR="00622B6B" w:rsidRPr="00395D09" w:rsidRDefault="00622B6B" w:rsidP="00D62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1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14:paraId="65EC1D0F" w14:textId="77777777" w:rsidR="00622B6B" w:rsidRPr="00485AA2" w:rsidRDefault="00622B6B" w:rsidP="00D62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double" w:sz="4" w:space="0" w:color="auto"/>
              <w:bottom w:val="double" w:sz="4" w:space="0" w:color="auto"/>
            </w:tcBorders>
          </w:tcPr>
          <w:p w14:paraId="2E23BBB1" w14:textId="5518292E" w:rsidR="00622B6B" w:rsidRPr="00123E15" w:rsidRDefault="00BF2F49" w:rsidP="00545FD3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100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123E1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18</w:t>
            </w:r>
          </w:p>
        </w:tc>
        <w:tc>
          <w:tcPr>
            <w:tcW w:w="128" w:type="pct"/>
          </w:tcPr>
          <w:p w14:paraId="2BE436B7" w14:textId="77777777" w:rsidR="00622B6B" w:rsidRPr="00123E15" w:rsidRDefault="00622B6B" w:rsidP="0054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ind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double" w:sz="4" w:space="0" w:color="auto"/>
              <w:bottom w:val="double" w:sz="4" w:space="0" w:color="auto"/>
            </w:tcBorders>
          </w:tcPr>
          <w:p w14:paraId="6D13D3E8" w14:textId="311AF26C" w:rsidR="00622B6B" w:rsidRPr="00123E15" w:rsidRDefault="00BF2F49" w:rsidP="00545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23E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191</w:t>
            </w:r>
          </w:p>
        </w:tc>
        <w:tc>
          <w:tcPr>
            <w:tcW w:w="131" w:type="pct"/>
          </w:tcPr>
          <w:p w14:paraId="2CB56BC9" w14:textId="77777777" w:rsidR="00622B6B" w:rsidRPr="00123E15" w:rsidRDefault="00622B6B" w:rsidP="0054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ind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tcBorders>
              <w:top w:val="double" w:sz="4" w:space="0" w:color="auto"/>
              <w:bottom w:val="double" w:sz="4" w:space="0" w:color="auto"/>
            </w:tcBorders>
          </w:tcPr>
          <w:p w14:paraId="46F4C547" w14:textId="6BCDA923" w:rsidR="00622B6B" w:rsidRPr="00123E15" w:rsidRDefault="005E3910" w:rsidP="00545FD3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10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123E1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30" w:type="pct"/>
          </w:tcPr>
          <w:p w14:paraId="374104AB" w14:textId="77777777" w:rsidR="00622B6B" w:rsidRPr="00123E15" w:rsidRDefault="00622B6B" w:rsidP="0054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ind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45CDFB9" w14:textId="44B4EBFA" w:rsidR="00622B6B" w:rsidRPr="00123E15" w:rsidRDefault="005E3910" w:rsidP="00545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23E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063EB97F" w14:textId="77777777" w:rsidR="004C7E8A" w:rsidRDefault="004C7E8A">
      <w:pPr>
        <w:rPr>
          <w:rFonts w:ascii="Angsana New" w:hAnsi="Angsana New" w:cs="Angsana New"/>
          <w:sz w:val="24"/>
          <w:szCs w:val="24"/>
        </w:rPr>
      </w:pPr>
    </w:p>
    <w:p w14:paraId="145E80EF" w14:textId="56DB0347" w:rsidR="00203A1C" w:rsidRDefault="00804175" w:rsidP="00F818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450"/>
        <w:rPr>
          <w:rFonts w:ascii="Angsana New" w:hAnsi="Angsana New" w:cs="Angsana New"/>
          <w:sz w:val="30"/>
          <w:szCs w:val="30"/>
        </w:rPr>
      </w:pPr>
      <w:r w:rsidRPr="00BF35BC">
        <w:rPr>
          <w:rFonts w:ascii="Angsana New" w:hAnsi="Angsana New" w:cs="Angsana New"/>
          <w:sz w:val="30"/>
          <w:szCs w:val="30"/>
          <w:cs/>
          <w:lang w:val="th-TH"/>
        </w:rPr>
        <w:t>โดยปกติระยะเวล</w:t>
      </w:r>
      <w:r>
        <w:rPr>
          <w:rFonts w:ascii="Angsana New" w:hAnsi="Angsana New" w:cs="Angsana New"/>
          <w:sz w:val="30"/>
          <w:szCs w:val="30"/>
          <w:cs/>
          <w:lang w:val="th-TH"/>
        </w:rPr>
        <w:t>าการให้สินเชื่อแก่ลูกค้า</w:t>
      </w:r>
      <w:r w:rsidRPr="00B37313">
        <w:rPr>
          <w:rFonts w:ascii="Angsana New" w:hAnsi="Angsana New" w:cs="Angsana New"/>
          <w:sz w:val="30"/>
          <w:szCs w:val="30"/>
          <w:cs/>
          <w:lang w:val="th-TH"/>
        </w:rPr>
        <w:t>ของ</w:t>
      </w:r>
      <w:r w:rsidR="00981383" w:rsidRPr="00B37313">
        <w:rPr>
          <w:rFonts w:ascii="Angsana New" w:hAnsi="Angsana New" w:cs="Angsana New"/>
          <w:sz w:val="30"/>
          <w:szCs w:val="30"/>
          <w:cs/>
          <w:lang w:val="th-TH"/>
        </w:rPr>
        <w:t>กลุ่มบริษัท</w:t>
      </w:r>
      <w:r w:rsidR="004240EF">
        <w:rPr>
          <w:rFonts w:ascii="Angsana New" w:hAnsi="Angsana New" w:cs="Angsana New"/>
          <w:sz w:val="30"/>
          <w:szCs w:val="30"/>
          <w:cs/>
        </w:rPr>
        <w:t>มีระยะเวลาตั้งแต่</w:t>
      </w:r>
      <w:r w:rsidR="000C45CE">
        <w:rPr>
          <w:rFonts w:ascii="Angsana New" w:hAnsi="Angsana New" w:cs="Angsana New"/>
          <w:sz w:val="30"/>
          <w:szCs w:val="30"/>
        </w:rPr>
        <w:t xml:space="preserve"> 30</w:t>
      </w:r>
      <w:r w:rsidR="004240EF">
        <w:rPr>
          <w:rFonts w:ascii="Angsana New" w:hAnsi="Angsana New" w:cs="Angsana New"/>
          <w:sz w:val="30"/>
          <w:szCs w:val="30"/>
        </w:rPr>
        <w:t xml:space="preserve"> </w:t>
      </w:r>
      <w:r w:rsidR="004240EF">
        <w:rPr>
          <w:rFonts w:ascii="Angsana New" w:hAnsi="Angsana New" w:cs="Angsana New"/>
          <w:sz w:val="30"/>
          <w:szCs w:val="30"/>
          <w:cs/>
        </w:rPr>
        <w:t>วัน</w:t>
      </w:r>
      <w:r w:rsidR="004240EF">
        <w:rPr>
          <w:rFonts w:ascii="Angsana New" w:hAnsi="Angsana New" w:cs="Angsana New"/>
          <w:sz w:val="30"/>
          <w:szCs w:val="30"/>
        </w:rPr>
        <w:t xml:space="preserve"> </w:t>
      </w:r>
      <w:r w:rsidR="004240EF">
        <w:rPr>
          <w:rFonts w:ascii="Angsana New" w:hAnsi="Angsana New" w:cs="Angsana New"/>
          <w:sz w:val="30"/>
          <w:szCs w:val="30"/>
          <w:cs/>
        </w:rPr>
        <w:t xml:space="preserve">ถึง </w:t>
      </w:r>
      <w:r w:rsidR="000C45CE">
        <w:rPr>
          <w:rFonts w:ascii="Angsana New" w:hAnsi="Angsana New" w:cs="Angsana New"/>
          <w:sz w:val="30"/>
          <w:szCs w:val="30"/>
        </w:rPr>
        <w:t xml:space="preserve">60 </w:t>
      </w:r>
      <w:r w:rsidR="004240EF">
        <w:rPr>
          <w:rFonts w:ascii="Angsana New" w:hAnsi="Angsana New" w:cs="Angsana New"/>
          <w:sz w:val="30"/>
          <w:szCs w:val="30"/>
          <w:cs/>
        </w:rPr>
        <w:t>วัน</w:t>
      </w:r>
    </w:p>
    <w:p w14:paraId="2B199815" w14:textId="0A02DCE5" w:rsidR="003B6F09" w:rsidRDefault="003B6F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6D32FDD9" w14:textId="05D8140F" w:rsidR="00143B69" w:rsidRDefault="006F3C7A" w:rsidP="00F81846">
      <w:pPr>
        <w:pStyle w:val="Heading1"/>
        <w:keepLines/>
        <w:numPr>
          <w:ilvl w:val="0"/>
          <w:numId w:val="10"/>
        </w:numPr>
        <w:shd w:val="clear" w:color="auto" w:fill="auto"/>
        <w:ind w:left="45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lastRenderedPageBreak/>
        <w:t>เ</w:t>
      </w:r>
      <w:r w:rsidR="00143B69" w:rsidRPr="009A57B8">
        <w:rPr>
          <w:rFonts w:ascii="Angsana New" w:hAnsi="Angsana New" w:cs="Angsana New"/>
          <w:sz w:val="30"/>
          <w:szCs w:val="30"/>
          <w:u w:val="none"/>
          <w:cs/>
          <w:lang w:val="th-TH"/>
        </w:rPr>
        <w:t>งินลงทุนในบริษัทร่วมและการร่วมค้า</w:t>
      </w:r>
    </w:p>
    <w:p w14:paraId="0DB3361C" w14:textId="77777777" w:rsidR="00804175" w:rsidRDefault="00804175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color w:val="0000FF"/>
          <w:sz w:val="30"/>
          <w:szCs w:val="30"/>
        </w:rPr>
      </w:pPr>
    </w:p>
    <w:tbl>
      <w:tblPr>
        <w:tblW w:w="937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439"/>
        <w:gridCol w:w="352"/>
        <w:gridCol w:w="913"/>
        <w:gridCol w:w="1080"/>
        <w:gridCol w:w="270"/>
        <w:gridCol w:w="986"/>
        <w:gridCol w:w="270"/>
        <w:gridCol w:w="894"/>
        <w:gridCol w:w="281"/>
        <w:gridCol w:w="887"/>
      </w:tblGrid>
      <w:tr w:rsidR="007B3FA7" w:rsidRPr="007B7CF2" w14:paraId="13D27839" w14:textId="77777777" w:rsidTr="00DC3241">
        <w:trPr>
          <w:tblHeader/>
        </w:trPr>
        <w:tc>
          <w:tcPr>
            <w:tcW w:w="1835" w:type="pct"/>
          </w:tcPr>
          <w:p w14:paraId="306625A1" w14:textId="77777777" w:rsidR="00143B69" w:rsidRPr="007B7CF2" w:rsidRDefault="00143B69" w:rsidP="006F3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8" w:type="pct"/>
          </w:tcPr>
          <w:p w14:paraId="59BE5140" w14:textId="77777777" w:rsidR="00143B69" w:rsidRPr="007B7CF2" w:rsidRDefault="00143B69" w:rsidP="006F3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7" w:type="pct"/>
          </w:tcPr>
          <w:p w14:paraId="753FF431" w14:textId="77777777" w:rsidR="00143B69" w:rsidRPr="007B7CF2" w:rsidRDefault="00143B69" w:rsidP="006F3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5" w:type="pct"/>
            <w:gridSpan w:val="3"/>
          </w:tcPr>
          <w:p w14:paraId="3187E3E1" w14:textId="77777777" w:rsidR="00143B69" w:rsidRPr="007B7CF2" w:rsidRDefault="00143B69" w:rsidP="006F3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7C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453DEDC1" w14:textId="77777777" w:rsidR="00143B69" w:rsidRPr="007B7CF2" w:rsidRDefault="00143B69" w:rsidP="006F3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pct"/>
            <w:gridSpan w:val="3"/>
          </w:tcPr>
          <w:p w14:paraId="73D6D5BC" w14:textId="77777777" w:rsidR="00143B69" w:rsidRPr="007B7CF2" w:rsidRDefault="00143B69" w:rsidP="006F3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7C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B3FA7" w:rsidRPr="007B7CF2" w14:paraId="737B4CF5" w14:textId="77777777" w:rsidTr="00DC3241">
        <w:trPr>
          <w:tblHeader/>
        </w:trPr>
        <w:tc>
          <w:tcPr>
            <w:tcW w:w="2023" w:type="pct"/>
            <w:gridSpan w:val="2"/>
          </w:tcPr>
          <w:p w14:paraId="0C5ADDFB" w14:textId="3A1EB151" w:rsidR="00143B69" w:rsidRPr="007B7CF2" w:rsidRDefault="00143B69" w:rsidP="006F3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7CF2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573A93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7B7CF2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143B69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="00545FD3" w:rsidRPr="00545FD3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 xml:space="preserve">30 </w:t>
            </w:r>
            <w:r w:rsidR="00545FD3" w:rsidRPr="00545FD3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กันย</w:t>
            </w:r>
            <w:r w:rsidR="00545FD3" w:rsidRPr="00545FD3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487" w:type="pct"/>
          </w:tcPr>
          <w:p w14:paraId="15028D4D" w14:textId="17AE49FF" w:rsidR="00143B69" w:rsidRPr="00AC12D2" w:rsidRDefault="007B3FA7" w:rsidP="006F3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C12D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76" w:type="pct"/>
          </w:tcPr>
          <w:p w14:paraId="1DF36F68" w14:textId="77777777" w:rsidR="00143B69" w:rsidRPr="007B7CF2" w:rsidRDefault="00143B69" w:rsidP="006F3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7CF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4" w:type="pct"/>
          </w:tcPr>
          <w:p w14:paraId="1F05B79C" w14:textId="77777777" w:rsidR="00143B69" w:rsidRPr="007B7CF2" w:rsidRDefault="00143B69" w:rsidP="006F3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</w:tcPr>
          <w:p w14:paraId="39619272" w14:textId="77777777" w:rsidR="00143B69" w:rsidRPr="007B7CF2" w:rsidRDefault="00143B69" w:rsidP="006F3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7CF2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44" w:type="pct"/>
          </w:tcPr>
          <w:p w14:paraId="6F3BF0C9" w14:textId="77777777" w:rsidR="00143B69" w:rsidRPr="007B7CF2" w:rsidRDefault="00143B69" w:rsidP="006F3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" w:type="pct"/>
          </w:tcPr>
          <w:p w14:paraId="699132E6" w14:textId="77777777" w:rsidR="00143B69" w:rsidRPr="007B7CF2" w:rsidRDefault="00143B69" w:rsidP="006F3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7CF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50" w:type="pct"/>
          </w:tcPr>
          <w:p w14:paraId="025A8058" w14:textId="77777777" w:rsidR="00143B69" w:rsidRPr="007B7CF2" w:rsidRDefault="00143B69" w:rsidP="006F3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3" w:type="pct"/>
          </w:tcPr>
          <w:p w14:paraId="64FA5AD3" w14:textId="77777777" w:rsidR="00143B69" w:rsidRPr="007B7CF2" w:rsidRDefault="00143B69" w:rsidP="006F3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7CF2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143B69" w:rsidRPr="007B7CF2" w14:paraId="2729A31A" w14:textId="77777777" w:rsidTr="00DC3241">
        <w:trPr>
          <w:tblHeader/>
        </w:trPr>
        <w:tc>
          <w:tcPr>
            <w:tcW w:w="1835" w:type="pct"/>
          </w:tcPr>
          <w:p w14:paraId="5C4450F5" w14:textId="77777777" w:rsidR="00143B69" w:rsidRPr="007B7CF2" w:rsidRDefault="00143B69" w:rsidP="006F3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8" w:type="pct"/>
          </w:tcPr>
          <w:p w14:paraId="43E2ADE1" w14:textId="77777777" w:rsidR="00143B69" w:rsidRPr="007B7CF2" w:rsidRDefault="00143B69" w:rsidP="006F3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7" w:type="pct"/>
          </w:tcPr>
          <w:p w14:paraId="6A3579A3" w14:textId="77777777" w:rsidR="00143B69" w:rsidRPr="007B7CF2" w:rsidRDefault="00143B69" w:rsidP="006F3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90" w:type="pct"/>
            <w:gridSpan w:val="7"/>
          </w:tcPr>
          <w:p w14:paraId="20884772" w14:textId="77777777" w:rsidR="00143B69" w:rsidRPr="007B7CF2" w:rsidRDefault="00143B69" w:rsidP="006F3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7C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B3FA7" w:rsidRPr="007B7CF2" w14:paraId="7575FAA7" w14:textId="77777777" w:rsidTr="00DC3241">
        <w:tc>
          <w:tcPr>
            <w:tcW w:w="1835" w:type="pct"/>
          </w:tcPr>
          <w:p w14:paraId="0362E940" w14:textId="77777777" w:rsidR="00143B69" w:rsidRPr="007B7CF2" w:rsidRDefault="00143B69" w:rsidP="006F3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B7C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B7CF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B7CF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88" w:type="pct"/>
          </w:tcPr>
          <w:p w14:paraId="049AF6B3" w14:textId="77777777" w:rsidR="00143B69" w:rsidRPr="007B7CF2" w:rsidRDefault="00143B69" w:rsidP="006F3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87" w:type="pct"/>
          </w:tcPr>
          <w:p w14:paraId="47F6D837" w14:textId="77777777" w:rsidR="00143B69" w:rsidRPr="007B7CF2" w:rsidRDefault="00143B69" w:rsidP="006F3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63D18FBE" w14:textId="3E3C7326" w:rsidR="00143B69" w:rsidRPr="007B7CF2" w:rsidRDefault="003C0518" w:rsidP="00573A93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8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5,415</w:t>
            </w:r>
          </w:p>
        </w:tc>
        <w:tc>
          <w:tcPr>
            <w:tcW w:w="144" w:type="pct"/>
          </w:tcPr>
          <w:p w14:paraId="79845D16" w14:textId="77777777" w:rsidR="00143B69" w:rsidRPr="007B7CF2" w:rsidRDefault="00143B69" w:rsidP="00573A93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</w:tcPr>
          <w:p w14:paraId="65F418DD" w14:textId="3171B7CF" w:rsidR="00143B69" w:rsidRPr="007B7CF2" w:rsidRDefault="003C0518" w:rsidP="00573A93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4,631</w:t>
            </w:r>
          </w:p>
        </w:tc>
        <w:tc>
          <w:tcPr>
            <w:tcW w:w="144" w:type="pct"/>
          </w:tcPr>
          <w:p w14:paraId="606ACA7F" w14:textId="77777777" w:rsidR="00143B69" w:rsidRPr="007B7CF2" w:rsidRDefault="00143B69" w:rsidP="00573A93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" w:type="pct"/>
          </w:tcPr>
          <w:p w14:paraId="7BE75FC5" w14:textId="4BDEA351" w:rsidR="00143B69" w:rsidRPr="007B7CF2" w:rsidRDefault="005E3910" w:rsidP="00573A93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150" w:type="pct"/>
          </w:tcPr>
          <w:p w14:paraId="76520F82" w14:textId="77777777" w:rsidR="00143B69" w:rsidRPr="007B7CF2" w:rsidRDefault="00143B69" w:rsidP="00573A93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3" w:type="pct"/>
          </w:tcPr>
          <w:p w14:paraId="4529F3AD" w14:textId="372C4127" w:rsidR="00143B69" w:rsidRPr="007B7CF2" w:rsidRDefault="005E3910" w:rsidP="00573A93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</w:tr>
      <w:tr w:rsidR="007B3FA7" w:rsidRPr="007B7CF2" w14:paraId="6E2B872D" w14:textId="77777777" w:rsidTr="00DC3241">
        <w:tc>
          <w:tcPr>
            <w:tcW w:w="2510" w:type="pct"/>
            <w:gridSpan w:val="3"/>
          </w:tcPr>
          <w:p w14:paraId="4A1DCB75" w14:textId="1459849F" w:rsidR="00143B69" w:rsidRPr="007B7CF2" w:rsidRDefault="00143B69" w:rsidP="006F3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8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B7CF2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ส่วนแบ่งกำไรจากเงินลงทุนในบริษัทร่วม</w:t>
            </w:r>
            <w:r w:rsidR="007B3FA7">
              <w:rPr>
                <w:rFonts w:asciiTheme="majorBidi" w:hAnsiTheme="majorBidi" w:cstheme="majorBidi" w:hint="cs"/>
                <w:sz w:val="30"/>
                <w:szCs w:val="30"/>
                <w:cs/>
              </w:rPr>
              <w:br/>
            </w:r>
            <w:r w:rsidRPr="007B7CF2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และการร่วมค้า</w:t>
            </w:r>
          </w:p>
        </w:tc>
        <w:tc>
          <w:tcPr>
            <w:tcW w:w="576" w:type="pct"/>
          </w:tcPr>
          <w:p w14:paraId="6C234031" w14:textId="74903992" w:rsidR="00143B69" w:rsidRDefault="00143B69" w:rsidP="00573A93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8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E856C8A" w14:textId="547F7953" w:rsidR="003C0518" w:rsidRPr="00765DD3" w:rsidRDefault="003C0518" w:rsidP="00573A93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8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312</w:t>
            </w:r>
          </w:p>
        </w:tc>
        <w:tc>
          <w:tcPr>
            <w:tcW w:w="144" w:type="pct"/>
          </w:tcPr>
          <w:p w14:paraId="7FA19BCF" w14:textId="77777777" w:rsidR="00143B69" w:rsidRPr="007B7CF2" w:rsidRDefault="00143B69" w:rsidP="00573A93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</w:tcPr>
          <w:p w14:paraId="4BBE4BD7" w14:textId="77777777" w:rsidR="00143B69" w:rsidRDefault="00143B69" w:rsidP="00573A93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9DF8B22" w14:textId="16ED66E1" w:rsidR="003C0518" w:rsidRPr="007B7CF2" w:rsidRDefault="003C0518" w:rsidP="00573A93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F2F49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44" w:type="pct"/>
          </w:tcPr>
          <w:p w14:paraId="7FE96A98" w14:textId="77777777" w:rsidR="00143B69" w:rsidRPr="007B7CF2" w:rsidRDefault="00143B69" w:rsidP="00573A93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" w:type="pct"/>
          </w:tcPr>
          <w:p w14:paraId="0376F927" w14:textId="77777777" w:rsidR="00143B69" w:rsidRDefault="00143B69" w:rsidP="00573A93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right="-8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D0A331F" w14:textId="4BE3011A" w:rsidR="005E3910" w:rsidRPr="007B7CF2" w:rsidRDefault="005E3910" w:rsidP="00573A93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right="-8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50" w:type="pct"/>
          </w:tcPr>
          <w:p w14:paraId="2B57E775" w14:textId="77777777" w:rsidR="00143B69" w:rsidRPr="007B7CF2" w:rsidRDefault="00143B69" w:rsidP="00573A93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3" w:type="pct"/>
          </w:tcPr>
          <w:p w14:paraId="37CC5022" w14:textId="77777777" w:rsidR="00143B69" w:rsidRDefault="00143B69" w:rsidP="00573A93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right="-8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B595C02" w14:textId="342AEF76" w:rsidR="005E3910" w:rsidRPr="007B7CF2" w:rsidRDefault="005E3910" w:rsidP="00573A93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right="-8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7B3FA7" w:rsidRPr="007B7CF2" w14:paraId="4818662E" w14:textId="77777777" w:rsidTr="00DC3241">
        <w:tc>
          <w:tcPr>
            <w:tcW w:w="1835" w:type="pct"/>
          </w:tcPr>
          <w:p w14:paraId="16EDAA02" w14:textId="77777777" w:rsidR="00143B69" w:rsidRPr="00E423E2" w:rsidRDefault="00143B69" w:rsidP="006F3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423E2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ซื้อเงินลงทุนเพิ่มเติม</w:t>
            </w:r>
          </w:p>
        </w:tc>
        <w:tc>
          <w:tcPr>
            <w:tcW w:w="188" w:type="pct"/>
          </w:tcPr>
          <w:p w14:paraId="369FCE7E" w14:textId="77777777" w:rsidR="00143B69" w:rsidRPr="00E423E2" w:rsidRDefault="00143B69" w:rsidP="006F3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87" w:type="pct"/>
          </w:tcPr>
          <w:p w14:paraId="2BC1815B" w14:textId="77777777" w:rsidR="00143B69" w:rsidRPr="00E423E2" w:rsidRDefault="00143B69" w:rsidP="006F3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398C41C5" w14:textId="2351E5A0" w:rsidR="00143B69" w:rsidRPr="00E423E2" w:rsidRDefault="003C0518" w:rsidP="00573A93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8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423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54C407DE" w14:textId="77777777" w:rsidR="00143B69" w:rsidRPr="00E423E2" w:rsidRDefault="00143B69" w:rsidP="00573A93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</w:tcPr>
          <w:p w14:paraId="7F6EBFAA" w14:textId="77D16C7A" w:rsidR="00143B69" w:rsidRPr="00E423E2" w:rsidRDefault="003C0518" w:rsidP="00573A93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E423E2">
              <w:rPr>
                <w:rFonts w:asciiTheme="majorBidi" w:hAnsiTheme="majorBidi" w:cstheme="majorBidi"/>
                <w:sz w:val="30"/>
                <w:szCs w:val="30"/>
              </w:rPr>
              <w:t>1,0</w:t>
            </w:r>
            <w:r w:rsidR="00BF2F49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44" w:type="pct"/>
          </w:tcPr>
          <w:p w14:paraId="56BBCBCD" w14:textId="77777777" w:rsidR="00143B69" w:rsidRPr="00E423E2" w:rsidRDefault="00143B69" w:rsidP="00573A93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" w:type="pct"/>
          </w:tcPr>
          <w:p w14:paraId="7D8658CD" w14:textId="5EAE0FC5" w:rsidR="00143B69" w:rsidRPr="007B7CF2" w:rsidRDefault="005E3910" w:rsidP="00573A93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right="-8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50" w:type="pct"/>
          </w:tcPr>
          <w:p w14:paraId="2609AECE" w14:textId="77777777" w:rsidR="00143B69" w:rsidRPr="007B7CF2" w:rsidRDefault="00143B69" w:rsidP="00573A93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right="-8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73" w:type="pct"/>
          </w:tcPr>
          <w:p w14:paraId="5C83D1E7" w14:textId="6E3143CD" w:rsidR="00143B69" w:rsidRPr="007B7CF2" w:rsidRDefault="005E3910" w:rsidP="00573A93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right="-8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7B3FA7" w:rsidRPr="007B7CF2" w14:paraId="3BEBB553" w14:textId="77777777" w:rsidTr="00DC3241">
        <w:tc>
          <w:tcPr>
            <w:tcW w:w="1835" w:type="pct"/>
          </w:tcPr>
          <w:p w14:paraId="6B14D5B0" w14:textId="77777777" w:rsidR="00143B69" w:rsidRPr="00E423E2" w:rsidRDefault="00143B69" w:rsidP="006F3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423E2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88" w:type="pct"/>
          </w:tcPr>
          <w:p w14:paraId="1956BF1F" w14:textId="77777777" w:rsidR="00143B69" w:rsidRPr="00E423E2" w:rsidRDefault="00143B69" w:rsidP="006F3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87" w:type="pct"/>
          </w:tcPr>
          <w:p w14:paraId="2FEEB73E" w14:textId="77777777" w:rsidR="00143B69" w:rsidRPr="00E423E2" w:rsidRDefault="00143B69" w:rsidP="006F3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73F89B17" w14:textId="791DDB45" w:rsidR="00143B69" w:rsidRPr="00E423E2" w:rsidRDefault="003C0518" w:rsidP="00573A93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CB5AB6">
              <w:rPr>
                <w:rFonts w:asciiTheme="majorBidi" w:hAnsiTheme="majorBidi" w:cstheme="majorBidi"/>
                <w:sz w:val="30"/>
                <w:szCs w:val="30"/>
              </w:rPr>
              <w:t>4,10</w:t>
            </w:r>
            <w:r w:rsidR="00BF2F4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4" w:type="pct"/>
          </w:tcPr>
          <w:p w14:paraId="2362ABD5" w14:textId="77777777" w:rsidR="00143B69" w:rsidRPr="00E423E2" w:rsidRDefault="00143B69" w:rsidP="00573A93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</w:tcPr>
          <w:p w14:paraId="1B66C234" w14:textId="7EE4C505" w:rsidR="00143B69" w:rsidRPr="00E423E2" w:rsidRDefault="003C0518" w:rsidP="00573A93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E423E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F2F49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44" w:type="pct"/>
          </w:tcPr>
          <w:p w14:paraId="503504BB" w14:textId="77777777" w:rsidR="00143B69" w:rsidRPr="00E423E2" w:rsidRDefault="00143B69" w:rsidP="00573A93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" w:type="pct"/>
          </w:tcPr>
          <w:p w14:paraId="1D034A7C" w14:textId="569FE3CA" w:rsidR="00143B69" w:rsidRPr="007B7CF2" w:rsidRDefault="005E3910" w:rsidP="00573A93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right="-8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50" w:type="pct"/>
          </w:tcPr>
          <w:p w14:paraId="224D34A4" w14:textId="77777777" w:rsidR="00143B69" w:rsidRPr="007B7CF2" w:rsidRDefault="00143B69" w:rsidP="00573A93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3" w:type="pct"/>
          </w:tcPr>
          <w:p w14:paraId="06E936E5" w14:textId="730309AE" w:rsidR="00143B69" w:rsidRPr="007B7CF2" w:rsidRDefault="005E3910" w:rsidP="00573A93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right="-8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7B3FA7" w:rsidRPr="007B7CF2" w14:paraId="4AD89261" w14:textId="77777777" w:rsidTr="00DC3241">
        <w:tc>
          <w:tcPr>
            <w:tcW w:w="1835" w:type="pct"/>
          </w:tcPr>
          <w:p w14:paraId="5C980B97" w14:textId="77777777" w:rsidR="00143B69" w:rsidRPr="007B7CF2" w:rsidRDefault="00143B69" w:rsidP="006F3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7CF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88" w:type="pct"/>
          </w:tcPr>
          <w:p w14:paraId="500182E9" w14:textId="77777777" w:rsidR="00143B69" w:rsidRPr="007B7CF2" w:rsidRDefault="00143B69" w:rsidP="006F3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87" w:type="pct"/>
          </w:tcPr>
          <w:p w14:paraId="6508036D" w14:textId="77777777" w:rsidR="00143B69" w:rsidRPr="007B7CF2" w:rsidRDefault="00143B69" w:rsidP="006F3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7F78642E" w14:textId="7E90C96D" w:rsidR="00143B69" w:rsidRPr="007B7CF2" w:rsidRDefault="003C0518" w:rsidP="00573A93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(187)</w:t>
            </w:r>
          </w:p>
        </w:tc>
        <w:tc>
          <w:tcPr>
            <w:tcW w:w="144" w:type="pct"/>
          </w:tcPr>
          <w:p w14:paraId="48A83504" w14:textId="77777777" w:rsidR="00143B69" w:rsidRPr="007B7CF2" w:rsidRDefault="00143B69" w:rsidP="00573A93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</w:tcPr>
          <w:p w14:paraId="7806C17A" w14:textId="5467290A" w:rsidR="00143B69" w:rsidRPr="007B7CF2" w:rsidRDefault="00BF2F49" w:rsidP="00BF2F49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(197</w:t>
            </w:r>
            <w:r w:rsidR="003C051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36395C28" w14:textId="77777777" w:rsidR="00143B69" w:rsidRPr="007B7CF2" w:rsidRDefault="00143B69" w:rsidP="00573A93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" w:type="pct"/>
          </w:tcPr>
          <w:p w14:paraId="519147AB" w14:textId="2C8E46AD" w:rsidR="005E3910" w:rsidRPr="007B7CF2" w:rsidRDefault="005E3910" w:rsidP="00573A93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right="-8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50" w:type="pct"/>
          </w:tcPr>
          <w:p w14:paraId="4D773C7E" w14:textId="77777777" w:rsidR="00143B69" w:rsidRPr="007B7CF2" w:rsidRDefault="00143B69" w:rsidP="00573A93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3" w:type="pct"/>
          </w:tcPr>
          <w:p w14:paraId="725891A6" w14:textId="56973BF0" w:rsidR="00143B69" w:rsidRPr="007B7CF2" w:rsidRDefault="005E3910" w:rsidP="00573A93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right="-8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7B3FA7" w:rsidRPr="007B7CF2" w14:paraId="0777EC0B" w14:textId="77777777" w:rsidTr="00DC3241">
        <w:tc>
          <w:tcPr>
            <w:tcW w:w="1835" w:type="pct"/>
          </w:tcPr>
          <w:p w14:paraId="673A502B" w14:textId="4B0F7F2A" w:rsidR="00AC12D2" w:rsidRPr="00AC12D2" w:rsidRDefault="007B3FA7" w:rsidP="006F3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C12D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การรวมธุรกิจ</w:t>
            </w:r>
            <w:r w:rsidR="00AC12D2" w:rsidRPr="00AC12D2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ที่ดำเนินการสำเร็จจาก</w:t>
            </w:r>
          </w:p>
          <w:p w14:paraId="1E6F7D6F" w14:textId="748786F3" w:rsidR="00765DD3" w:rsidRPr="00765DD3" w:rsidRDefault="00AC12D2" w:rsidP="006F3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12D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การทยอยซื้อ</w:t>
            </w:r>
          </w:p>
        </w:tc>
        <w:tc>
          <w:tcPr>
            <w:tcW w:w="188" w:type="pct"/>
          </w:tcPr>
          <w:p w14:paraId="362BD475" w14:textId="77777777" w:rsidR="00765DD3" w:rsidRPr="007B7CF2" w:rsidRDefault="00765DD3" w:rsidP="006F3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87" w:type="pct"/>
          </w:tcPr>
          <w:p w14:paraId="2D98D72E" w14:textId="77777777" w:rsidR="00AC12D2" w:rsidRDefault="00AC12D2" w:rsidP="006F3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  <w:p w14:paraId="4A824AC5" w14:textId="4E1C453B" w:rsidR="00765DD3" w:rsidRPr="007B3FA7" w:rsidRDefault="007B3FA7" w:rsidP="006F3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7B3FA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  <w:t>3</w:t>
            </w:r>
          </w:p>
        </w:tc>
        <w:tc>
          <w:tcPr>
            <w:tcW w:w="576" w:type="pct"/>
          </w:tcPr>
          <w:p w14:paraId="1C514A0C" w14:textId="77777777" w:rsidR="00765DD3" w:rsidRDefault="00765DD3" w:rsidP="00573A93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37B3F3D" w14:textId="0579CEAB" w:rsidR="003C0518" w:rsidRDefault="00BF2F49" w:rsidP="00573A93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(4,52</w:t>
            </w:r>
            <w:r w:rsidR="00123E1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2A35A835" w14:textId="77777777" w:rsidR="00765DD3" w:rsidRPr="007B7CF2" w:rsidRDefault="00765DD3" w:rsidP="00573A93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</w:tcPr>
          <w:p w14:paraId="0297FEEF" w14:textId="77777777" w:rsidR="00765DD3" w:rsidRDefault="00765DD3" w:rsidP="00573A93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782B0B3" w14:textId="1C1BCDE6" w:rsidR="00E423E2" w:rsidRPr="007B7CF2" w:rsidRDefault="00E423E2" w:rsidP="00573A93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BC1ACC1" w14:textId="77777777" w:rsidR="00765DD3" w:rsidRPr="007B7CF2" w:rsidRDefault="00765DD3" w:rsidP="00573A93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" w:type="pct"/>
          </w:tcPr>
          <w:p w14:paraId="292F3E2C" w14:textId="77777777" w:rsidR="00765DD3" w:rsidRDefault="00765DD3" w:rsidP="00573A93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right="-8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00D26E7" w14:textId="1470F8CD" w:rsidR="005E3910" w:rsidRDefault="005E3910" w:rsidP="00573A93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right="-8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50" w:type="pct"/>
          </w:tcPr>
          <w:p w14:paraId="439A4E00" w14:textId="77777777" w:rsidR="00765DD3" w:rsidRPr="007B7CF2" w:rsidRDefault="00765DD3" w:rsidP="00573A93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3" w:type="pct"/>
          </w:tcPr>
          <w:p w14:paraId="02E35D67" w14:textId="77777777" w:rsidR="00765DD3" w:rsidRDefault="00765DD3" w:rsidP="00573A93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right="-8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1AF2700" w14:textId="6782EB84" w:rsidR="005E3910" w:rsidRDefault="005E3910" w:rsidP="00573A93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right="-8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7B3FA7" w:rsidRPr="007B7CF2" w14:paraId="5A408186" w14:textId="77777777" w:rsidTr="00DC3241">
        <w:tc>
          <w:tcPr>
            <w:tcW w:w="1835" w:type="pct"/>
          </w:tcPr>
          <w:p w14:paraId="0B4AAA33" w14:textId="0DE05D5D" w:rsidR="00765DD3" w:rsidRPr="007B7CF2" w:rsidRDefault="0068691D" w:rsidP="006F3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</w:t>
            </w:r>
            <w:r w:rsidR="00765DD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88" w:type="pct"/>
          </w:tcPr>
          <w:p w14:paraId="4A70161B" w14:textId="77777777" w:rsidR="00765DD3" w:rsidRPr="007B7CF2" w:rsidRDefault="00765DD3" w:rsidP="006F3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87" w:type="pct"/>
          </w:tcPr>
          <w:p w14:paraId="490CF0C3" w14:textId="77777777" w:rsidR="00765DD3" w:rsidRPr="007B7CF2" w:rsidRDefault="00765DD3" w:rsidP="006F3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107D3259" w14:textId="46B45D31" w:rsidR="00765DD3" w:rsidRDefault="00BF2F49" w:rsidP="00573A93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E013B14" w14:textId="77777777" w:rsidR="00765DD3" w:rsidRPr="007B7CF2" w:rsidRDefault="00765DD3" w:rsidP="00573A93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</w:tcPr>
          <w:p w14:paraId="00443155" w14:textId="6ADB65E3" w:rsidR="00765DD3" w:rsidRPr="007B7CF2" w:rsidRDefault="00BF2F49" w:rsidP="00573A93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(396</w:t>
            </w:r>
            <w:r w:rsidR="003C051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53252CCB" w14:textId="77777777" w:rsidR="00765DD3" w:rsidRPr="007B7CF2" w:rsidRDefault="00765DD3" w:rsidP="00573A93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" w:type="pct"/>
          </w:tcPr>
          <w:p w14:paraId="54345A50" w14:textId="693A1B35" w:rsidR="00765DD3" w:rsidRDefault="005E3910" w:rsidP="00573A93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right="-8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50" w:type="pct"/>
          </w:tcPr>
          <w:p w14:paraId="77798CDF" w14:textId="77777777" w:rsidR="00765DD3" w:rsidRPr="007B7CF2" w:rsidRDefault="00765DD3" w:rsidP="00573A93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3" w:type="pct"/>
          </w:tcPr>
          <w:p w14:paraId="0D1E30BD" w14:textId="24922284" w:rsidR="00765DD3" w:rsidRDefault="005E3910" w:rsidP="00573A93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right="-8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7B3FA7" w:rsidRPr="007B7CF2" w14:paraId="06EF085E" w14:textId="77777777" w:rsidTr="00DC3241">
        <w:tc>
          <w:tcPr>
            <w:tcW w:w="2510" w:type="pct"/>
            <w:gridSpan w:val="3"/>
          </w:tcPr>
          <w:p w14:paraId="71745D7D" w14:textId="77777777" w:rsidR="00143B69" w:rsidRPr="007B7CF2" w:rsidRDefault="00143B69" w:rsidP="006F3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B7CF2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ผลต่างจากอัตราแลกเปลี่ยนเงินตราต่างประเทศ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183384D7" w14:textId="2BA9EC4A" w:rsidR="00143B69" w:rsidRPr="007B7CF2" w:rsidRDefault="003C0518" w:rsidP="00BF2F49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</w:t>
            </w:r>
            <w:r w:rsidR="00BF2F4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0B7BEC79" w14:textId="77777777" w:rsidR="00143B69" w:rsidRPr="007B7CF2" w:rsidRDefault="00143B69" w:rsidP="00573A93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  <w:tcBorders>
              <w:bottom w:val="single" w:sz="4" w:space="0" w:color="auto"/>
            </w:tcBorders>
          </w:tcPr>
          <w:p w14:paraId="2C2B928F" w14:textId="4F5D8FAC" w:rsidR="00143B69" w:rsidRPr="007B7CF2" w:rsidRDefault="003C0518" w:rsidP="00BF2F49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F2F49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1EA23F0F" w14:textId="77777777" w:rsidR="00143B69" w:rsidRPr="007B7CF2" w:rsidRDefault="00143B69" w:rsidP="00573A93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" w:type="pct"/>
            <w:tcBorders>
              <w:bottom w:val="single" w:sz="4" w:space="0" w:color="auto"/>
            </w:tcBorders>
          </w:tcPr>
          <w:p w14:paraId="5159E463" w14:textId="7532C194" w:rsidR="00143B69" w:rsidRPr="007B7CF2" w:rsidRDefault="005E3910" w:rsidP="00573A93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right="-8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50" w:type="pct"/>
          </w:tcPr>
          <w:p w14:paraId="009B7DD0" w14:textId="77777777" w:rsidR="00143B69" w:rsidRPr="007B7CF2" w:rsidRDefault="00143B69" w:rsidP="00573A93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3" w:type="pct"/>
            <w:tcBorders>
              <w:bottom w:val="single" w:sz="4" w:space="0" w:color="auto"/>
            </w:tcBorders>
          </w:tcPr>
          <w:p w14:paraId="683651DA" w14:textId="1542DA3A" w:rsidR="00143B69" w:rsidRPr="007B7CF2" w:rsidRDefault="005E3910" w:rsidP="00573A93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right="-8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7B3FA7" w:rsidRPr="007B7CF2" w14:paraId="38039457" w14:textId="77777777" w:rsidTr="00DC3241">
        <w:tc>
          <w:tcPr>
            <w:tcW w:w="1835" w:type="pct"/>
          </w:tcPr>
          <w:p w14:paraId="1B20B9DE" w14:textId="392769DF" w:rsidR="00143B69" w:rsidRPr="007B7CF2" w:rsidRDefault="00143B69" w:rsidP="006F3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7C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B7C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0 </w:t>
            </w:r>
            <w:r w:rsidR="00AC565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8" w:type="pct"/>
          </w:tcPr>
          <w:p w14:paraId="51874A92" w14:textId="77777777" w:rsidR="00143B69" w:rsidRPr="007B7CF2" w:rsidRDefault="00143B69" w:rsidP="006F3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87" w:type="pct"/>
          </w:tcPr>
          <w:p w14:paraId="4E44A379" w14:textId="77777777" w:rsidR="00143B69" w:rsidRPr="007B7CF2" w:rsidRDefault="00143B69" w:rsidP="006F3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3A402A08" w14:textId="0AAC7EAC" w:rsidR="00143B69" w:rsidRPr="00765DD3" w:rsidRDefault="003C0518" w:rsidP="00573A93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5,103</w:t>
            </w:r>
          </w:p>
        </w:tc>
        <w:tc>
          <w:tcPr>
            <w:tcW w:w="144" w:type="pct"/>
          </w:tcPr>
          <w:p w14:paraId="4A993CE9" w14:textId="77777777" w:rsidR="00143B69" w:rsidRPr="007B7CF2" w:rsidRDefault="00143B69" w:rsidP="00573A93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single" w:sz="4" w:space="0" w:color="auto"/>
              <w:bottom w:val="double" w:sz="4" w:space="0" w:color="auto"/>
            </w:tcBorders>
          </w:tcPr>
          <w:p w14:paraId="73C2A5D6" w14:textId="07408BA5" w:rsidR="00143B69" w:rsidRPr="007B7CF2" w:rsidRDefault="00E423E2" w:rsidP="00573A93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5,4</w:t>
            </w:r>
            <w:r w:rsidR="00BF2F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</w:t>
            </w:r>
          </w:p>
        </w:tc>
        <w:tc>
          <w:tcPr>
            <w:tcW w:w="144" w:type="pct"/>
          </w:tcPr>
          <w:p w14:paraId="0D60F1DD" w14:textId="77777777" w:rsidR="00143B69" w:rsidRPr="007B7CF2" w:rsidRDefault="00143B69" w:rsidP="00573A93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7" w:type="pct"/>
            <w:tcBorders>
              <w:top w:val="single" w:sz="4" w:space="0" w:color="auto"/>
              <w:bottom w:val="double" w:sz="4" w:space="0" w:color="auto"/>
            </w:tcBorders>
          </w:tcPr>
          <w:p w14:paraId="5B2B6D25" w14:textId="3739383D" w:rsidR="00143B69" w:rsidRPr="007B7CF2" w:rsidRDefault="005E3910" w:rsidP="00573A93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53</w:t>
            </w:r>
          </w:p>
        </w:tc>
        <w:tc>
          <w:tcPr>
            <w:tcW w:w="150" w:type="pct"/>
          </w:tcPr>
          <w:p w14:paraId="2C0717AF" w14:textId="77777777" w:rsidR="00143B69" w:rsidRPr="007B7CF2" w:rsidRDefault="00143B69" w:rsidP="00573A93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473" w:type="pct"/>
            <w:tcBorders>
              <w:top w:val="single" w:sz="4" w:space="0" w:color="auto"/>
              <w:bottom w:val="double" w:sz="4" w:space="0" w:color="auto"/>
            </w:tcBorders>
          </w:tcPr>
          <w:p w14:paraId="272455FD" w14:textId="40BAA65B" w:rsidR="00143B69" w:rsidRPr="007B7CF2" w:rsidRDefault="005E3910" w:rsidP="00573A93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53</w:t>
            </w:r>
          </w:p>
        </w:tc>
      </w:tr>
    </w:tbl>
    <w:p w14:paraId="2C865B1E" w14:textId="77777777" w:rsidR="001969A1" w:rsidRPr="00951492" w:rsidRDefault="001969A1" w:rsidP="000048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 w:cs="Angsana New"/>
          <w:sz w:val="24"/>
          <w:szCs w:val="24"/>
        </w:rPr>
      </w:pPr>
    </w:p>
    <w:p w14:paraId="3962687D" w14:textId="77777777" w:rsidR="001969A1" w:rsidRPr="00D77A7B" w:rsidRDefault="001969A1" w:rsidP="00F81846">
      <w:pPr>
        <w:pStyle w:val="block"/>
        <w:spacing w:after="0" w:line="240" w:lineRule="atLeast"/>
        <w:ind w:left="450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D75CE8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การซื้อเงินลงทุน</w:t>
      </w:r>
    </w:p>
    <w:p w14:paraId="0F4F4E0B" w14:textId="77777777" w:rsidR="001969A1" w:rsidRPr="00951492" w:rsidRDefault="001969A1" w:rsidP="00F818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24"/>
          <w:szCs w:val="24"/>
        </w:rPr>
      </w:pPr>
    </w:p>
    <w:p w14:paraId="7071AC2C" w14:textId="10D2BC62" w:rsidR="001969A1" w:rsidRPr="0079706F" w:rsidRDefault="007B3FA7" w:rsidP="00F81846">
      <w:pPr>
        <w:pStyle w:val="block"/>
        <w:spacing w:after="0" w:line="240" w:lineRule="atLeast"/>
        <w:ind w:left="450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79706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ในระหว่างปี </w:t>
      </w:r>
      <w:r w:rsidRPr="0079706F">
        <w:rPr>
          <w:rFonts w:ascii="Angsana New" w:hAnsi="Angsana New" w:cs="Angsana New"/>
          <w:sz w:val="30"/>
          <w:szCs w:val="30"/>
          <w:lang w:bidi="th-TH"/>
        </w:rPr>
        <w:t xml:space="preserve">2562 </w:t>
      </w:r>
      <w:r w:rsidRPr="0079706F">
        <w:rPr>
          <w:rFonts w:ascii="Angsana New" w:hAnsi="Angsana New" w:cs="Angsana New" w:hint="cs"/>
          <w:sz w:val="30"/>
          <w:szCs w:val="30"/>
          <w:cs/>
          <w:lang w:bidi="th-TH"/>
        </w:rPr>
        <w:t>กลุ่มบริษัท</w:t>
      </w:r>
      <w:r w:rsidR="001969A1" w:rsidRPr="0079706F">
        <w:rPr>
          <w:rFonts w:ascii="Angsana New" w:hAnsi="Angsana New" w:cs="Angsana New"/>
          <w:sz w:val="30"/>
          <w:szCs w:val="30"/>
          <w:cs/>
          <w:lang w:val="en-US" w:bidi="th-TH"/>
        </w:rPr>
        <w:t>ได้ลงทุนใน</w:t>
      </w:r>
      <w:r w:rsidRPr="0079706F">
        <w:t xml:space="preserve"> </w:t>
      </w:r>
      <w:r w:rsidRPr="0079706F">
        <w:rPr>
          <w:rFonts w:ascii="Angsana New" w:hAnsi="Angsana New" w:cs="Angsana New"/>
          <w:sz w:val="30"/>
          <w:szCs w:val="30"/>
          <w:lang w:val="en-US" w:bidi="th-TH"/>
        </w:rPr>
        <w:t xml:space="preserve">Porto Worldwide Limited </w:t>
      </w:r>
      <w:r w:rsidRPr="0079706F">
        <w:rPr>
          <w:rFonts w:ascii="Angsana New" w:hAnsi="Angsana New" w:cs="Angsana New" w:hint="cs"/>
          <w:sz w:val="30"/>
          <w:szCs w:val="30"/>
          <w:cs/>
          <w:lang w:val="en-US" w:bidi="th-TH"/>
        </w:rPr>
        <w:t>ซึ่งเป็นบริษัทที่จัดตั้งขึ้นใ</w:t>
      </w:r>
      <w:r w:rsidR="00262128">
        <w:rPr>
          <w:rFonts w:ascii="Angsana New" w:hAnsi="Angsana New" w:cs="Angsana New" w:hint="cs"/>
          <w:sz w:val="30"/>
          <w:szCs w:val="30"/>
          <w:cs/>
          <w:lang w:val="en-US" w:bidi="th-TH"/>
        </w:rPr>
        <w:t>น</w:t>
      </w:r>
      <w:r w:rsidRPr="0079706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ฮ่องกง ร้อยละ </w:t>
      </w:r>
      <w:r w:rsidR="00262128">
        <w:rPr>
          <w:rFonts w:ascii="Angsana New" w:hAnsi="Angsana New" w:cs="Angsana New"/>
          <w:sz w:val="30"/>
          <w:szCs w:val="30"/>
          <w:lang w:val="en-US" w:bidi="th-TH"/>
        </w:rPr>
        <w:t>6</w:t>
      </w:r>
      <w:r w:rsidRPr="0079706F">
        <w:rPr>
          <w:rFonts w:ascii="Angsana New" w:hAnsi="Angsana New" w:cs="Angsana New"/>
          <w:sz w:val="30"/>
          <w:szCs w:val="30"/>
          <w:lang w:bidi="th-TH"/>
        </w:rPr>
        <w:t xml:space="preserve">6.67 </w:t>
      </w:r>
      <w:r w:rsidRPr="0079706F">
        <w:rPr>
          <w:rFonts w:ascii="Angsana New" w:hAnsi="Angsana New" w:cs="Angsana New" w:hint="cs"/>
          <w:sz w:val="30"/>
          <w:szCs w:val="30"/>
          <w:cs/>
          <w:lang w:bidi="th-TH"/>
        </w:rPr>
        <w:t>ของทุนที่ออกและชำระแล้ว เป็</w:t>
      </w:r>
      <w:r w:rsidRPr="00CB5AB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นจำนวนเงิน </w:t>
      </w:r>
      <w:r w:rsidRPr="00CB5AB6">
        <w:rPr>
          <w:rFonts w:ascii="Angsana New" w:hAnsi="Angsana New" w:cs="Angsana New"/>
          <w:sz w:val="30"/>
          <w:szCs w:val="30"/>
          <w:lang w:bidi="th-TH"/>
        </w:rPr>
        <w:t xml:space="preserve">4,105 </w:t>
      </w:r>
      <w:r w:rsidRPr="00CB5AB6">
        <w:rPr>
          <w:rFonts w:ascii="Angsana New" w:hAnsi="Angsana New" w:cs="Angsana New" w:hint="cs"/>
          <w:sz w:val="30"/>
          <w:szCs w:val="30"/>
          <w:cs/>
          <w:lang w:bidi="th-TH"/>
        </w:rPr>
        <w:t>ล้าน</w:t>
      </w:r>
      <w:r w:rsidRPr="0079706F">
        <w:rPr>
          <w:rFonts w:ascii="Angsana New" w:hAnsi="Angsana New" w:cs="Angsana New" w:hint="cs"/>
          <w:sz w:val="30"/>
          <w:szCs w:val="30"/>
          <w:cs/>
          <w:lang w:bidi="th-TH"/>
        </w:rPr>
        <w:t>บาท บริษัทดังกล่าวจ</w:t>
      </w:r>
      <w:r w:rsidR="000E07C4">
        <w:rPr>
          <w:rFonts w:ascii="Angsana New" w:hAnsi="Angsana New" w:cs="Angsana New" w:hint="cs"/>
          <w:sz w:val="30"/>
          <w:szCs w:val="30"/>
          <w:cs/>
          <w:lang w:bidi="th-TH"/>
        </w:rPr>
        <w:t>ึ</w:t>
      </w:r>
      <w:r w:rsidRPr="0079706F">
        <w:rPr>
          <w:rFonts w:ascii="Angsana New" w:hAnsi="Angsana New" w:cs="Angsana New" w:hint="cs"/>
          <w:sz w:val="30"/>
          <w:szCs w:val="30"/>
          <w:cs/>
          <w:lang w:bidi="th-TH"/>
        </w:rPr>
        <w:t>งกลายเป็นการร่วมค้า</w:t>
      </w:r>
      <w:r w:rsidR="000E07C4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</w:t>
      </w:r>
      <w:r w:rsidRPr="0079706F">
        <w:rPr>
          <w:rFonts w:ascii="Angsana New" w:hAnsi="Angsana New" w:cs="Angsana New" w:hint="cs"/>
          <w:sz w:val="30"/>
          <w:szCs w:val="30"/>
          <w:cs/>
          <w:lang w:bidi="th-TH"/>
        </w:rPr>
        <w:t>กลุ่มบริษัท</w:t>
      </w:r>
      <w:r w:rsidR="000E07C4">
        <w:rPr>
          <w:rFonts w:ascii="Angsana New" w:hAnsi="Angsana New" w:cs="Angsana New" w:hint="cs"/>
          <w:sz w:val="30"/>
          <w:szCs w:val="30"/>
          <w:cs/>
          <w:lang w:bidi="th-TH"/>
        </w:rPr>
        <w:t>และบริษัท</w:t>
      </w:r>
      <w:r w:rsidR="00AC12D2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0E07C4">
        <w:rPr>
          <w:rFonts w:ascii="Angsana New" w:hAnsi="Angsana New" w:cs="Angsana New" w:hint="cs"/>
          <w:sz w:val="30"/>
          <w:szCs w:val="30"/>
          <w:cs/>
          <w:lang w:bidi="th-TH"/>
        </w:rPr>
        <w:t>เ</w:t>
      </w:r>
      <w:r w:rsidR="00AC12D2">
        <w:rPr>
          <w:rFonts w:ascii="Angsana New" w:hAnsi="Angsana New" w:cs="Angsana New" w:hint="cs"/>
          <w:sz w:val="30"/>
          <w:szCs w:val="30"/>
          <w:cs/>
          <w:lang w:bidi="th-TH"/>
        </w:rPr>
        <w:t>ซ็</w:t>
      </w:r>
      <w:r w:rsidR="000E07C4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นทรัลพัฒนา จำกัด </w:t>
      </w:r>
      <w:r w:rsidR="000E07C4">
        <w:rPr>
          <w:rFonts w:ascii="Angsana New" w:hAnsi="Angsana New" w:cs="Angsana New"/>
          <w:sz w:val="30"/>
          <w:szCs w:val="30"/>
          <w:lang w:val="en-US" w:bidi="th-TH"/>
        </w:rPr>
        <w:t>(</w:t>
      </w:r>
      <w:r w:rsidR="000E07C4">
        <w:rPr>
          <w:rFonts w:ascii="Angsana New" w:hAnsi="Angsana New" w:cs="Angsana New" w:hint="cs"/>
          <w:sz w:val="30"/>
          <w:szCs w:val="30"/>
          <w:cs/>
          <w:lang w:val="en-US" w:bidi="th-TH"/>
        </w:rPr>
        <w:t>มหาชน</w:t>
      </w:r>
      <w:r w:rsidR="000E07C4">
        <w:rPr>
          <w:rFonts w:ascii="Angsana New" w:hAnsi="Angsana New" w:cs="Angsana New"/>
          <w:sz w:val="30"/>
          <w:szCs w:val="30"/>
          <w:lang w:val="en-US" w:bidi="th-TH"/>
        </w:rPr>
        <w:t xml:space="preserve">) (CPN) </w:t>
      </w:r>
      <w:r w:rsidR="000E07C4">
        <w:rPr>
          <w:rFonts w:ascii="Angsana New" w:hAnsi="Angsana New" w:cs="Angsana New" w:hint="cs"/>
          <w:sz w:val="30"/>
          <w:szCs w:val="30"/>
          <w:cs/>
          <w:lang w:val="en-US" w:bidi="th-TH"/>
        </w:rPr>
        <w:t>วัตถุประสงค์ของการร่วมค้า</w:t>
      </w:r>
      <w:r w:rsidR="000045C9">
        <w:rPr>
          <w:rFonts w:ascii="Angsana New" w:hAnsi="Angsana New" w:cs="Angsana New" w:hint="cs"/>
          <w:sz w:val="30"/>
          <w:szCs w:val="30"/>
          <w:cs/>
          <w:lang w:val="en-US" w:bidi="th-TH"/>
        </w:rPr>
        <w:t>ดังกล่าว</w:t>
      </w:r>
      <w:r w:rsidR="000E07C4">
        <w:rPr>
          <w:rFonts w:ascii="Angsana New" w:hAnsi="Angsana New" w:cs="Angsana New" w:hint="cs"/>
          <w:sz w:val="30"/>
          <w:szCs w:val="30"/>
          <w:cs/>
          <w:lang w:val="en-US" w:bidi="th-TH"/>
        </w:rPr>
        <w:t>คือเพื่อลงทุน</w:t>
      </w:r>
      <w:r w:rsidR="000045C9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ในสัดส่วนการถือหุ้นร้อยละ </w:t>
      </w:r>
      <w:r w:rsidR="000045C9">
        <w:rPr>
          <w:rFonts w:ascii="Angsana New" w:hAnsi="Angsana New" w:cs="Angsana New"/>
          <w:sz w:val="30"/>
          <w:szCs w:val="30"/>
          <w:lang w:val="en-US" w:bidi="th-TH"/>
        </w:rPr>
        <w:t xml:space="preserve">40 </w:t>
      </w:r>
      <w:r w:rsidR="000E07C4">
        <w:rPr>
          <w:rFonts w:ascii="Angsana New" w:hAnsi="Angsana New" w:cs="Angsana New" w:hint="cs"/>
          <w:sz w:val="30"/>
          <w:szCs w:val="30"/>
          <w:cs/>
          <w:lang w:val="en-US" w:bidi="th-TH"/>
        </w:rPr>
        <w:t>ในบริษัท แกร็บแท็กซี่ โฮลดิ้งส์ (ประเทศไทย) จำกัด</w:t>
      </w:r>
    </w:p>
    <w:p w14:paraId="53E70C51" w14:textId="77777777" w:rsidR="001969A1" w:rsidRPr="00951492" w:rsidRDefault="001969A1" w:rsidP="00F818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24"/>
          <w:szCs w:val="24"/>
        </w:rPr>
      </w:pPr>
    </w:p>
    <w:p w14:paraId="46FDEE7C" w14:textId="303991BA" w:rsidR="001969A1" w:rsidRPr="00143B69" w:rsidRDefault="001969A1" w:rsidP="000048A0">
      <w:pPr>
        <w:pStyle w:val="block"/>
        <w:spacing w:after="0" w:line="240" w:lineRule="atLeast"/>
        <w:ind w:right="-90"/>
        <w:rPr>
          <w:rFonts w:ascii="Angsana New" w:hAnsi="Angsana New" w:cs="Angsana New"/>
          <w:i/>
          <w:iCs/>
          <w:color w:val="0000FF"/>
          <w:sz w:val="30"/>
          <w:szCs w:val="30"/>
          <w:lang w:val="en-US"/>
        </w:rPr>
        <w:sectPr w:rsidR="001969A1" w:rsidRPr="00143B69" w:rsidSect="00EB0184">
          <w:headerReference w:type="default" r:id="rId8"/>
          <w:footerReference w:type="default" r:id="rId9"/>
          <w:type w:val="nextColumn"/>
          <w:pgSz w:w="11907" w:h="16840" w:code="9"/>
          <w:pgMar w:top="691" w:right="1152" w:bottom="576" w:left="1152" w:header="720" w:footer="720" w:gutter="0"/>
          <w:pgNumType w:start="15"/>
          <w:cols w:space="708"/>
          <w:docGrid w:linePitch="360"/>
        </w:sectPr>
      </w:pPr>
    </w:p>
    <w:p w14:paraId="16B2DCCC" w14:textId="62E83822" w:rsidR="00804175" w:rsidRDefault="00804175" w:rsidP="00123E15">
      <w:pPr>
        <w:pStyle w:val="acctfourfigures"/>
        <w:tabs>
          <w:tab w:val="clear" w:pos="765"/>
        </w:tabs>
        <w:spacing w:line="240" w:lineRule="atLeast"/>
        <w:rPr>
          <w:rFonts w:ascii="Angsana New" w:hAnsi="Angsana New" w:cs="Angsana New"/>
          <w:sz w:val="30"/>
          <w:szCs w:val="30"/>
          <w:lang w:bidi="th-TH"/>
        </w:rPr>
      </w:pPr>
      <w:r w:rsidRPr="009A57B8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เงินลงทุน</w:t>
      </w:r>
      <w:r w:rsidR="003A000F" w:rsidRPr="009A57B8">
        <w:rPr>
          <w:rFonts w:ascii="Angsana New" w:hAnsi="Angsana New" w:cs="Angsana New" w:hint="cs"/>
          <w:sz w:val="30"/>
          <w:szCs w:val="30"/>
          <w:cs/>
          <w:lang w:bidi="th-TH"/>
        </w:rPr>
        <w:t>ใน</w:t>
      </w:r>
      <w:r w:rsidR="00D75CE8" w:rsidRPr="009A57B8">
        <w:rPr>
          <w:rFonts w:ascii="Angsana New" w:hAnsi="Angsana New" w:cs="Angsana New"/>
          <w:sz w:val="30"/>
          <w:szCs w:val="30"/>
          <w:cs/>
          <w:lang w:bidi="th-TH"/>
        </w:rPr>
        <w:t>บริษัทร่วมและการร่วมค้า</w:t>
      </w:r>
      <w:r w:rsidRPr="009A57B8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9A57B8">
        <w:rPr>
          <w:rFonts w:ascii="Angsana New" w:hAnsi="Angsana New" w:cs="Angsana New"/>
          <w:sz w:val="30"/>
          <w:szCs w:val="30"/>
          <w:cs/>
          <w:lang w:bidi="th-TH"/>
        </w:rPr>
        <w:t>ณ</w:t>
      </w:r>
      <w:r w:rsidRPr="009A57B8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9A57B8">
        <w:rPr>
          <w:rFonts w:ascii="Angsana New" w:hAnsi="Angsana New" w:cs="Angsana New"/>
          <w:sz w:val="30"/>
          <w:szCs w:val="30"/>
          <w:cs/>
          <w:lang w:bidi="th-TH"/>
        </w:rPr>
        <w:t>วันที่</w:t>
      </w:r>
      <w:r w:rsidRPr="009A57B8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="00573A93" w:rsidRPr="00455293">
        <w:rPr>
          <w:rFonts w:ascii="Angsana New" w:hAnsi="Angsana New" w:cs="Angsana New"/>
          <w:bCs/>
          <w:sz w:val="30"/>
          <w:szCs w:val="30"/>
        </w:rPr>
        <w:t>30</w:t>
      </w:r>
      <w:r w:rsidR="00573A93" w:rsidRPr="00455293">
        <w:rPr>
          <w:rFonts w:ascii="Angsana New" w:hAnsi="Angsana New" w:cs="Angsana New"/>
          <w:b/>
          <w:sz w:val="30"/>
          <w:szCs w:val="30"/>
        </w:rPr>
        <w:t xml:space="preserve"> </w:t>
      </w:r>
      <w:r w:rsidR="00573A93">
        <w:rPr>
          <w:rFonts w:ascii="Angsana New" w:hAnsi="Angsana New" w:cs="Angsana New" w:hint="cs"/>
          <w:b/>
          <w:sz w:val="30"/>
          <w:szCs w:val="30"/>
          <w:cs/>
          <w:lang w:bidi="th-TH"/>
        </w:rPr>
        <w:t>กันย</w:t>
      </w:r>
      <w:r w:rsidR="00573A93" w:rsidRPr="00455293">
        <w:rPr>
          <w:rFonts w:ascii="Angsana New" w:hAnsi="Angsana New" w:cs="Angsana New"/>
          <w:b/>
          <w:sz w:val="30"/>
          <w:szCs w:val="30"/>
          <w:cs/>
          <w:lang w:bidi="th-TH"/>
        </w:rPr>
        <w:t>ายน</w:t>
      </w:r>
      <w:r w:rsidRPr="001C0CE9">
        <w:rPr>
          <w:rFonts w:ascii="Angsana New" w:hAnsi="Angsana New" w:cs="Angsana New"/>
          <w:sz w:val="30"/>
          <w:szCs w:val="30"/>
        </w:rPr>
        <w:t xml:space="preserve"> </w:t>
      </w:r>
      <w:r w:rsidR="00241F55">
        <w:rPr>
          <w:rFonts w:ascii="Angsana New" w:hAnsi="Angsana New" w:cs="Angsana New"/>
          <w:sz w:val="30"/>
          <w:szCs w:val="30"/>
          <w:cs/>
          <w:lang w:bidi="th-TH"/>
        </w:rPr>
        <w:t>256</w:t>
      </w:r>
      <w:r w:rsidR="00241F55">
        <w:rPr>
          <w:rFonts w:ascii="Angsana New" w:hAnsi="Angsana New" w:cs="Angsana New"/>
          <w:sz w:val="30"/>
          <w:szCs w:val="30"/>
          <w:lang w:bidi="th-TH"/>
        </w:rPr>
        <w:t>2</w:t>
      </w:r>
      <w:r w:rsidRPr="001C0CE9">
        <w:rPr>
          <w:rFonts w:ascii="Angsana New" w:hAnsi="Angsana New" w:cs="Angsana New"/>
          <w:sz w:val="30"/>
          <w:szCs w:val="30"/>
        </w:rPr>
        <w:t xml:space="preserve"> </w:t>
      </w:r>
      <w:r w:rsidR="00A87E3C">
        <w:rPr>
          <w:rFonts w:ascii="Angsana New" w:hAnsi="Angsana New" w:cs="Angsana New"/>
          <w:sz w:val="30"/>
          <w:szCs w:val="30"/>
          <w:cs/>
          <w:lang w:bidi="th-TH"/>
        </w:rPr>
        <w:t>แล</w:t>
      </w:r>
      <w:r w:rsidR="00A87E3C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ะ </w:t>
      </w:r>
      <w:r w:rsidR="00A87E3C">
        <w:rPr>
          <w:rFonts w:ascii="Angsana New" w:hAnsi="Angsana New" w:cs="Angsana New"/>
          <w:sz w:val="30"/>
          <w:szCs w:val="30"/>
          <w:lang w:val="en-US" w:bidi="th-TH"/>
        </w:rPr>
        <w:t xml:space="preserve">31 </w:t>
      </w:r>
      <w:r w:rsidR="00A87E3C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ธันวาคม </w:t>
      </w:r>
      <w:r w:rsidR="00A87E3C">
        <w:rPr>
          <w:rFonts w:ascii="Angsana New" w:hAnsi="Angsana New" w:cs="Angsana New"/>
          <w:sz w:val="30"/>
          <w:szCs w:val="30"/>
          <w:lang w:val="en-US" w:bidi="th-TH"/>
        </w:rPr>
        <w:t xml:space="preserve">2561 </w:t>
      </w:r>
      <w:r w:rsidRPr="001C0CE9">
        <w:rPr>
          <w:rFonts w:ascii="Angsana New" w:hAnsi="Angsana New" w:cs="Angsana New"/>
          <w:sz w:val="30"/>
          <w:szCs w:val="30"/>
          <w:cs/>
          <w:lang w:bidi="th-TH"/>
        </w:rPr>
        <w:t>และเงินปันผลรับ</w:t>
      </w:r>
      <w:r w:rsidR="005E07DC">
        <w:rPr>
          <w:rFonts w:ascii="Angsana New" w:hAnsi="Angsana New" w:cs="Angsana New"/>
          <w:sz w:val="30"/>
          <w:szCs w:val="30"/>
          <w:cs/>
          <w:lang w:bidi="th-TH"/>
        </w:rPr>
        <w:t>สำหรับงวด</w:t>
      </w:r>
      <w:r w:rsidR="00573A93">
        <w:rPr>
          <w:rFonts w:ascii="Angsana New" w:hAnsi="Angsana New" w:cs="Angsana New" w:hint="cs"/>
          <w:sz w:val="30"/>
          <w:szCs w:val="30"/>
          <w:cs/>
          <w:lang w:bidi="th-TH"/>
        </w:rPr>
        <w:t>เก้า</w:t>
      </w:r>
      <w:r w:rsidR="005E07DC">
        <w:rPr>
          <w:rFonts w:ascii="Angsana New" w:hAnsi="Angsana New" w:cs="Angsana New"/>
          <w:sz w:val="30"/>
          <w:szCs w:val="30"/>
          <w:cs/>
          <w:lang w:bidi="th-TH"/>
        </w:rPr>
        <w:t>เดือนสิ้นสุดวันที่</w:t>
      </w:r>
      <w:r w:rsidRPr="001C0CE9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="00573A93" w:rsidRPr="00455293">
        <w:rPr>
          <w:rFonts w:ascii="Angsana New" w:hAnsi="Angsana New" w:cs="Angsana New"/>
          <w:bCs/>
          <w:sz w:val="30"/>
          <w:szCs w:val="30"/>
        </w:rPr>
        <w:t>30</w:t>
      </w:r>
      <w:r w:rsidR="00573A93" w:rsidRPr="00455293">
        <w:rPr>
          <w:rFonts w:ascii="Angsana New" w:hAnsi="Angsana New" w:cs="Angsana New"/>
          <w:b/>
          <w:sz w:val="30"/>
          <w:szCs w:val="30"/>
        </w:rPr>
        <w:t xml:space="preserve"> </w:t>
      </w:r>
      <w:r w:rsidR="00573A93">
        <w:rPr>
          <w:rFonts w:ascii="Angsana New" w:hAnsi="Angsana New" w:cs="Angsana New" w:hint="cs"/>
          <w:b/>
          <w:sz w:val="30"/>
          <w:szCs w:val="30"/>
          <w:cs/>
          <w:lang w:bidi="th-TH"/>
        </w:rPr>
        <w:t>กันย</w:t>
      </w:r>
      <w:r w:rsidR="00573A93" w:rsidRPr="00455293">
        <w:rPr>
          <w:rFonts w:ascii="Angsana New" w:hAnsi="Angsana New" w:cs="Angsana New"/>
          <w:b/>
          <w:sz w:val="30"/>
          <w:szCs w:val="30"/>
          <w:cs/>
          <w:lang w:bidi="th-TH"/>
        </w:rPr>
        <w:t>ายน</w:t>
      </w:r>
      <w:r w:rsidRPr="001C0CE9">
        <w:rPr>
          <w:rFonts w:ascii="Angsana New" w:hAnsi="Angsana New" w:cs="Angsana New"/>
          <w:sz w:val="30"/>
          <w:szCs w:val="30"/>
        </w:rPr>
        <w:t xml:space="preserve"> </w:t>
      </w:r>
      <w:r w:rsidRPr="001C0CE9">
        <w:rPr>
          <w:rFonts w:ascii="Angsana New" w:hAnsi="Angsana New" w:cs="Angsana New"/>
          <w:sz w:val="30"/>
          <w:szCs w:val="30"/>
          <w:cs/>
          <w:lang w:bidi="th-TH"/>
        </w:rPr>
        <w:t>มีดังนี้</w:t>
      </w:r>
      <w:r w:rsidR="00D069E3">
        <w:rPr>
          <w:rFonts w:ascii="Angsana New" w:hAnsi="Angsana New" w:cs="Angsana New"/>
          <w:sz w:val="30"/>
          <w:szCs w:val="30"/>
          <w:lang w:bidi="th-TH"/>
        </w:rPr>
        <w:t xml:space="preserve"> </w:t>
      </w:r>
    </w:p>
    <w:p w14:paraId="66CD381A" w14:textId="77777777" w:rsidR="00AC389B" w:rsidRPr="00AC389B" w:rsidRDefault="00AC389B" w:rsidP="00C24346">
      <w:pPr>
        <w:pStyle w:val="acctfourfigures"/>
        <w:tabs>
          <w:tab w:val="clear" w:pos="765"/>
        </w:tabs>
        <w:spacing w:line="240" w:lineRule="atLeast"/>
        <w:ind w:left="540"/>
        <w:rPr>
          <w:rFonts w:ascii="Angsana New" w:hAnsi="Angsana New" w:cs="Angsana New"/>
          <w:sz w:val="20"/>
        </w:rPr>
      </w:pPr>
    </w:p>
    <w:tbl>
      <w:tblPr>
        <w:tblW w:w="14770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97"/>
        <w:gridCol w:w="980"/>
        <w:gridCol w:w="805"/>
        <w:gridCol w:w="185"/>
        <w:gridCol w:w="805"/>
        <w:gridCol w:w="184"/>
        <w:gridCol w:w="818"/>
        <w:gridCol w:w="178"/>
        <w:gridCol w:w="799"/>
        <w:gridCol w:w="16"/>
        <w:gridCol w:w="178"/>
        <w:gridCol w:w="813"/>
        <w:gridCol w:w="179"/>
        <w:gridCol w:w="811"/>
        <w:gridCol w:w="181"/>
        <w:gridCol w:w="809"/>
        <w:gridCol w:w="184"/>
        <w:gridCol w:w="821"/>
        <w:gridCol w:w="178"/>
        <w:gridCol w:w="852"/>
        <w:gridCol w:w="179"/>
        <w:gridCol w:w="818"/>
      </w:tblGrid>
      <w:tr w:rsidR="00181853" w:rsidRPr="00CF0320" w14:paraId="6C69BB68" w14:textId="77777777" w:rsidTr="0013582D">
        <w:trPr>
          <w:cantSplit/>
          <w:tblHeader/>
        </w:trPr>
        <w:tc>
          <w:tcPr>
            <w:tcW w:w="3997" w:type="dxa"/>
          </w:tcPr>
          <w:p w14:paraId="69EE2DE9" w14:textId="77777777" w:rsidR="00646221" w:rsidRPr="0013582D" w:rsidRDefault="00646221" w:rsidP="00CF032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vAlign w:val="bottom"/>
          </w:tcPr>
          <w:p w14:paraId="71643622" w14:textId="77777777" w:rsidR="00646221" w:rsidRPr="0013582D" w:rsidRDefault="00646221" w:rsidP="00CF032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95" w:type="dxa"/>
            <w:gridSpan w:val="3"/>
          </w:tcPr>
          <w:p w14:paraId="6B365556" w14:textId="77777777" w:rsidR="00646221" w:rsidRPr="0013582D" w:rsidRDefault="00646221" w:rsidP="00CF032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4" w:type="dxa"/>
          </w:tcPr>
          <w:p w14:paraId="1E74A19B" w14:textId="77777777" w:rsidR="00646221" w:rsidRPr="0013582D" w:rsidRDefault="00646221" w:rsidP="00CF032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1" w:type="dxa"/>
            <w:gridSpan w:val="4"/>
          </w:tcPr>
          <w:p w14:paraId="7B68775E" w14:textId="77777777" w:rsidR="00646221" w:rsidRPr="0013582D" w:rsidRDefault="00646221" w:rsidP="00CF032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  <w:lang w:bidi="th-TH"/>
              </w:rPr>
            </w:pPr>
          </w:p>
        </w:tc>
        <w:tc>
          <w:tcPr>
            <w:tcW w:w="178" w:type="dxa"/>
          </w:tcPr>
          <w:p w14:paraId="71B85CF6" w14:textId="77777777" w:rsidR="00646221" w:rsidRPr="0013582D" w:rsidRDefault="00646221" w:rsidP="00CF032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highlight w:val="cyan"/>
              </w:rPr>
            </w:pPr>
          </w:p>
        </w:tc>
        <w:tc>
          <w:tcPr>
            <w:tcW w:w="5825" w:type="dxa"/>
            <w:gridSpan w:val="11"/>
          </w:tcPr>
          <w:p w14:paraId="48D34779" w14:textId="7CE261E1" w:rsidR="00646221" w:rsidRPr="0013582D" w:rsidRDefault="00646221" w:rsidP="00CF0320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3582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</w:tr>
      <w:tr w:rsidR="00001CBF" w:rsidRPr="00CF0320" w14:paraId="0B17275C" w14:textId="77777777" w:rsidTr="0013582D">
        <w:trPr>
          <w:cantSplit/>
          <w:tblHeader/>
        </w:trPr>
        <w:tc>
          <w:tcPr>
            <w:tcW w:w="3997" w:type="dxa"/>
          </w:tcPr>
          <w:p w14:paraId="2F476571" w14:textId="77777777" w:rsidR="0035200F" w:rsidRPr="0013582D" w:rsidRDefault="0035200F" w:rsidP="00CF032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vAlign w:val="bottom"/>
          </w:tcPr>
          <w:p w14:paraId="610B5FD0" w14:textId="77777777" w:rsidR="0035200F" w:rsidRPr="0013582D" w:rsidRDefault="0035200F" w:rsidP="00CF032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582D">
              <w:rPr>
                <w:rFonts w:asciiTheme="majorBidi" w:hAnsiTheme="majorBidi" w:cstheme="majorBidi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795" w:type="dxa"/>
            <w:gridSpan w:val="3"/>
          </w:tcPr>
          <w:p w14:paraId="7E38A2EF" w14:textId="77777777" w:rsidR="0035200F" w:rsidRPr="0013582D" w:rsidRDefault="0035200F" w:rsidP="00CF032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582D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สัดส่วนความเป็นเจ้าของ</w:t>
            </w:r>
          </w:p>
        </w:tc>
        <w:tc>
          <w:tcPr>
            <w:tcW w:w="184" w:type="dxa"/>
          </w:tcPr>
          <w:p w14:paraId="5DCFB67D" w14:textId="77777777" w:rsidR="0035200F" w:rsidRPr="0013582D" w:rsidRDefault="0035200F" w:rsidP="00CF032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1" w:type="dxa"/>
            <w:gridSpan w:val="4"/>
          </w:tcPr>
          <w:p w14:paraId="0498C96F" w14:textId="77777777" w:rsidR="0035200F" w:rsidRPr="0013582D" w:rsidRDefault="0035200F" w:rsidP="00CF032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  <w:lang w:bidi="th-TH"/>
              </w:rPr>
            </w:pPr>
          </w:p>
          <w:p w14:paraId="747449A3" w14:textId="77777777" w:rsidR="0035200F" w:rsidRPr="0013582D" w:rsidRDefault="0035200F" w:rsidP="00CF032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highlight w:val="cyan"/>
              </w:rPr>
            </w:pPr>
            <w:r w:rsidRPr="0013582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  <w:r w:rsidRPr="0013582D">
              <w:rPr>
                <w:rFonts w:asciiTheme="majorBidi" w:hAnsiTheme="majorBidi" w:cstheme="majorBidi"/>
                <w:b w:val="0"/>
                <w:bCs/>
                <w:sz w:val="28"/>
                <w:szCs w:val="28"/>
                <w:highlight w:val="cyan"/>
              </w:rPr>
              <w:t xml:space="preserve"> </w:t>
            </w:r>
          </w:p>
        </w:tc>
        <w:tc>
          <w:tcPr>
            <w:tcW w:w="178" w:type="dxa"/>
          </w:tcPr>
          <w:p w14:paraId="2C39F9C3" w14:textId="77777777" w:rsidR="0035200F" w:rsidRPr="0013582D" w:rsidRDefault="0035200F" w:rsidP="00CF032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803" w:type="dxa"/>
            <w:gridSpan w:val="3"/>
          </w:tcPr>
          <w:p w14:paraId="472F77F2" w14:textId="77777777" w:rsidR="0035200F" w:rsidRPr="0013582D" w:rsidRDefault="0035200F" w:rsidP="00CF032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3194B0C" w14:textId="77777777" w:rsidR="0035200F" w:rsidRPr="0013582D" w:rsidRDefault="0035200F" w:rsidP="00CF032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3582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1" w:type="dxa"/>
          </w:tcPr>
          <w:p w14:paraId="7C60AD73" w14:textId="77777777" w:rsidR="0035200F" w:rsidRPr="0013582D" w:rsidRDefault="0035200F" w:rsidP="00CF032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14" w:type="dxa"/>
            <w:gridSpan w:val="3"/>
          </w:tcPr>
          <w:p w14:paraId="23EB076C" w14:textId="77777777" w:rsidR="0035200F" w:rsidRPr="0013582D" w:rsidRDefault="0035200F" w:rsidP="00CF032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3582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</w:t>
            </w:r>
          </w:p>
          <w:p w14:paraId="0A888158" w14:textId="77777777" w:rsidR="0035200F" w:rsidRPr="0013582D" w:rsidRDefault="0035200F" w:rsidP="00CF032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3582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วิธีส่วนได้เสีย</w:t>
            </w:r>
            <w:r w:rsidRPr="0013582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78" w:type="dxa"/>
          </w:tcPr>
          <w:p w14:paraId="75A9A547" w14:textId="77777777" w:rsidR="0035200F" w:rsidRPr="0013582D" w:rsidRDefault="0035200F" w:rsidP="00CF032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9" w:type="dxa"/>
            <w:gridSpan w:val="3"/>
          </w:tcPr>
          <w:p w14:paraId="083684F7" w14:textId="77777777" w:rsidR="0035200F" w:rsidRPr="0013582D" w:rsidRDefault="0035200F" w:rsidP="00CF0320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3582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เงินปันผลรับสำหรับ</w:t>
            </w:r>
          </w:p>
          <w:p w14:paraId="2E97A810" w14:textId="0C6EB796" w:rsidR="0035200F" w:rsidRPr="0013582D" w:rsidRDefault="0035200F" w:rsidP="00CF0320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3582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งวด</w:t>
            </w:r>
            <w:r w:rsidR="00573A93" w:rsidRPr="0013582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เก้า</w:t>
            </w:r>
            <w:r w:rsidRPr="0013582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เดือนสิ้นสุดวันที่</w:t>
            </w:r>
          </w:p>
        </w:tc>
      </w:tr>
      <w:tr w:rsidR="00181853" w:rsidRPr="00001CBF" w14:paraId="204015D3" w14:textId="77777777" w:rsidTr="0013582D">
        <w:trPr>
          <w:cantSplit/>
          <w:tblHeader/>
        </w:trPr>
        <w:tc>
          <w:tcPr>
            <w:tcW w:w="3997" w:type="dxa"/>
          </w:tcPr>
          <w:p w14:paraId="124DBB15" w14:textId="77777777" w:rsidR="0035200F" w:rsidRPr="0013582D" w:rsidRDefault="0035200F" w:rsidP="00CF032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4B0ED31E" w14:textId="77777777" w:rsidR="0035200F" w:rsidRPr="0013582D" w:rsidRDefault="0035200F" w:rsidP="00CF032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5" w:type="dxa"/>
            <w:vAlign w:val="bottom"/>
          </w:tcPr>
          <w:p w14:paraId="53BF6700" w14:textId="3BE05F0A" w:rsidR="0035200F" w:rsidRPr="0013582D" w:rsidRDefault="00573A93" w:rsidP="00CF032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582D">
              <w:rPr>
                <w:rFonts w:asciiTheme="majorBidi" w:hAnsiTheme="majorBidi" w:cstheme="majorBidi"/>
                <w:bCs/>
                <w:sz w:val="28"/>
                <w:szCs w:val="28"/>
              </w:rPr>
              <w:t>30</w:t>
            </w:r>
            <w:r w:rsidRPr="0013582D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Pr="0013582D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กันยายน</w:t>
            </w:r>
            <w:r w:rsidR="0035200F" w:rsidRPr="0013582D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85" w:type="dxa"/>
            <w:vAlign w:val="bottom"/>
          </w:tcPr>
          <w:p w14:paraId="70DF49EE" w14:textId="77777777" w:rsidR="0035200F" w:rsidRPr="0013582D" w:rsidRDefault="0035200F" w:rsidP="00CF032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5" w:type="dxa"/>
            <w:vAlign w:val="bottom"/>
          </w:tcPr>
          <w:p w14:paraId="412434FC" w14:textId="77777777" w:rsidR="0035200F" w:rsidRPr="0013582D" w:rsidRDefault="0035200F" w:rsidP="00CF032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3582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31 </w:t>
            </w:r>
            <w:r w:rsidRPr="0013582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25117566" w14:textId="77777777" w:rsidR="0035200F" w:rsidRPr="0013582D" w:rsidRDefault="0035200F" w:rsidP="00CF032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3582D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84" w:type="dxa"/>
            <w:vAlign w:val="bottom"/>
          </w:tcPr>
          <w:p w14:paraId="29D19955" w14:textId="77777777" w:rsidR="0035200F" w:rsidRPr="0013582D" w:rsidRDefault="0035200F" w:rsidP="00CF032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818" w:type="dxa"/>
            <w:vAlign w:val="bottom"/>
          </w:tcPr>
          <w:p w14:paraId="68F40C19" w14:textId="0CD0EE9E" w:rsidR="0035200F" w:rsidRPr="0013582D" w:rsidRDefault="00573A93" w:rsidP="00CF032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582D">
              <w:rPr>
                <w:rFonts w:asciiTheme="majorBidi" w:hAnsiTheme="majorBidi" w:cstheme="majorBidi"/>
                <w:bCs/>
                <w:sz w:val="28"/>
                <w:szCs w:val="28"/>
              </w:rPr>
              <w:t>30</w:t>
            </w:r>
            <w:r w:rsidRPr="0013582D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Pr="0013582D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กันยายน</w:t>
            </w:r>
            <w:r w:rsidR="0035200F" w:rsidRPr="0013582D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78" w:type="dxa"/>
            <w:vAlign w:val="bottom"/>
          </w:tcPr>
          <w:p w14:paraId="7580FA17" w14:textId="77777777" w:rsidR="0035200F" w:rsidRPr="0013582D" w:rsidRDefault="0035200F" w:rsidP="00CF032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70072A7B" w14:textId="77777777" w:rsidR="0035200F" w:rsidRPr="0013582D" w:rsidRDefault="0035200F" w:rsidP="00CF032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3582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31 </w:t>
            </w:r>
            <w:r w:rsidRPr="0013582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5DF5A0B3" w14:textId="77777777" w:rsidR="0035200F" w:rsidRPr="0013582D" w:rsidRDefault="0035200F" w:rsidP="00CF032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3582D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78" w:type="dxa"/>
            <w:vAlign w:val="bottom"/>
          </w:tcPr>
          <w:p w14:paraId="3322E226" w14:textId="77777777" w:rsidR="0035200F" w:rsidRPr="0013582D" w:rsidRDefault="0035200F" w:rsidP="00CF032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13" w:type="dxa"/>
            <w:vAlign w:val="bottom"/>
          </w:tcPr>
          <w:p w14:paraId="5C4A8D97" w14:textId="3F018593" w:rsidR="0035200F" w:rsidRPr="0013582D" w:rsidRDefault="00573A93" w:rsidP="00CF032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582D">
              <w:rPr>
                <w:rFonts w:asciiTheme="majorBidi" w:hAnsiTheme="majorBidi" w:cstheme="majorBidi"/>
                <w:bCs/>
                <w:sz w:val="28"/>
                <w:szCs w:val="28"/>
              </w:rPr>
              <w:t>30</w:t>
            </w:r>
            <w:r w:rsidRPr="0013582D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Pr="0013582D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กันยายน</w:t>
            </w:r>
            <w:r w:rsidR="0035200F" w:rsidRPr="0013582D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79" w:type="dxa"/>
            <w:vAlign w:val="bottom"/>
          </w:tcPr>
          <w:p w14:paraId="3326C621" w14:textId="77777777" w:rsidR="0035200F" w:rsidRPr="0013582D" w:rsidRDefault="0035200F" w:rsidP="00CF032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718BA585" w14:textId="77777777" w:rsidR="0035200F" w:rsidRPr="0013582D" w:rsidRDefault="0035200F" w:rsidP="00CF032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3582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31 </w:t>
            </w:r>
          </w:p>
          <w:p w14:paraId="1559CEBD" w14:textId="77777777" w:rsidR="0035200F" w:rsidRPr="0013582D" w:rsidRDefault="0035200F" w:rsidP="00CF032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3582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315CE009" w14:textId="77777777" w:rsidR="0035200F" w:rsidRPr="0013582D" w:rsidRDefault="0035200F" w:rsidP="00CF032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582D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81" w:type="dxa"/>
            <w:vAlign w:val="bottom"/>
          </w:tcPr>
          <w:p w14:paraId="530B75A9" w14:textId="77777777" w:rsidR="0035200F" w:rsidRPr="0013582D" w:rsidRDefault="0035200F" w:rsidP="00CF032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  <w:vAlign w:val="bottom"/>
          </w:tcPr>
          <w:p w14:paraId="79ADBDAA" w14:textId="751776E0" w:rsidR="0035200F" w:rsidRPr="0013582D" w:rsidRDefault="00573A93" w:rsidP="00CF032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582D">
              <w:rPr>
                <w:rFonts w:asciiTheme="majorBidi" w:hAnsiTheme="majorBidi" w:cstheme="majorBidi"/>
                <w:bCs/>
                <w:sz w:val="28"/>
                <w:szCs w:val="28"/>
              </w:rPr>
              <w:t>30</w:t>
            </w:r>
            <w:r w:rsidRPr="0013582D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Pr="0013582D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กันยายน</w:t>
            </w:r>
            <w:r w:rsidR="0035200F" w:rsidRPr="0013582D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84" w:type="dxa"/>
            <w:vAlign w:val="bottom"/>
          </w:tcPr>
          <w:p w14:paraId="19522AD5" w14:textId="77777777" w:rsidR="0035200F" w:rsidRPr="0013582D" w:rsidRDefault="0035200F" w:rsidP="00CF032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1" w:type="dxa"/>
            <w:vAlign w:val="bottom"/>
          </w:tcPr>
          <w:p w14:paraId="0041DB77" w14:textId="77777777" w:rsidR="0035200F" w:rsidRPr="0013582D" w:rsidRDefault="0035200F" w:rsidP="00CF032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3582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31 </w:t>
            </w:r>
            <w:r w:rsidRPr="0013582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798D0C8A" w14:textId="77777777" w:rsidR="0035200F" w:rsidRPr="0013582D" w:rsidRDefault="0035200F" w:rsidP="00CF032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3582D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78" w:type="dxa"/>
            <w:vAlign w:val="bottom"/>
          </w:tcPr>
          <w:p w14:paraId="194CC5BB" w14:textId="77777777" w:rsidR="0035200F" w:rsidRPr="0013582D" w:rsidRDefault="0035200F" w:rsidP="00CF032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2" w:type="dxa"/>
            <w:vAlign w:val="bottom"/>
          </w:tcPr>
          <w:p w14:paraId="314A6310" w14:textId="2F3A3CA8" w:rsidR="0035200F" w:rsidRPr="0013582D" w:rsidRDefault="00573A93" w:rsidP="00CF032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582D">
              <w:rPr>
                <w:rFonts w:asciiTheme="majorBidi" w:hAnsiTheme="majorBidi" w:cstheme="majorBidi"/>
                <w:bCs/>
                <w:sz w:val="28"/>
                <w:szCs w:val="28"/>
              </w:rPr>
              <w:t>30</w:t>
            </w:r>
            <w:r w:rsidRPr="0013582D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Pr="0013582D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กันยายน</w:t>
            </w:r>
            <w:r w:rsidR="0035200F" w:rsidRPr="0013582D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79" w:type="dxa"/>
            <w:vAlign w:val="bottom"/>
          </w:tcPr>
          <w:p w14:paraId="0DC72546" w14:textId="77777777" w:rsidR="0035200F" w:rsidRPr="0013582D" w:rsidRDefault="0035200F" w:rsidP="00CF032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8" w:type="dxa"/>
            <w:vAlign w:val="bottom"/>
          </w:tcPr>
          <w:p w14:paraId="5460CA5C" w14:textId="6835BEB6" w:rsidR="0035200F" w:rsidRPr="0013582D" w:rsidRDefault="00573A93" w:rsidP="00CF032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3582D">
              <w:rPr>
                <w:rFonts w:asciiTheme="majorBidi" w:hAnsiTheme="majorBidi" w:cstheme="majorBidi"/>
                <w:bCs/>
                <w:sz w:val="28"/>
                <w:szCs w:val="28"/>
              </w:rPr>
              <w:t>30</w:t>
            </w:r>
            <w:r w:rsidRPr="0013582D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Pr="0013582D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กันยายน</w:t>
            </w:r>
            <w:r w:rsidR="0035200F" w:rsidRPr="0013582D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CE318D" w:rsidRPr="0020694D" w14:paraId="69D89C5F" w14:textId="14D1D170" w:rsidTr="0013582D">
        <w:trPr>
          <w:cantSplit/>
          <w:trHeight w:val="270"/>
        </w:trPr>
        <w:tc>
          <w:tcPr>
            <w:tcW w:w="3997" w:type="dxa"/>
          </w:tcPr>
          <w:p w14:paraId="5591F06E" w14:textId="77777777" w:rsidR="00CE318D" w:rsidRPr="0013582D" w:rsidRDefault="00CE318D" w:rsidP="00CE318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</w:tcPr>
          <w:p w14:paraId="5AC18F51" w14:textId="77777777" w:rsidR="00CE318D" w:rsidRPr="0013582D" w:rsidRDefault="00CE318D" w:rsidP="00CE318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95" w:type="dxa"/>
            <w:gridSpan w:val="3"/>
          </w:tcPr>
          <w:p w14:paraId="01707BF3" w14:textId="77777777" w:rsidR="00CE318D" w:rsidRPr="0013582D" w:rsidRDefault="00CE318D" w:rsidP="00CE318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3582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84" w:type="dxa"/>
          </w:tcPr>
          <w:p w14:paraId="534FCA5B" w14:textId="77777777" w:rsidR="00CE318D" w:rsidRPr="0013582D" w:rsidRDefault="00CE318D" w:rsidP="00CE318D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95" w:type="dxa"/>
            <w:gridSpan w:val="3"/>
          </w:tcPr>
          <w:p w14:paraId="03F0CD66" w14:textId="72D2534E" w:rsidR="00CE318D" w:rsidRPr="0013582D" w:rsidRDefault="00CE318D" w:rsidP="00CE3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582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6019" w:type="dxa"/>
            <w:gridSpan w:val="13"/>
          </w:tcPr>
          <w:p w14:paraId="505C6C76" w14:textId="04B9BC3E" w:rsidR="00CE318D" w:rsidRPr="0013582D" w:rsidRDefault="00CE318D" w:rsidP="00CE3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582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CE318D" w:rsidRPr="0020694D" w14:paraId="6E977BD6" w14:textId="77777777" w:rsidTr="0013582D">
        <w:trPr>
          <w:cantSplit/>
          <w:trHeight w:val="270"/>
        </w:trPr>
        <w:tc>
          <w:tcPr>
            <w:tcW w:w="4977" w:type="dxa"/>
            <w:gridSpan w:val="2"/>
          </w:tcPr>
          <w:p w14:paraId="64767CBA" w14:textId="50851D9A" w:rsidR="00CE318D" w:rsidRPr="0013582D" w:rsidRDefault="00CE318D" w:rsidP="00CE318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3582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บริษัทร่วมทางตรง</w:t>
            </w:r>
          </w:p>
        </w:tc>
        <w:tc>
          <w:tcPr>
            <w:tcW w:w="805" w:type="dxa"/>
          </w:tcPr>
          <w:p w14:paraId="64C8899B" w14:textId="77777777" w:rsidR="00CE318D" w:rsidRPr="0013582D" w:rsidRDefault="00CE318D" w:rsidP="00CE318D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5" w:type="dxa"/>
          </w:tcPr>
          <w:p w14:paraId="7C53E761" w14:textId="77777777" w:rsidR="00CE318D" w:rsidRPr="0013582D" w:rsidRDefault="00CE318D" w:rsidP="00CE318D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05" w:type="dxa"/>
          </w:tcPr>
          <w:p w14:paraId="39E07FE8" w14:textId="77777777" w:rsidR="00CE318D" w:rsidRPr="0013582D" w:rsidRDefault="00CE318D" w:rsidP="00CE318D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4" w:type="dxa"/>
          </w:tcPr>
          <w:p w14:paraId="7497B0EF" w14:textId="77777777" w:rsidR="00CE318D" w:rsidRPr="0013582D" w:rsidRDefault="00CE318D" w:rsidP="00CE318D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8" w:type="dxa"/>
          </w:tcPr>
          <w:p w14:paraId="7A6BAFDD" w14:textId="77777777" w:rsidR="00CE318D" w:rsidRPr="0013582D" w:rsidRDefault="00CE318D" w:rsidP="00CE31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1046B8FC" w14:textId="77777777" w:rsidR="00CE318D" w:rsidRPr="0013582D" w:rsidRDefault="00CE318D" w:rsidP="00CE318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dxa"/>
            <w:gridSpan w:val="2"/>
          </w:tcPr>
          <w:p w14:paraId="04334D3A" w14:textId="77777777" w:rsidR="00CE318D" w:rsidRPr="0013582D" w:rsidRDefault="00CE318D" w:rsidP="00CE31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3F266DF5" w14:textId="77777777" w:rsidR="00CE318D" w:rsidRPr="0013582D" w:rsidRDefault="00CE318D" w:rsidP="00CE318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3" w:type="dxa"/>
          </w:tcPr>
          <w:p w14:paraId="40551936" w14:textId="77777777" w:rsidR="00CE318D" w:rsidRPr="0013582D" w:rsidRDefault="00CE318D" w:rsidP="00CE31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</w:tcPr>
          <w:p w14:paraId="1BB4F1DA" w14:textId="77777777" w:rsidR="00CE318D" w:rsidRPr="0013582D" w:rsidRDefault="00CE318D" w:rsidP="00CE318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</w:tcPr>
          <w:p w14:paraId="07AF0BBE" w14:textId="77777777" w:rsidR="00CE318D" w:rsidRPr="0013582D" w:rsidRDefault="00CE318D" w:rsidP="00CE31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</w:tcPr>
          <w:p w14:paraId="61623FCE" w14:textId="77777777" w:rsidR="00CE318D" w:rsidRPr="0013582D" w:rsidRDefault="00CE318D" w:rsidP="00CE31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</w:tcPr>
          <w:p w14:paraId="11369C21" w14:textId="77777777" w:rsidR="00CE318D" w:rsidRPr="0013582D" w:rsidRDefault="00CE318D" w:rsidP="00CE31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</w:tcPr>
          <w:p w14:paraId="77104CBE" w14:textId="77777777" w:rsidR="00CE318D" w:rsidRPr="0013582D" w:rsidRDefault="00CE318D" w:rsidP="00CE318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1" w:type="dxa"/>
          </w:tcPr>
          <w:p w14:paraId="475CFC0D" w14:textId="77777777" w:rsidR="00CE318D" w:rsidRPr="0013582D" w:rsidRDefault="00CE318D" w:rsidP="00CE31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71F43A81" w14:textId="77777777" w:rsidR="00CE318D" w:rsidRPr="0013582D" w:rsidRDefault="00CE318D" w:rsidP="00CE31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2" w:type="dxa"/>
          </w:tcPr>
          <w:p w14:paraId="417549EB" w14:textId="77777777" w:rsidR="00CE318D" w:rsidRPr="0013582D" w:rsidRDefault="00CE318D" w:rsidP="00CE31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</w:tcPr>
          <w:p w14:paraId="4BA19B4E" w14:textId="77777777" w:rsidR="00CE318D" w:rsidRPr="0013582D" w:rsidRDefault="00CE318D" w:rsidP="00CE31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8" w:type="dxa"/>
          </w:tcPr>
          <w:p w14:paraId="11CFDE7F" w14:textId="77777777" w:rsidR="00CE318D" w:rsidRPr="0013582D" w:rsidRDefault="00CE318D" w:rsidP="00CE31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318D" w:rsidRPr="0020694D" w14:paraId="1ED3E208" w14:textId="77777777" w:rsidTr="0013582D">
        <w:trPr>
          <w:cantSplit/>
          <w:trHeight w:val="270"/>
        </w:trPr>
        <w:tc>
          <w:tcPr>
            <w:tcW w:w="3997" w:type="dxa"/>
          </w:tcPr>
          <w:p w14:paraId="4476A871" w14:textId="7246F35A" w:rsidR="00CE318D" w:rsidRPr="0013582D" w:rsidRDefault="00CE318D" w:rsidP="00CE318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3582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เซ็นทรัล วัตสัน จำกัด</w:t>
            </w:r>
          </w:p>
        </w:tc>
        <w:tc>
          <w:tcPr>
            <w:tcW w:w="980" w:type="dxa"/>
            <w:vAlign w:val="bottom"/>
          </w:tcPr>
          <w:p w14:paraId="1728DFE1" w14:textId="0404B2AF" w:rsidR="00CE318D" w:rsidRPr="0013582D" w:rsidRDefault="00CE318D" w:rsidP="00123E1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3582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ค้าปลีก</w:t>
            </w:r>
          </w:p>
        </w:tc>
        <w:tc>
          <w:tcPr>
            <w:tcW w:w="805" w:type="dxa"/>
            <w:vAlign w:val="bottom"/>
          </w:tcPr>
          <w:p w14:paraId="1C379E06" w14:textId="1C994058" w:rsidR="00CE318D" w:rsidRPr="0013582D" w:rsidRDefault="00356330" w:rsidP="00123E1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3582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28.</w:t>
            </w:r>
            <w:r w:rsidRPr="0013582D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185" w:type="dxa"/>
            <w:vAlign w:val="bottom"/>
          </w:tcPr>
          <w:p w14:paraId="1CB6189C" w14:textId="77777777" w:rsidR="00CE318D" w:rsidRPr="0013582D" w:rsidRDefault="00CE318D" w:rsidP="00CE318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5" w:type="dxa"/>
            <w:vAlign w:val="bottom"/>
          </w:tcPr>
          <w:p w14:paraId="10DAD6A4" w14:textId="490974DB" w:rsidR="00CE318D" w:rsidRPr="0013582D" w:rsidRDefault="00CE318D" w:rsidP="00CE318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3582D">
              <w:rPr>
                <w:rFonts w:asciiTheme="majorBidi" w:hAnsiTheme="majorBidi" w:cstheme="majorBidi"/>
                <w:sz w:val="28"/>
                <w:szCs w:val="28"/>
              </w:rPr>
              <w:t>28.90</w:t>
            </w:r>
          </w:p>
        </w:tc>
        <w:tc>
          <w:tcPr>
            <w:tcW w:w="184" w:type="dxa"/>
          </w:tcPr>
          <w:p w14:paraId="36690D5F" w14:textId="77777777" w:rsidR="00CE318D" w:rsidRPr="0013582D" w:rsidRDefault="00CE318D" w:rsidP="00CE318D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8" w:type="dxa"/>
            <w:vAlign w:val="bottom"/>
          </w:tcPr>
          <w:p w14:paraId="7732CD66" w14:textId="1D65F546" w:rsidR="00CE318D" w:rsidRPr="0013582D" w:rsidRDefault="00356330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3582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182</w:t>
            </w:r>
          </w:p>
        </w:tc>
        <w:tc>
          <w:tcPr>
            <w:tcW w:w="178" w:type="dxa"/>
            <w:vAlign w:val="bottom"/>
          </w:tcPr>
          <w:p w14:paraId="72FEC4BA" w14:textId="77777777" w:rsidR="00CE318D" w:rsidRPr="0013582D" w:rsidRDefault="00CE318D" w:rsidP="00CE318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32CE0B62" w14:textId="14E6AF77" w:rsidR="00CE318D" w:rsidRPr="0013582D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3582D">
              <w:rPr>
                <w:rFonts w:asciiTheme="majorBidi" w:hAnsiTheme="majorBidi" w:cstheme="majorBidi"/>
                <w:sz w:val="28"/>
                <w:szCs w:val="28"/>
              </w:rPr>
              <w:t>182</w:t>
            </w:r>
          </w:p>
        </w:tc>
        <w:tc>
          <w:tcPr>
            <w:tcW w:w="178" w:type="dxa"/>
          </w:tcPr>
          <w:p w14:paraId="2597732A" w14:textId="77777777" w:rsidR="00CE318D" w:rsidRPr="0013582D" w:rsidRDefault="00CE318D" w:rsidP="00CE318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3" w:type="dxa"/>
            <w:vAlign w:val="bottom"/>
          </w:tcPr>
          <w:p w14:paraId="3E29CD74" w14:textId="0DBAF424" w:rsidR="00CE318D" w:rsidRPr="0013582D" w:rsidRDefault="00356330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582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</w:t>
            </w:r>
          </w:p>
        </w:tc>
        <w:tc>
          <w:tcPr>
            <w:tcW w:w="179" w:type="dxa"/>
            <w:vAlign w:val="bottom"/>
          </w:tcPr>
          <w:p w14:paraId="64BBA1A5" w14:textId="77777777" w:rsidR="00CE318D" w:rsidRPr="0013582D" w:rsidRDefault="00CE318D" w:rsidP="00CE318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0D35343A" w14:textId="1502F9F2" w:rsidR="00CE318D" w:rsidRPr="0013582D" w:rsidRDefault="00CE318D" w:rsidP="00CE318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3582D"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  <w:tc>
          <w:tcPr>
            <w:tcW w:w="181" w:type="dxa"/>
            <w:vAlign w:val="bottom"/>
          </w:tcPr>
          <w:p w14:paraId="4D213D28" w14:textId="77777777" w:rsidR="00CE318D" w:rsidRPr="0013582D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0F340831" w14:textId="60B0F0AE" w:rsidR="00CE318D" w:rsidRPr="0013582D" w:rsidRDefault="00356330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3582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300</w:t>
            </w:r>
          </w:p>
        </w:tc>
        <w:tc>
          <w:tcPr>
            <w:tcW w:w="184" w:type="dxa"/>
            <w:vAlign w:val="bottom"/>
          </w:tcPr>
          <w:p w14:paraId="5A2AFF6A" w14:textId="77777777" w:rsidR="00CE318D" w:rsidRPr="0013582D" w:rsidRDefault="00CE318D" w:rsidP="00CE318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1" w:type="dxa"/>
            <w:vAlign w:val="bottom"/>
          </w:tcPr>
          <w:p w14:paraId="3E956784" w14:textId="3B7D2A30" w:rsidR="00CE318D" w:rsidRPr="0013582D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3582D">
              <w:rPr>
                <w:rFonts w:asciiTheme="majorBidi" w:hAnsiTheme="majorBidi" w:cstheme="majorBidi"/>
                <w:sz w:val="28"/>
                <w:szCs w:val="28"/>
              </w:rPr>
              <w:t>225</w:t>
            </w:r>
          </w:p>
        </w:tc>
        <w:tc>
          <w:tcPr>
            <w:tcW w:w="178" w:type="dxa"/>
            <w:vAlign w:val="bottom"/>
          </w:tcPr>
          <w:p w14:paraId="3AB31334" w14:textId="31C5C37D" w:rsidR="00CE318D" w:rsidRPr="0013582D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52" w:type="dxa"/>
            <w:vAlign w:val="bottom"/>
          </w:tcPr>
          <w:p w14:paraId="02F478C7" w14:textId="648380CF" w:rsidR="00CE318D" w:rsidRPr="0013582D" w:rsidRDefault="00BF2F49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3582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90</w:t>
            </w:r>
          </w:p>
        </w:tc>
        <w:tc>
          <w:tcPr>
            <w:tcW w:w="179" w:type="dxa"/>
            <w:vAlign w:val="bottom"/>
          </w:tcPr>
          <w:p w14:paraId="77CA1752" w14:textId="016A2853" w:rsidR="00CE318D" w:rsidRPr="0013582D" w:rsidRDefault="00CE318D" w:rsidP="00CE318D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8" w:type="dxa"/>
            <w:vAlign w:val="bottom"/>
          </w:tcPr>
          <w:p w14:paraId="1EEDAB5D" w14:textId="5B7C194C" w:rsidR="00CE318D" w:rsidRPr="0013582D" w:rsidRDefault="00BF2F49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3582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80</w:t>
            </w:r>
          </w:p>
        </w:tc>
      </w:tr>
      <w:tr w:rsidR="00CE318D" w:rsidRPr="0020694D" w14:paraId="0099C54A" w14:textId="77777777" w:rsidTr="0013582D">
        <w:trPr>
          <w:cantSplit/>
          <w:trHeight w:val="119"/>
        </w:trPr>
        <w:tc>
          <w:tcPr>
            <w:tcW w:w="3997" w:type="dxa"/>
          </w:tcPr>
          <w:p w14:paraId="4654CC05" w14:textId="77777777" w:rsidR="00CE318D" w:rsidRPr="0013582D" w:rsidRDefault="00CE318D" w:rsidP="00CE318D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0" w:type="dxa"/>
          </w:tcPr>
          <w:p w14:paraId="3E23C218" w14:textId="77777777" w:rsidR="00CE318D" w:rsidRPr="0013582D" w:rsidRDefault="00CE318D" w:rsidP="00CE318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05" w:type="dxa"/>
          </w:tcPr>
          <w:p w14:paraId="4EFBDFA1" w14:textId="77777777" w:rsidR="00CE318D" w:rsidRPr="0013582D" w:rsidRDefault="00CE318D" w:rsidP="00CE318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5" w:type="dxa"/>
          </w:tcPr>
          <w:p w14:paraId="2FBF099E" w14:textId="77777777" w:rsidR="00CE318D" w:rsidRPr="0013582D" w:rsidRDefault="00CE318D" w:rsidP="00CE318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05" w:type="dxa"/>
          </w:tcPr>
          <w:p w14:paraId="4EE0BBFA" w14:textId="77777777" w:rsidR="00CE318D" w:rsidRPr="0013582D" w:rsidRDefault="00CE318D" w:rsidP="00CE318D">
            <w:pPr>
              <w:tabs>
                <w:tab w:val="clear" w:pos="454"/>
                <w:tab w:val="decimal" w:pos="28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4" w:type="dxa"/>
          </w:tcPr>
          <w:p w14:paraId="1E984DE6" w14:textId="77777777" w:rsidR="00CE318D" w:rsidRPr="0013582D" w:rsidRDefault="00CE318D" w:rsidP="00CE318D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8" w:type="dxa"/>
          </w:tcPr>
          <w:p w14:paraId="53F12F7E" w14:textId="77777777" w:rsidR="00CE318D" w:rsidRPr="0013582D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78" w:type="dxa"/>
          </w:tcPr>
          <w:p w14:paraId="66B7E4CA" w14:textId="77777777" w:rsidR="00CE318D" w:rsidRPr="0013582D" w:rsidRDefault="00CE318D" w:rsidP="00CE318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15" w:type="dxa"/>
            <w:gridSpan w:val="2"/>
          </w:tcPr>
          <w:p w14:paraId="37D1086D" w14:textId="77777777" w:rsidR="00CE318D" w:rsidRPr="0013582D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78" w:type="dxa"/>
          </w:tcPr>
          <w:p w14:paraId="693D1EC7" w14:textId="77777777" w:rsidR="00CE318D" w:rsidRPr="0013582D" w:rsidRDefault="00CE318D" w:rsidP="00CE318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</w:tcPr>
          <w:p w14:paraId="68D2A8AF" w14:textId="4A04980F" w:rsidR="00CE318D" w:rsidRPr="0013582D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79" w:type="dxa"/>
          </w:tcPr>
          <w:p w14:paraId="749E2D18" w14:textId="77777777" w:rsidR="00CE318D" w:rsidRPr="0013582D" w:rsidRDefault="00CE318D" w:rsidP="00CE318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11" w:type="dxa"/>
          </w:tcPr>
          <w:p w14:paraId="7334E4A8" w14:textId="65BACAD7" w:rsidR="00CE318D" w:rsidRPr="0013582D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81" w:type="dxa"/>
          </w:tcPr>
          <w:p w14:paraId="4F34F372" w14:textId="77777777" w:rsidR="00CE318D" w:rsidRPr="0013582D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</w:p>
        </w:tc>
        <w:tc>
          <w:tcPr>
            <w:tcW w:w="809" w:type="dxa"/>
          </w:tcPr>
          <w:p w14:paraId="3D6C4457" w14:textId="7D2DEBC4" w:rsidR="00CE318D" w:rsidRPr="0013582D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84" w:type="dxa"/>
          </w:tcPr>
          <w:p w14:paraId="7D8694F8" w14:textId="77777777" w:rsidR="00CE318D" w:rsidRPr="0013582D" w:rsidRDefault="00CE318D" w:rsidP="00CE318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21" w:type="dxa"/>
          </w:tcPr>
          <w:p w14:paraId="2F0DE65B" w14:textId="285C6F7E" w:rsidR="00CE318D" w:rsidRPr="0013582D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78" w:type="dxa"/>
          </w:tcPr>
          <w:p w14:paraId="783284A6" w14:textId="77777777" w:rsidR="00CE318D" w:rsidRPr="0013582D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</w:p>
        </w:tc>
        <w:tc>
          <w:tcPr>
            <w:tcW w:w="852" w:type="dxa"/>
          </w:tcPr>
          <w:p w14:paraId="4517C047" w14:textId="37CF577F" w:rsidR="00CE318D" w:rsidRPr="0013582D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79" w:type="dxa"/>
          </w:tcPr>
          <w:p w14:paraId="3B3833E4" w14:textId="77777777" w:rsidR="00CE318D" w:rsidRPr="0013582D" w:rsidRDefault="00CE318D" w:rsidP="00CE318D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18" w:type="dxa"/>
          </w:tcPr>
          <w:p w14:paraId="762B9255" w14:textId="71788691" w:rsidR="00CE318D" w:rsidRPr="0013582D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</w:tr>
      <w:tr w:rsidR="00CE318D" w:rsidRPr="0020694D" w14:paraId="58CC541F" w14:textId="77777777" w:rsidTr="0013582D">
        <w:trPr>
          <w:cantSplit/>
        </w:trPr>
        <w:tc>
          <w:tcPr>
            <w:tcW w:w="4977" w:type="dxa"/>
            <w:gridSpan w:val="2"/>
          </w:tcPr>
          <w:p w14:paraId="337C6A3C" w14:textId="5147737F" w:rsidR="00CE318D" w:rsidRPr="0013582D" w:rsidRDefault="00CE318D" w:rsidP="00CE318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3582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บริษัทร่วมทางอ้อม</w:t>
            </w:r>
          </w:p>
        </w:tc>
        <w:tc>
          <w:tcPr>
            <w:tcW w:w="805" w:type="dxa"/>
          </w:tcPr>
          <w:p w14:paraId="47045524" w14:textId="77777777" w:rsidR="00CE318D" w:rsidRPr="0013582D" w:rsidRDefault="00CE318D" w:rsidP="00CE318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5" w:type="dxa"/>
          </w:tcPr>
          <w:p w14:paraId="0C431BA6" w14:textId="77777777" w:rsidR="00CE318D" w:rsidRPr="0013582D" w:rsidRDefault="00CE318D" w:rsidP="00CE318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05" w:type="dxa"/>
          </w:tcPr>
          <w:p w14:paraId="0588736B" w14:textId="77777777" w:rsidR="00CE318D" w:rsidRPr="0013582D" w:rsidRDefault="00CE318D" w:rsidP="00CE318D">
            <w:pPr>
              <w:tabs>
                <w:tab w:val="clear" w:pos="454"/>
                <w:tab w:val="decimal" w:pos="281"/>
              </w:tabs>
              <w:spacing w:line="240" w:lineRule="auto"/>
              <w:ind w:right="-79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4" w:type="dxa"/>
          </w:tcPr>
          <w:p w14:paraId="5EC0879E" w14:textId="77777777" w:rsidR="00CE318D" w:rsidRPr="0013582D" w:rsidRDefault="00CE318D" w:rsidP="00CE318D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8" w:type="dxa"/>
          </w:tcPr>
          <w:p w14:paraId="1B1F97A3" w14:textId="77777777" w:rsidR="00CE318D" w:rsidRPr="0013582D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2608F686" w14:textId="77777777" w:rsidR="00CE318D" w:rsidRPr="0013582D" w:rsidRDefault="00CE318D" w:rsidP="00CE318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dxa"/>
            <w:gridSpan w:val="2"/>
          </w:tcPr>
          <w:p w14:paraId="40E62FE5" w14:textId="77777777" w:rsidR="00CE318D" w:rsidRPr="0013582D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59C84D64" w14:textId="77777777" w:rsidR="00CE318D" w:rsidRPr="0013582D" w:rsidRDefault="00CE318D" w:rsidP="00CE318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3" w:type="dxa"/>
          </w:tcPr>
          <w:p w14:paraId="744DD010" w14:textId="77777777" w:rsidR="00CE318D" w:rsidRPr="0013582D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9" w:type="dxa"/>
          </w:tcPr>
          <w:p w14:paraId="6833F4BD" w14:textId="77777777" w:rsidR="00CE318D" w:rsidRPr="0013582D" w:rsidRDefault="00CE318D" w:rsidP="00CE318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</w:tcPr>
          <w:p w14:paraId="2C40EB7A" w14:textId="77777777" w:rsidR="00CE318D" w:rsidRPr="0013582D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</w:tcPr>
          <w:p w14:paraId="5196619D" w14:textId="77777777" w:rsidR="00CE318D" w:rsidRPr="0013582D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</w:tcPr>
          <w:p w14:paraId="112BAA04" w14:textId="77777777" w:rsidR="00CE318D" w:rsidRPr="0013582D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53261718" w14:textId="77777777" w:rsidR="00CE318D" w:rsidRPr="0013582D" w:rsidRDefault="00CE318D" w:rsidP="00CE318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1" w:type="dxa"/>
          </w:tcPr>
          <w:p w14:paraId="7750E409" w14:textId="77777777" w:rsidR="00CE318D" w:rsidRPr="0013582D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7D06B89E" w14:textId="77777777" w:rsidR="00CE318D" w:rsidRPr="0013582D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52" w:type="dxa"/>
          </w:tcPr>
          <w:p w14:paraId="05E5787E" w14:textId="77777777" w:rsidR="00CE318D" w:rsidRPr="0013582D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9" w:type="dxa"/>
          </w:tcPr>
          <w:p w14:paraId="4F4C2D40" w14:textId="77777777" w:rsidR="00CE318D" w:rsidRPr="0013582D" w:rsidRDefault="00CE318D" w:rsidP="00CE318D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8" w:type="dxa"/>
          </w:tcPr>
          <w:p w14:paraId="3870C1EC" w14:textId="77777777" w:rsidR="00CE318D" w:rsidRPr="0013582D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CE318D" w:rsidRPr="0020694D" w14:paraId="2108E0B8" w14:textId="77777777" w:rsidTr="0013582D">
        <w:trPr>
          <w:cantSplit/>
        </w:trPr>
        <w:tc>
          <w:tcPr>
            <w:tcW w:w="3997" w:type="dxa"/>
          </w:tcPr>
          <w:p w14:paraId="1767626D" w14:textId="349E70DE" w:rsidR="00CE318D" w:rsidRPr="0013582D" w:rsidRDefault="00CE318D" w:rsidP="00CE318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3582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บริษัทร่วมภายใต้ “บริษัท เพาเวอร์</w:t>
            </w:r>
            <w:r w:rsidRPr="0013582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3582D">
              <w:rPr>
                <w:rFonts w:asciiTheme="majorBidi" w:hAnsiTheme="majorBidi" w:cstheme="majorBidi"/>
                <w:sz w:val="28"/>
                <w:szCs w:val="28"/>
                <w:cs/>
              </w:rPr>
              <w:t>บาย จำกัด”</w:t>
            </w:r>
          </w:p>
        </w:tc>
        <w:tc>
          <w:tcPr>
            <w:tcW w:w="980" w:type="dxa"/>
            <w:tcBorders>
              <w:left w:val="nil"/>
            </w:tcBorders>
          </w:tcPr>
          <w:p w14:paraId="21ADF509" w14:textId="77777777" w:rsidR="00CE318D" w:rsidRPr="0013582D" w:rsidRDefault="00CE318D" w:rsidP="00CE318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05" w:type="dxa"/>
          </w:tcPr>
          <w:p w14:paraId="74379DC0" w14:textId="3DC3F580" w:rsidR="00CE318D" w:rsidRPr="0013582D" w:rsidRDefault="00CE318D" w:rsidP="00CE318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5" w:type="dxa"/>
          </w:tcPr>
          <w:p w14:paraId="14ABCAC2" w14:textId="77777777" w:rsidR="00CE318D" w:rsidRPr="0013582D" w:rsidRDefault="00CE318D" w:rsidP="00CE318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05" w:type="dxa"/>
          </w:tcPr>
          <w:p w14:paraId="1D8E3FA2" w14:textId="77777777" w:rsidR="00CE318D" w:rsidRPr="0013582D" w:rsidRDefault="00CE318D" w:rsidP="00CE318D">
            <w:pPr>
              <w:tabs>
                <w:tab w:val="clear" w:pos="454"/>
                <w:tab w:val="decimal" w:pos="281"/>
              </w:tabs>
              <w:spacing w:line="240" w:lineRule="auto"/>
              <w:ind w:right="-79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4" w:type="dxa"/>
          </w:tcPr>
          <w:p w14:paraId="752BE471" w14:textId="77777777" w:rsidR="00CE318D" w:rsidRPr="0013582D" w:rsidRDefault="00CE318D" w:rsidP="00CE318D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11" w:type="dxa"/>
            <w:gridSpan w:val="4"/>
          </w:tcPr>
          <w:p w14:paraId="7A82D15F" w14:textId="022CD5D2" w:rsidR="00CE318D" w:rsidRPr="0013582D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3582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13582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ล้านเวียดนามดอง</w:t>
            </w:r>
            <w:r w:rsidRPr="0013582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78" w:type="dxa"/>
          </w:tcPr>
          <w:p w14:paraId="07A7223A" w14:textId="77777777" w:rsidR="00CE318D" w:rsidRPr="0013582D" w:rsidRDefault="00CE318D" w:rsidP="00CE318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3" w:type="dxa"/>
          </w:tcPr>
          <w:p w14:paraId="31D8B029" w14:textId="77777777" w:rsidR="00CE318D" w:rsidRPr="0013582D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9" w:type="dxa"/>
          </w:tcPr>
          <w:p w14:paraId="60EAEB5C" w14:textId="77777777" w:rsidR="00CE318D" w:rsidRPr="0013582D" w:rsidRDefault="00CE318D" w:rsidP="00CE318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</w:tcPr>
          <w:p w14:paraId="2F5419CA" w14:textId="77777777" w:rsidR="00CE318D" w:rsidRPr="0013582D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</w:tcPr>
          <w:p w14:paraId="486E2D67" w14:textId="77777777" w:rsidR="00CE318D" w:rsidRPr="0013582D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</w:tcPr>
          <w:p w14:paraId="45D0AC26" w14:textId="77777777" w:rsidR="00CE318D" w:rsidRPr="0013582D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7168FE93" w14:textId="77777777" w:rsidR="00CE318D" w:rsidRPr="0013582D" w:rsidRDefault="00CE318D" w:rsidP="00CE318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1" w:type="dxa"/>
          </w:tcPr>
          <w:p w14:paraId="63FB4643" w14:textId="77777777" w:rsidR="00CE318D" w:rsidRPr="0013582D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63D5DC09" w14:textId="77777777" w:rsidR="00CE318D" w:rsidRPr="0013582D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52" w:type="dxa"/>
          </w:tcPr>
          <w:p w14:paraId="1E674028" w14:textId="77777777" w:rsidR="00CE318D" w:rsidRPr="0013582D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9" w:type="dxa"/>
          </w:tcPr>
          <w:p w14:paraId="7A14EDCF" w14:textId="77777777" w:rsidR="00CE318D" w:rsidRPr="0013582D" w:rsidRDefault="00CE318D" w:rsidP="00CE318D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8" w:type="dxa"/>
          </w:tcPr>
          <w:p w14:paraId="0FF40FA5" w14:textId="77777777" w:rsidR="00CE318D" w:rsidRPr="0013582D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CE318D" w:rsidRPr="0020694D" w14:paraId="36E05051" w14:textId="77777777" w:rsidTr="0013582D">
        <w:trPr>
          <w:cantSplit/>
        </w:trPr>
        <w:tc>
          <w:tcPr>
            <w:tcW w:w="3997" w:type="dxa"/>
          </w:tcPr>
          <w:p w14:paraId="04C05B86" w14:textId="77777777" w:rsidR="000E07C4" w:rsidRPr="0013582D" w:rsidRDefault="00CE318D" w:rsidP="00CE318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3582D">
              <w:rPr>
                <w:rFonts w:asciiTheme="majorBidi" w:hAnsiTheme="majorBidi" w:cstheme="majorBidi"/>
                <w:sz w:val="28"/>
                <w:szCs w:val="28"/>
              </w:rPr>
              <w:t xml:space="preserve">NKT New Solution and Technology Development </w:t>
            </w:r>
          </w:p>
          <w:p w14:paraId="673AE581" w14:textId="78043E23" w:rsidR="00CE318D" w:rsidRPr="0013582D" w:rsidRDefault="000E07C4" w:rsidP="00CE318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582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="00CE318D" w:rsidRPr="0013582D">
              <w:rPr>
                <w:rFonts w:asciiTheme="majorBidi" w:hAnsiTheme="majorBidi" w:cstheme="majorBidi"/>
                <w:sz w:val="28"/>
                <w:szCs w:val="28"/>
              </w:rPr>
              <w:t>Investment Joint Stock Company</w:t>
            </w:r>
          </w:p>
        </w:tc>
        <w:tc>
          <w:tcPr>
            <w:tcW w:w="980" w:type="dxa"/>
            <w:tcBorders>
              <w:left w:val="nil"/>
            </w:tcBorders>
            <w:vAlign w:val="bottom"/>
          </w:tcPr>
          <w:p w14:paraId="59836C97" w14:textId="65502F46" w:rsidR="00CE318D" w:rsidRPr="0013582D" w:rsidRDefault="00CE318D" w:rsidP="00123E1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rtl/>
                <w:cs/>
              </w:rPr>
            </w:pPr>
            <w:r w:rsidRPr="0013582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ลงทุน</w:t>
            </w:r>
          </w:p>
        </w:tc>
        <w:tc>
          <w:tcPr>
            <w:tcW w:w="805" w:type="dxa"/>
            <w:vAlign w:val="bottom"/>
          </w:tcPr>
          <w:p w14:paraId="21E9B7D2" w14:textId="1A36CD7E" w:rsidR="00CE318D" w:rsidRPr="0013582D" w:rsidRDefault="00356330" w:rsidP="00123E15">
            <w:pPr>
              <w:tabs>
                <w:tab w:val="clear" w:pos="454"/>
                <w:tab w:val="clear" w:pos="680"/>
                <w:tab w:val="decimal" w:pos="461"/>
                <w:tab w:val="left" w:pos="51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8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1E3DBA66" w14:textId="77777777" w:rsidR="00CE318D" w:rsidRPr="0013582D" w:rsidRDefault="00CE318D" w:rsidP="00CE318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05" w:type="dxa"/>
            <w:vAlign w:val="bottom"/>
          </w:tcPr>
          <w:p w14:paraId="41249CFE" w14:textId="34689FA7" w:rsidR="00CE318D" w:rsidRPr="0013582D" w:rsidRDefault="00CE318D" w:rsidP="00CE318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3582D">
              <w:rPr>
                <w:rFonts w:asciiTheme="majorBidi" w:hAnsiTheme="majorBidi" w:cstheme="majorBidi"/>
                <w:sz w:val="28"/>
                <w:szCs w:val="28"/>
              </w:rPr>
              <w:t>39.95</w:t>
            </w:r>
          </w:p>
        </w:tc>
        <w:tc>
          <w:tcPr>
            <w:tcW w:w="184" w:type="dxa"/>
          </w:tcPr>
          <w:p w14:paraId="34A7901F" w14:textId="77777777" w:rsidR="00CE318D" w:rsidRPr="0013582D" w:rsidRDefault="00CE318D" w:rsidP="00CE318D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8" w:type="dxa"/>
            <w:vAlign w:val="bottom"/>
          </w:tcPr>
          <w:p w14:paraId="1B50B28E" w14:textId="43762A59" w:rsidR="00CE318D" w:rsidRPr="0013582D" w:rsidRDefault="00356330" w:rsidP="00DC3241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58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0E997AF3" w14:textId="77777777" w:rsidR="00CE318D" w:rsidRPr="0013582D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49D468E3" w14:textId="2B788D4F" w:rsidR="00CE318D" w:rsidRPr="0013582D" w:rsidRDefault="00CE318D" w:rsidP="00123E1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3582D">
              <w:rPr>
                <w:rFonts w:asciiTheme="majorBidi" w:hAnsiTheme="majorBidi" w:cstheme="majorBidi"/>
                <w:sz w:val="28"/>
                <w:szCs w:val="28"/>
              </w:rPr>
              <w:t>800,000</w:t>
            </w:r>
          </w:p>
        </w:tc>
        <w:tc>
          <w:tcPr>
            <w:tcW w:w="178" w:type="dxa"/>
            <w:vAlign w:val="bottom"/>
          </w:tcPr>
          <w:p w14:paraId="01DEBB65" w14:textId="4933230C" w:rsidR="00CE318D" w:rsidRPr="0013582D" w:rsidRDefault="00CE318D" w:rsidP="00CE318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3" w:type="dxa"/>
            <w:vAlign w:val="bottom"/>
          </w:tcPr>
          <w:p w14:paraId="58C7C1F2" w14:textId="27436E6D" w:rsidR="00CE318D" w:rsidRPr="0013582D" w:rsidRDefault="00356330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3582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9" w:type="dxa"/>
            <w:vAlign w:val="bottom"/>
          </w:tcPr>
          <w:p w14:paraId="026839DC" w14:textId="77777777" w:rsidR="00CE318D" w:rsidRPr="0013582D" w:rsidRDefault="00CE318D" w:rsidP="00CE318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73806856" w14:textId="7201C46A" w:rsidR="00CE318D" w:rsidRPr="0013582D" w:rsidRDefault="00CE318D" w:rsidP="00CE318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3582D">
              <w:rPr>
                <w:rFonts w:asciiTheme="majorBidi" w:hAnsiTheme="majorBidi" w:cstheme="majorBidi"/>
                <w:sz w:val="28"/>
                <w:szCs w:val="28"/>
              </w:rPr>
              <w:t>4,333</w:t>
            </w:r>
          </w:p>
        </w:tc>
        <w:tc>
          <w:tcPr>
            <w:tcW w:w="181" w:type="dxa"/>
            <w:vAlign w:val="bottom"/>
          </w:tcPr>
          <w:p w14:paraId="202FAD06" w14:textId="77777777" w:rsidR="00CE318D" w:rsidRPr="0013582D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600D7A72" w14:textId="60F01A1F" w:rsidR="00CE318D" w:rsidRPr="0013582D" w:rsidRDefault="00356330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3582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001F5B42" w14:textId="77777777" w:rsidR="00CE318D" w:rsidRPr="0013582D" w:rsidRDefault="00CE318D" w:rsidP="00CE318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1" w:type="dxa"/>
            <w:vAlign w:val="bottom"/>
          </w:tcPr>
          <w:p w14:paraId="4DFC9F69" w14:textId="495D8BE7" w:rsidR="00CE318D" w:rsidRPr="0013582D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3582D">
              <w:rPr>
                <w:rFonts w:asciiTheme="majorBidi" w:hAnsiTheme="majorBidi" w:cstheme="majorBidi"/>
                <w:sz w:val="28"/>
                <w:szCs w:val="28"/>
              </w:rPr>
              <w:t>4,481</w:t>
            </w:r>
          </w:p>
        </w:tc>
        <w:tc>
          <w:tcPr>
            <w:tcW w:w="178" w:type="dxa"/>
          </w:tcPr>
          <w:p w14:paraId="034D3E04" w14:textId="77777777" w:rsidR="00CE318D" w:rsidRPr="0013582D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52" w:type="dxa"/>
            <w:vAlign w:val="bottom"/>
          </w:tcPr>
          <w:p w14:paraId="4550D21B" w14:textId="01883A9B" w:rsidR="00CE318D" w:rsidRPr="0013582D" w:rsidRDefault="00356330" w:rsidP="0095516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3582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9" w:type="dxa"/>
            <w:vAlign w:val="bottom"/>
          </w:tcPr>
          <w:p w14:paraId="4899278F" w14:textId="77777777" w:rsidR="00CE318D" w:rsidRPr="0013582D" w:rsidRDefault="00CE318D" w:rsidP="00CE318D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8" w:type="dxa"/>
            <w:vAlign w:val="bottom"/>
          </w:tcPr>
          <w:p w14:paraId="368F69F3" w14:textId="32AF1EF0" w:rsidR="00CE318D" w:rsidRPr="0013582D" w:rsidRDefault="00356330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3582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20694D" w:rsidRPr="0013582D" w14:paraId="75C9071E" w14:textId="77777777" w:rsidTr="0013582D">
        <w:trPr>
          <w:cantSplit/>
        </w:trPr>
        <w:tc>
          <w:tcPr>
            <w:tcW w:w="3997" w:type="dxa"/>
          </w:tcPr>
          <w:p w14:paraId="1EC1DAFD" w14:textId="77777777" w:rsidR="0020694D" w:rsidRPr="0013582D" w:rsidRDefault="0020694D" w:rsidP="00CE318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80" w:type="dxa"/>
            <w:tcBorders>
              <w:left w:val="nil"/>
            </w:tcBorders>
            <w:vAlign w:val="bottom"/>
          </w:tcPr>
          <w:p w14:paraId="0DFADF33" w14:textId="77777777" w:rsidR="0020694D" w:rsidRPr="0013582D" w:rsidRDefault="0020694D" w:rsidP="00123E1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805" w:type="dxa"/>
            <w:vAlign w:val="bottom"/>
          </w:tcPr>
          <w:p w14:paraId="6C515F59" w14:textId="77777777" w:rsidR="0020694D" w:rsidRPr="0013582D" w:rsidRDefault="0020694D" w:rsidP="00123E15">
            <w:pPr>
              <w:tabs>
                <w:tab w:val="clear" w:pos="454"/>
                <w:tab w:val="clear" w:pos="680"/>
                <w:tab w:val="decimal" w:pos="461"/>
                <w:tab w:val="left" w:pos="51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5" w:type="dxa"/>
            <w:vAlign w:val="bottom"/>
          </w:tcPr>
          <w:p w14:paraId="08C3BF8A" w14:textId="77777777" w:rsidR="0020694D" w:rsidRPr="0013582D" w:rsidRDefault="0020694D" w:rsidP="00CE318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805" w:type="dxa"/>
            <w:vAlign w:val="bottom"/>
          </w:tcPr>
          <w:p w14:paraId="5897BB51" w14:textId="77777777" w:rsidR="0020694D" w:rsidRPr="0013582D" w:rsidRDefault="0020694D" w:rsidP="00CE318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4" w:type="dxa"/>
          </w:tcPr>
          <w:p w14:paraId="4FF9F661" w14:textId="77777777" w:rsidR="0020694D" w:rsidRPr="0013582D" w:rsidRDefault="0020694D" w:rsidP="00CE318D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818" w:type="dxa"/>
            <w:vAlign w:val="bottom"/>
          </w:tcPr>
          <w:p w14:paraId="436DCCEB" w14:textId="77777777" w:rsidR="0020694D" w:rsidRPr="0013582D" w:rsidRDefault="0020694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78" w:type="dxa"/>
            <w:vAlign w:val="bottom"/>
          </w:tcPr>
          <w:p w14:paraId="665B1981" w14:textId="77777777" w:rsidR="0020694D" w:rsidRPr="0013582D" w:rsidRDefault="0020694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4FEE444D" w14:textId="77777777" w:rsidR="0020694D" w:rsidRPr="0013582D" w:rsidRDefault="0020694D" w:rsidP="00123E1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78" w:type="dxa"/>
            <w:vAlign w:val="bottom"/>
          </w:tcPr>
          <w:p w14:paraId="02BF2108" w14:textId="77777777" w:rsidR="0020694D" w:rsidRPr="0013582D" w:rsidRDefault="0020694D" w:rsidP="00CE318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3" w:type="dxa"/>
            <w:vAlign w:val="bottom"/>
          </w:tcPr>
          <w:p w14:paraId="7962E853" w14:textId="77777777" w:rsidR="0020694D" w:rsidRPr="0013582D" w:rsidRDefault="0020694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79" w:type="dxa"/>
            <w:vAlign w:val="bottom"/>
          </w:tcPr>
          <w:p w14:paraId="6277AFBD" w14:textId="77777777" w:rsidR="0020694D" w:rsidRPr="0013582D" w:rsidRDefault="0020694D" w:rsidP="00CE318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1" w:type="dxa"/>
            <w:vAlign w:val="bottom"/>
          </w:tcPr>
          <w:p w14:paraId="249DD2AF" w14:textId="77777777" w:rsidR="0020694D" w:rsidRPr="0013582D" w:rsidRDefault="0020694D" w:rsidP="00CE318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1" w:type="dxa"/>
            <w:vAlign w:val="bottom"/>
          </w:tcPr>
          <w:p w14:paraId="55A84210" w14:textId="77777777" w:rsidR="0020694D" w:rsidRPr="0013582D" w:rsidRDefault="0020694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32FB4C62" w14:textId="77777777" w:rsidR="0020694D" w:rsidRPr="0013582D" w:rsidRDefault="0020694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6DAE2D02" w14:textId="77777777" w:rsidR="0020694D" w:rsidRPr="0013582D" w:rsidRDefault="0020694D" w:rsidP="00CE318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21" w:type="dxa"/>
            <w:vAlign w:val="bottom"/>
          </w:tcPr>
          <w:p w14:paraId="4E0184A9" w14:textId="77777777" w:rsidR="0020694D" w:rsidRPr="0013582D" w:rsidRDefault="0020694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78" w:type="dxa"/>
          </w:tcPr>
          <w:p w14:paraId="2B4B26A1" w14:textId="77777777" w:rsidR="0020694D" w:rsidRPr="0013582D" w:rsidRDefault="0020694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52" w:type="dxa"/>
            <w:vAlign w:val="bottom"/>
          </w:tcPr>
          <w:p w14:paraId="7D15C327" w14:textId="77777777" w:rsidR="0020694D" w:rsidRPr="0013582D" w:rsidRDefault="0020694D" w:rsidP="0095516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79" w:type="dxa"/>
            <w:vAlign w:val="bottom"/>
          </w:tcPr>
          <w:p w14:paraId="46ECB91C" w14:textId="77777777" w:rsidR="0020694D" w:rsidRPr="0013582D" w:rsidRDefault="0020694D" w:rsidP="00CE318D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8" w:type="dxa"/>
            <w:vAlign w:val="bottom"/>
          </w:tcPr>
          <w:p w14:paraId="02865073" w14:textId="77777777" w:rsidR="0020694D" w:rsidRPr="0013582D" w:rsidRDefault="0020694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</w:tr>
      <w:tr w:rsidR="00CE318D" w:rsidRPr="0020694D" w14:paraId="494434BC" w14:textId="77777777" w:rsidTr="0013582D">
        <w:trPr>
          <w:cantSplit/>
        </w:trPr>
        <w:tc>
          <w:tcPr>
            <w:tcW w:w="3997" w:type="dxa"/>
          </w:tcPr>
          <w:p w14:paraId="45EB5403" w14:textId="77777777" w:rsidR="000E07C4" w:rsidRPr="0013582D" w:rsidRDefault="002F5F9E" w:rsidP="0070585D">
            <w:pPr>
              <w:tabs>
                <w:tab w:val="clear" w:pos="454"/>
                <w:tab w:val="decimal" w:pos="461"/>
              </w:tabs>
              <w:spacing w:line="240" w:lineRule="auto"/>
              <w:ind w:left="99" w:hanging="99"/>
              <w:rPr>
                <w:rFonts w:asciiTheme="majorBidi" w:hAnsiTheme="majorBidi" w:cstheme="majorBidi"/>
                <w:sz w:val="28"/>
                <w:szCs w:val="28"/>
              </w:rPr>
            </w:pPr>
            <w:r w:rsidRPr="0013582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บริษัทร่วมภายใต้ “</w:t>
            </w:r>
            <w:r w:rsidRPr="0013582D">
              <w:rPr>
                <w:rFonts w:asciiTheme="majorBidi" w:hAnsiTheme="majorBidi" w:cstheme="majorBidi"/>
                <w:sz w:val="28"/>
                <w:szCs w:val="28"/>
              </w:rPr>
              <w:t xml:space="preserve">NKT New Solution and Technology Development Investment Joint Stock </w:t>
            </w:r>
          </w:p>
          <w:p w14:paraId="49F9AF23" w14:textId="3580BE5E" w:rsidR="00CE318D" w:rsidRPr="0013582D" w:rsidRDefault="000E07C4" w:rsidP="00CE318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3582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="002F5F9E" w:rsidRPr="0013582D">
              <w:rPr>
                <w:rFonts w:asciiTheme="majorBidi" w:hAnsiTheme="majorBidi" w:cstheme="majorBidi"/>
                <w:sz w:val="28"/>
                <w:szCs w:val="28"/>
              </w:rPr>
              <w:t>Company</w:t>
            </w:r>
            <w:r w:rsidR="002F5F9E" w:rsidRPr="0013582D">
              <w:rPr>
                <w:rFonts w:asciiTheme="majorBidi" w:hAnsiTheme="majorBidi" w:cstheme="majorBidi"/>
                <w:sz w:val="28"/>
                <w:szCs w:val="28"/>
                <w:cs/>
              </w:rPr>
              <w:t>”</w:t>
            </w:r>
          </w:p>
        </w:tc>
        <w:tc>
          <w:tcPr>
            <w:tcW w:w="980" w:type="dxa"/>
            <w:tcBorders>
              <w:left w:val="nil"/>
            </w:tcBorders>
            <w:vAlign w:val="bottom"/>
          </w:tcPr>
          <w:p w14:paraId="0AC0A1E4" w14:textId="77777777" w:rsidR="00CE318D" w:rsidRPr="0013582D" w:rsidRDefault="00CE318D" w:rsidP="00CE318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805" w:type="dxa"/>
            <w:vAlign w:val="bottom"/>
          </w:tcPr>
          <w:p w14:paraId="1B0F68F2" w14:textId="77777777" w:rsidR="00CE318D" w:rsidRPr="0013582D" w:rsidRDefault="00CE318D" w:rsidP="00CE318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3939B979" w14:textId="77777777" w:rsidR="00CE318D" w:rsidRPr="0013582D" w:rsidRDefault="00CE318D" w:rsidP="00CE318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05" w:type="dxa"/>
            <w:vAlign w:val="bottom"/>
          </w:tcPr>
          <w:p w14:paraId="768D1B37" w14:textId="77777777" w:rsidR="00CE318D" w:rsidRPr="0013582D" w:rsidRDefault="00CE318D" w:rsidP="00CE318D">
            <w:pPr>
              <w:tabs>
                <w:tab w:val="clear" w:pos="454"/>
                <w:tab w:val="decimal" w:pos="28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</w:tcPr>
          <w:p w14:paraId="1E59F908" w14:textId="77777777" w:rsidR="00CE318D" w:rsidRPr="0013582D" w:rsidRDefault="00CE318D" w:rsidP="00CE318D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8" w:type="dxa"/>
            <w:vAlign w:val="bottom"/>
          </w:tcPr>
          <w:p w14:paraId="7CB358AE" w14:textId="77777777" w:rsidR="00CE318D" w:rsidRPr="0013582D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075E14EF" w14:textId="77777777" w:rsidR="00CE318D" w:rsidRPr="0013582D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3F55C2E8" w14:textId="77777777" w:rsidR="00CE318D" w:rsidRPr="0013582D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8230CF4" w14:textId="77777777" w:rsidR="00CE318D" w:rsidRPr="0013582D" w:rsidRDefault="00CE318D" w:rsidP="00CE318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3" w:type="dxa"/>
            <w:vAlign w:val="bottom"/>
          </w:tcPr>
          <w:p w14:paraId="53B4E234" w14:textId="77777777" w:rsidR="00CE318D" w:rsidRPr="0013582D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9" w:type="dxa"/>
            <w:vAlign w:val="bottom"/>
          </w:tcPr>
          <w:p w14:paraId="5D56BE81" w14:textId="77777777" w:rsidR="00CE318D" w:rsidRPr="0013582D" w:rsidRDefault="00CE318D" w:rsidP="00CE318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63D73DFE" w14:textId="77777777" w:rsidR="00CE318D" w:rsidRPr="0013582D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53721F06" w14:textId="77777777" w:rsidR="00CE318D" w:rsidRPr="0013582D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5C1D1CA5" w14:textId="77777777" w:rsidR="00CE318D" w:rsidRPr="0013582D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63E0BC42" w14:textId="77777777" w:rsidR="00CE318D" w:rsidRPr="0013582D" w:rsidRDefault="00CE318D" w:rsidP="00CE318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1" w:type="dxa"/>
            <w:vAlign w:val="bottom"/>
          </w:tcPr>
          <w:p w14:paraId="3FA31368" w14:textId="77777777" w:rsidR="00CE318D" w:rsidRPr="0013582D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60F76568" w14:textId="77777777" w:rsidR="00CE318D" w:rsidRPr="0013582D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52" w:type="dxa"/>
          </w:tcPr>
          <w:p w14:paraId="0DFA31A2" w14:textId="77777777" w:rsidR="00CE318D" w:rsidRPr="0013582D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9" w:type="dxa"/>
          </w:tcPr>
          <w:p w14:paraId="524EC813" w14:textId="77777777" w:rsidR="00CE318D" w:rsidRPr="0013582D" w:rsidRDefault="00CE318D" w:rsidP="00CE318D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8" w:type="dxa"/>
          </w:tcPr>
          <w:p w14:paraId="335E71E5" w14:textId="77777777" w:rsidR="00CE318D" w:rsidRPr="0013582D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2F5F9E" w:rsidRPr="00CF0320" w14:paraId="2F101E2E" w14:textId="77777777" w:rsidTr="0013582D">
        <w:trPr>
          <w:cantSplit/>
        </w:trPr>
        <w:tc>
          <w:tcPr>
            <w:tcW w:w="3997" w:type="dxa"/>
          </w:tcPr>
          <w:p w14:paraId="6324BE7A" w14:textId="51746723" w:rsidR="002F5F9E" w:rsidRPr="0013582D" w:rsidRDefault="002F5F9E" w:rsidP="00CE318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3582D">
              <w:rPr>
                <w:rFonts w:asciiTheme="majorBidi" w:hAnsiTheme="majorBidi" w:cstheme="majorBidi"/>
                <w:sz w:val="28"/>
                <w:szCs w:val="28"/>
              </w:rPr>
              <w:t>COL Vietnam Joint Stock Company</w:t>
            </w:r>
          </w:p>
        </w:tc>
        <w:tc>
          <w:tcPr>
            <w:tcW w:w="980" w:type="dxa"/>
            <w:tcBorders>
              <w:left w:val="nil"/>
            </w:tcBorders>
            <w:vAlign w:val="bottom"/>
          </w:tcPr>
          <w:p w14:paraId="13AC441C" w14:textId="606C6B23" w:rsidR="002F5F9E" w:rsidRPr="0013582D" w:rsidRDefault="002F5F9E" w:rsidP="00123E1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3582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ค้าปลีก</w:t>
            </w:r>
          </w:p>
        </w:tc>
        <w:tc>
          <w:tcPr>
            <w:tcW w:w="805" w:type="dxa"/>
            <w:vAlign w:val="bottom"/>
          </w:tcPr>
          <w:p w14:paraId="52BDAE54" w14:textId="4F469AD7" w:rsidR="002F5F9E" w:rsidRPr="0013582D" w:rsidRDefault="000678A0" w:rsidP="00123E1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3582D">
              <w:rPr>
                <w:rFonts w:asciiTheme="majorBidi" w:hAnsiTheme="majorBidi" w:cstheme="majorBidi"/>
                <w:sz w:val="28"/>
                <w:szCs w:val="28"/>
              </w:rPr>
              <w:t xml:space="preserve">       39.94</w:t>
            </w:r>
          </w:p>
        </w:tc>
        <w:tc>
          <w:tcPr>
            <w:tcW w:w="185" w:type="dxa"/>
            <w:vAlign w:val="bottom"/>
          </w:tcPr>
          <w:p w14:paraId="51D5A348" w14:textId="77777777" w:rsidR="002F5F9E" w:rsidRPr="0013582D" w:rsidRDefault="002F5F9E" w:rsidP="00CE318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5" w:type="dxa"/>
            <w:vAlign w:val="bottom"/>
          </w:tcPr>
          <w:p w14:paraId="0BE5E809" w14:textId="23558B32" w:rsidR="002F5F9E" w:rsidRPr="0013582D" w:rsidRDefault="002F5F9E" w:rsidP="002F5F9E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13582D">
              <w:rPr>
                <w:rFonts w:asciiTheme="majorBidi" w:hAnsiTheme="majorBidi" w:cstheme="majorBidi"/>
                <w:sz w:val="28"/>
                <w:szCs w:val="28"/>
              </w:rPr>
              <w:t xml:space="preserve">             -</w:t>
            </w:r>
          </w:p>
        </w:tc>
        <w:tc>
          <w:tcPr>
            <w:tcW w:w="184" w:type="dxa"/>
          </w:tcPr>
          <w:p w14:paraId="0E0363CF" w14:textId="77777777" w:rsidR="002F5F9E" w:rsidRPr="0013582D" w:rsidRDefault="002F5F9E" w:rsidP="00CE318D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8" w:type="dxa"/>
            <w:vAlign w:val="bottom"/>
          </w:tcPr>
          <w:p w14:paraId="3318BB11" w14:textId="0782E4C8" w:rsidR="002F5F9E" w:rsidRPr="0013582D" w:rsidRDefault="000678A0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582D">
              <w:rPr>
                <w:rFonts w:asciiTheme="majorBidi" w:hAnsiTheme="majorBidi" w:cstheme="majorBidi"/>
                <w:sz w:val="28"/>
                <w:szCs w:val="28"/>
              </w:rPr>
              <w:t>61,600</w:t>
            </w:r>
          </w:p>
        </w:tc>
        <w:tc>
          <w:tcPr>
            <w:tcW w:w="178" w:type="dxa"/>
            <w:vAlign w:val="bottom"/>
          </w:tcPr>
          <w:p w14:paraId="56CD3DDC" w14:textId="77777777" w:rsidR="002F5F9E" w:rsidRPr="0013582D" w:rsidRDefault="002F5F9E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1ACB1417" w14:textId="75838CBC" w:rsidR="002F5F9E" w:rsidRPr="0013582D" w:rsidRDefault="002F5F9E" w:rsidP="00123E1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358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7BCE70CC" w14:textId="77777777" w:rsidR="002F5F9E" w:rsidRPr="0013582D" w:rsidRDefault="002F5F9E" w:rsidP="00CE318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3" w:type="dxa"/>
            <w:vAlign w:val="bottom"/>
          </w:tcPr>
          <w:p w14:paraId="39CA3606" w14:textId="42586787" w:rsidR="002F5F9E" w:rsidRPr="0013582D" w:rsidRDefault="00AA6F41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3582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</w:p>
        </w:tc>
        <w:tc>
          <w:tcPr>
            <w:tcW w:w="179" w:type="dxa"/>
            <w:vAlign w:val="bottom"/>
          </w:tcPr>
          <w:p w14:paraId="1D875E05" w14:textId="77777777" w:rsidR="002F5F9E" w:rsidRPr="0013582D" w:rsidRDefault="002F5F9E" w:rsidP="00CE318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6D2EB77C" w14:textId="4DD4A8CB" w:rsidR="002F5F9E" w:rsidRPr="0013582D" w:rsidRDefault="002F5F9E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358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34420FCD" w14:textId="77777777" w:rsidR="002F5F9E" w:rsidRPr="0013582D" w:rsidRDefault="002F5F9E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6564F9C5" w14:textId="18CFA84F" w:rsidR="002F5F9E" w:rsidRPr="0013582D" w:rsidRDefault="00AA6F41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3582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</w:p>
        </w:tc>
        <w:tc>
          <w:tcPr>
            <w:tcW w:w="184" w:type="dxa"/>
            <w:vAlign w:val="bottom"/>
          </w:tcPr>
          <w:p w14:paraId="6DCEF3A6" w14:textId="77777777" w:rsidR="002F5F9E" w:rsidRPr="0013582D" w:rsidRDefault="002F5F9E" w:rsidP="00CE318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1" w:type="dxa"/>
            <w:vAlign w:val="bottom"/>
          </w:tcPr>
          <w:p w14:paraId="37661586" w14:textId="5ACB7D25" w:rsidR="002F5F9E" w:rsidRPr="0013582D" w:rsidRDefault="002F5F9E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358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62549703" w14:textId="77777777" w:rsidR="002F5F9E" w:rsidRPr="0013582D" w:rsidRDefault="002F5F9E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52" w:type="dxa"/>
          </w:tcPr>
          <w:p w14:paraId="6232260E" w14:textId="4FFF7C00" w:rsidR="002F5F9E" w:rsidRPr="0013582D" w:rsidRDefault="000678A0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3582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9" w:type="dxa"/>
          </w:tcPr>
          <w:p w14:paraId="38EACA5E" w14:textId="77777777" w:rsidR="002F5F9E" w:rsidRPr="0013582D" w:rsidRDefault="002F5F9E" w:rsidP="00CE318D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8" w:type="dxa"/>
          </w:tcPr>
          <w:p w14:paraId="2262457A" w14:textId="1744FA4C" w:rsidR="002F5F9E" w:rsidRPr="0013582D" w:rsidRDefault="000678A0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3582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4F4E10" w:rsidRPr="00CF0320" w14:paraId="018AE3AA" w14:textId="77777777" w:rsidTr="0013582D">
        <w:trPr>
          <w:cantSplit/>
          <w:trHeight w:val="270"/>
        </w:trPr>
        <w:tc>
          <w:tcPr>
            <w:tcW w:w="3997" w:type="dxa"/>
          </w:tcPr>
          <w:p w14:paraId="73DF2100" w14:textId="77777777" w:rsidR="004F4E10" w:rsidRPr="00CF0320" w:rsidRDefault="004F4E10" w:rsidP="001E6AD2">
            <w:pPr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</w:tcPr>
          <w:p w14:paraId="5201E227" w14:textId="77777777" w:rsidR="004F4E10" w:rsidRPr="00CF0320" w:rsidRDefault="004F4E10" w:rsidP="001E6AD2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95" w:type="dxa"/>
            <w:gridSpan w:val="3"/>
          </w:tcPr>
          <w:p w14:paraId="2D4DD467" w14:textId="77777777" w:rsidR="004F4E10" w:rsidRPr="00CF0320" w:rsidRDefault="004F4E10" w:rsidP="001E6AD2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CF0320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84" w:type="dxa"/>
          </w:tcPr>
          <w:p w14:paraId="1DDA2BEB" w14:textId="77777777" w:rsidR="004F4E10" w:rsidRPr="00CF0320" w:rsidRDefault="004F4E10" w:rsidP="001E6AD2">
            <w:pPr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795" w:type="dxa"/>
            <w:gridSpan w:val="3"/>
          </w:tcPr>
          <w:p w14:paraId="55D38833" w14:textId="77777777" w:rsidR="004F4E10" w:rsidRPr="00CF0320" w:rsidRDefault="004F4E10" w:rsidP="001E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CF0320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ล้านบาท</w:t>
            </w:r>
            <w:r w:rsidRPr="00CF0320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6019" w:type="dxa"/>
            <w:gridSpan w:val="13"/>
          </w:tcPr>
          <w:p w14:paraId="2F1CDE5A" w14:textId="77777777" w:rsidR="004F4E10" w:rsidRPr="00CF0320" w:rsidRDefault="004F4E10" w:rsidP="001E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CF0320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ล้านบาท</w:t>
            </w:r>
            <w:r w:rsidRPr="00CF0320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2F5F9E" w:rsidRPr="00CF0320" w14:paraId="16302D37" w14:textId="77777777" w:rsidTr="0013582D">
        <w:trPr>
          <w:cantSplit/>
        </w:trPr>
        <w:tc>
          <w:tcPr>
            <w:tcW w:w="4977" w:type="dxa"/>
            <w:gridSpan w:val="2"/>
          </w:tcPr>
          <w:p w14:paraId="34C253B2" w14:textId="73238712" w:rsidR="002F5F9E" w:rsidRPr="00CF0320" w:rsidRDefault="002F5F9E" w:rsidP="00D62485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9315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บริษัทร่วมทางอ้อม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(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ต่อ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805" w:type="dxa"/>
          </w:tcPr>
          <w:p w14:paraId="1E11A783" w14:textId="77777777" w:rsidR="002F5F9E" w:rsidRPr="00CF0320" w:rsidRDefault="002F5F9E" w:rsidP="00D62485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5" w:type="dxa"/>
          </w:tcPr>
          <w:p w14:paraId="265409E2" w14:textId="77777777" w:rsidR="002F5F9E" w:rsidRPr="00CF0320" w:rsidRDefault="002F5F9E" w:rsidP="00D62485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805" w:type="dxa"/>
          </w:tcPr>
          <w:p w14:paraId="010BECE9" w14:textId="77777777" w:rsidR="002F5F9E" w:rsidRPr="00CF0320" w:rsidRDefault="002F5F9E" w:rsidP="00D62485">
            <w:pPr>
              <w:tabs>
                <w:tab w:val="clear" w:pos="454"/>
                <w:tab w:val="decimal" w:pos="281"/>
              </w:tabs>
              <w:spacing w:line="240" w:lineRule="auto"/>
              <w:ind w:right="-79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4" w:type="dxa"/>
          </w:tcPr>
          <w:p w14:paraId="418C56E6" w14:textId="77777777" w:rsidR="002F5F9E" w:rsidRPr="00CF0320" w:rsidRDefault="002F5F9E" w:rsidP="00D62485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818" w:type="dxa"/>
          </w:tcPr>
          <w:p w14:paraId="3FEE8E7F" w14:textId="77777777" w:rsidR="002F5F9E" w:rsidRPr="00CF0320" w:rsidRDefault="002F5F9E" w:rsidP="00D6248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3DDD7461" w14:textId="77777777" w:rsidR="002F5F9E" w:rsidRPr="00CF0320" w:rsidRDefault="002F5F9E" w:rsidP="00D6248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5" w:type="dxa"/>
            <w:gridSpan w:val="2"/>
          </w:tcPr>
          <w:p w14:paraId="73C689B2" w14:textId="77777777" w:rsidR="002F5F9E" w:rsidRPr="00CF0320" w:rsidRDefault="002F5F9E" w:rsidP="00D6248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229D776A" w14:textId="77777777" w:rsidR="002F5F9E" w:rsidRPr="00CF0320" w:rsidRDefault="002F5F9E" w:rsidP="00D6248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3" w:type="dxa"/>
          </w:tcPr>
          <w:p w14:paraId="0DFAD9D4" w14:textId="77777777" w:rsidR="002F5F9E" w:rsidRPr="00CF0320" w:rsidRDefault="002F5F9E" w:rsidP="00D6248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9" w:type="dxa"/>
          </w:tcPr>
          <w:p w14:paraId="6B8355F5" w14:textId="77777777" w:rsidR="002F5F9E" w:rsidRPr="00CF0320" w:rsidRDefault="002F5F9E" w:rsidP="00D6248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1" w:type="dxa"/>
          </w:tcPr>
          <w:p w14:paraId="28857DD5" w14:textId="77777777" w:rsidR="002F5F9E" w:rsidRPr="00CF0320" w:rsidRDefault="002F5F9E" w:rsidP="00D6248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</w:tcPr>
          <w:p w14:paraId="24392887" w14:textId="77777777" w:rsidR="002F5F9E" w:rsidRPr="00CF0320" w:rsidRDefault="002F5F9E" w:rsidP="00D6248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</w:tcPr>
          <w:p w14:paraId="3FD475D8" w14:textId="77777777" w:rsidR="002F5F9E" w:rsidRPr="00CF0320" w:rsidRDefault="002F5F9E" w:rsidP="00D6248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54B9BF27" w14:textId="77777777" w:rsidR="002F5F9E" w:rsidRPr="00CF0320" w:rsidRDefault="002F5F9E" w:rsidP="00D6248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74E71348" w14:textId="77777777" w:rsidR="002F5F9E" w:rsidRPr="00CF0320" w:rsidRDefault="002F5F9E" w:rsidP="00D6248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5FDBA25F" w14:textId="77777777" w:rsidR="002F5F9E" w:rsidRPr="00CF0320" w:rsidRDefault="002F5F9E" w:rsidP="00D6248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52" w:type="dxa"/>
          </w:tcPr>
          <w:p w14:paraId="07F1020A" w14:textId="77777777" w:rsidR="002F5F9E" w:rsidRPr="00CF0320" w:rsidRDefault="002F5F9E" w:rsidP="00D6248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9" w:type="dxa"/>
          </w:tcPr>
          <w:p w14:paraId="43E7DFD9" w14:textId="77777777" w:rsidR="002F5F9E" w:rsidRPr="00CF0320" w:rsidRDefault="002F5F9E" w:rsidP="00D62485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8" w:type="dxa"/>
          </w:tcPr>
          <w:p w14:paraId="318353BC" w14:textId="77777777" w:rsidR="002F5F9E" w:rsidRPr="00CF0320" w:rsidRDefault="002F5F9E" w:rsidP="00D6248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CE318D" w:rsidRPr="00CF0320" w14:paraId="618D0EE2" w14:textId="77777777" w:rsidTr="0013582D">
        <w:trPr>
          <w:cantSplit/>
        </w:trPr>
        <w:tc>
          <w:tcPr>
            <w:tcW w:w="3997" w:type="dxa"/>
          </w:tcPr>
          <w:p w14:paraId="786155C2" w14:textId="77777777" w:rsidR="002E11AD" w:rsidRDefault="00CE318D" w:rsidP="00CE318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315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บริษัทร่วมภายใต้ “บริษัท สรรพสินค้าเซ็นทรัล </w:t>
            </w:r>
          </w:p>
          <w:p w14:paraId="566E06CF" w14:textId="00D8681A" w:rsidR="00CE318D" w:rsidRPr="009315CB" w:rsidRDefault="002E11AD" w:rsidP="00CE318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="00CE318D" w:rsidRPr="009315CB">
              <w:rPr>
                <w:rFonts w:asciiTheme="majorBidi" w:hAnsiTheme="majorBidi" w:cstheme="majorBidi"/>
                <w:sz w:val="28"/>
                <w:szCs w:val="28"/>
                <w:cs/>
              </w:rPr>
              <w:t>จำกัด” และ</w:t>
            </w:r>
            <w:r w:rsidR="00CE318D" w:rsidRPr="009315CB">
              <w:rPr>
                <w:rFonts w:asciiTheme="majorBidi" w:hAnsiTheme="majorBidi" w:cstheme="majorBidi"/>
                <w:sz w:val="28"/>
                <w:szCs w:val="28"/>
              </w:rPr>
              <w:t xml:space="preserve"> “</w:t>
            </w:r>
            <w:r w:rsidR="00CE318D" w:rsidRPr="009315C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โรบินสัน จำกั</w:t>
            </w:r>
            <w:r w:rsidR="00CE318D" w:rsidRPr="009315CB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ด</w:t>
            </w:r>
            <w:r w:rsidR="00CE318D" w:rsidRPr="009315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(มหาชน)”</w:t>
            </w:r>
          </w:p>
        </w:tc>
        <w:tc>
          <w:tcPr>
            <w:tcW w:w="980" w:type="dxa"/>
            <w:tcBorders>
              <w:left w:val="nil"/>
            </w:tcBorders>
            <w:vAlign w:val="bottom"/>
          </w:tcPr>
          <w:p w14:paraId="560816DA" w14:textId="77777777" w:rsidR="00CE318D" w:rsidRPr="009315CB" w:rsidRDefault="00CE318D" w:rsidP="00CE318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805" w:type="dxa"/>
            <w:vAlign w:val="bottom"/>
          </w:tcPr>
          <w:p w14:paraId="0F61995E" w14:textId="77777777" w:rsidR="00CE318D" w:rsidRPr="00CF0320" w:rsidRDefault="00CE318D" w:rsidP="00CE318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2E455B67" w14:textId="77777777" w:rsidR="00CE318D" w:rsidRPr="00CF0320" w:rsidRDefault="00CE318D" w:rsidP="00CE318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805" w:type="dxa"/>
            <w:vAlign w:val="bottom"/>
          </w:tcPr>
          <w:p w14:paraId="35D0575C" w14:textId="77777777" w:rsidR="00CE318D" w:rsidRPr="009315CB" w:rsidRDefault="00CE318D" w:rsidP="00CE318D">
            <w:pPr>
              <w:tabs>
                <w:tab w:val="clear" w:pos="454"/>
                <w:tab w:val="decimal" w:pos="28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</w:tcPr>
          <w:p w14:paraId="14B42F34" w14:textId="77777777" w:rsidR="00CE318D" w:rsidRPr="00CF0320" w:rsidRDefault="00CE318D" w:rsidP="00CE318D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11" w:type="dxa"/>
            <w:gridSpan w:val="4"/>
            <w:vAlign w:val="bottom"/>
          </w:tcPr>
          <w:p w14:paraId="6CA4D226" w14:textId="3C4BA5BE" w:rsidR="00CE318D" w:rsidRPr="009315CB" w:rsidRDefault="00CE318D" w:rsidP="004F4E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0A1EFF3C" w14:textId="77777777" w:rsidR="00CE318D" w:rsidRPr="00CF0320" w:rsidRDefault="00CE318D" w:rsidP="00CE318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3" w:type="dxa"/>
            <w:vAlign w:val="bottom"/>
          </w:tcPr>
          <w:p w14:paraId="623244FC" w14:textId="77777777" w:rsidR="00CE318D" w:rsidRPr="00CF0320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9" w:type="dxa"/>
            <w:vAlign w:val="bottom"/>
          </w:tcPr>
          <w:p w14:paraId="3D8D6D7C" w14:textId="77777777" w:rsidR="00CE318D" w:rsidRPr="00CF0320" w:rsidRDefault="00CE318D" w:rsidP="00CE318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75AE0423" w14:textId="77777777" w:rsidR="00CE318D" w:rsidRPr="009315CB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2FE1A79B" w14:textId="77777777" w:rsidR="00CE318D" w:rsidRPr="00CF0320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7EE7A691" w14:textId="77777777" w:rsidR="00CE318D" w:rsidRPr="00CF0320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17EE10E6" w14:textId="77777777" w:rsidR="00CE318D" w:rsidRPr="00CF0320" w:rsidRDefault="00CE318D" w:rsidP="00CE318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21" w:type="dxa"/>
            <w:vAlign w:val="bottom"/>
          </w:tcPr>
          <w:p w14:paraId="230B03B9" w14:textId="77777777" w:rsidR="00CE318D" w:rsidRPr="009315CB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789AA493" w14:textId="77777777" w:rsidR="00CE318D" w:rsidRPr="00CF0320" w:rsidRDefault="00CE318D" w:rsidP="00CE318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2" w:type="dxa"/>
          </w:tcPr>
          <w:p w14:paraId="17B76E26" w14:textId="77777777" w:rsidR="00CE318D" w:rsidRPr="00CF0320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9" w:type="dxa"/>
          </w:tcPr>
          <w:p w14:paraId="73096F82" w14:textId="77777777" w:rsidR="00CE318D" w:rsidRPr="00CF0320" w:rsidRDefault="00CE318D" w:rsidP="00CE318D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8" w:type="dxa"/>
          </w:tcPr>
          <w:p w14:paraId="4C07C7E9" w14:textId="77777777" w:rsidR="00CE318D" w:rsidRPr="00CF0320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CE318D" w:rsidRPr="00CF0320" w14:paraId="13B0EB29" w14:textId="77777777" w:rsidTr="0013582D">
        <w:trPr>
          <w:cantSplit/>
        </w:trPr>
        <w:tc>
          <w:tcPr>
            <w:tcW w:w="3997" w:type="dxa"/>
          </w:tcPr>
          <w:p w14:paraId="110B9316" w14:textId="04499F86" w:rsidR="00CE318D" w:rsidRPr="009315CB" w:rsidRDefault="00CE318D" w:rsidP="00CE318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15C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แวต รีฟันด์ เซ็นเตอร์ (ประเทศไทย) จำกัด</w:t>
            </w:r>
          </w:p>
        </w:tc>
        <w:tc>
          <w:tcPr>
            <w:tcW w:w="980" w:type="dxa"/>
            <w:tcBorders>
              <w:left w:val="nil"/>
            </w:tcBorders>
          </w:tcPr>
          <w:p w14:paraId="04166BA4" w14:textId="323B6B79" w:rsidR="00CE318D" w:rsidRPr="009315CB" w:rsidRDefault="00CE318D" w:rsidP="000B10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ให้</w:t>
            </w:r>
            <w:r w:rsidRPr="009315C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บริการ</w:t>
            </w:r>
          </w:p>
        </w:tc>
        <w:tc>
          <w:tcPr>
            <w:tcW w:w="805" w:type="dxa"/>
          </w:tcPr>
          <w:p w14:paraId="6B2C3257" w14:textId="2DC51E4E" w:rsidR="00CE318D" w:rsidRPr="004F4E10" w:rsidRDefault="000678A0" w:rsidP="00643C22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right="-13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38.46</w:t>
            </w:r>
          </w:p>
        </w:tc>
        <w:tc>
          <w:tcPr>
            <w:tcW w:w="185" w:type="dxa"/>
          </w:tcPr>
          <w:p w14:paraId="1994238D" w14:textId="77777777" w:rsidR="00CE318D" w:rsidRPr="004F4E10" w:rsidRDefault="00CE318D" w:rsidP="00CE318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5" w:type="dxa"/>
          </w:tcPr>
          <w:p w14:paraId="63249A15" w14:textId="73CD6778" w:rsidR="00CE318D" w:rsidRPr="004F4E10" w:rsidRDefault="00CE318D" w:rsidP="00643C2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F4E1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38.</w:t>
            </w:r>
            <w:r w:rsidRPr="004F4E10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  <w:tc>
          <w:tcPr>
            <w:tcW w:w="184" w:type="dxa"/>
          </w:tcPr>
          <w:p w14:paraId="0E380ADF" w14:textId="77777777" w:rsidR="00CE318D" w:rsidRPr="004F4E10" w:rsidRDefault="00CE318D" w:rsidP="00CE318D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8" w:type="dxa"/>
          </w:tcPr>
          <w:p w14:paraId="1705CE6D" w14:textId="6E4AB833" w:rsidR="00CE318D" w:rsidRPr="004F4E10" w:rsidRDefault="000678A0" w:rsidP="00643C2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78" w:type="dxa"/>
          </w:tcPr>
          <w:p w14:paraId="54CCF507" w14:textId="77777777" w:rsidR="00CE318D" w:rsidRPr="004F4E10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dxa"/>
            <w:gridSpan w:val="2"/>
          </w:tcPr>
          <w:p w14:paraId="55E0E7AE" w14:textId="61BC71F2" w:rsidR="00CE318D" w:rsidRPr="004F4E10" w:rsidRDefault="00CE318D" w:rsidP="00643C2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4F4E1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</w:tc>
        <w:tc>
          <w:tcPr>
            <w:tcW w:w="178" w:type="dxa"/>
          </w:tcPr>
          <w:p w14:paraId="3024EBC2" w14:textId="77777777" w:rsidR="00CE318D" w:rsidRPr="00CB5AB6" w:rsidRDefault="00CE318D" w:rsidP="00CE318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3" w:type="dxa"/>
          </w:tcPr>
          <w:p w14:paraId="13753A63" w14:textId="15A2B542" w:rsidR="00CE318D" w:rsidRPr="00CB5AB6" w:rsidRDefault="000678A0" w:rsidP="00643C2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B5AB6">
              <w:rPr>
                <w:rFonts w:ascii="Angsana New" w:hAnsi="Angsana New" w:cs="Angsana New"/>
                <w:sz w:val="28"/>
                <w:szCs w:val="28"/>
                <w:lang w:bidi="th-TH"/>
              </w:rPr>
              <w:t>14</w:t>
            </w:r>
          </w:p>
        </w:tc>
        <w:tc>
          <w:tcPr>
            <w:tcW w:w="179" w:type="dxa"/>
          </w:tcPr>
          <w:p w14:paraId="134D9154" w14:textId="77777777" w:rsidR="00CE318D" w:rsidRPr="00CB5AB6" w:rsidRDefault="00CE318D" w:rsidP="00CE318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1" w:type="dxa"/>
          </w:tcPr>
          <w:p w14:paraId="21CD012F" w14:textId="56FE66ED" w:rsidR="00CE318D" w:rsidRPr="00CB5AB6" w:rsidRDefault="00CE318D" w:rsidP="00643C2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CB5AB6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181" w:type="dxa"/>
            <w:vAlign w:val="bottom"/>
          </w:tcPr>
          <w:p w14:paraId="50B32E5B" w14:textId="77777777" w:rsidR="00CE318D" w:rsidRPr="004F4E10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</w:tcPr>
          <w:p w14:paraId="05064170" w14:textId="73F30DC0" w:rsidR="00CE318D" w:rsidRPr="004F4E10" w:rsidRDefault="000678A0" w:rsidP="00643C2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11</w:t>
            </w:r>
          </w:p>
        </w:tc>
        <w:tc>
          <w:tcPr>
            <w:tcW w:w="184" w:type="dxa"/>
          </w:tcPr>
          <w:p w14:paraId="5C091A23" w14:textId="77777777" w:rsidR="00CE318D" w:rsidRPr="004F4E10" w:rsidRDefault="00CE318D" w:rsidP="00CE318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643C903F" w14:textId="380F98B5" w:rsidR="00CE318D" w:rsidRPr="004F4E10" w:rsidRDefault="00CE318D" w:rsidP="00643C2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F4E1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</w:t>
            </w:r>
          </w:p>
        </w:tc>
        <w:tc>
          <w:tcPr>
            <w:tcW w:w="178" w:type="dxa"/>
          </w:tcPr>
          <w:p w14:paraId="0276B16F" w14:textId="77777777" w:rsidR="00CE318D" w:rsidRPr="004F4E10" w:rsidRDefault="00CE318D" w:rsidP="00CE318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852" w:type="dxa"/>
          </w:tcPr>
          <w:p w14:paraId="12B5B808" w14:textId="4E636F97" w:rsidR="00CE318D" w:rsidRPr="004F4E10" w:rsidRDefault="000678A0" w:rsidP="00643C2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79" w:type="dxa"/>
          </w:tcPr>
          <w:p w14:paraId="6061B53D" w14:textId="77777777" w:rsidR="00CE318D" w:rsidRPr="004F4E10" w:rsidRDefault="00CE318D" w:rsidP="00CE318D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8" w:type="dxa"/>
          </w:tcPr>
          <w:p w14:paraId="1F72D70E" w14:textId="57BCE2F9" w:rsidR="00CE318D" w:rsidRPr="004F4E10" w:rsidRDefault="000678A0" w:rsidP="00643C2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CE318D" w:rsidRPr="00CF0320" w14:paraId="61D71810" w14:textId="77777777" w:rsidTr="0013582D">
        <w:trPr>
          <w:cantSplit/>
        </w:trPr>
        <w:tc>
          <w:tcPr>
            <w:tcW w:w="3997" w:type="dxa"/>
          </w:tcPr>
          <w:p w14:paraId="0BA86C7F" w14:textId="77777777" w:rsidR="00CE318D" w:rsidRPr="009315CB" w:rsidRDefault="00CE318D" w:rsidP="00CE318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0" w:type="dxa"/>
            <w:tcBorders>
              <w:left w:val="nil"/>
            </w:tcBorders>
          </w:tcPr>
          <w:p w14:paraId="5756EC99" w14:textId="77777777" w:rsidR="00CE318D" w:rsidRDefault="00CE318D" w:rsidP="00CE318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805" w:type="dxa"/>
          </w:tcPr>
          <w:p w14:paraId="3CBF86B8" w14:textId="77777777" w:rsidR="00CE318D" w:rsidRPr="00CF0320" w:rsidRDefault="00CE318D" w:rsidP="00CE318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5" w:type="dxa"/>
          </w:tcPr>
          <w:p w14:paraId="1AA01238" w14:textId="77777777" w:rsidR="00CE318D" w:rsidRPr="00CF0320" w:rsidRDefault="00CE318D" w:rsidP="00CE318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805" w:type="dxa"/>
          </w:tcPr>
          <w:p w14:paraId="09E7ABDD" w14:textId="77777777" w:rsidR="00CE318D" w:rsidRPr="009315CB" w:rsidRDefault="00CE318D" w:rsidP="00CE318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</w:tcPr>
          <w:p w14:paraId="17B8F5A2" w14:textId="77777777" w:rsidR="00CE318D" w:rsidRPr="00CF0320" w:rsidRDefault="00CE318D" w:rsidP="00CE318D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818" w:type="dxa"/>
          </w:tcPr>
          <w:p w14:paraId="2DB4121B" w14:textId="77777777" w:rsidR="00CE318D" w:rsidRPr="009315CB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8" w:type="dxa"/>
          </w:tcPr>
          <w:p w14:paraId="70276FDF" w14:textId="77777777" w:rsidR="00CE318D" w:rsidRPr="009315CB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5" w:type="dxa"/>
            <w:gridSpan w:val="2"/>
          </w:tcPr>
          <w:p w14:paraId="33FBA497" w14:textId="77777777" w:rsidR="00CE318D" w:rsidRPr="009315CB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57E601F5" w14:textId="77777777" w:rsidR="00CE318D" w:rsidRPr="00CF0320" w:rsidRDefault="00CE318D" w:rsidP="00CE318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3" w:type="dxa"/>
          </w:tcPr>
          <w:p w14:paraId="2DE5EA53" w14:textId="77777777" w:rsidR="00CE318D" w:rsidRPr="00CF0320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9" w:type="dxa"/>
          </w:tcPr>
          <w:p w14:paraId="685B2F37" w14:textId="77777777" w:rsidR="00CE318D" w:rsidRPr="00CF0320" w:rsidRDefault="00CE318D" w:rsidP="00CE318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1" w:type="dxa"/>
          </w:tcPr>
          <w:p w14:paraId="0D2F529C" w14:textId="77777777" w:rsidR="00CE318D" w:rsidRPr="00FC6BA5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6B80E749" w14:textId="77777777" w:rsidR="00CE318D" w:rsidRPr="00CF0320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</w:tcPr>
          <w:p w14:paraId="4B35D9B3" w14:textId="77777777" w:rsidR="00CE318D" w:rsidRPr="00CF0320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6BED7D5E" w14:textId="77777777" w:rsidR="00CE318D" w:rsidRPr="00CF0320" w:rsidRDefault="00CE318D" w:rsidP="00CE318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10EF7B15" w14:textId="77777777" w:rsidR="00CE318D" w:rsidRPr="009315CB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4E5198E3" w14:textId="77777777" w:rsidR="00CE318D" w:rsidRPr="00CF0320" w:rsidRDefault="00CE318D" w:rsidP="00CE318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2" w:type="dxa"/>
          </w:tcPr>
          <w:p w14:paraId="759F550A" w14:textId="77777777" w:rsidR="00CE318D" w:rsidRPr="00CF0320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9" w:type="dxa"/>
          </w:tcPr>
          <w:p w14:paraId="7C8E657A" w14:textId="77777777" w:rsidR="00CE318D" w:rsidRPr="00CF0320" w:rsidRDefault="00CE318D" w:rsidP="00CE318D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8" w:type="dxa"/>
          </w:tcPr>
          <w:p w14:paraId="7DD7FB78" w14:textId="77777777" w:rsidR="00CE318D" w:rsidRPr="00CF0320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CE318D" w:rsidRPr="00CF0320" w14:paraId="21C25CE8" w14:textId="77777777" w:rsidTr="0013582D">
        <w:trPr>
          <w:cantSplit/>
        </w:trPr>
        <w:tc>
          <w:tcPr>
            <w:tcW w:w="3997" w:type="dxa"/>
            <w:vAlign w:val="bottom"/>
          </w:tcPr>
          <w:p w14:paraId="6B87C5C7" w14:textId="77777777" w:rsidR="002E11AD" w:rsidRDefault="00CE318D" w:rsidP="00CE318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315C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บริษัทร่วมภายใต้ “บริษัท เซ็นทรัลมาร์เก็ตติ</w:t>
            </w:r>
            <w:r w:rsidR="004F4E10">
              <w:rPr>
                <w:rFonts w:asciiTheme="majorBidi" w:hAnsiTheme="majorBidi" w:cstheme="majorBidi" w:hint="cs"/>
                <w:sz w:val="28"/>
                <w:szCs w:val="28"/>
                <w:cs/>
              </w:rPr>
              <w:t>้</w:t>
            </w:r>
            <w:r w:rsidRPr="009315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งกรุ๊ป </w:t>
            </w:r>
          </w:p>
          <w:p w14:paraId="398F6A1F" w14:textId="79288950" w:rsidR="00CE318D" w:rsidRPr="009315CB" w:rsidRDefault="002E11AD" w:rsidP="00CE318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="00CE318D" w:rsidRPr="009315CB">
              <w:rPr>
                <w:rFonts w:asciiTheme="majorBidi" w:hAnsiTheme="majorBidi" w:cstheme="majorBidi"/>
                <w:sz w:val="28"/>
                <w:szCs w:val="28"/>
                <w:cs/>
              </w:rPr>
              <w:t>จำกัด”</w:t>
            </w:r>
          </w:p>
        </w:tc>
        <w:tc>
          <w:tcPr>
            <w:tcW w:w="980" w:type="dxa"/>
            <w:tcBorders>
              <w:left w:val="nil"/>
            </w:tcBorders>
            <w:vAlign w:val="bottom"/>
          </w:tcPr>
          <w:p w14:paraId="4DE707D8" w14:textId="77777777" w:rsidR="00CE318D" w:rsidRDefault="00CE318D" w:rsidP="00CE318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805" w:type="dxa"/>
            <w:vAlign w:val="bottom"/>
          </w:tcPr>
          <w:p w14:paraId="3324C87B" w14:textId="77777777" w:rsidR="00CE318D" w:rsidRPr="00CF0320" w:rsidRDefault="00CE318D" w:rsidP="00CE318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252BD673" w14:textId="77777777" w:rsidR="00CE318D" w:rsidRPr="00CF0320" w:rsidRDefault="00CE318D" w:rsidP="00CE318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805" w:type="dxa"/>
            <w:vAlign w:val="bottom"/>
          </w:tcPr>
          <w:p w14:paraId="1DCEC35C" w14:textId="77777777" w:rsidR="00CE318D" w:rsidRPr="00995BF5" w:rsidRDefault="00CE318D" w:rsidP="00CE318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20296223" w14:textId="77777777" w:rsidR="00CE318D" w:rsidRPr="00CF0320" w:rsidRDefault="00CE318D" w:rsidP="00CE318D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818" w:type="dxa"/>
            <w:vAlign w:val="bottom"/>
          </w:tcPr>
          <w:p w14:paraId="6EA697A7" w14:textId="77777777" w:rsidR="00CE318D" w:rsidRPr="009315CB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0814D1B1" w14:textId="77777777" w:rsidR="00CE318D" w:rsidRPr="009315CB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21BD15B2" w14:textId="77777777" w:rsidR="00CE318D" w:rsidRPr="009315CB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DF60F73" w14:textId="77777777" w:rsidR="00CE318D" w:rsidRPr="00CF0320" w:rsidRDefault="00CE318D" w:rsidP="00CE318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3" w:type="dxa"/>
            <w:vAlign w:val="bottom"/>
          </w:tcPr>
          <w:p w14:paraId="13BB9B0D" w14:textId="77777777" w:rsidR="00CE318D" w:rsidRPr="00CF0320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9" w:type="dxa"/>
            <w:vAlign w:val="bottom"/>
          </w:tcPr>
          <w:p w14:paraId="1F380755" w14:textId="77777777" w:rsidR="00CE318D" w:rsidRPr="00CF0320" w:rsidRDefault="00CE318D" w:rsidP="00CE318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437E17E7" w14:textId="77777777" w:rsidR="00CE318D" w:rsidRPr="00FC6BA5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5767D275" w14:textId="77777777" w:rsidR="00CE318D" w:rsidRPr="00CF0320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</w:tcPr>
          <w:p w14:paraId="4501AEAA" w14:textId="77777777" w:rsidR="00CE318D" w:rsidRPr="00CF0320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6C9699A1" w14:textId="77777777" w:rsidR="00CE318D" w:rsidRPr="00CF0320" w:rsidRDefault="00CE318D" w:rsidP="00CE318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6890A893" w14:textId="77777777" w:rsidR="00CE318D" w:rsidRPr="009315CB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10A00F9C" w14:textId="77777777" w:rsidR="00CE318D" w:rsidRPr="00CF0320" w:rsidRDefault="00CE318D" w:rsidP="00CE318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2" w:type="dxa"/>
          </w:tcPr>
          <w:p w14:paraId="435A3B80" w14:textId="77777777" w:rsidR="00CE318D" w:rsidRPr="00CF0320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9" w:type="dxa"/>
          </w:tcPr>
          <w:p w14:paraId="77A97E61" w14:textId="77777777" w:rsidR="00CE318D" w:rsidRPr="00CF0320" w:rsidRDefault="00CE318D" w:rsidP="00CE318D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8" w:type="dxa"/>
          </w:tcPr>
          <w:p w14:paraId="3C624A1F" w14:textId="77777777" w:rsidR="00CE318D" w:rsidRPr="00CF0320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CE318D" w:rsidRPr="004F4E10" w14:paraId="0DD2BF23" w14:textId="77777777" w:rsidTr="0013582D">
        <w:trPr>
          <w:cantSplit/>
        </w:trPr>
        <w:tc>
          <w:tcPr>
            <w:tcW w:w="3997" w:type="dxa"/>
            <w:vAlign w:val="bottom"/>
          </w:tcPr>
          <w:p w14:paraId="0BE5CB48" w14:textId="69930EB9" w:rsidR="00CE318D" w:rsidRPr="009315CB" w:rsidRDefault="00CE318D" w:rsidP="00CE318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15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แซมโซไนท์ </w:t>
            </w:r>
            <w:r w:rsidRPr="009315C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315CB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ประเทศไทย</w:t>
            </w:r>
            <w:r w:rsidRPr="009315CB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9315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  <w:r w:rsidRPr="009315CB" w:rsidDel="00F725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315CB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(1)</w:t>
            </w:r>
          </w:p>
        </w:tc>
        <w:tc>
          <w:tcPr>
            <w:tcW w:w="980" w:type="dxa"/>
            <w:tcBorders>
              <w:left w:val="nil"/>
            </w:tcBorders>
            <w:vAlign w:val="bottom"/>
          </w:tcPr>
          <w:p w14:paraId="09B44CF8" w14:textId="49A8CF69" w:rsidR="00CE318D" w:rsidRDefault="00CE318D" w:rsidP="00CE318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9315C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แฟชั่น</w:t>
            </w:r>
          </w:p>
        </w:tc>
        <w:tc>
          <w:tcPr>
            <w:tcW w:w="805" w:type="dxa"/>
            <w:vAlign w:val="bottom"/>
          </w:tcPr>
          <w:p w14:paraId="64F98854" w14:textId="256D4BAF" w:rsidR="00CE318D" w:rsidRPr="004F4E10" w:rsidRDefault="000678A0" w:rsidP="004F4E10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right="-13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50.41</w:t>
            </w:r>
          </w:p>
        </w:tc>
        <w:tc>
          <w:tcPr>
            <w:tcW w:w="185" w:type="dxa"/>
            <w:vAlign w:val="bottom"/>
          </w:tcPr>
          <w:p w14:paraId="53EFEE3C" w14:textId="77777777" w:rsidR="00CE318D" w:rsidRPr="004F4E10" w:rsidRDefault="00CE318D" w:rsidP="00CE318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5" w:type="dxa"/>
            <w:vAlign w:val="bottom"/>
          </w:tcPr>
          <w:p w14:paraId="369346F8" w14:textId="18D6EB51" w:rsidR="00CE318D" w:rsidRPr="004F4E10" w:rsidRDefault="00CE318D" w:rsidP="00CE318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F4E10">
              <w:rPr>
                <w:rFonts w:asciiTheme="majorBidi" w:hAnsiTheme="majorBidi" w:cstheme="majorBidi"/>
                <w:sz w:val="28"/>
                <w:szCs w:val="28"/>
              </w:rPr>
              <w:t>50.41</w:t>
            </w:r>
          </w:p>
        </w:tc>
        <w:tc>
          <w:tcPr>
            <w:tcW w:w="184" w:type="dxa"/>
            <w:vAlign w:val="bottom"/>
          </w:tcPr>
          <w:p w14:paraId="4B166365" w14:textId="77777777" w:rsidR="00CE318D" w:rsidRPr="004F4E10" w:rsidRDefault="00CE318D" w:rsidP="00CE318D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8" w:type="dxa"/>
            <w:vAlign w:val="bottom"/>
          </w:tcPr>
          <w:p w14:paraId="34F00896" w14:textId="4A054F93" w:rsidR="00CE318D" w:rsidRPr="004F4E10" w:rsidRDefault="000678A0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178" w:type="dxa"/>
            <w:vAlign w:val="bottom"/>
          </w:tcPr>
          <w:p w14:paraId="778635BC" w14:textId="77777777" w:rsidR="00CE318D" w:rsidRPr="004F4E10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72C865EE" w14:textId="283BC24B" w:rsidR="00CE318D" w:rsidRPr="004F4E10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F4E10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178" w:type="dxa"/>
            <w:vAlign w:val="bottom"/>
          </w:tcPr>
          <w:p w14:paraId="0CFB4663" w14:textId="77777777" w:rsidR="00CE318D" w:rsidRPr="004F4E10" w:rsidRDefault="00CE318D" w:rsidP="00CE318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3" w:type="dxa"/>
            <w:vAlign w:val="bottom"/>
          </w:tcPr>
          <w:p w14:paraId="1EC7FF3C" w14:textId="48CA8E66" w:rsidR="00CE318D" w:rsidRPr="004F4E10" w:rsidRDefault="000678A0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9</w:t>
            </w:r>
          </w:p>
        </w:tc>
        <w:tc>
          <w:tcPr>
            <w:tcW w:w="179" w:type="dxa"/>
            <w:vAlign w:val="bottom"/>
          </w:tcPr>
          <w:p w14:paraId="79976E45" w14:textId="77777777" w:rsidR="00CE318D" w:rsidRPr="004F4E10" w:rsidRDefault="00CE318D" w:rsidP="00CE318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416E463A" w14:textId="76ADE9B3" w:rsidR="00CE318D" w:rsidRPr="004F4E10" w:rsidRDefault="00CE318D" w:rsidP="00CE318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F4E10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81" w:type="dxa"/>
            <w:vAlign w:val="bottom"/>
          </w:tcPr>
          <w:p w14:paraId="3E88EDF8" w14:textId="77777777" w:rsidR="00CE318D" w:rsidRPr="004F4E10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261E2733" w14:textId="1BCC20FF" w:rsidR="00CE318D" w:rsidRPr="00CB5AB6" w:rsidRDefault="000678A0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B5AB6">
              <w:rPr>
                <w:rFonts w:ascii="Angsana New" w:hAnsi="Angsana New" w:cs="Angsana New"/>
                <w:sz w:val="28"/>
                <w:szCs w:val="28"/>
                <w:lang w:bidi="th-TH"/>
              </w:rPr>
              <w:t>216</w:t>
            </w:r>
          </w:p>
        </w:tc>
        <w:tc>
          <w:tcPr>
            <w:tcW w:w="184" w:type="dxa"/>
            <w:vAlign w:val="bottom"/>
          </w:tcPr>
          <w:p w14:paraId="6DD29CC7" w14:textId="77777777" w:rsidR="00CE318D" w:rsidRPr="00CB5AB6" w:rsidRDefault="00CE318D" w:rsidP="00CE318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21" w:type="dxa"/>
            <w:vAlign w:val="bottom"/>
          </w:tcPr>
          <w:p w14:paraId="43D5628C" w14:textId="4E3FC03E" w:rsidR="00CE318D" w:rsidRPr="00CB5AB6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B5AB6">
              <w:rPr>
                <w:rFonts w:asciiTheme="majorBidi" w:hAnsiTheme="majorBidi" w:cstheme="majorBidi"/>
                <w:sz w:val="28"/>
                <w:szCs w:val="28"/>
              </w:rPr>
              <w:t>220</w:t>
            </w:r>
          </w:p>
        </w:tc>
        <w:tc>
          <w:tcPr>
            <w:tcW w:w="178" w:type="dxa"/>
          </w:tcPr>
          <w:p w14:paraId="6C327032" w14:textId="77777777" w:rsidR="00CE318D" w:rsidRPr="004F4E10" w:rsidRDefault="00CE318D" w:rsidP="00CE318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2" w:type="dxa"/>
          </w:tcPr>
          <w:p w14:paraId="7097BF40" w14:textId="11FC0927" w:rsidR="00CE318D" w:rsidRPr="004F4E10" w:rsidRDefault="00BF2F49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64</w:t>
            </w:r>
          </w:p>
        </w:tc>
        <w:tc>
          <w:tcPr>
            <w:tcW w:w="179" w:type="dxa"/>
          </w:tcPr>
          <w:p w14:paraId="0890F98F" w14:textId="77777777" w:rsidR="00CE318D" w:rsidRPr="004F4E10" w:rsidRDefault="00CE318D" w:rsidP="00CE318D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8" w:type="dxa"/>
          </w:tcPr>
          <w:p w14:paraId="3CC28771" w14:textId="4C42F779" w:rsidR="00CE318D" w:rsidRPr="004F4E10" w:rsidRDefault="000678A0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678A0">
              <w:rPr>
                <w:rFonts w:ascii="Angsana New" w:hAnsi="Angsana New" w:cs="Angsana New"/>
                <w:sz w:val="28"/>
                <w:szCs w:val="28"/>
                <w:lang w:bidi="th-TH"/>
              </w:rPr>
              <w:t>84</w:t>
            </w:r>
          </w:p>
        </w:tc>
      </w:tr>
      <w:tr w:rsidR="0013079D" w:rsidRPr="004F4E10" w14:paraId="7306FD09" w14:textId="77777777" w:rsidTr="0013582D">
        <w:trPr>
          <w:cantSplit/>
        </w:trPr>
        <w:tc>
          <w:tcPr>
            <w:tcW w:w="3997" w:type="dxa"/>
            <w:vAlign w:val="bottom"/>
          </w:tcPr>
          <w:p w14:paraId="42CC0180" w14:textId="77777777" w:rsidR="0013079D" w:rsidRPr="009315CB" w:rsidRDefault="0013079D" w:rsidP="00CE318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0" w:type="dxa"/>
            <w:tcBorders>
              <w:left w:val="nil"/>
            </w:tcBorders>
            <w:vAlign w:val="bottom"/>
          </w:tcPr>
          <w:p w14:paraId="27626E2F" w14:textId="77777777" w:rsidR="0013079D" w:rsidRPr="009315CB" w:rsidRDefault="0013079D" w:rsidP="00CE318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05" w:type="dxa"/>
            <w:vAlign w:val="bottom"/>
          </w:tcPr>
          <w:p w14:paraId="0629BD05" w14:textId="77777777" w:rsidR="0013079D" w:rsidRDefault="0013079D" w:rsidP="004F4E10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right="-13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0A452849" w14:textId="77777777" w:rsidR="0013079D" w:rsidRPr="004F4E10" w:rsidRDefault="0013079D" w:rsidP="00CE318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5" w:type="dxa"/>
            <w:vAlign w:val="bottom"/>
          </w:tcPr>
          <w:p w14:paraId="1A27263A" w14:textId="77777777" w:rsidR="0013079D" w:rsidRPr="004F4E10" w:rsidRDefault="0013079D" w:rsidP="00CE318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  <w:vAlign w:val="bottom"/>
          </w:tcPr>
          <w:p w14:paraId="6AF25144" w14:textId="77777777" w:rsidR="0013079D" w:rsidRPr="004F4E10" w:rsidRDefault="0013079D" w:rsidP="00CE318D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8" w:type="dxa"/>
            <w:vAlign w:val="bottom"/>
          </w:tcPr>
          <w:p w14:paraId="6D248181" w14:textId="77777777" w:rsidR="0013079D" w:rsidRDefault="0013079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C892FF8" w14:textId="77777777" w:rsidR="0013079D" w:rsidRPr="004F4E10" w:rsidRDefault="0013079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26020B8C" w14:textId="77777777" w:rsidR="0013079D" w:rsidRPr="004F4E10" w:rsidRDefault="0013079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781B428" w14:textId="77777777" w:rsidR="0013079D" w:rsidRPr="004F4E10" w:rsidRDefault="0013079D" w:rsidP="00CE318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3" w:type="dxa"/>
            <w:vAlign w:val="bottom"/>
          </w:tcPr>
          <w:p w14:paraId="05E92226" w14:textId="77777777" w:rsidR="0013079D" w:rsidRDefault="0013079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9" w:type="dxa"/>
            <w:vAlign w:val="bottom"/>
          </w:tcPr>
          <w:p w14:paraId="5BCFC772" w14:textId="77777777" w:rsidR="0013079D" w:rsidRPr="004F4E10" w:rsidRDefault="0013079D" w:rsidP="00CE318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4D2350BB" w14:textId="77777777" w:rsidR="0013079D" w:rsidRPr="004F4E10" w:rsidRDefault="0013079D" w:rsidP="00CE318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5EDCFA7C" w14:textId="77777777" w:rsidR="0013079D" w:rsidRPr="004F4E10" w:rsidRDefault="0013079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5E825E1B" w14:textId="77777777" w:rsidR="0013079D" w:rsidRDefault="0013079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4A6123B3" w14:textId="77777777" w:rsidR="0013079D" w:rsidRPr="004F4E10" w:rsidRDefault="0013079D" w:rsidP="00CE318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21" w:type="dxa"/>
            <w:vAlign w:val="bottom"/>
          </w:tcPr>
          <w:p w14:paraId="0BA36777" w14:textId="77777777" w:rsidR="0013079D" w:rsidRPr="004F4E10" w:rsidRDefault="0013079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16C5071E" w14:textId="77777777" w:rsidR="0013079D" w:rsidRPr="004F4E10" w:rsidRDefault="0013079D" w:rsidP="00CE318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2" w:type="dxa"/>
          </w:tcPr>
          <w:p w14:paraId="1FAEB6EF" w14:textId="77777777" w:rsidR="0013079D" w:rsidRDefault="0013079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9" w:type="dxa"/>
          </w:tcPr>
          <w:p w14:paraId="0CACA8AC" w14:textId="77777777" w:rsidR="0013079D" w:rsidRPr="004F4E10" w:rsidRDefault="0013079D" w:rsidP="00CE318D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8" w:type="dxa"/>
          </w:tcPr>
          <w:p w14:paraId="56CF8AA7" w14:textId="77777777" w:rsidR="0013079D" w:rsidRDefault="0013079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CE318D" w:rsidRPr="00CF0320" w14:paraId="41FAA39D" w14:textId="77777777" w:rsidTr="0013582D">
        <w:trPr>
          <w:cantSplit/>
        </w:trPr>
        <w:tc>
          <w:tcPr>
            <w:tcW w:w="3997" w:type="dxa"/>
            <w:vAlign w:val="bottom"/>
          </w:tcPr>
          <w:p w14:paraId="771E3BDB" w14:textId="1368E9AF" w:rsidR="00CE318D" w:rsidRPr="009315CB" w:rsidRDefault="00CE318D" w:rsidP="00CE318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15C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บริษัทร่วมภายใต้ “บริษัท เซ็นทรัลเทรดดิ้ง จำกัด”</w:t>
            </w:r>
          </w:p>
        </w:tc>
        <w:tc>
          <w:tcPr>
            <w:tcW w:w="980" w:type="dxa"/>
            <w:tcBorders>
              <w:left w:val="nil"/>
            </w:tcBorders>
            <w:vAlign w:val="bottom"/>
          </w:tcPr>
          <w:p w14:paraId="5DEB3778" w14:textId="77777777" w:rsidR="00CE318D" w:rsidRPr="009315CB" w:rsidRDefault="00CE318D" w:rsidP="00CE318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805" w:type="dxa"/>
            <w:vAlign w:val="bottom"/>
          </w:tcPr>
          <w:p w14:paraId="23BBDAA0" w14:textId="77777777" w:rsidR="00CE318D" w:rsidRPr="00CF0320" w:rsidRDefault="00CE318D" w:rsidP="00CE318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78BEF268" w14:textId="77777777" w:rsidR="00CE318D" w:rsidRPr="00CF0320" w:rsidRDefault="00CE318D" w:rsidP="00CE318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805" w:type="dxa"/>
            <w:vAlign w:val="bottom"/>
          </w:tcPr>
          <w:p w14:paraId="50666828" w14:textId="77777777" w:rsidR="00CE318D" w:rsidRPr="009315CB" w:rsidRDefault="00CE318D" w:rsidP="00CE318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  <w:vAlign w:val="bottom"/>
          </w:tcPr>
          <w:p w14:paraId="03B6A16C" w14:textId="77777777" w:rsidR="00CE318D" w:rsidRPr="00CF0320" w:rsidRDefault="00CE318D" w:rsidP="00CE318D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818" w:type="dxa"/>
            <w:vAlign w:val="bottom"/>
          </w:tcPr>
          <w:p w14:paraId="105B6C60" w14:textId="77777777" w:rsidR="00CE318D" w:rsidRPr="009315CB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1E5964EF" w14:textId="77777777" w:rsidR="00CE318D" w:rsidRPr="009315CB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6681F84B" w14:textId="77777777" w:rsidR="00CE318D" w:rsidRPr="009315CB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31F3C6D" w14:textId="77777777" w:rsidR="00CE318D" w:rsidRPr="00CF0320" w:rsidRDefault="00CE318D" w:rsidP="00CE318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3" w:type="dxa"/>
            <w:vAlign w:val="bottom"/>
          </w:tcPr>
          <w:p w14:paraId="005DD9A6" w14:textId="77777777" w:rsidR="00CE318D" w:rsidRPr="00CF0320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9" w:type="dxa"/>
            <w:vAlign w:val="bottom"/>
          </w:tcPr>
          <w:p w14:paraId="2B7363B0" w14:textId="77777777" w:rsidR="00CE318D" w:rsidRPr="00CF0320" w:rsidRDefault="00CE318D" w:rsidP="00CE318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04C41B21" w14:textId="77777777" w:rsidR="00CE318D" w:rsidRPr="009315CB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725167B9" w14:textId="77777777" w:rsidR="00CE318D" w:rsidRPr="00CF0320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380520E3" w14:textId="77777777" w:rsidR="00CE318D" w:rsidRPr="009315CB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  <w:vAlign w:val="bottom"/>
          </w:tcPr>
          <w:p w14:paraId="37CB87E5" w14:textId="77777777" w:rsidR="00CE318D" w:rsidRPr="00CF0320" w:rsidRDefault="00CE318D" w:rsidP="00CE318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21" w:type="dxa"/>
            <w:vAlign w:val="bottom"/>
          </w:tcPr>
          <w:p w14:paraId="16293775" w14:textId="77777777" w:rsidR="00CE318D" w:rsidRPr="009315CB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4641401F" w14:textId="77777777" w:rsidR="00CE318D" w:rsidRPr="00CF0320" w:rsidRDefault="00CE318D" w:rsidP="00CE318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2" w:type="dxa"/>
          </w:tcPr>
          <w:p w14:paraId="667211F6" w14:textId="77777777" w:rsidR="00CE318D" w:rsidRPr="00CF0320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9" w:type="dxa"/>
          </w:tcPr>
          <w:p w14:paraId="4127E99A" w14:textId="77777777" w:rsidR="00CE318D" w:rsidRPr="00CF0320" w:rsidRDefault="00CE318D" w:rsidP="00CE318D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8" w:type="dxa"/>
          </w:tcPr>
          <w:p w14:paraId="33398D9E" w14:textId="77777777" w:rsidR="00CE318D" w:rsidRPr="00CF0320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CE318D" w:rsidRPr="00CF0320" w14:paraId="00ECA01F" w14:textId="77777777" w:rsidTr="0013582D">
        <w:trPr>
          <w:cantSplit/>
        </w:trPr>
        <w:tc>
          <w:tcPr>
            <w:tcW w:w="3997" w:type="dxa"/>
            <w:vAlign w:val="bottom"/>
          </w:tcPr>
          <w:p w14:paraId="6E5B14E4" w14:textId="77777777" w:rsidR="002E11AD" w:rsidRDefault="00CE318D" w:rsidP="00CE318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315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โคคูโย อินเตอร์เนชั่นแนล (ประเทศไทย) </w:t>
            </w:r>
          </w:p>
          <w:p w14:paraId="21BF1EDF" w14:textId="4AED76D3" w:rsidR="00CE318D" w:rsidRPr="009315CB" w:rsidRDefault="002E11AD" w:rsidP="00CE318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="00CE318D" w:rsidRPr="009315CB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980" w:type="dxa"/>
            <w:tcBorders>
              <w:left w:val="nil"/>
            </w:tcBorders>
            <w:vAlign w:val="bottom"/>
          </w:tcPr>
          <w:p w14:paraId="3C1011C0" w14:textId="46775D65" w:rsidR="00CE318D" w:rsidRPr="009315CB" w:rsidRDefault="00CE318D" w:rsidP="00CE318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9315C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แฟชั่น</w:t>
            </w:r>
          </w:p>
        </w:tc>
        <w:tc>
          <w:tcPr>
            <w:tcW w:w="805" w:type="dxa"/>
            <w:vAlign w:val="bottom"/>
          </w:tcPr>
          <w:p w14:paraId="4F85CA31" w14:textId="5F72CFBF" w:rsidR="00CE318D" w:rsidRPr="00955163" w:rsidRDefault="000678A0" w:rsidP="00955163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24.00</w:t>
            </w:r>
          </w:p>
        </w:tc>
        <w:tc>
          <w:tcPr>
            <w:tcW w:w="185" w:type="dxa"/>
            <w:vAlign w:val="bottom"/>
          </w:tcPr>
          <w:p w14:paraId="5AAA92AA" w14:textId="637B19C2" w:rsidR="00CE318D" w:rsidRPr="00955163" w:rsidRDefault="00CE318D" w:rsidP="00CE318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5" w:type="dxa"/>
            <w:vAlign w:val="bottom"/>
          </w:tcPr>
          <w:p w14:paraId="5CC96DEE" w14:textId="74A9E655" w:rsidR="00CE318D" w:rsidRPr="00955163" w:rsidRDefault="00CE318D" w:rsidP="00CE318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55163">
              <w:rPr>
                <w:rFonts w:asciiTheme="majorBidi" w:hAnsiTheme="majorBidi" w:cstheme="majorBidi"/>
                <w:sz w:val="28"/>
                <w:szCs w:val="28"/>
              </w:rPr>
              <w:t>24.00</w:t>
            </w:r>
          </w:p>
        </w:tc>
        <w:tc>
          <w:tcPr>
            <w:tcW w:w="184" w:type="dxa"/>
            <w:vAlign w:val="bottom"/>
          </w:tcPr>
          <w:p w14:paraId="368B2C10" w14:textId="77777777" w:rsidR="00CE318D" w:rsidRPr="00955163" w:rsidRDefault="00CE318D" w:rsidP="00CE318D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8" w:type="dxa"/>
            <w:vAlign w:val="bottom"/>
          </w:tcPr>
          <w:p w14:paraId="14262B2C" w14:textId="473EF14B" w:rsidR="00CE318D" w:rsidRPr="00955163" w:rsidRDefault="000678A0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78" w:type="dxa"/>
            <w:vAlign w:val="bottom"/>
          </w:tcPr>
          <w:p w14:paraId="1752E3CB" w14:textId="77777777" w:rsidR="00CE318D" w:rsidRPr="00955163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638965F7" w14:textId="77777777" w:rsidR="00CE318D" w:rsidRPr="00955163" w:rsidRDefault="00CE318D" w:rsidP="00CE318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1F9AE0C" w14:textId="03D837E8" w:rsidR="00CE318D" w:rsidRPr="00955163" w:rsidRDefault="00955163" w:rsidP="00955163">
            <w:pPr>
              <w:pStyle w:val="acctfourfigures"/>
              <w:tabs>
                <w:tab w:val="clear" w:pos="765"/>
              </w:tabs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</w:t>
            </w:r>
            <w:r w:rsidR="00CE318D" w:rsidRPr="00955163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78" w:type="dxa"/>
            <w:vAlign w:val="bottom"/>
          </w:tcPr>
          <w:p w14:paraId="4296F141" w14:textId="77777777" w:rsidR="00CE318D" w:rsidRPr="00955163" w:rsidRDefault="00CE318D" w:rsidP="00CE318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33B21DDC" w14:textId="54BB9D0A" w:rsidR="00CE318D" w:rsidRPr="00955163" w:rsidRDefault="000678A0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</w:t>
            </w:r>
          </w:p>
        </w:tc>
        <w:tc>
          <w:tcPr>
            <w:tcW w:w="179" w:type="dxa"/>
            <w:vAlign w:val="bottom"/>
          </w:tcPr>
          <w:p w14:paraId="53305331" w14:textId="77777777" w:rsidR="00CE318D" w:rsidRPr="00955163" w:rsidRDefault="00CE318D" w:rsidP="00CE318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vAlign w:val="bottom"/>
          </w:tcPr>
          <w:p w14:paraId="56D3C641" w14:textId="77777777" w:rsidR="00CE318D" w:rsidRPr="00955163" w:rsidRDefault="00CE318D" w:rsidP="00CE318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FF46992" w14:textId="15698D3F" w:rsidR="00CE318D" w:rsidRPr="00955163" w:rsidRDefault="00CE318D" w:rsidP="00CE318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5516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1" w:type="dxa"/>
            <w:vAlign w:val="bottom"/>
          </w:tcPr>
          <w:p w14:paraId="5E830005" w14:textId="77777777" w:rsidR="00CE318D" w:rsidRPr="00955163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62A4B4ED" w14:textId="41DBBE6D" w:rsidR="00CE318D" w:rsidRPr="00955163" w:rsidRDefault="000678A0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184" w:type="dxa"/>
            <w:vAlign w:val="bottom"/>
          </w:tcPr>
          <w:p w14:paraId="63BDE4A0" w14:textId="77777777" w:rsidR="00CE318D" w:rsidRPr="00955163" w:rsidRDefault="00CE318D" w:rsidP="00CE318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  <w:vAlign w:val="bottom"/>
          </w:tcPr>
          <w:p w14:paraId="2E5C0BDF" w14:textId="77777777" w:rsidR="00CE318D" w:rsidRPr="00955163" w:rsidRDefault="00CE318D" w:rsidP="00CE318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6F8C9FC" w14:textId="1C403F0F" w:rsidR="00CE318D" w:rsidRPr="00955163" w:rsidRDefault="00CE318D" w:rsidP="00CE318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55163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178" w:type="dxa"/>
          </w:tcPr>
          <w:p w14:paraId="116985B1" w14:textId="77777777" w:rsidR="00CE318D" w:rsidRPr="00955163" w:rsidRDefault="00CE318D" w:rsidP="00CE318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7B3B09F8" w14:textId="77777777" w:rsidR="00CE318D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40B3E57E" w14:textId="22FA742B" w:rsidR="000678A0" w:rsidRPr="00955163" w:rsidRDefault="000678A0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79" w:type="dxa"/>
          </w:tcPr>
          <w:p w14:paraId="5077D8C1" w14:textId="77777777" w:rsidR="00CE318D" w:rsidRPr="00955163" w:rsidRDefault="00CE318D" w:rsidP="00CE318D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</w:tcPr>
          <w:p w14:paraId="3635EE71" w14:textId="77777777" w:rsidR="00CE318D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20C356FB" w14:textId="4E09256A" w:rsidR="000678A0" w:rsidRPr="00955163" w:rsidRDefault="000678A0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CE318D" w:rsidRPr="00CF0320" w14:paraId="5F478BB8" w14:textId="77777777" w:rsidTr="0013582D">
        <w:trPr>
          <w:cantSplit/>
        </w:trPr>
        <w:tc>
          <w:tcPr>
            <w:tcW w:w="3997" w:type="dxa"/>
            <w:vAlign w:val="bottom"/>
          </w:tcPr>
          <w:p w14:paraId="73FD2C64" w14:textId="51CB662A" w:rsidR="00CE318D" w:rsidRPr="009315CB" w:rsidRDefault="00CE318D" w:rsidP="00CE318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15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รวมบริษัทร่วม</w:t>
            </w:r>
          </w:p>
        </w:tc>
        <w:tc>
          <w:tcPr>
            <w:tcW w:w="980" w:type="dxa"/>
            <w:tcBorders>
              <w:left w:val="nil"/>
            </w:tcBorders>
            <w:vAlign w:val="bottom"/>
          </w:tcPr>
          <w:p w14:paraId="529CE3C6" w14:textId="77777777" w:rsidR="00CE318D" w:rsidRPr="009315CB" w:rsidRDefault="00CE318D" w:rsidP="00CE318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805" w:type="dxa"/>
            <w:vAlign w:val="bottom"/>
          </w:tcPr>
          <w:p w14:paraId="67DB0F0D" w14:textId="77777777" w:rsidR="00CE318D" w:rsidRPr="00CF0320" w:rsidRDefault="00CE318D" w:rsidP="00CE318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59DD43AE" w14:textId="77777777" w:rsidR="00CE318D" w:rsidRPr="00CF0320" w:rsidRDefault="00CE318D" w:rsidP="00CE318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805" w:type="dxa"/>
            <w:vAlign w:val="bottom"/>
          </w:tcPr>
          <w:p w14:paraId="187A61E0" w14:textId="77777777" w:rsidR="00CE318D" w:rsidRPr="009315CB" w:rsidRDefault="00CE318D" w:rsidP="00CE318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  <w:vAlign w:val="bottom"/>
          </w:tcPr>
          <w:p w14:paraId="2A0984ED" w14:textId="77777777" w:rsidR="00CE318D" w:rsidRPr="00CF0320" w:rsidRDefault="00CE318D" w:rsidP="00CE318D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818" w:type="dxa"/>
            <w:vAlign w:val="bottom"/>
          </w:tcPr>
          <w:p w14:paraId="4A3D3491" w14:textId="77777777" w:rsidR="00CE318D" w:rsidRPr="009315CB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916688F" w14:textId="77777777" w:rsidR="00CE318D" w:rsidRPr="009315CB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5BB5ED2C" w14:textId="77777777" w:rsidR="00CE318D" w:rsidRPr="009315CB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D5885CD" w14:textId="77777777" w:rsidR="00CE318D" w:rsidRPr="00CF0320" w:rsidRDefault="00CE318D" w:rsidP="00CE318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11FAFC" w14:textId="3E216541" w:rsidR="00CE318D" w:rsidRPr="0013079D" w:rsidRDefault="00AA6F41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79</w:t>
            </w:r>
          </w:p>
        </w:tc>
        <w:tc>
          <w:tcPr>
            <w:tcW w:w="179" w:type="dxa"/>
            <w:vAlign w:val="bottom"/>
          </w:tcPr>
          <w:p w14:paraId="64D69CF1" w14:textId="77777777" w:rsidR="00CE318D" w:rsidRPr="0013079D" w:rsidRDefault="00CE318D" w:rsidP="00CE318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4FAC16" w14:textId="24B0FBB5" w:rsidR="00CE318D" w:rsidRPr="0013079D" w:rsidRDefault="00CE318D" w:rsidP="00CE318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07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4,411</w:t>
            </w:r>
          </w:p>
        </w:tc>
        <w:tc>
          <w:tcPr>
            <w:tcW w:w="181" w:type="dxa"/>
            <w:vAlign w:val="bottom"/>
          </w:tcPr>
          <w:p w14:paraId="43897600" w14:textId="77777777" w:rsidR="00CE318D" w:rsidRPr="0013079D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80A5B6" w14:textId="161FDE7D" w:rsidR="00CE318D" w:rsidRPr="0013079D" w:rsidRDefault="00AA6F41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EA5F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</w:t>
            </w:r>
          </w:p>
        </w:tc>
        <w:tc>
          <w:tcPr>
            <w:tcW w:w="184" w:type="dxa"/>
            <w:vAlign w:val="bottom"/>
          </w:tcPr>
          <w:p w14:paraId="6161E413" w14:textId="77777777" w:rsidR="00CE318D" w:rsidRPr="0013079D" w:rsidRDefault="00CE318D" w:rsidP="00CE318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778625" w14:textId="0D97D085" w:rsidR="00CE318D" w:rsidRPr="0013079D" w:rsidRDefault="00CE318D" w:rsidP="00CE318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07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4,972</w:t>
            </w:r>
          </w:p>
        </w:tc>
        <w:tc>
          <w:tcPr>
            <w:tcW w:w="178" w:type="dxa"/>
          </w:tcPr>
          <w:p w14:paraId="1B61F9BC" w14:textId="77777777" w:rsidR="00CE318D" w:rsidRPr="0013079D" w:rsidRDefault="00CE318D" w:rsidP="00CE318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14:paraId="30098F91" w14:textId="1C989E42" w:rsidR="00CE318D" w:rsidRPr="0013079D" w:rsidRDefault="00BF2F49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154</w:t>
            </w:r>
          </w:p>
        </w:tc>
        <w:tc>
          <w:tcPr>
            <w:tcW w:w="179" w:type="dxa"/>
          </w:tcPr>
          <w:p w14:paraId="79D5759B" w14:textId="77777777" w:rsidR="00CE318D" w:rsidRPr="0013079D" w:rsidRDefault="00CE318D" w:rsidP="00CE318D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</w:tcPr>
          <w:p w14:paraId="0D0DA38A" w14:textId="2B57012B" w:rsidR="00CE318D" w:rsidRPr="0013079D" w:rsidRDefault="00BF2F49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164</w:t>
            </w:r>
          </w:p>
        </w:tc>
      </w:tr>
      <w:tr w:rsidR="00E10046" w:rsidRPr="00CF0320" w14:paraId="5BC57CEC" w14:textId="77777777" w:rsidTr="0013582D">
        <w:trPr>
          <w:cantSplit/>
          <w:trHeight w:val="334"/>
        </w:trPr>
        <w:tc>
          <w:tcPr>
            <w:tcW w:w="3997" w:type="dxa"/>
          </w:tcPr>
          <w:p w14:paraId="39F5B176" w14:textId="77777777" w:rsidR="00E10046" w:rsidRPr="0013582D" w:rsidRDefault="00E10046" w:rsidP="001E6AD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</w:tcPr>
          <w:p w14:paraId="21A5BF91" w14:textId="77777777" w:rsidR="00E10046" w:rsidRPr="0013582D" w:rsidRDefault="00E10046" w:rsidP="001E6AD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95" w:type="dxa"/>
            <w:gridSpan w:val="3"/>
          </w:tcPr>
          <w:p w14:paraId="6EB2E89A" w14:textId="77777777" w:rsidR="00E10046" w:rsidRPr="0013582D" w:rsidRDefault="00E10046" w:rsidP="001E6AD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3582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84" w:type="dxa"/>
          </w:tcPr>
          <w:p w14:paraId="60924E5C" w14:textId="77777777" w:rsidR="00E10046" w:rsidRPr="0013582D" w:rsidRDefault="00E10046" w:rsidP="001E6AD2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95" w:type="dxa"/>
            <w:gridSpan w:val="3"/>
          </w:tcPr>
          <w:p w14:paraId="67D50758" w14:textId="77777777" w:rsidR="00E10046" w:rsidRPr="0013582D" w:rsidRDefault="00E10046" w:rsidP="001E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582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6019" w:type="dxa"/>
            <w:gridSpan w:val="13"/>
          </w:tcPr>
          <w:p w14:paraId="7287B8B2" w14:textId="77777777" w:rsidR="00E10046" w:rsidRPr="0013582D" w:rsidRDefault="00E10046" w:rsidP="001E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582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CE318D" w:rsidRPr="0020694D" w14:paraId="7AE61367" w14:textId="77777777" w:rsidTr="0013582D">
        <w:trPr>
          <w:cantSplit/>
          <w:trHeight w:val="227"/>
        </w:trPr>
        <w:tc>
          <w:tcPr>
            <w:tcW w:w="4977" w:type="dxa"/>
            <w:gridSpan w:val="2"/>
          </w:tcPr>
          <w:p w14:paraId="2632457B" w14:textId="351B49EA" w:rsidR="00CE318D" w:rsidRPr="005130B6" w:rsidRDefault="00CE318D" w:rsidP="00CE318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5130B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การร่วมค้าทางอ้อม</w:t>
            </w:r>
          </w:p>
        </w:tc>
        <w:tc>
          <w:tcPr>
            <w:tcW w:w="805" w:type="dxa"/>
          </w:tcPr>
          <w:p w14:paraId="2E24778A" w14:textId="77777777" w:rsidR="00CE318D" w:rsidRPr="005130B6" w:rsidRDefault="00CE318D" w:rsidP="00CE318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5" w:type="dxa"/>
          </w:tcPr>
          <w:p w14:paraId="480AA573" w14:textId="77777777" w:rsidR="00CE318D" w:rsidRPr="005130B6" w:rsidRDefault="00CE318D" w:rsidP="00CE318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05" w:type="dxa"/>
          </w:tcPr>
          <w:p w14:paraId="5B7A0F15" w14:textId="77777777" w:rsidR="00CE318D" w:rsidRPr="005130B6" w:rsidRDefault="00CE318D" w:rsidP="00CE318D">
            <w:pPr>
              <w:tabs>
                <w:tab w:val="clear" w:pos="454"/>
                <w:tab w:val="decimal" w:pos="281"/>
              </w:tabs>
              <w:spacing w:line="240" w:lineRule="auto"/>
              <w:ind w:right="-79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4" w:type="dxa"/>
          </w:tcPr>
          <w:p w14:paraId="74A17E74" w14:textId="77777777" w:rsidR="00CE318D" w:rsidRPr="005130B6" w:rsidRDefault="00CE318D" w:rsidP="00CE318D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18" w:type="dxa"/>
          </w:tcPr>
          <w:p w14:paraId="727D2292" w14:textId="77777777" w:rsidR="00CE318D" w:rsidRPr="005130B6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14:paraId="45A433C0" w14:textId="77777777" w:rsidR="00CE318D" w:rsidRPr="005130B6" w:rsidRDefault="00CE318D" w:rsidP="00CE318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5" w:type="dxa"/>
            <w:gridSpan w:val="2"/>
          </w:tcPr>
          <w:p w14:paraId="47621834" w14:textId="77777777" w:rsidR="00CE318D" w:rsidRPr="005130B6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14:paraId="1947595C" w14:textId="77777777" w:rsidR="00CE318D" w:rsidRPr="005130B6" w:rsidRDefault="00CE318D" w:rsidP="00CE318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</w:tcPr>
          <w:p w14:paraId="613BE96C" w14:textId="77777777" w:rsidR="00CE318D" w:rsidRPr="005130B6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9" w:type="dxa"/>
          </w:tcPr>
          <w:p w14:paraId="5276CD9E" w14:textId="77777777" w:rsidR="00CE318D" w:rsidRPr="005130B6" w:rsidRDefault="00CE318D" w:rsidP="00CE318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</w:tcPr>
          <w:p w14:paraId="32BB0A21" w14:textId="77777777" w:rsidR="00CE318D" w:rsidRPr="005130B6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</w:tcPr>
          <w:p w14:paraId="4C8064C3" w14:textId="77777777" w:rsidR="00CE318D" w:rsidRPr="005130B6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09" w:type="dxa"/>
          </w:tcPr>
          <w:p w14:paraId="74A65F55" w14:textId="77777777" w:rsidR="00CE318D" w:rsidRPr="005130B6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</w:tcPr>
          <w:p w14:paraId="2DA43F8F" w14:textId="77777777" w:rsidR="00CE318D" w:rsidRPr="005130B6" w:rsidRDefault="00CE318D" w:rsidP="00CE318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1" w:type="dxa"/>
          </w:tcPr>
          <w:p w14:paraId="11271836" w14:textId="77777777" w:rsidR="00CE318D" w:rsidRPr="005130B6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14:paraId="23D87921" w14:textId="77777777" w:rsidR="00CE318D" w:rsidRPr="005130B6" w:rsidRDefault="00CE318D" w:rsidP="00CE318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" w:type="dxa"/>
          </w:tcPr>
          <w:p w14:paraId="22422FAB" w14:textId="77777777" w:rsidR="00CE318D" w:rsidRPr="005130B6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9" w:type="dxa"/>
          </w:tcPr>
          <w:p w14:paraId="602B810B" w14:textId="77777777" w:rsidR="00CE318D" w:rsidRPr="005130B6" w:rsidRDefault="00CE318D" w:rsidP="00CE318D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8" w:type="dxa"/>
          </w:tcPr>
          <w:p w14:paraId="00027F9B" w14:textId="77777777" w:rsidR="00CE318D" w:rsidRPr="005130B6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231030" w:rsidRPr="0020694D" w14:paraId="38349F18" w14:textId="77777777" w:rsidTr="0013582D">
        <w:trPr>
          <w:cantSplit/>
        </w:trPr>
        <w:tc>
          <w:tcPr>
            <w:tcW w:w="4977" w:type="dxa"/>
            <w:gridSpan w:val="2"/>
          </w:tcPr>
          <w:p w14:paraId="462D7166" w14:textId="6FB2DE3D" w:rsidR="00231030" w:rsidRPr="005130B6" w:rsidRDefault="00231030" w:rsidP="00CE318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5130B6">
              <w:rPr>
                <w:rFonts w:asciiTheme="majorBidi" w:hAnsiTheme="majorBidi" w:cstheme="majorBidi"/>
                <w:sz w:val="26"/>
                <w:szCs w:val="26"/>
                <w:cs/>
              </w:rPr>
              <w:t>การร่วมค้าภายใต้ “บริษัท สรรพสินค้าเซ็นทรัล จำกัด”</w:t>
            </w:r>
          </w:p>
        </w:tc>
        <w:tc>
          <w:tcPr>
            <w:tcW w:w="805" w:type="dxa"/>
            <w:vAlign w:val="bottom"/>
          </w:tcPr>
          <w:p w14:paraId="58642ED8" w14:textId="77777777" w:rsidR="00231030" w:rsidRPr="005130B6" w:rsidRDefault="00231030" w:rsidP="00E1004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  <w:vAlign w:val="bottom"/>
          </w:tcPr>
          <w:p w14:paraId="1665F7AD" w14:textId="77777777" w:rsidR="00231030" w:rsidRPr="005130B6" w:rsidRDefault="00231030" w:rsidP="00CE318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5" w:type="dxa"/>
            <w:vAlign w:val="bottom"/>
          </w:tcPr>
          <w:p w14:paraId="60DB6E34" w14:textId="77777777" w:rsidR="00231030" w:rsidRPr="005130B6" w:rsidRDefault="00231030" w:rsidP="00E1004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5D1FB03C" w14:textId="77777777" w:rsidR="00231030" w:rsidRPr="005130B6" w:rsidRDefault="00231030" w:rsidP="00CE318D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8" w:type="dxa"/>
            <w:vAlign w:val="bottom"/>
          </w:tcPr>
          <w:p w14:paraId="23B8C47E" w14:textId="77777777" w:rsidR="00231030" w:rsidRPr="005130B6" w:rsidRDefault="00231030" w:rsidP="00E1004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256CF53" w14:textId="77777777" w:rsidR="00231030" w:rsidRPr="005130B6" w:rsidRDefault="00231030" w:rsidP="00CE318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575C4372" w14:textId="77777777" w:rsidR="00231030" w:rsidRPr="005130B6" w:rsidRDefault="00231030" w:rsidP="00E1004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9945146" w14:textId="77777777" w:rsidR="00231030" w:rsidRPr="005130B6" w:rsidRDefault="00231030" w:rsidP="00CE318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14:paraId="19FEA148" w14:textId="77777777" w:rsidR="00231030" w:rsidRPr="005130B6" w:rsidRDefault="00231030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9" w:type="dxa"/>
            <w:vAlign w:val="bottom"/>
          </w:tcPr>
          <w:p w14:paraId="587DF922" w14:textId="77777777" w:rsidR="00231030" w:rsidRPr="005130B6" w:rsidRDefault="00231030" w:rsidP="00CE318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73CB6D1B" w14:textId="77777777" w:rsidR="00231030" w:rsidRPr="005130B6" w:rsidRDefault="00231030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</w:tcPr>
          <w:p w14:paraId="5E25AA41" w14:textId="77777777" w:rsidR="00231030" w:rsidRPr="005130B6" w:rsidRDefault="00231030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09" w:type="dxa"/>
          </w:tcPr>
          <w:p w14:paraId="66016CC8" w14:textId="77777777" w:rsidR="00231030" w:rsidRPr="005130B6" w:rsidRDefault="00231030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</w:tcPr>
          <w:p w14:paraId="5FB72772" w14:textId="77777777" w:rsidR="00231030" w:rsidRPr="005130B6" w:rsidRDefault="00231030" w:rsidP="00CE318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1" w:type="dxa"/>
          </w:tcPr>
          <w:p w14:paraId="107124BF" w14:textId="77777777" w:rsidR="00231030" w:rsidRPr="005130B6" w:rsidRDefault="00231030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14:paraId="5F9B6F2E" w14:textId="77777777" w:rsidR="00231030" w:rsidRPr="005130B6" w:rsidRDefault="00231030" w:rsidP="00CE318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" w:type="dxa"/>
          </w:tcPr>
          <w:p w14:paraId="6B519538" w14:textId="77777777" w:rsidR="00231030" w:rsidRPr="005130B6" w:rsidRDefault="00231030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9" w:type="dxa"/>
          </w:tcPr>
          <w:p w14:paraId="33D66D45" w14:textId="77777777" w:rsidR="00231030" w:rsidRPr="005130B6" w:rsidRDefault="00231030" w:rsidP="00CE318D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8" w:type="dxa"/>
          </w:tcPr>
          <w:p w14:paraId="442AC782" w14:textId="77777777" w:rsidR="00231030" w:rsidRPr="005130B6" w:rsidRDefault="00231030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CE318D" w:rsidRPr="0020694D" w14:paraId="459D4BE7" w14:textId="77777777" w:rsidTr="0013582D">
        <w:trPr>
          <w:cantSplit/>
        </w:trPr>
        <w:tc>
          <w:tcPr>
            <w:tcW w:w="3997" w:type="dxa"/>
          </w:tcPr>
          <w:p w14:paraId="5246D3D0" w14:textId="52F51AD7" w:rsidR="00CE318D" w:rsidRPr="005130B6" w:rsidRDefault="00CE318D" w:rsidP="00CE318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5130B6">
              <w:rPr>
                <w:rFonts w:asciiTheme="majorBidi" w:hAnsiTheme="majorBidi" w:cstheme="majorBidi"/>
                <w:sz w:val="26"/>
                <w:szCs w:val="26"/>
                <w:shd w:val="clear" w:color="auto" w:fill="FFFFFF"/>
                <w:cs/>
              </w:rPr>
              <w:t>บริษัท มูจิ รีเทล (ประเทศไทย) จำกัด</w:t>
            </w:r>
            <w:r w:rsidRPr="005130B6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>(1)</w:t>
            </w:r>
          </w:p>
        </w:tc>
        <w:tc>
          <w:tcPr>
            <w:tcW w:w="980" w:type="dxa"/>
            <w:vAlign w:val="bottom"/>
          </w:tcPr>
          <w:p w14:paraId="0238A42A" w14:textId="20137EDA" w:rsidR="00CE318D" w:rsidRPr="005130B6" w:rsidRDefault="00CE318D" w:rsidP="00F81846">
            <w:pPr>
              <w:pStyle w:val="acctfourfigures"/>
              <w:tabs>
                <w:tab w:val="clear" w:pos="765"/>
                <w:tab w:val="left" w:pos="232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130B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ค้าปลีก</w:t>
            </w:r>
          </w:p>
        </w:tc>
        <w:tc>
          <w:tcPr>
            <w:tcW w:w="805" w:type="dxa"/>
            <w:vAlign w:val="bottom"/>
          </w:tcPr>
          <w:p w14:paraId="51FE8B51" w14:textId="743F7076" w:rsidR="00CE318D" w:rsidRPr="005130B6" w:rsidRDefault="00DC4792" w:rsidP="00BE5CEC">
            <w:pPr>
              <w:pStyle w:val="acctfourfigures"/>
              <w:tabs>
                <w:tab w:val="clear" w:pos="765"/>
                <w:tab w:val="decimal" w:pos="35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130B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50.00</w:t>
            </w:r>
          </w:p>
        </w:tc>
        <w:tc>
          <w:tcPr>
            <w:tcW w:w="185" w:type="dxa"/>
            <w:vAlign w:val="bottom"/>
          </w:tcPr>
          <w:p w14:paraId="2D3374C7" w14:textId="77777777" w:rsidR="00CE318D" w:rsidRPr="005130B6" w:rsidRDefault="00CE318D" w:rsidP="00CE318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5" w:type="dxa"/>
            <w:vAlign w:val="bottom"/>
          </w:tcPr>
          <w:p w14:paraId="2A13B250" w14:textId="6F37D4C0" w:rsidR="00CE318D" w:rsidRPr="005130B6" w:rsidRDefault="00CE318D" w:rsidP="00CE318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130B6">
              <w:rPr>
                <w:rFonts w:asciiTheme="majorBidi" w:hAnsiTheme="majorBidi" w:cstheme="majorBidi"/>
                <w:sz w:val="26"/>
                <w:szCs w:val="26"/>
              </w:rPr>
              <w:t>50.00</w:t>
            </w:r>
          </w:p>
        </w:tc>
        <w:tc>
          <w:tcPr>
            <w:tcW w:w="184" w:type="dxa"/>
          </w:tcPr>
          <w:p w14:paraId="50AC6D7F" w14:textId="77777777" w:rsidR="00CE318D" w:rsidRPr="005130B6" w:rsidRDefault="00CE318D" w:rsidP="00CE318D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18" w:type="dxa"/>
            <w:vAlign w:val="bottom"/>
          </w:tcPr>
          <w:p w14:paraId="01F17117" w14:textId="6B31050B" w:rsidR="00CE318D" w:rsidRPr="005130B6" w:rsidRDefault="00DC4792" w:rsidP="00E1004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130B6">
              <w:rPr>
                <w:rFonts w:asciiTheme="majorBidi" w:hAnsiTheme="majorBidi" w:cstheme="majorBidi"/>
                <w:sz w:val="26"/>
                <w:szCs w:val="26"/>
              </w:rPr>
              <w:t>400</w:t>
            </w:r>
          </w:p>
        </w:tc>
        <w:tc>
          <w:tcPr>
            <w:tcW w:w="178" w:type="dxa"/>
            <w:vAlign w:val="bottom"/>
          </w:tcPr>
          <w:p w14:paraId="268C2B91" w14:textId="77777777" w:rsidR="00CE318D" w:rsidRPr="005130B6" w:rsidRDefault="00CE318D" w:rsidP="00CE318D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6A701398" w14:textId="47B280EF" w:rsidR="00CE318D" w:rsidRPr="005130B6" w:rsidRDefault="00CE318D" w:rsidP="00CE318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130B6">
              <w:rPr>
                <w:rFonts w:asciiTheme="majorBidi" w:hAnsiTheme="majorBidi" w:cstheme="majorBidi"/>
                <w:sz w:val="26"/>
                <w:szCs w:val="26"/>
              </w:rPr>
              <w:t>400</w:t>
            </w:r>
          </w:p>
        </w:tc>
        <w:tc>
          <w:tcPr>
            <w:tcW w:w="178" w:type="dxa"/>
            <w:vAlign w:val="bottom"/>
          </w:tcPr>
          <w:p w14:paraId="68ACAEB8" w14:textId="77777777" w:rsidR="00CE318D" w:rsidRPr="005130B6" w:rsidRDefault="00CE318D" w:rsidP="00CE318D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14:paraId="43B7B664" w14:textId="5D34FC41" w:rsidR="00CE318D" w:rsidRPr="005130B6" w:rsidRDefault="00DC4792" w:rsidP="00E1004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130B6">
              <w:rPr>
                <w:rFonts w:asciiTheme="majorBidi" w:hAnsiTheme="majorBidi" w:cstheme="majorBidi"/>
                <w:sz w:val="26"/>
                <w:szCs w:val="26"/>
              </w:rPr>
              <w:t>200</w:t>
            </w:r>
          </w:p>
        </w:tc>
        <w:tc>
          <w:tcPr>
            <w:tcW w:w="179" w:type="dxa"/>
            <w:vAlign w:val="bottom"/>
          </w:tcPr>
          <w:p w14:paraId="79DCE33B" w14:textId="77777777" w:rsidR="00CE318D" w:rsidRPr="005130B6" w:rsidRDefault="00CE318D" w:rsidP="00CE318D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2A064486" w14:textId="4A011E8F" w:rsidR="00CE318D" w:rsidRPr="005130B6" w:rsidRDefault="00CE318D" w:rsidP="00CE318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130B6">
              <w:rPr>
                <w:rFonts w:asciiTheme="majorBidi" w:hAnsiTheme="majorBidi" w:cstheme="majorBidi"/>
                <w:sz w:val="26"/>
                <w:szCs w:val="26"/>
              </w:rPr>
              <w:t>200</w:t>
            </w:r>
          </w:p>
        </w:tc>
        <w:tc>
          <w:tcPr>
            <w:tcW w:w="181" w:type="dxa"/>
          </w:tcPr>
          <w:p w14:paraId="4D7F8658" w14:textId="77777777" w:rsidR="00CE318D" w:rsidRPr="005130B6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09" w:type="dxa"/>
          </w:tcPr>
          <w:p w14:paraId="3051CA9E" w14:textId="5D248944" w:rsidR="00CE318D" w:rsidRPr="005130B6" w:rsidRDefault="00DC4792" w:rsidP="00E1004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130B6">
              <w:rPr>
                <w:rFonts w:asciiTheme="majorBidi" w:hAnsiTheme="majorBidi" w:cstheme="majorBidi"/>
                <w:sz w:val="26"/>
                <w:szCs w:val="26"/>
              </w:rPr>
              <w:t>271</w:t>
            </w:r>
          </w:p>
        </w:tc>
        <w:tc>
          <w:tcPr>
            <w:tcW w:w="184" w:type="dxa"/>
          </w:tcPr>
          <w:p w14:paraId="4CD6D169" w14:textId="77777777" w:rsidR="00CE318D" w:rsidRPr="005130B6" w:rsidRDefault="00CE318D" w:rsidP="00CE318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1" w:type="dxa"/>
            <w:vAlign w:val="bottom"/>
          </w:tcPr>
          <w:p w14:paraId="682C83F5" w14:textId="610CEA13" w:rsidR="00CE318D" w:rsidRPr="005130B6" w:rsidRDefault="00CE318D" w:rsidP="0013582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130B6">
              <w:rPr>
                <w:rFonts w:asciiTheme="majorBidi" w:hAnsiTheme="majorBidi" w:cstheme="majorBidi"/>
                <w:sz w:val="26"/>
                <w:szCs w:val="26"/>
              </w:rPr>
              <w:t>275</w:t>
            </w:r>
          </w:p>
        </w:tc>
        <w:tc>
          <w:tcPr>
            <w:tcW w:w="178" w:type="dxa"/>
          </w:tcPr>
          <w:p w14:paraId="0ECF2D8A" w14:textId="77777777" w:rsidR="00CE318D" w:rsidRPr="005130B6" w:rsidRDefault="00CE318D" w:rsidP="00CE318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" w:type="dxa"/>
          </w:tcPr>
          <w:p w14:paraId="1F9254DD" w14:textId="320D8B7D" w:rsidR="00CE318D" w:rsidRPr="005130B6" w:rsidRDefault="00BF2F49" w:rsidP="00E1004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130B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33</w:t>
            </w:r>
          </w:p>
        </w:tc>
        <w:tc>
          <w:tcPr>
            <w:tcW w:w="179" w:type="dxa"/>
          </w:tcPr>
          <w:p w14:paraId="4BCE7814" w14:textId="77777777" w:rsidR="00CE318D" w:rsidRPr="005130B6" w:rsidRDefault="00CE318D" w:rsidP="00CE318D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8" w:type="dxa"/>
          </w:tcPr>
          <w:p w14:paraId="4AE17048" w14:textId="4CACF84D" w:rsidR="00CE318D" w:rsidRPr="005130B6" w:rsidRDefault="00BF2F49" w:rsidP="00E1004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130B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33</w:t>
            </w:r>
          </w:p>
        </w:tc>
      </w:tr>
      <w:tr w:rsidR="00CE318D" w:rsidRPr="0020694D" w14:paraId="2942CCCC" w14:textId="77777777" w:rsidTr="0013582D">
        <w:trPr>
          <w:cantSplit/>
        </w:trPr>
        <w:tc>
          <w:tcPr>
            <w:tcW w:w="3997" w:type="dxa"/>
          </w:tcPr>
          <w:p w14:paraId="11F21935" w14:textId="3A5E2961" w:rsidR="00CE318D" w:rsidRPr="005130B6" w:rsidRDefault="00CE318D" w:rsidP="00CE318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5130B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ลัคชัวรี่ กูดส์ (ประเทศไทย) จำกัด</w:t>
            </w:r>
          </w:p>
        </w:tc>
        <w:tc>
          <w:tcPr>
            <w:tcW w:w="980" w:type="dxa"/>
            <w:vAlign w:val="bottom"/>
          </w:tcPr>
          <w:p w14:paraId="0FBDBDDB" w14:textId="49663592" w:rsidR="00CE318D" w:rsidRPr="005130B6" w:rsidRDefault="00CE318D" w:rsidP="00CE318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130B6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ค้าปลีก</w:t>
            </w:r>
          </w:p>
        </w:tc>
        <w:tc>
          <w:tcPr>
            <w:tcW w:w="805" w:type="dxa"/>
            <w:vAlign w:val="bottom"/>
          </w:tcPr>
          <w:p w14:paraId="7D29257D" w14:textId="7789BC7D" w:rsidR="00CE318D" w:rsidRPr="005130B6" w:rsidRDefault="00DC4792" w:rsidP="00BE5CEC">
            <w:pPr>
              <w:pStyle w:val="acctfourfigures"/>
              <w:tabs>
                <w:tab w:val="clear" w:pos="765"/>
                <w:tab w:val="decimal" w:pos="35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130B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  25.00</w:t>
            </w:r>
          </w:p>
        </w:tc>
        <w:tc>
          <w:tcPr>
            <w:tcW w:w="185" w:type="dxa"/>
            <w:vAlign w:val="bottom"/>
          </w:tcPr>
          <w:p w14:paraId="2E902FB0" w14:textId="77777777" w:rsidR="00CE318D" w:rsidRPr="005130B6" w:rsidRDefault="00CE318D" w:rsidP="00CE318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5" w:type="dxa"/>
            <w:vAlign w:val="bottom"/>
          </w:tcPr>
          <w:p w14:paraId="6C822F67" w14:textId="3F55BD95" w:rsidR="00CE318D" w:rsidRPr="005130B6" w:rsidRDefault="00CE318D" w:rsidP="00CE318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130B6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4" w:type="dxa"/>
            <w:vAlign w:val="bottom"/>
          </w:tcPr>
          <w:p w14:paraId="596172A9" w14:textId="77777777" w:rsidR="00CE318D" w:rsidRPr="005130B6" w:rsidRDefault="00CE318D" w:rsidP="00CE318D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8" w:type="dxa"/>
            <w:vAlign w:val="bottom"/>
          </w:tcPr>
          <w:p w14:paraId="0A789B22" w14:textId="7F1A4D10" w:rsidR="00CE318D" w:rsidRPr="005130B6" w:rsidRDefault="00DC4792" w:rsidP="00E1004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130B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300</w:t>
            </w:r>
          </w:p>
        </w:tc>
        <w:tc>
          <w:tcPr>
            <w:tcW w:w="178" w:type="dxa"/>
            <w:vAlign w:val="bottom"/>
          </w:tcPr>
          <w:p w14:paraId="4FE423BE" w14:textId="77777777" w:rsidR="00CE318D" w:rsidRPr="005130B6" w:rsidRDefault="00CE318D" w:rsidP="00CE318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7E3C194B" w14:textId="3B2B26A0" w:rsidR="00CE318D" w:rsidRPr="005130B6" w:rsidRDefault="00CE318D" w:rsidP="00CE318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130B6">
              <w:rPr>
                <w:rFonts w:asciiTheme="majorBidi" w:hAnsiTheme="majorBidi" w:cstheme="majorBidi"/>
                <w:sz w:val="26"/>
                <w:szCs w:val="26"/>
              </w:rPr>
              <w:t>300</w:t>
            </w:r>
          </w:p>
        </w:tc>
        <w:tc>
          <w:tcPr>
            <w:tcW w:w="178" w:type="dxa"/>
            <w:vAlign w:val="bottom"/>
          </w:tcPr>
          <w:p w14:paraId="62A35A50" w14:textId="77777777" w:rsidR="00CE318D" w:rsidRPr="005130B6" w:rsidRDefault="00CE318D" w:rsidP="00CE318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14:paraId="2FCCA9DF" w14:textId="6276EC21" w:rsidR="00CE318D" w:rsidRPr="005130B6" w:rsidRDefault="00DC4792" w:rsidP="00E1004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130B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75</w:t>
            </w:r>
          </w:p>
        </w:tc>
        <w:tc>
          <w:tcPr>
            <w:tcW w:w="179" w:type="dxa"/>
            <w:vAlign w:val="bottom"/>
          </w:tcPr>
          <w:p w14:paraId="599D9EAF" w14:textId="77777777" w:rsidR="00CE318D" w:rsidRPr="005130B6" w:rsidRDefault="00CE318D" w:rsidP="00CE318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0EDD9524" w14:textId="19578C75" w:rsidR="00CE318D" w:rsidRPr="005130B6" w:rsidRDefault="00CE318D" w:rsidP="00CE318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130B6">
              <w:rPr>
                <w:rFonts w:asciiTheme="majorBidi" w:hAnsiTheme="majorBidi" w:cstheme="majorBidi"/>
                <w:sz w:val="26"/>
                <w:szCs w:val="26"/>
              </w:rPr>
              <w:t>75</w:t>
            </w:r>
          </w:p>
        </w:tc>
        <w:tc>
          <w:tcPr>
            <w:tcW w:w="181" w:type="dxa"/>
          </w:tcPr>
          <w:p w14:paraId="65AF3954" w14:textId="77777777" w:rsidR="00CE318D" w:rsidRPr="005130B6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0E372EA6" w14:textId="4BB14312" w:rsidR="00CE318D" w:rsidRPr="005130B6" w:rsidRDefault="00DC4792" w:rsidP="00E1004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130B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128</w:t>
            </w:r>
          </w:p>
        </w:tc>
        <w:tc>
          <w:tcPr>
            <w:tcW w:w="184" w:type="dxa"/>
            <w:vAlign w:val="bottom"/>
          </w:tcPr>
          <w:p w14:paraId="760555B1" w14:textId="77777777" w:rsidR="00CE318D" w:rsidRPr="005130B6" w:rsidRDefault="00CE318D" w:rsidP="00CE318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1" w:type="dxa"/>
            <w:vAlign w:val="bottom"/>
          </w:tcPr>
          <w:p w14:paraId="45B55AC4" w14:textId="6A430F11" w:rsidR="00CE318D" w:rsidRPr="005130B6" w:rsidRDefault="00CE318D" w:rsidP="0013582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130B6">
              <w:rPr>
                <w:rFonts w:asciiTheme="majorBidi" w:hAnsiTheme="majorBidi" w:cstheme="majorBidi"/>
                <w:sz w:val="26"/>
                <w:szCs w:val="26"/>
              </w:rPr>
              <w:t xml:space="preserve">          83</w:t>
            </w:r>
          </w:p>
        </w:tc>
        <w:tc>
          <w:tcPr>
            <w:tcW w:w="178" w:type="dxa"/>
          </w:tcPr>
          <w:p w14:paraId="5967E798" w14:textId="77777777" w:rsidR="00CE318D" w:rsidRPr="005130B6" w:rsidRDefault="00CE318D" w:rsidP="00CE318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" w:type="dxa"/>
          </w:tcPr>
          <w:p w14:paraId="00B8B8EE" w14:textId="6A66E194" w:rsidR="00CE318D" w:rsidRPr="005130B6" w:rsidRDefault="00DC4792" w:rsidP="00E1004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130B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9" w:type="dxa"/>
          </w:tcPr>
          <w:p w14:paraId="499B4034" w14:textId="77777777" w:rsidR="00CE318D" w:rsidRPr="005130B6" w:rsidRDefault="00CE318D" w:rsidP="00CE318D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8" w:type="dxa"/>
          </w:tcPr>
          <w:p w14:paraId="63FAD824" w14:textId="07E8D505" w:rsidR="00CE318D" w:rsidRPr="005130B6" w:rsidRDefault="00DC4792" w:rsidP="00E1004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130B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CE318D" w:rsidRPr="0020694D" w14:paraId="79CEE6F4" w14:textId="77777777" w:rsidTr="0013582D">
        <w:trPr>
          <w:cantSplit/>
        </w:trPr>
        <w:tc>
          <w:tcPr>
            <w:tcW w:w="3997" w:type="dxa"/>
          </w:tcPr>
          <w:p w14:paraId="1C65A29F" w14:textId="4EB419C7" w:rsidR="00CE318D" w:rsidRPr="005130B6" w:rsidRDefault="00CE318D" w:rsidP="00CE318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5130B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บ๊อทเทก้า เวเนต้า (ประเทศไทย) จำกัด</w:t>
            </w:r>
          </w:p>
        </w:tc>
        <w:tc>
          <w:tcPr>
            <w:tcW w:w="980" w:type="dxa"/>
            <w:vAlign w:val="bottom"/>
          </w:tcPr>
          <w:p w14:paraId="021C69EF" w14:textId="6E4DD240" w:rsidR="00CE318D" w:rsidRPr="005130B6" w:rsidRDefault="00CE318D" w:rsidP="00CE318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130B6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ค้าปลีก</w:t>
            </w:r>
          </w:p>
        </w:tc>
        <w:tc>
          <w:tcPr>
            <w:tcW w:w="805" w:type="dxa"/>
            <w:vAlign w:val="bottom"/>
          </w:tcPr>
          <w:p w14:paraId="1718A3D5" w14:textId="4D99EF47" w:rsidR="00CE318D" w:rsidRPr="005130B6" w:rsidRDefault="00DC4792" w:rsidP="00BE5CEC">
            <w:pPr>
              <w:pStyle w:val="acctfourfigures"/>
              <w:tabs>
                <w:tab w:val="clear" w:pos="765"/>
                <w:tab w:val="decimal" w:pos="35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130B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  25.00</w:t>
            </w:r>
          </w:p>
        </w:tc>
        <w:tc>
          <w:tcPr>
            <w:tcW w:w="185" w:type="dxa"/>
            <w:vAlign w:val="bottom"/>
          </w:tcPr>
          <w:p w14:paraId="2751EA17" w14:textId="77777777" w:rsidR="00CE318D" w:rsidRPr="005130B6" w:rsidRDefault="00CE318D" w:rsidP="00CE318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5" w:type="dxa"/>
            <w:vAlign w:val="bottom"/>
          </w:tcPr>
          <w:p w14:paraId="0C8E3852" w14:textId="08AD5EA7" w:rsidR="00CE318D" w:rsidRPr="005130B6" w:rsidRDefault="00CE318D" w:rsidP="00CE318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130B6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4" w:type="dxa"/>
            <w:vAlign w:val="bottom"/>
          </w:tcPr>
          <w:p w14:paraId="47134B99" w14:textId="77777777" w:rsidR="00CE318D" w:rsidRPr="005130B6" w:rsidRDefault="00CE318D" w:rsidP="00CE318D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8" w:type="dxa"/>
            <w:vAlign w:val="bottom"/>
          </w:tcPr>
          <w:p w14:paraId="4A48140F" w14:textId="6792ACF6" w:rsidR="00CE318D" w:rsidRPr="005130B6" w:rsidRDefault="000678A0" w:rsidP="00E1004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130B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100</w:t>
            </w:r>
          </w:p>
        </w:tc>
        <w:tc>
          <w:tcPr>
            <w:tcW w:w="178" w:type="dxa"/>
            <w:vAlign w:val="bottom"/>
          </w:tcPr>
          <w:p w14:paraId="4A36575E" w14:textId="77777777" w:rsidR="00CE318D" w:rsidRPr="005130B6" w:rsidRDefault="00CE318D" w:rsidP="00CE318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21C29BC6" w14:textId="04ADBD2C" w:rsidR="00CE318D" w:rsidRPr="005130B6" w:rsidRDefault="00CE318D" w:rsidP="00CE318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130B6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78" w:type="dxa"/>
            <w:vAlign w:val="bottom"/>
          </w:tcPr>
          <w:p w14:paraId="41DEC09D" w14:textId="77777777" w:rsidR="00CE318D" w:rsidRPr="005130B6" w:rsidRDefault="00CE318D" w:rsidP="00CE318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14:paraId="19901E08" w14:textId="4CCF45C9" w:rsidR="00CE318D" w:rsidRPr="005130B6" w:rsidRDefault="000678A0" w:rsidP="00E1004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130B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</w:t>
            </w:r>
          </w:p>
        </w:tc>
        <w:tc>
          <w:tcPr>
            <w:tcW w:w="179" w:type="dxa"/>
            <w:vAlign w:val="bottom"/>
          </w:tcPr>
          <w:p w14:paraId="48DCC7F6" w14:textId="77777777" w:rsidR="00CE318D" w:rsidRPr="005130B6" w:rsidRDefault="00CE318D" w:rsidP="00CE318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58F004E7" w14:textId="44D5C647" w:rsidR="00CE318D" w:rsidRPr="005130B6" w:rsidRDefault="00CE318D" w:rsidP="00CE318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130B6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181" w:type="dxa"/>
          </w:tcPr>
          <w:p w14:paraId="0AF8F846" w14:textId="77777777" w:rsidR="00CE318D" w:rsidRPr="005130B6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0C594D8E" w14:textId="2D72B597" w:rsidR="00CE318D" w:rsidRPr="005130B6" w:rsidRDefault="000678A0" w:rsidP="00E1004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130B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13</w:t>
            </w:r>
          </w:p>
        </w:tc>
        <w:tc>
          <w:tcPr>
            <w:tcW w:w="184" w:type="dxa"/>
            <w:vAlign w:val="bottom"/>
          </w:tcPr>
          <w:p w14:paraId="5900F5EF" w14:textId="77777777" w:rsidR="00CE318D" w:rsidRPr="005130B6" w:rsidRDefault="00CE318D" w:rsidP="00CE318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1" w:type="dxa"/>
            <w:vAlign w:val="bottom"/>
          </w:tcPr>
          <w:p w14:paraId="14E7B841" w14:textId="5F9685AB" w:rsidR="00CE318D" w:rsidRPr="005130B6" w:rsidRDefault="00CE318D" w:rsidP="0013582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130B6"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178" w:type="dxa"/>
          </w:tcPr>
          <w:p w14:paraId="189454B5" w14:textId="77777777" w:rsidR="00CE318D" w:rsidRPr="005130B6" w:rsidRDefault="00CE318D" w:rsidP="00CE318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" w:type="dxa"/>
          </w:tcPr>
          <w:p w14:paraId="5EDD05F2" w14:textId="0F7A3A2E" w:rsidR="00CE318D" w:rsidRPr="005130B6" w:rsidRDefault="000678A0" w:rsidP="00E1004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130B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9" w:type="dxa"/>
          </w:tcPr>
          <w:p w14:paraId="6039F32C" w14:textId="77777777" w:rsidR="00CE318D" w:rsidRPr="005130B6" w:rsidRDefault="00CE318D" w:rsidP="00CE318D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8" w:type="dxa"/>
          </w:tcPr>
          <w:p w14:paraId="2A32CC28" w14:textId="6A671414" w:rsidR="00CE318D" w:rsidRPr="005130B6" w:rsidRDefault="000678A0" w:rsidP="00E1004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130B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CE318D" w:rsidRPr="0020694D" w14:paraId="2D5218AF" w14:textId="77777777" w:rsidTr="0013582D">
        <w:trPr>
          <w:cantSplit/>
        </w:trPr>
        <w:tc>
          <w:tcPr>
            <w:tcW w:w="3997" w:type="dxa"/>
          </w:tcPr>
          <w:p w14:paraId="6942AAA2" w14:textId="28C8A4E2" w:rsidR="00CE318D" w:rsidRPr="005130B6" w:rsidRDefault="00CE318D" w:rsidP="00CE318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30B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เซ็นทรัล ดีเอฟเอส</w:t>
            </w:r>
            <w:r w:rsidRPr="005130B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130B6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  <w:r w:rsidRPr="005130B6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980" w:type="dxa"/>
            <w:vAlign w:val="bottom"/>
          </w:tcPr>
          <w:p w14:paraId="3D98F5CC" w14:textId="346A3ADC" w:rsidR="00CE318D" w:rsidRPr="005130B6" w:rsidRDefault="00CE318D" w:rsidP="00CE318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130B6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ค้าปลีก</w:t>
            </w:r>
          </w:p>
        </w:tc>
        <w:tc>
          <w:tcPr>
            <w:tcW w:w="805" w:type="dxa"/>
            <w:vAlign w:val="bottom"/>
          </w:tcPr>
          <w:p w14:paraId="301A70FF" w14:textId="3D2022B3" w:rsidR="00CE318D" w:rsidRPr="005130B6" w:rsidRDefault="000678A0" w:rsidP="00BE5CEC">
            <w:pPr>
              <w:pStyle w:val="acctfourfigures"/>
              <w:tabs>
                <w:tab w:val="clear" w:pos="765"/>
                <w:tab w:val="decimal" w:pos="35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130B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51.00</w:t>
            </w:r>
          </w:p>
        </w:tc>
        <w:tc>
          <w:tcPr>
            <w:tcW w:w="185" w:type="dxa"/>
            <w:vAlign w:val="bottom"/>
          </w:tcPr>
          <w:p w14:paraId="016DB0F8" w14:textId="77777777" w:rsidR="00CE318D" w:rsidRPr="005130B6" w:rsidRDefault="00CE318D" w:rsidP="00CE318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5" w:type="dxa"/>
            <w:vAlign w:val="bottom"/>
          </w:tcPr>
          <w:p w14:paraId="682AD4C3" w14:textId="1E73CB07" w:rsidR="00CE318D" w:rsidRPr="005130B6" w:rsidRDefault="00CE318D" w:rsidP="00CE318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130B6">
              <w:rPr>
                <w:rFonts w:asciiTheme="majorBidi" w:hAnsiTheme="majorBidi" w:cstheme="majorBidi"/>
                <w:sz w:val="26"/>
                <w:szCs w:val="26"/>
              </w:rPr>
              <w:t>51.00</w:t>
            </w:r>
          </w:p>
        </w:tc>
        <w:tc>
          <w:tcPr>
            <w:tcW w:w="184" w:type="dxa"/>
            <w:vAlign w:val="bottom"/>
          </w:tcPr>
          <w:p w14:paraId="4E311F4C" w14:textId="77777777" w:rsidR="00CE318D" w:rsidRPr="005130B6" w:rsidRDefault="00CE318D" w:rsidP="00CE318D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8" w:type="dxa"/>
            <w:vAlign w:val="bottom"/>
          </w:tcPr>
          <w:p w14:paraId="4D8A7F79" w14:textId="7231FBC8" w:rsidR="00CE318D" w:rsidRPr="005130B6" w:rsidRDefault="000678A0" w:rsidP="00E1004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130B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71</w:t>
            </w:r>
          </w:p>
        </w:tc>
        <w:tc>
          <w:tcPr>
            <w:tcW w:w="178" w:type="dxa"/>
            <w:vAlign w:val="bottom"/>
          </w:tcPr>
          <w:p w14:paraId="55492F21" w14:textId="77777777" w:rsidR="00CE318D" w:rsidRPr="005130B6" w:rsidRDefault="00CE318D" w:rsidP="00CE318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73A1ED96" w14:textId="570A7552" w:rsidR="00CE318D" w:rsidRPr="005130B6" w:rsidRDefault="00CE318D" w:rsidP="00CE318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130B6">
              <w:rPr>
                <w:rFonts w:asciiTheme="majorBidi" w:hAnsiTheme="majorBidi" w:cstheme="majorBidi"/>
                <w:sz w:val="26"/>
                <w:szCs w:val="26"/>
              </w:rPr>
              <w:t>71</w:t>
            </w:r>
          </w:p>
        </w:tc>
        <w:tc>
          <w:tcPr>
            <w:tcW w:w="178" w:type="dxa"/>
            <w:vAlign w:val="bottom"/>
          </w:tcPr>
          <w:p w14:paraId="26248336" w14:textId="77777777" w:rsidR="00CE318D" w:rsidRPr="005130B6" w:rsidRDefault="00CE318D" w:rsidP="00CE318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14:paraId="61CA81DC" w14:textId="2E917B65" w:rsidR="00CE318D" w:rsidRPr="005130B6" w:rsidRDefault="000678A0" w:rsidP="00E1004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130B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36</w:t>
            </w:r>
          </w:p>
        </w:tc>
        <w:tc>
          <w:tcPr>
            <w:tcW w:w="179" w:type="dxa"/>
            <w:vAlign w:val="bottom"/>
          </w:tcPr>
          <w:p w14:paraId="30E4CD8F" w14:textId="77777777" w:rsidR="00CE318D" w:rsidRPr="005130B6" w:rsidRDefault="00CE318D" w:rsidP="00CE318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54AEAB5C" w14:textId="09A21F91" w:rsidR="00CE318D" w:rsidRPr="005130B6" w:rsidRDefault="00CE318D" w:rsidP="00CE318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130B6">
              <w:rPr>
                <w:rFonts w:asciiTheme="majorBidi" w:hAnsiTheme="majorBidi" w:cstheme="majorBidi"/>
                <w:sz w:val="26"/>
                <w:szCs w:val="26"/>
              </w:rPr>
              <w:t>36</w:t>
            </w:r>
          </w:p>
        </w:tc>
        <w:tc>
          <w:tcPr>
            <w:tcW w:w="181" w:type="dxa"/>
          </w:tcPr>
          <w:p w14:paraId="4BF0BC0B" w14:textId="77777777" w:rsidR="00CE318D" w:rsidRPr="005130B6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6D6AC0BE" w14:textId="5755193F" w:rsidR="00CE318D" w:rsidRPr="005130B6" w:rsidRDefault="000678A0" w:rsidP="00E1004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130B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23</w:t>
            </w:r>
          </w:p>
        </w:tc>
        <w:tc>
          <w:tcPr>
            <w:tcW w:w="184" w:type="dxa"/>
            <w:vAlign w:val="bottom"/>
          </w:tcPr>
          <w:p w14:paraId="3371358E" w14:textId="77777777" w:rsidR="00CE318D" w:rsidRPr="005130B6" w:rsidRDefault="00CE318D" w:rsidP="00CE318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1" w:type="dxa"/>
            <w:vAlign w:val="bottom"/>
          </w:tcPr>
          <w:p w14:paraId="19205E3B" w14:textId="6FFDF396" w:rsidR="00CE318D" w:rsidRPr="005130B6" w:rsidRDefault="00CE318D" w:rsidP="0013582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130B6">
              <w:rPr>
                <w:rFonts w:asciiTheme="majorBidi" w:hAnsiTheme="majorBidi" w:cstheme="majorBidi"/>
                <w:sz w:val="26"/>
                <w:szCs w:val="26"/>
              </w:rPr>
              <w:t>35</w:t>
            </w:r>
          </w:p>
        </w:tc>
        <w:tc>
          <w:tcPr>
            <w:tcW w:w="178" w:type="dxa"/>
          </w:tcPr>
          <w:p w14:paraId="09CBC884" w14:textId="77777777" w:rsidR="00CE318D" w:rsidRPr="005130B6" w:rsidRDefault="00CE318D" w:rsidP="00CE318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" w:type="dxa"/>
          </w:tcPr>
          <w:p w14:paraId="020C2C65" w14:textId="76B6669E" w:rsidR="00CE318D" w:rsidRPr="005130B6" w:rsidRDefault="000678A0" w:rsidP="00E1004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130B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9" w:type="dxa"/>
          </w:tcPr>
          <w:p w14:paraId="280FCF66" w14:textId="77777777" w:rsidR="00CE318D" w:rsidRPr="005130B6" w:rsidRDefault="00CE318D" w:rsidP="00CE318D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8" w:type="dxa"/>
          </w:tcPr>
          <w:p w14:paraId="01943216" w14:textId="4E8BA858" w:rsidR="00CE318D" w:rsidRPr="005130B6" w:rsidRDefault="000678A0" w:rsidP="00E1004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130B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CE318D" w:rsidRPr="0013582D" w14:paraId="4CFAA8CB" w14:textId="77777777" w:rsidTr="0013582D">
        <w:trPr>
          <w:cantSplit/>
        </w:trPr>
        <w:tc>
          <w:tcPr>
            <w:tcW w:w="3997" w:type="dxa"/>
          </w:tcPr>
          <w:p w14:paraId="412063E5" w14:textId="77777777" w:rsidR="00CE318D" w:rsidRPr="0013582D" w:rsidRDefault="00CE318D" w:rsidP="0013582D">
            <w:pPr>
              <w:spacing w:line="240" w:lineRule="auto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980" w:type="dxa"/>
            <w:vAlign w:val="bottom"/>
          </w:tcPr>
          <w:p w14:paraId="12A51A9E" w14:textId="77777777" w:rsidR="00CE318D" w:rsidRPr="0013582D" w:rsidRDefault="00CE318D" w:rsidP="0013582D">
            <w:pPr>
              <w:spacing w:line="240" w:lineRule="auto"/>
              <w:jc w:val="center"/>
              <w:rPr>
                <w:rFonts w:asciiTheme="majorBidi" w:hAnsiTheme="majorBidi" w:cstheme="majorBidi"/>
                <w:sz w:val="10"/>
                <w:szCs w:val="10"/>
                <w:cs/>
                <w:lang w:val="en-GB"/>
              </w:rPr>
            </w:pPr>
          </w:p>
        </w:tc>
        <w:tc>
          <w:tcPr>
            <w:tcW w:w="805" w:type="dxa"/>
            <w:vAlign w:val="bottom"/>
          </w:tcPr>
          <w:p w14:paraId="62FACB61" w14:textId="77777777" w:rsidR="00CE318D" w:rsidRPr="0013582D" w:rsidRDefault="00CE318D" w:rsidP="0013582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0"/>
                <w:szCs w:val="10"/>
                <w:lang w:bidi="th-TH"/>
              </w:rPr>
            </w:pPr>
          </w:p>
        </w:tc>
        <w:tc>
          <w:tcPr>
            <w:tcW w:w="185" w:type="dxa"/>
            <w:vAlign w:val="bottom"/>
          </w:tcPr>
          <w:p w14:paraId="4A5939FB" w14:textId="77777777" w:rsidR="00CE318D" w:rsidRPr="0013582D" w:rsidRDefault="00CE318D" w:rsidP="001358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05" w:type="dxa"/>
            <w:vAlign w:val="bottom"/>
          </w:tcPr>
          <w:p w14:paraId="5C1221AE" w14:textId="77777777" w:rsidR="00CE318D" w:rsidRPr="0013582D" w:rsidRDefault="00CE318D" w:rsidP="0013582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4" w:type="dxa"/>
            <w:vAlign w:val="bottom"/>
          </w:tcPr>
          <w:p w14:paraId="3EA305B3" w14:textId="77777777" w:rsidR="00CE318D" w:rsidRPr="0013582D" w:rsidRDefault="00CE318D" w:rsidP="0013582D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18" w:type="dxa"/>
            <w:vAlign w:val="bottom"/>
          </w:tcPr>
          <w:p w14:paraId="0F1E76AD" w14:textId="77777777" w:rsidR="00CE318D" w:rsidRPr="0013582D" w:rsidRDefault="00CE318D" w:rsidP="0013582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0"/>
                <w:szCs w:val="1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EBB8BBD" w14:textId="77777777" w:rsidR="00CE318D" w:rsidRPr="0013582D" w:rsidRDefault="00CE318D" w:rsidP="0013582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1BEC90AD" w14:textId="77777777" w:rsidR="00CE318D" w:rsidRPr="0013582D" w:rsidRDefault="00CE318D" w:rsidP="0013582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78" w:type="dxa"/>
            <w:vAlign w:val="bottom"/>
          </w:tcPr>
          <w:p w14:paraId="5D770D78" w14:textId="77777777" w:rsidR="00CE318D" w:rsidRPr="0013582D" w:rsidRDefault="00CE318D" w:rsidP="0013582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13" w:type="dxa"/>
            <w:vAlign w:val="bottom"/>
          </w:tcPr>
          <w:p w14:paraId="3B4C9F84" w14:textId="77777777" w:rsidR="00CE318D" w:rsidRPr="0013582D" w:rsidRDefault="00CE318D" w:rsidP="0013582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0"/>
                <w:szCs w:val="10"/>
                <w:lang w:bidi="th-TH"/>
              </w:rPr>
            </w:pPr>
          </w:p>
        </w:tc>
        <w:tc>
          <w:tcPr>
            <w:tcW w:w="179" w:type="dxa"/>
            <w:vAlign w:val="bottom"/>
          </w:tcPr>
          <w:p w14:paraId="05906C83" w14:textId="77777777" w:rsidR="00CE318D" w:rsidRPr="0013582D" w:rsidRDefault="00CE318D" w:rsidP="0013582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11" w:type="dxa"/>
            <w:vAlign w:val="bottom"/>
          </w:tcPr>
          <w:p w14:paraId="109FA41A" w14:textId="77777777" w:rsidR="00CE318D" w:rsidRPr="0013582D" w:rsidRDefault="00CE318D" w:rsidP="0013582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1" w:type="dxa"/>
          </w:tcPr>
          <w:p w14:paraId="576729FF" w14:textId="77777777" w:rsidR="00CE318D" w:rsidRPr="0013582D" w:rsidRDefault="00CE318D" w:rsidP="0013582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0"/>
                <w:szCs w:val="10"/>
                <w:cs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2BC31074" w14:textId="77777777" w:rsidR="00CE318D" w:rsidRPr="0013582D" w:rsidRDefault="00CE318D" w:rsidP="0013582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0"/>
                <w:szCs w:val="10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755AEC6F" w14:textId="77777777" w:rsidR="00CE318D" w:rsidRPr="0013582D" w:rsidRDefault="00CE318D" w:rsidP="0013582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21" w:type="dxa"/>
            <w:vAlign w:val="bottom"/>
          </w:tcPr>
          <w:p w14:paraId="3C2D444D" w14:textId="77777777" w:rsidR="00CE318D" w:rsidRPr="0013582D" w:rsidRDefault="00CE318D" w:rsidP="0013582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78" w:type="dxa"/>
          </w:tcPr>
          <w:p w14:paraId="2FA2200E" w14:textId="77777777" w:rsidR="00CE318D" w:rsidRPr="0013582D" w:rsidRDefault="00CE318D" w:rsidP="0013582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52" w:type="dxa"/>
          </w:tcPr>
          <w:p w14:paraId="097FEA2C" w14:textId="77777777" w:rsidR="00CE318D" w:rsidRPr="0013582D" w:rsidRDefault="00CE318D" w:rsidP="0013582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0"/>
                <w:szCs w:val="10"/>
                <w:lang w:bidi="th-TH"/>
              </w:rPr>
            </w:pPr>
          </w:p>
        </w:tc>
        <w:tc>
          <w:tcPr>
            <w:tcW w:w="179" w:type="dxa"/>
          </w:tcPr>
          <w:p w14:paraId="0B473CD4" w14:textId="77777777" w:rsidR="00CE318D" w:rsidRPr="0013582D" w:rsidRDefault="00CE318D" w:rsidP="0013582D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18" w:type="dxa"/>
          </w:tcPr>
          <w:p w14:paraId="46F55640" w14:textId="77777777" w:rsidR="00CE318D" w:rsidRPr="0013582D" w:rsidRDefault="00CE318D" w:rsidP="0013582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0"/>
                <w:szCs w:val="10"/>
                <w:lang w:bidi="th-TH"/>
              </w:rPr>
            </w:pPr>
          </w:p>
        </w:tc>
      </w:tr>
      <w:tr w:rsidR="00CE318D" w:rsidRPr="0020694D" w14:paraId="593AFFBA" w14:textId="77777777" w:rsidTr="0013582D">
        <w:trPr>
          <w:cantSplit/>
        </w:trPr>
        <w:tc>
          <w:tcPr>
            <w:tcW w:w="3997" w:type="dxa"/>
          </w:tcPr>
          <w:p w14:paraId="258B93CD" w14:textId="16AB5CE6" w:rsidR="00CE318D" w:rsidRPr="005130B6" w:rsidRDefault="00CE318D" w:rsidP="00CE318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30B6">
              <w:rPr>
                <w:rFonts w:asciiTheme="majorBidi" w:hAnsiTheme="majorBidi" w:cstheme="majorBidi"/>
                <w:sz w:val="26"/>
                <w:szCs w:val="26"/>
                <w:cs/>
              </w:rPr>
              <w:t>การร่วมค้าภายใต้ “บริษัท เซ็นทรัลเทรดดิ้ง จำกัด”</w:t>
            </w:r>
          </w:p>
        </w:tc>
        <w:tc>
          <w:tcPr>
            <w:tcW w:w="980" w:type="dxa"/>
          </w:tcPr>
          <w:p w14:paraId="76B1ED78" w14:textId="77777777" w:rsidR="00CE318D" w:rsidRPr="005130B6" w:rsidRDefault="00CE318D" w:rsidP="00CE318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805" w:type="dxa"/>
            <w:vAlign w:val="bottom"/>
          </w:tcPr>
          <w:p w14:paraId="22F0182C" w14:textId="77777777" w:rsidR="00CE318D" w:rsidRPr="005130B6" w:rsidRDefault="00CE318D" w:rsidP="00CE318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  <w:vAlign w:val="bottom"/>
          </w:tcPr>
          <w:p w14:paraId="6FDC01F5" w14:textId="77777777" w:rsidR="00CE318D" w:rsidRPr="005130B6" w:rsidRDefault="00CE318D" w:rsidP="00CE318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5" w:type="dxa"/>
            <w:vAlign w:val="bottom"/>
          </w:tcPr>
          <w:p w14:paraId="66441A20" w14:textId="77777777" w:rsidR="00CE318D" w:rsidRPr="005130B6" w:rsidRDefault="00CE318D" w:rsidP="00CE318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vAlign w:val="bottom"/>
          </w:tcPr>
          <w:p w14:paraId="5DAB1CDB" w14:textId="77777777" w:rsidR="00CE318D" w:rsidRPr="005130B6" w:rsidRDefault="00CE318D" w:rsidP="00CE318D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8" w:type="dxa"/>
            <w:vAlign w:val="bottom"/>
          </w:tcPr>
          <w:p w14:paraId="087EF898" w14:textId="77777777" w:rsidR="00CE318D" w:rsidRPr="005130B6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A139C70" w14:textId="77777777" w:rsidR="00CE318D" w:rsidRPr="005130B6" w:rsidRDefault="00CE318D" w:rsidP="00CE318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2D653786" w14:textId="77777777" w:rsidR="00CE318D" w:rsidRPr="005130B6" w:rsidRDefault="00CE318D" w:rsidP="00CE318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F0FEA6C" w14:textId="77777777" w:rsidR="00CE318D" w:rsidRPr="005130B6" w:rsidRDefault="00CE318D" w:rsidP="00CE318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14:paraId="40A0E370" w14:textId="77777777" w:rsidR="00CE318D" w:rsidRPr="005130B6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9" w:type="dxa"/>
            <w:vAlign w:val="bottom"/>
          </w:tcPr>
          <w:p w14:paraId="77420DFC" w14:textId="77777777" w:rsidR="00CE318D" w:rsidRPr="005130B6" w:rsidRDefault="00CE318D" w:rsidP="00CE318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3C1F75A2" w14:textId="77777777" w:rsidR="00CE318D" w:rsidRPr="005130B6" w:rsidRDefault="00CE318D" w:rsidP="00CE318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1DF08FB6" w14:textId="77777777" w:rsidR="00CE318D" w:rsidRPr="005130B6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30C5F403" w14:textId="77777777" w:rsidR="00CE318D" w:rsidRPr="005130B6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352EE817" w14:textId="77777777" w:rsidR="00CE318D" w:rsidRPr="005130B6" w:rsidRDefault="00CE318D" w:rsidP="00CE318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1" w:type="dxa"/>
            <w:vAlign w:val="bottom"/>
          </w:tcPr>
          <w:p w14:paraId="638A7B64" w14:textId="77777777" w:rsidR="00CE318D" w:rsidRPr="005130B6" w:rsidRDefault="00CE318D" w:rsidP="0013582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52AC9EA4" w14:textId="77777777" w:rsidR="00CE318D" w:rsidRPr="005130B6" w:rsidRDefault="00CE318D" w:rsidP="00CE318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" w:type="dxa"/>
          </w:tcPr>
          <w:p w14:paraId="2EE9AE01" w14:textId="77777777" w:rsidR="00CE318D" w:rsidRPr="005130B6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9" w:type="dxa"/>
          </w:tcPr>
          <w:p w14:paraId="55C52DF6" w14:textId="77777777" w:rsidR="00CE318D" w:rsidRPr="005130B6" w:rsidRDefault="00CE318D" w:rsidP="00CE318D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8" w:type="dxa"/>
          </w:tcPr>
          <w:p w14:paraId="088108CB" w14:textId="77777777" w:rsidR="00CE318D" w:rsidRPr="005130B6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CE318D" w:rsidRPr="0020694D" w14:paraId="30A8CEB1" w14:textId="77777777" w:rsidTr="0013582D">
        <w:trPr>
          <w:cantSplit/>
        </w:trPr>
        <w:tc>
          <w:tcPr>
            <w:tcW w:w="3997" w:type="dxa"/>
          </w:tcPr>
          <w:p w14:paraId="3DBF06DE" w14:textId="471790F6" w:rsidR="00CE318D" w:rsidRPr="005130B6" w:rsidRDefault="00CE318D" w:rsidP="00CE318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30B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ซันกลาส ฮัท (ประเทศไทย) จำกัด</w:t>
            </w:r>
            <w:r w:rsidRPr="005130B6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>(1)</w:t>
            </w:r>
          </w:p>
        </w:tc>
        <w:tc>
          <w:tcPr>
            <w:tcW w:w="980" w:type="dxa"/>
          </w:tcPr>
          <w:p w14:paraId="64774B10" w14:textId="6E210A0D" w:rsidR="00CE318D" w:rsidRPr="005130B6" w:rsidRDefault="00CE318D" w:rsidP="00CE318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130B6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แฟชั่น</w:t>
            </w:r>
          </w:p>
        </w:tc>
        <w:tc>
          <w:tcPr>
            <w:tcW w:w="805" w:type="dxa"/>
          </w:tcPr>
          <w:p w14:paraId="4F878B8A" w14:textId="6141C1E4" w:rsidR="00CE318D" w:rsidRPr="005130B6" w:rsidRDefault="000678A0" w:rsidP="00E10046">
            <w:pPr>
              <w:pStyle w:val="acctfourfigures"/>
              <w:tabs>
                <w:tab w:val="clear" w:pos="765"/>
                <w:tab w:val="decimal" w:pos="35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130B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51.00</w:t>
            </w:r>
          </w:p>
        </w:tc>
        <w:tc>
          <w:tcPr>
            <w:tcW w:w="185" w:type="dxa"/>
          </w:tcPr>
          <w:p w14:paraId="1E010819" w14:textId="77777777" w:rsidR="00CE318D" w:rsidRPr="005130B6" w:rsidRDefault="00CE318D" w:rsidP="00CE318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5" w:type="dxa"/>
          </w:tcPr>
          <w:p w14:paraId="28A06E31" w14:textId="78140E54" w:rsidR="00CE318D" w:rsidRPr="005130B6" w:rsidRDefault="00CE318D" w:rsidP="00CE318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130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51.00</w:t>
            </w:r>
          </w:p>
        </w:tc>
        <w:tc>
          <w:tcPr>
            <w:tcW w:w="184" w:type="dxa"/>
          </w:tcPr>
          <w:p w14:paraId="2DB00FBD" w14:textId="77777777" w:rsidR="00CE318D" w:rsidRPr="005130B6" w:rsidRDefault="00CE318D" w:rsidP="00CE318D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8" w:type="dxa"/>
          </w:tcPr>
          <w:p w14:paraId="56589981" w14:textId="604EC7FE" w:rsidR="00CE318D" w:rsidRPr="005130B6" w:rsidRDefault="000678A0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130B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85</w:t>
            </w:r>
          </w:p>
        </w:tc>
        <w:tc>
          <w:tcPr>
            <w:tcW w:w="178" w:type="dxa"/>
          </w:tcPr>
          <w:p w14:paraId="2005CD85" w14:textId="77777777" w:rsidR="00CE318D" w:rsidRPr="005130B6" w:rsidRDefault="00CE318D" w:rsidP="00CE318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5" w:type="dxa"/>
            <w:gridSpan w:val="2"/>
          </w:tcPr>
          <w:p w14:paraId="19AA3120" w14:textId="48317C24" w:rsidR="00CE318D" w:rsidRPr="005130B6" w:rsidRDefault="00CE318D" w:rsidP="00CE318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130B6">
              <w:rPr>
                <w:rFonts w:asciiTheme="majorBidi" w:hAnsiTheme="majorBidi" w:cstheme="majorBidi"/>
                <w:sz w:val="26"/>
                <w:szCs w:val="26"/>
              </w:rPr>
              <w:t>85</w:t>
            </w:r>
          </w:p>
        </w:tc>
        <w:tc>
          <w:tcPr>
            <w:tcW w:w="178" w:type="dxa"/>
          </w:tcPr>
          <w:p w14:paraId="312B48E1" w14:textId="77777777" w:rsidR="00CE318D" w:rsidRPr="005130B6" w:rsidRDefault="00CE318D" w:rsidP="00CE318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</w:tcPr>
          <w:p w14:paraId="6497B8AD" w14:textId="4F7278C5" w:rsidR="00CE318D" w:rsidRPr="005130B6" w:rsidRDefault="000678A0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130B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43</w:t>
            </w:r>
          </w:p>
        </w:tc>
        <w:tc>
          <w:tcPr>
            <w:tcW w:w="179" w:type="dxa"/>
          </w:tcPr>
          <w:p w14:paraId="2B94B5FE" w14:textId="77777777" w:rsidR="00CE318D" w:rsidRPr="005130B6" w:rsidRDefault="00CE318D" w:rsidP="00CE318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</w:tcPr>
          <w:p w14:paraId="03168F65" w14:textId="5F122612" w:rsidR="00CE318D" w:rsidRPr="005130B6" w:rsidRDefault="00CE318D" w:rsidP="00CE318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130B6">
              <w:rPr>
                <w:rFonts w:asciiTheme="majorBidi" w:hAnsiTheme="majorBidi" w:cstheme="majorBidi"/>
                <w:sz w:val="26"/>
                <w:szCs w:val="26"/>
              </w:rPr>
              <w:t>43</w:t>
            </w:r>
          </w:p>
        </w:tc>
        <w:tc>
          <w:tcPr>
            <w:tcW w:w="181" w:type="dxa"/>
          </w:tcPr>
          <w:p w14:paraId="1387B910" w14:textId="77777777" w:rsidR="00CE318D" w:rsidRPr="005130B6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09" w:type="dxa"/>
          </w:tcPr>
          <w:p w14:paraId="58D34419" w14:textId="2F9D1C3F" w:rsidR="00CE318D" w:rsidRPr="005130B6" w:rsidRDefault="000678A0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130B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17</w:t>
            </w:r>
          </w:p>
        </w:tc>
        <w:tc>
          <w:tcPr>
            <w:tcW w:w="184" w:type="dxa"/>
          </w:tcPr>
          <w:p w14:paraId="3BE86726" w14:textId="77777777" w:rsidR="00CE318D" w:rsidRPr="005130B6" w:rsidRDefault="00CE318D" w:rsidP="00CE318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1" w:type="dxa"/>
          </w:tcPr>
          <w:p w14:paraId="5DC9DE24" w14:textId="265DCFD0" w:rsidR="00CE318D" w:rsidRPr="005130B6" w:rsidRDefault="00CE318D" w:rsidP="0013582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130B6">
              <w:rPr>
                <w:rFonts w:asciiTheme="majorBidi" w:hAnsiTheme="majorBidi" w:cstheme="majorBidi"/>
                <w:sz w:val="26"/>
                <w:szCs w:val="26"/>
              </w:rPr>
              <w:t>27</w:t>
            </w:r>
          </w:p>
        </w:tc>
        <w:tc>
          <w:tcPr>
            <w:tcW w:w="178" w:type="dxa"/>
          </w:tcPr>
          <w:p w14:paraId="245BF3E8" w14:textId="77777777" w:rsidR="00CE318D" w:rsidRPr="005130B6" w:rsidRDefault="00CE318D" w:rsidP="00CE318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" w:type="dxa"/>
          </w:tcPr>
          <w:p w14:paraId="437025BE" w14:textId="3951706F" w:rsidR="00CE318D" w:rsidRPr="005130B6" w:rsidRDefault="000678A0" w:rsidP="00E10046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130B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9" w:type="dxa"/>
          </w:tcPr>
          <w:p w14:paraId="4064C24A" w14:textId="77777777" w:rsidR="00CE318D" w:rsidRPr="005130B6" w:rsidRDefault="00CE318D" w:rsidP="00CE318D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8" w:type="dxa"/>
          </w:tcPr>
          <w:p w14:paraId="747E69AC" w14:textId="04531A1C" w:rsidR="00CE318D" w:rsidRPr="005130B6" w:rsidRDefault="000678A0" w:rsidP="00E1004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130B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E10046" w:rsidRPr="0013582D" w14:paraId="4BC417A7" w14:textId="77777777" w:rsidTr="0013582D">
        <w:trPr>
          <w:cantSplit/>
          <w:trHeight w:val="155"/>
        </w:trPr>
        <w:tc>
          <w:tcPr>
            <w:tcW w:w="3997" w:type="dxa"/>
          </w:tcPr>
          <w:p w14:paraId="799711CD" w14:textId="77777777" w:rsidR="00E10046" w:rsidRPr="0013582D" w:rsidRDefault="00E10046" w:rsidP="0013582D">
            <w:pPr>
              <w:spacing w:line="240" w:lineRule="auto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980" w:type="dxa"/>
          </w:tcPr>
          <w:p w14:paraId="3392DFFB" w14:textId="77777777" w:rsidR="00E10046" w:rsidRPr="0013582D" w:rsidRDefault="00E10046" w:rsidP="0013582D">
            <w:pPr>
              <w:spacing w:line="240" w:lineRule="auto"/>
              <w:jc w:val="center"/>
              <w:rPr>
                <w:rFonts w:asciiTheme="majorBidi" w:hAnsiTheme="majorBidi" w:cstheme="majorBidi"/>
                <w:sz w:val="10"/>
                <w:szCs w:val="10"/>
                <w:cs/>
                <w:lang w:val="en-GB"/>
              </w:rPr>
            </w:pPr>
          </w:p>
        </w:tc>
        <w:tc>
          <w:tcPr>
            <w:tcW w:w="805" w:type="dxa"/>
          </w:tcPr>
          <w:p w14:paraId="24A7796D" w14:textId="77777777" w:rsidR="00E10046" w:rsidRPr="0013582D" w:rsidRDefault="00E10046" w:rsidP="0013582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0"/>
                <w:szCs w:val="10"/>
                <w:lang w:bidi="th-TH"/>
              </w:rPr>
            </w:pPr>
          </w:p>
        </w:tc>
        <w:tc>
          <w:tcPr>
            <w:tcW w:w="185" w:type="dxa"/>
          </w:tcPr>
          <w:p w14:paraId="47EA0AE3" w14:textId="77777777" w:rsidR="00E10046" w:rsidRPr="0013582D" w:rsidRDefault="00E10046" w:rsidP="001358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05" w:type="dxa"/>
          </w:tcPr>
          <w:p w14:paraId="78B07A75" w14:textId="77777777" w:rsidR="00E10046" w:rsidRPr="0013582D" w:rsidRDefault="00E10046" w:rsidP="0013582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10"/>
                <w:szCs w:val="10"/>
                <w:lang w:val="en-US" w:bidi="th-TH"/>
              </w:rPr>
            </w:pPr>
          </w:p>
        </w:tc>
        <w:tc>
          <w:tcPr>
            <w:tcW w:w="184" w:type="dxa"/>
          </w:tcPr>
          <w:p w14:paraId="2556CC19" w14:textId="77777777" w:rsidR="00E10046" w:rsidRPr="0013582D" w:rsidRDefault="00E10046" w:rsidP="0013582D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18" w:type="dxa"/>
          </w:tcPr>
          <w:p w14:paraId="0DE09CA6" w14:textId="77777777" w:rsidR="00E10046" w:rsidRPr="0013582D" w:rsidRDefault="00E10046" w:rsidP="0013582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0"/>
                <w:szCs w:val="10"/>
                <w:lang w:bidi="th-TH"/>
              </w:rPr>
            </w:pPr>
          </w:p>
        </w:tc>
        <w:tc>
          <w:tcPr>
            <w:tcW w:w="178" w:type="dxa"/>
          </w:tcPr>
          <w:p w14:paraId="7CE63D4E" w14:textId="77777777" w:rsidR="00E10046" w:rsidRPr="0013582D" w:rsidRDefault="00E10046" w:rsidP="0013582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15" w:type="dxa"/>
            <w:gridSpan w:val="2"/>
          </w:tcPr>
          <w:p w14:paraId="27CAD199" w14:textId="77777777" w:rsidR="00E10046" w:rsidRPr="0013582D" w:rsidRDefault="00E10046" w:rsidP="0013582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78" w:type="dxa"/>
          </w:tcPr>
          <w:p w14:paraId="2AD7A297" w14:textId="77777777" w:rsidR="00E10046" w:rsidRPr="0013582D" w:rsidRDefault="00E10046" w:rsidP="0013582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13" w:type="dxa"/>
          </w:tcPr>
          <w:p w14:paraId="2D8543B0" w14:textId="77777777" w:rsidR="00E10046" w:rsidRPr="0013582D" w:rsidRDefault="00E10046" w:rsidP="0013582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0"/>
                <w:szCs w:val="10"/>
                <w:lang w:bidi="th-TH"/>
              </w:rPr>
            </w:pPr>
          </w:p>
        </w:tc>
        <w:tc>
          <w:tcPr>
            <w:tcW w:w="179" w:type="dxa"/>
          </w:tcPr>
          <w:p w14:paraId="6C827FB1" w14:textId="77777777" w:rsidR="00E10046" w:rsidRPr="0013582D" w:rsidRDefault="00E10046" w:rsidP="0013582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11" w:type="dxa"/>
          </w:tcPr>
          <w:p w14:paraId="65699173" w14:textId="77777777" w:rsidR="00E10046" w:rsidRPr="0013582D" w:rsidRDefault="00E10046" w:rsidP="0013582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1" w:type="dxa"/>
          </w:tcPr>
          <w:p w14:paraId="1DFDD533" w14:textId="77777777" w:rsidR="00E10046" w:rsidRPr="0013582D" w:rsidRDefault="00E10046" w:rsidP="0013582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0"/>
                <w:szCs w:val="10"/>
                <w:cs/>
                <w:lang w:bidi="th-TH"/>
              </w:rPr>
            </w:pPr>
          </w:p>
        </w:tc>
        <w:tc>
          <w:tcPr>
            <w:tcW w:w="809" w:type="dxa"/>
          </w:tcPr>
          <w:p w14:paraId="2DE8D900" w14:textId="77777777" w:rsidR="00E10046" w:rsidRPr="0013582D" w:rsidRDefault="00E10046" w:rsidP="0013582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0"/>
                <w:szCs w:val="10"/>
                <w:lang w:bidi="th-TH"/>
              </w:rPr>
            </w:pPr>
          </w:p>
        </w:tc>
        <w:tc>
          <w:tcPr>
            <w:tcW w:w="184" w:type="dxa"/>
          </w:tcPr>
          <w:p w14:paraId="58D995D0" w14:textId="77777777" w:rsidR="00E10046" w:rsidRPr="0013582D" w:rsidRDefault="00E10046" w:rsidP="0013582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21" w:type="dxa"/>
          </w:tcPr>
          <w:p w14:paraId="2E552AF9" w14:textId="77777777" w:rsidR="00E10046" w:rsidRPr="0013582D" w:rsidRDefault="00E10046" w:rsidP="0013582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78" w:type="dxa"/>
          </w:tcPr>
          <w:p w14:paraId="145E6734" w14:textId="77777777" w:rsidR="00E10046" w:rsidRPr="0013582D" w:rsidRDefault="00E10046" w:rsidP="0013582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52" w:type="dxa"/>
          </w:tcPr>
          <w:p w14:paraId="04A9FA14" w14:textId="77777777" w:rsidR="00E10046" w:rsidRPr="0013582D" w:rsidRDefault="00E10046" w:rsidP="0013582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0"/>
                <w:szCs w:val="10"/>
                <w:lang w:bidi="th-TH"/>
              </w:rPr>
            </w:pPr>
          </w:p>
        </w:tc>
        <w:tc>
          <w:tcPr>
            <w:tcW w:w="179" w:type="dxa"/>
          </w:tcPr>
          <w:p w14:paraId="07EB8FFC" w14:textId="77777777" w:rsidR="00E10046" w:rsidRPr="0013582D" w:rsidRDefault="00E10046" w:rsidP="0013582D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18" w:type="dxa"/>
          </w:tcPr>
          <w:p w14:paraId="72FF6B4B" w14:textId="77777777" w:rsidR="00E10046" w:rsidRPr="0013582D" w:rsidRDefault="00E10046" w:rsidP="0013582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0"/>
                <w:szCs w:val="10"/>
                <w:lang w:bidi="th-TH"/>
              </w:rPr>
            </w:pPr>
          </w:p>
        </w:tc>
      </w:tr>
      <w:tr w:rsidR="00CE318D" w:rsidRPr="0020694D" w14:paraId="611820D2" w14:textId="77777777" w:rsidTr="0013582D">
        <w:trPr>
          <w:cantSplit/>
        </w:trPr>
        <w:tc>
          <w:tcPr>
            <w:tcW w:w="3997" w:type="dxa"/>
          </w:tcPr>
          <w:p w14:paraId="6EA58ACE" w14:textId="4FDB19D3" w:rsidR="00CE318D" w:rsidRPr="005130B6" w:rsidRDefault="00CE318D" w:rsidP="00CE318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30B6">
              <w:rPr>
                <w:rFonts w:asciiTheme="majorBidi" w:hAnsiTheme="majorBidi" w:cstheme="majorBidi"/>
                <w:sz w:val="26"/>
                <w:szCs w:val="26"/>
                <w:cs/>
              </w:rPr>
              <w:t>การร่วมค้าภายใต้ “</w:t>
            </w:r>
            <w:proofErr w:type="spellStart"/>
            <w:r w:rsidRPr="005130B6">
              <w:rPr>
                <w:rFonts w:asciiTheme="majorBidi" w:hAnsiTheme="majorBidi" w:cstheme="majorBidi"/>
                <w:sz w:val="26"/>
                <w:szCs w:val="26"/>
              </w:rPr>
              <w:t>Hillborough</w:t>
            </w:r>
            <w:proofErr w:type="spellEnd"/>
            <w:r w:rsidRPr="005130B6">
              <w:rPr>
                <w:rFonts w:asciiTheme="majorBidi" w:hAnsiTheme="majorBidi" w:cstheme="majorBidi"/>
                <w:sz w:val="26"/>
                <w:szCs w:val="26"/>
              </w:rPr>
              <w:t xml:space="preserve"> Group Ltd.</w:t>
            </w:r>
            <w:r w:rsidRPr="005130B6">
              <w:rPr>
                <w:rFonts w:asciiTheme="majorBidi" w:hAnsiTheme="majorBidi" w:cstheme="majorBidi"/>
                <w:sz w:val="26"/>
                <w:szCs w:val="26"/>
                <w:cs/>
              </w:rPr>
              <w:t>”</w:t>
            </w:r>
          </w:p>
        </w:tc>
        <w:tc>
          <w:tcPr>
            <w:tcW w:w="980" w:type="dxa"/>
          </w:tcPr>
          <w:p w14:paraId="5FCAF75F" w14:textId="77777777" w:rsidR="00CE318D" w:rsidRPr="005130B6" w:rsidRDefault="00CE318D" w:rsidP="00CE318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805" w:type="dxa"/>
            <w:vAlign w:val="bottom"/>
          </w:tcPr>
          <w:p w14:paraId="0880DF24" w14:textId="77777777" w:rsidR="00CE318D" w:rsidRPr="005130B6" w:rsidRDefault="00CE318D" w:rsidP="00CE318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  <w:vAlign w:val="bottom"/>
          </w:tcPr>
          <w:p w14:paraId="52FD2392" w14:textId="77777777" w:rsidR="00CE318D" w:rsidRPr="005130B6" w:rsidRDefault="00CE318D" w:rsidP="00CE318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5" w:type="dxa"/>
            <w:vAlign w:val="bottom"/>
          </w:tcPr>
          <w:p w14:paraId="544A7A6B" w14:textId="77777777" w:rsidR="00CE318D" w:rsidRPr="005130B6" w:rsidRDefault="00CE318D" w:rsidP="00CE318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484747AB" w14:textId="77777777" w:rsidR="00CE318D" w:rsidRPr="005130B6" w:rsidRDefault="00CE318D" w:rsidP="00CE318D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1" w:type="dxa"/>
            <w:gridSpan w:val="4"/>
            <w:vAlign w:val="bottom"/>
          </w:tcPr>
          <w:p w14:paraId="1D2CB69B" w14:textId="5C48A4C3" w:rsidR="00CE318D" w:rsidRPr="005130B6" w:rsidRDefault="00CE318D" w:rsidP="00CE318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130B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</w:t>
            </w:r>
            <w:r w:rsidR="00AC12D2" w:rsidRPr="005130B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ล้าน</w:t>
            </w:r>
            <w:r w:rsidRPr="005130B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ดอลล่าร์สหรัฐ)</w:t>
            </w:r>
          </w:p>
        </w:tc>
        <w:tc>
          <w:tcPr>
            <w:tcW w:w="178" w:type="dxa"/>
          </w:tcPr>
          <w:p w14:paraId="57662961" w14:textId="77777777" w:rsidR="00CE318D" w:rsidRPr="005130B6" w:rsidRDefault="00CE318D" w:rsidP="00CE318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</w:tcPr>
          <w:p w14:paraId="054E5C9D" w14:textId="77777777" w:rsidR="00CE318D" w:rsidRPr="005130B6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9" w:type="dxa"/>
          </w:tcPr>
          <w:p w14:paraId="2A439581" w14:textId="77777777" w:rsidR="00CE318D" w:rsidRPr="005130B6" w:rsidRDefault="00CE318D" w:rsidP="00CE318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</w:tcPr>
          <w:p w14:paraId="7DCB3E9D" w14:textId="77777777" w:rsidR="00CE318D" w:rsidRPr="005130B6" w:rsidRDefault="00CE318D" w:rsidP="00CE318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792E1B8C" w14:textId="77777777" w:rsidR="00CE318D" w:rsidRPr="005130B6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09" w:type="dxa"/>
          </w:tcPr>
          <w:p w14:paraId="78E3B647" w14:textId="77777777" w:rsidR="00CE318D" w:rsidRPr="005130B6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</w:tcPr>
          <w:p w14:paraId="52D4BBB3" w14:textId="77777777" w:rsidR="00CE318D" w:rsidRPr="005130B6" w:rsidRDefault="00CE318D" w:rsidP="00CE318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1" w:type="dxa"/>
          </w:tcPr>
          <w:p w14:paraId="4631B03F" w14:textId="77777777" w:rsidR="00CE318D" w:rsidRPr="005130B6" w:rsidRDefault="00CE318D" w:rsidP="0013582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7B434224" w14:textId="77777777" w:rsidR="00CE318D" w:rsidRPr="005130B6" w:rsidRDefault="00CE318D" w:rsidP="00CE318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" w:type="dxa"/>
          </w:tcPr>
          <w:p w14:paraId="00FE1B25" w14:textId="77777777" w:rsidR="00CE318D" w:rsidRPr="005130B6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9" w:type="dxa"/>
          </w:tcPr>
          <w:p w14:paraId="2F640B39" w14:textId="77777777" w:rsidR="00CE318D" w:rsidRPr="005130B6" w:rsidRDefault="00CE318D" w:rsidP="00CE318D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8" w:type="dxa"/>
          </w:tcPr>
          <w:p w14:paraId="2C0F46B4" w14:textId="77777777" w:rsidR="00CE318D" w:rsidRPr="005130B6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CE318D" w:rsidRPr="0020694D" w14:paraId="7D83BAF0" w14:textId="77777777" w:rsidTr="0013582D">
        <w:trPr>
          <w:cantSplit/>
        </w:trPr>
        <w:tc>
          <w:tcPr>
            <w:tcW w:w="3997" w:type="dxa"/>
          </w:tcPr>
          <w:p w14:paraId="1A2CFF52" w14:textId="7DF9ABFF" w:rsidR="00CE318D" w:rsidRPr="005130B6" w:rsidRDefault="00CE318D" w:rsidP="00CE318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30B6">
              <w:rPr>
                <w:rFonts w:asciiTheme="majorBidi" w:hAnsiTheme="majorBidi" w:cstheme="majorBidi"/>
                <w:sz w:val="26"/>
                <w:szCs w:val="26"/>
              </w:rPr>
              <w:t xml:space="preserve">Porto Worldwide </w:t>
            </w:r>
            <w:proofErr w:type="gramStart"/>
            <w:r w:rsidRPr="005130B6">
              <w:rPr>
                <w:rFonts w:asciiTheme="majorBidi" w:hAnsiTheme="majorBidi" w:cstheme="majorBidi"/>
                <w:sz w:val="26"/>
                <w:szCs w:val="26"/>
              </w:rPr>
              <w:t>Limited</w:t>
            </w:r>
            <w:r w:rsidRPr="005130B6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>(</w:t>
            </w:r>
            <w:proofErr w:type="gramEnd"/>
            <w:r w:rsidRPr="005130B6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>1)</w:t>
            </w:r>
          </w:p>
        </w:tc>
        <w:tc>
          <w:tcPr>
            <w:tcW w:w="980" w:type="dxa"/>
          </w:tcPr>
          <w:p w14:paraId="4B4BA01D" w14:textId="6E486413" w:rsidR="00CE318D" w:rsidRPr="005130B6" w:rsidRDefault="00CE318D" w:rsidP="00CE318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130B6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ลงทุน</w:t>
            </w:r>
          </w:p>
        </w:tc>
        <w:tc>
          <w:tcPr>
            <w:tcW w:w="805" w:type="dxa"/>
          </w:tcPr>
          <w:p w14:paraId="2F4A62A3" w14:textId="7C842BBB" w:rsidR="00CE318D" w:rsidRPr="005130B6" w:rsidRDefault="000678A0" w:rsidP="00F81846">
            <w:pPr>
              <w:pStyle w:val="acctfourfigures"/>
              <w:tabs>
                <w:tab w:val="clear" w:pos="765"/>
                <w:tab w:val="decimal" w:pos="35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30B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66</w:t>
            </w:r>
            <w:r w:rsidRPr="005130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.67</w:t>
            </w:r>
          </w:p>
        </w:tc>
        <w:tc>
          <w:tcPr>
            <w:tcW w:w="185" w:type="dxa"/>
          </w:tcPr>
          <w:p w14:paraId="53B6C27B" w14:textId="77777777" w:rsidR="00CE318D" w:rsidRPr="005130B6" w:rsidRDefault="00CE318D" w:rsidP="00CE318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5" w:type="dxa"/>
          </w:tcPr>
          <w:p w14:paraId="254FDC86" w14:textId="6AAE24DA" w:rsidR="00CE318D" w:rsidRPr="005130B6" w:rsidRDefault="00CE318D" w:rsidP="00CE318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30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4" w:type="dxa"/>
          </w:tcPr>
          <w:p w14:paraId="03CBD37B" w14:textId="77777777" w:rsidR="00CE318D" w:rsidRPr="005130B6" w:rsidRDefault="00CE318D" w:rsidP="00CE318D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8" w:type="dxa"/>
          </w:tcPr>
          <w:p w14:paraId="3D7CBE25" w14:textId="07C56564" w:rsidR="00CE318D" w:rsidRPr="005130B6" w:rsidRDefault="00BF2F49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130B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199</w:t>
            </w:r>
          </w:p>
        </w:tc>
        <w:tc>
          <w:tcPr>
            <w:tcW w:w="178" w:type="dxa"/>
          </w:tcPr>
          <w:p w14:paraId="75976E93" w14:textId="77777777" w:rsidR="00CE318D" w:rsidRPr="005130B6" w:rsidRDefault="00CE318D" w:rsidP="00CE318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5" w:type="dxa"/>
            <w:gridSpan w:val="2"/>
          </w:tcPr>
          <w:p w14:paraId="4D79F523" w14:textId="6F3E766D" w:rsidR="00CE318D" w:rsidRPr="005130B6" w:rsidRDefault="00CE318D" w:rsidP="00CE318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130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5ABE23BE" w14:textId="77777777" w:rsidR="00CE318D" w:rsidRPr="005130B6" w:rsidRDefault="00CE318D" w:rsidP="00CE318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</w:tcPr>
          <w:p w14:paraId="4B6E1CAB" w14:textId="678CCC03" w:rsidR="00CE318D" w:rsidRPr="005130B6" w:rsidRDefault="000678A0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130B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4,10</w:t>
            </w:r>
            <w:r w:rsidR="002B3FE9" w:rsidRPr="005130B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</w:t>
            </w:r>
          </w:p>
        </w:tc>
        <w:tc>
          <w:tcPr>
            <w:tcW w:w="179" w:type="dxa"/>
          </w:tcPr>
          <w:p w14:paraId="5A4EB47F" w14:textId="77777777" w:rsidR="00CE318D" w:rsidRPr="005130B6" w:rsidRDefault="00CE318D" w:rsidP="00CE318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</w:tcPr>
          <w:p w14:paraId="186F46F4" w14:textId="4BC2D203" w:rsidR="00CE318D" w:rsidRPr="005130B6" w:rsidRDefault="00CE318D" w:rsidP="0013582D">
            <w:pPr>
              <w:pStyle w:val="acctfourfigures"/>
              <w:tabs>
                <w:tab w:val="clear" w:pos="765"/>
                <w:tab w:val="decimal" w:pos="33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130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0001B7D1" w14:textId="77777777" w:rsidR="00CE318D" w:rsidRPr="005130B6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09" w:type="dxa"/>
          </w:tcPr>
          <w:p w14:paraId="5CF570BD" w14:textId="1CC82602" w:rsidR="00CE318D" w:rsidRPr="005130B6" w:rsidRDefault="000678A0" w:rsidP="00F8184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130B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4,08</w:t>
            </w:r>
            <w:r w:rsidR="002B3FE9" w:rsidRPr="005130B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</w:t>
            </w:r>
          </w:p>
        </w:tc>
        <w:tc>
          <w:tcPr>
            <w:tcW w:w="184" w:type="dxa"/>
          </w:tcPr>
          <w:p w14:paraId="4EF2FC1F" w14:textId="77777777" w:rsidR="00CE318D" w:rsidRPr="005130B6" w:rsidRDefault="00CE318D" w:rsidP="00CE318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1" w:type="dxa"/>
          </w:tcPr>
          <w:p w14:paraId="5ABF0375" w14:textId="6A58F715" w:rsidR="00CE318D" w:rsidRPr="005130B6" w:rsidRDefault="00CE318D" w:rsidP="0013582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130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6CF4834E" w14:textId="77777777" w:rsidR="00CE318D" w:rsidRPr="005130B6" w:rsidRDefault="00CE318D" w:rsidP="00CE318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" w:type="dxa"/>
          </w:tcPr>
          <w:p w14:paraId="25506820" w14:textId="7F291812" w:rsidR="00CE318D" w:rsidRPr="005130B6" w:rsidRDefault="000678A0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130B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9" w:type="dxa"/>
          </w:tcPr>
          <w:p w14:paraId="18B75DF5" w14:textId="77777777" w:rsidR="00CE318D" w:rsidRPr="005130B6" w:rsidRDefault="00CE318D" w:rsidP="00CE318D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8" w:type="dxa"/>
          </w:tcPr>
          <w:p w14:paraId="4D9C3AAC" w14:textId="668D6472" w:rsidR="00CE318D" w:rsidRPr="005130B6" w:rsidRDefault="000678A0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130B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CE318D" w:rsidRPr="0020694D" w14:paraId="54831A47" w14:textId="77777777" w:rsidTr="0013582D">
        <w:trPr>
          <w:cantSplit/>
        </w:trPr>
        <w:tc>
          <w:tcPr>
            <w:tcW w:w="3997" w:type="dxa"/>
          </w:tcPr>
          <w:p w14:paraId="56C0322F" w14:textId="11F8055E" w:rsidR="00CE318D" w:rsidRPr="005130B6" w:rsidRDefault="00CE318D" w:rsidP="00CE318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130B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รวมการร่วมค้า</w:t>
            </w:r>
          </w:p>
        </w:tc>
        <w:tc>
          <w:tcPr>
            <w:tcW w:w="980" w:type="dxa"/>
          </w:tcPr>
          <w:p w14:paraId="2652180E" w14:textId="77777777" w:rsidR="00CE318D" w:rsidRPr="005130B6" w:rsidRDefault="00CE318D" w:rsidP="00CE318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5" w:type="dxa"/>
            <w:vAlign w:val="bottom"/>
          </w:tcPr>
          <w:p w14:paraId="41697B43" w14:textId="77777777" w:rsidR="00CE318D" w:rsidRPr="005130B6" w:rsidRDefault="00CE318D" w:rsidP="00CE318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5" w:type="dxa"/>
            <w:vAlign w:val="bottom"/>
          </w:tcPr>
          <w:p w14:paraId="06AA8EE9" w14:textId="77777777" w:rsidR="00CE318D" w:rsidRPr="005130B6" w:rsidRDefault="00CE318D" w:rsidP="00CE318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5" w:type="dxa"/>
            <w:vAlign w:val="bottom"/>
          </w:tcPr>
          <w:p w14:paraId="583944C1" w14:textId="77777777" w:rsidR="00CE318D" w:rsidRPr="005130B6" w:rsidRDefault="00CE318D" w:rsidP="00CE318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4" w:type="dxa"/>
            <w:vAlign w:val="bottom"/>
          </w:tcPr>
          <w:p w14:paraId="280F7E3A" w14:textId="77777777" w:rsidR="00CE318D" w:rsidRPr="005130B6" w:rsidRDefault="00CE318D" w:rsidP="00CE318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8" w:type="dxa"/>
            <w:vAlign w:val="bottom"/>
          </w:tcPr>
          <w:p w14:paraId="756A2FF0" w14:textId="77777777" w:rsidR="00CE318D" w:rsidRPr="005130B6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5BE0539" w14:textId="77777777" w:rsidR="00CE318D" w:rsidRPr="005130B6" w:rsidRDefault="00CE318D" w:rsidP="00CE318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65DB1912" w14:textId="77777777" w:rsidR="00CE318D" w:rsidRPr="005130B6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15DBEAD" w14:textId="77777777" w:rsidR="00CE318D" w:rsidRPr="005130B6" w:rsidRDefault="00CE318D" w:rsidP="00CE318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68C559" w14:textId="61AB0820" w:rsidR="00CE318D" w:rsidRPr="005130B6" w:rsidRDefault="00AA6F41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130B6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4,48</w:t>
            </w:r>
            <w:r w:rsidR="002B3FE9" w:rsidRPr="005130B6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</w:t>
            </w:r>
          </w:p>
        </w:tc>
        <w:tc>
          <w:tcPr>
            <w:tcW w:w="179" w:type="dxa"/>
            <w:vAlign w:val="bottom"/>
          </w:tcPr>
          <w:p w14:paraId="62679A48" w14:textId="77777777" w:rsidR="00CE318D" w:rsidRPr="005130B6" w:rsidRDefault="00CE318D" w:rsidP="00CE318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96A9C7" w14:textId="6061FAF3" w:rsidR="00CE318D" w:rsidRPr="005130B6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130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379</w:t>
            </w:r>
          </w:p>
        </w:tc>
        <w:tc>
          <w:tcPr>
            <w:tcW w:w="181" w:type="dxa"/>
            <w:vAlign w:val="bottom"/>
          </w:tcPr>
          <w:p w14:paraId="1DFC072B" w14:textId="77777777" w:rsidR="00CE318D" w:rsidRPr="005130B6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ABC839" w14:textId="14211125" w:rsidR="00CE318D" w:rsidRPr="005130B6" w:rsidRDefault="00AA6F41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130B6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4,53</w:t>
            </w:r>
            <w:r w:rsidR="002B3FE9" w:rsidRPr="005130B6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</w:t>
            </w:r>
          </w:p>
        </w:tc>
        <w:tc>
          <w:tcPr>
            <w:tcW w:w="184" w:type="dxa"/>
            <w:vAlign w:val="bottom"/>
          </w:tcPr>
          <w:p w14:paraId="212D171D" w14:textId="77777777" w:rsidR="00CE318D" w:rsidRPr="005130B6" w:rsidRDefault="00CE318D" w:rsidP="00CE318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DC764C" w14:textId="5826252F" w:rsidR="00CE318D" w:rsidRPr="005130B6" w:rsidRDefault="00CE318D" w:rsidP="0013582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1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130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443</w:t>
            </w:r>
          </w:p>
        </w:tc>
        <w:tc>
          <w:tcPr>
            <w:tcW w:w="178" w:type="dxa"/>
          </w:tcPr>
          <w:p w14:paraId="79B31560" w14:textId="77777777" w:rsidR="00CE318D" w:rsidRPr="005130B6" w:rsidRDefault="00CE318D" w:rsidP="00CE318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14:paraId="066FF741" w14:textId="6FEFC537" w:rsidR="00CE318D" w:rsidRPr="005130B6" w:rsidRDefault="00BF2F49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5130B6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33</w:t>
            </w:r>
          </w:p>
        </w:tc>
        <w:tc>
          <w:tcPr>
            <w:tcW w:w="179" w:type="dxa"/>
          </w:tcPr>
          <w:p w14:paraId="106D3156" w14:textId="77777777" w:rsidR="00CE318D" w:rsidRPr="005130B6" w:rsidRDefault="00CE318D" w:rsidP="00CE318D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</w:tcPr>
          <w:p w14:paraId="480A76F9" w14:textId="5C6DCA50" w:rsidR="00CE318D" w:rsidRPr="005130B6" w:rsidRDefault="00BF2F49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130B6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33</w:t>
            </w:r>
          </w:p>
        </w:tc>
      </w:tr>
      <w:tr w:rsidR="00CE318D" w:rsidRPr="0020694D" w14:paraId="101C0FA8" w14:textId="77777777" w:rsidTr="0013582D">
        <w:trPr>
          <w:cantSplit/>
        </w:trPr>
        <w:tc>
          <w:tcPr>
            <w:tcW w:w="3997" w:type="dxa"/>
          </w:tcPr>
          <w:p w14:paraId="4493FE3E" w14:textId="51E4FA49" w:rsidR="00CE318D" w:rsidRPr="005130B6" w:rsidRDefault="00CE318D" w:rsidP="00CE318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130B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80" w:type="dxa"/>
            <w:vAlign w:val="bottom"/>
          </w:tcPr>
          <w:p w14:paraId="7C8D724D" w14:textId="77777777" w:rsidR="00CE318D" w:rsidRPr="005130B6" w:rsidRDefault="00CE318D" w:rsidP="00CE318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5" w:type="dxa"/>
            <w:vAlign w:val="bottom"/>
          </w:tcPr>
          <w:p w14:paraId="5DEE914D" w14:textId="77777777" w:rsidR="00CE318D" w:rsidRPr="005130B6" w:rsidRDefault="00CE318D" w:rsidP="00CE318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5" w:type="dxa"/>
            <w:vAlign w:val="bottom"/>
          </w:tcPr>
          <w:p w14:paraId="24492CE9" w14:textId="77777777" w:rsidR="00CE318D" w:rsidRPr="005130B6" w:rsidRDefault="00CE318D" w:rsidP="00CE318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5" w:type="dxa"/>
            <w:vAlign w:val="bottom"/>
          </w:tcPr>
          <w:p w14:paraId="264CBCBD" w14:textId="77777777" w:rsidR="00CE318D" w:rsidRPr="005130B6" w:rsidRDefault="00CE318D" w:rsidP="00CE318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4" w:type="dxa"/>
            <w:vAlign w:val="bottom"/>
          </w:tcPr>
          <w:p w14:paraId="68F16D2F" w14:textId="77777777" w:rsidR="00CE318D" w:rsidRPr="005130B6" w:rsidRDefault="00CE318D" w:rsidP="00CE318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8" w:type="dxa"/>
            <w:vAlign w:val="bottom"/>
          </w:tcPr>
          <w:p w14:paraId="10F68BB4" w14:textId="77777777" w:rsidR="00CE318D" w:rsidRPr="005130B6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D5A33E2" w14:textId="77777777" w:rsidR="00CE318D" w:rsidRPr="005130B6" w:rsidRDefault="00CE318D" w:rsidP="00CE318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6885477B" w14:textId="77777777" w:rsidR="00CE318D" w:rsidRPr="005130B6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C14267A" w14:textId="77777777" w:rsidR="00CE318D" w:rsidRPr="005130B6" w:rsidRDefault="00CE318D" w:rsidP="00CE318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150CA3" w14:textId="7C0B9654" w:rsidR="00CE318D" w:rsidRPr="005130B6" w:rsidRDefault="00AA6F41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130B6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4,56</w:t>
            </w:r>
            <w:r w:rsidR="002B3FE9" w:rsidRPr="005130B6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179" w:type="dxa"/>
            <w:vAlign w:val="bottom"/>
          </w:tcPr>
          <w:p w14:paraId="1E92756D" w14:textId="77777777" w:rsidR="00CE318D" w:rsidRPr="005130B6" w:rsidRDefault="00CE318D" w:rsidP="00CE318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AF9084" w14:textId="5D7F1FC7" w:rsidR="00CE318D" w:rsidRPr="005130B6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130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4,790</w:t>
            </w:r>
          </w:p>
        </w:tc>
        <w:tc>
          <w:tcPr>
            <w:tcW w:w="181" w:type="dxa"/>
            <w:vAlign w:val="bottom"/>
          </w:tcPr>
          <w:p w14:paraId="31480174" w14:textId="77777777" w:rsidR="00CE318D" w:rsidRPr="005130B6" w:rsidRDefault="00CE318D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6C8F64" w14:textId="0B6B54DA" w:rsidR="00CE318D" w:rsidRPr="005130B6" w:rsidRDefault="00AA6F41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130B6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5,</w:t>
            </w:r>
            <w:r w:rsidR="00EA5F93" w:rsidRPr="005130B6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10</w:t>
            </w:r>
            <w:r w:rsidR="002B3FE9" w:rsidRPr="005130B6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184" w:type="dxa"/>
            <w:vAlign w:val="bottom"/>
          </w:tcPr>
          <w:p w14:paraId="09C5B76A" w14:textId="77777777" w:rsidR="00CE318D" w:rsidRPr="005130B6" w:rsidRDefault="00CE318D" w:rsidP="00CE318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8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1A06F3" w14:textId="34B5670A" w:rsidR="00CE318D" w:rsidRPr="005130B6" w:rsidRDefault="00CE318D" w:rsidP="0013582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1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130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5,415</w:t>
            </w:r>
          </w:p>
        </w:tc>
        <w:tc>
          <w:tcPr>
            <w:tcW w:w="178" w:type="dxa"/>
          </w:tcPr>
          <w:p w14:paraId="5E89368C" w14:textId="77777777" w:rsidR="00CE318D" w:rsidRPr="005130B6" w:rsidRDefault="00CE318D" w:rsidP="00CE318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double" w:sz="4" w:space="0" w:color="auto"/>
            </w:tcBorders>
          </w:tcPr>
          <w:p w14:paraId="23D6CB2F" w14:textId="6924A80C" w:rsidR="00CE318D" w:rsidRPr="005130B6" w:rsidRDefault="005766DF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130B6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187</w:t>
            </w:r>
          </w:p>
        </w:tc>
        <w:tc>
          <w:tcPr>
            <w:tcW w:w="179" w:type="dxa"/>
          </w:tcPr>
          <w:p w14:paraId="023D89D8" w14:textId="77777777" w:rsidR="00CE318D" w:rsidRPr="005130B6" w:rsidRDefault="00CE318D" w:rsidP="00CE318D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</w:tcPr>
          <w:p w14:paraId="0DDDC6B0" w14:textId="65E75580" w:rsidR="00CE318D" w:rsidRPr="005130B6" w:rsidRDefault="00BF2F49" w:rsidP="00CE31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130B6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197</w:t>
            </w:r>
          </w:p>
        </w:tc>
      </w:tr>
    </w:tbl>
    <w:p w14:paraId="3246C5B8" w14:textId="623FC60F" w:rsidR="00143B69" w:rsidRPr="005130B6" w:rsidRDefault="00143B69" w:rsidP="00F81846">
      <w:pPr>
        <w:pStyle w:val="block"/>
        <w:numPr>
          <w:ilvl w:val="0"/>
          <w:numId w:val="23"/>
        </w:numPr>
        <w:spacing w:after="0" w:line="240" w:lineRule="auto"/>
        <w:ind w:left="270" w:hanging="270"/>
        <w:jc w:val="thaiDistribute"/>
        <w:rPr>
          <w:rFonts w:asciiTheme="majorBidi" w:hAnsiTheme="majorBidi" w:cstheme="majorBidi"/>
          <w:sz w:val="26"/>
          <w:szCs w:val="26"/>
          <w:lang w:val="en-US" w:bidi="th-TH"/>
        </w:rPr>
      </w:pPr>
      <w:r w:rsidRPr="005130B6">
        <w:rPr>
          <w:rFonts w:asciiTheme="majorBidi" w:hAnsiTheme="majorBidi" w:cstheme="majorBidi"/>
          <w:sz w:val="26"/>
          <w:szCs w:val="26"/>
          <w:cs/>
          <w:lang w:val="en-US" w:bidi="th-TH"/>
        </w:rPr>
        <w:t>กลุ่มบริษัทไม่มีอำนาจควบคุมต่อกิจการในการตัดสินใจทางการเงินและการบริหารของบริษัทดังกล่าว ดังนั้นจึงจัดประเภทไว้เป็นบริษัทร่วมหรือการร่วมค้า</w:t>
      </w:r>
    </w:p>
    <w:p w14:paraId="72339CF8" w14:textId="77777777" w:rsidR="001969A1" w:rsidRPr="007049D9" w:rsidRDefault="001969A1" w:rsidP="00143B69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z w:val="2"/>
          <w:szCs w:val="2"/>
          <w:lang w:val="en-US" w:bidi="th-TH"/>
        </w:rPr>
      </w:pPr>
    </w:p>
    <w:tbl>
      <w:tblPr>
        <w:tblW w:w="15199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69"/>
        <w:gridCol w:w="810"/>
        <w:gridCol w:w="810"/>
        <w:gridCol w:w="270"/>
        <w:gridCol w:w="810"/>
        <w:gridCol w:w="180"/>
        <w:gridCol w:w="90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900"/>
        <w:gridCol w:w="180"/>
        <w:gridCol w:w="900"/>
        <w:gridCol w:w="180"/>
        <w:gridCol w:w="990"/>
        <w:gridCol w:w="202"/>
        <w:gridCol w:w="968"/>
      </w:tblGrid>
      <w:tr w:rsidR="005A5544" w:rsidRPr="005A5544" w14:paraId="69B1BB40" w14:textId="43CFF1F9" w:rsidTr="005130B6">
        <w:trPr>
          <w:cantSplit/>
          <w:trHeight w:val="411"/>
          <w:tblHeader/>
        </w:trPr>
        <w:tc>
          <w:tcPr>
            <w:tcW w:w="1969" w:type="dxa"/>
          </w:tcPr>
          <w:p w14:paraId="4D2AA4FB" w14:textId="77777777" w:rsidR="005A5544" w:rsidRPr="005A5544" w:rsidRDefault="005A5544" w:rsidP="005130B6">
            <w:pPr>
              <w:tabs>
                <w:tab w:val="left" w:pos="9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808131D" w14:textId="3BC3AECB" w:rsidR="005A5544" w:rsidRPr="005A5544" w:rsidRDefault="005A5544" w:rsidP="006F3C7A">
            <w:pPr>
              <w:ind w:left="-68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68D228E2" w14:textId="77777777" w:rsidR="005A5544" w:rsidRPr="005A5544" w:rsidRDefault="005A5544" w:rsidP="006F3C7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1774EED" w14:textId="77777777" w:rsidR="005A5544" w:rsidRPr="005A5544" w:rsidRDefault="005A5544" w:rsidP="006F3C7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391BB85C" w14:textId="77777777" w:rsidR="005A5544" w:rsidRPr="005A5544" w:rsidRDefault="005A5544" w:rsidP="006F3C7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77C683A" w14:textId="77777777" w:rsidR="005A5544" w:rsidRPr="005A5544" w:rsidRDefault="005A5544" w:rsidP="006F3C7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5940" w:type="dxa"/>
            <w:gridSpan w:val="11"/>
            <w:vAlign w:val="bottom"/>
          </w:tcPr>
          <w:p w14:paraId="7AB76BDB" w14:textId="77777777" w:rsidR="005A5544" w:rsidRPr="005A5544" w:rsidRDefault="005A5544" w:rsidP="006F3C7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  <w:r w:rsidRPr="005A5544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180" w:type="dxa"/>
          </w:tcPr>
          <w:p w14:paraId="195891EB" w14:textId="77777777" w:rsidR="005A5544" w:rsidRPr="005A5544" w:rsidRDefault="005A5544" w:rsidP="006F3C7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</w:tcPr>
          <w:p w14:paraId="52DA013E" w14:textId="77777777" w:rsidR="005A5544" w:rsidRPr="005A5544" w:rsidRDefault="005A5544" w:rsidP="006F3C7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02" w:type="dxa"/>
          </w:tcPr>
          <w:p w14:paraId="730111B5" w14:textId="77777777" w:rsidR="005A5544" w:rsidRPr="005A5544" w:rsidRDefault="005A5544" w:rsidP="006F3C7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68" w:type="dxa"/>
          </w:tcPr>
          <w:p w14:paraId="1B82B7E6" w14:textId="77777777" w:rsidR="005A5544" w:rsidRPr="005A5544" w:rsidRDefault="005A5544" w:rsidP="006F3C7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</w:tr>
      <w:tr w:rsidR="005A5544" w:rsidRPr="005A5544" w14:paraId="22D1751D" w14:textId="00D5AF40" w:rsidTr="005130B6">
        <w:trPr>
          <w:cantSplit/>
          <w:trHeight w:val="80"/>
          <w:tblHeader/>
        </w:trPr>
        <w:tc>
          <w:tcPr>
            <w:tcW w:w="1969" w:type="dxa"/>
          </w:tcPr>
          <w:p w14:paraId="6269687B" w14:textId="77777777" w:rsidR="005A5544" w:rsidRPr="005A5544" w:rsidRDefault="005A5544" w:rsidP="005130B6">
            <w:pPr>
              <w:tabs>
                <w:tab w:val="left" w:pos="9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0DA158C" w14:textId="349463C1" w:rsidR="005A5544" w:rsidRPr="005A5544" w:rsidRDefault="002E11AD" w:rsidP="006F3C7A">
            <w:pPr>
              <w:ind w:left="-68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5544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</w:t>
            </w:r>
            <w:r w:rsidR="005A5544" w:rsidRPr="005A5544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</w:p>
        </w:tc>
        <w:tc>
          <w:tcPr>
            <w:tcW w:w="1890" w:type="dxa"/>
            <w:gridSpan w:val="3"/>
            <w:vAlign w:val="bottom"/>
          </w:tcPr>
          <w:p w14:paraId="49794DB0" w14:textId="77777777" w:rsidR="005A5544" w:rsidRPr="005A5544" w:rsidRDefault="005A5544" w:rsidP="006F3C7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5544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  <w:vAlign w:val="bottom"/>
          </w:tcPr>
          <w:p w14:paraId="4DA62AC3" w14:textId="77777777" w:rsidR="005A5544" w:rsidRPr="005A5544" w:rsidRDefault="005A5544" w:rsidP="006F3C7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7AC34743" w14:textId="77777777" w:rsidR="005A5544" w:rsidRPr="005A5544" w:rsidRDefault="005A5544" w:rsidP="006F3C7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A554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3091E009" w14:textId="77777777" w:rsidR="005A5544" w:rsidRPr="005A5544" w:rsidRDefault="005A5544" w:rsidP="006F3C7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674C7523" w14:textId="77777777" w:rsidR="005A5544" w:rsidRPr="005A5544" w:rsidRDefault="005A5544" w:rsidP="006F3C7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A554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7B369E92" w14:textId="77777777" w:rsidR="005A5544" w:rsidRPr="005A5544" w:rsidRDefault="005A5544" w:rsidP="006F3C7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796E4597" w14:textId="77777777" w:rsidR="005A5544" w:rsidRPr="005A5544" w:rsidRDefault="005A5544" w:rsidP="006F3C7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A554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ค่าเผื่อการด้อยค่า</w:t>
            </w:r>
          </w:p>
        </w:tc>
        <w:tc>
          <w:tcPr>
            <w:tcW w:w="180" w:type="dxa"/>
            <w:vAlign w:val="bottom"/>
          </w:tcPr>
          <w:p w14:paraId="1670AA1E" w14:textId="77777777" w:rsidR="005A5544" w:rsidRPr="005A5544" w:rsidRDefault="005A5544" w:rsidP="006F3C7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7B3B08E7" w14:textId="77777777" w:rsidR="005A5544" w:rsidRPr="005A5544" w:rsidRDefault="005A5544" w:rsidP="006F3C7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A554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ราคาทุน </w:t>
            </w:r>
            <w:r w:rsidRPr="005A554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  <w:r w:rsidRPr="005A554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สุทธิ</w:t>
            </w:r>
          </w:p>
        </w:tc>
        <w:tc>
          <w:tcPr>
            <w:tcW w:w="180" w:type="dxa"/>
          </w:tcPr>
          <w:p w14:paraId="12CB1BC8" w14:textId="77777777" w:rsidR="005A5544" w:rsidRPr="005A5544" w:rsidRDefault="005A5544" w:rsidP="006F3C7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160" w:type="dxa"/>
            <w:gridSpan w:val="3"/>
          </w:tcPr>
          <w:p w14:paraId="35BC33D3" w14:textId="77777777" w:rsidR="005A5544" w:rsidRPr="005A5544" w:rsidRDefault="005A5544" w:rsidP="005A5544">
            <w:pPr>
              <w:pStyle w:val="acctmergecolhdg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A5544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เงินปันผลรับสำหรับ</w:t>
            </w:r>
          </w:p>
          <w:p w14:paraId="20B0E2AC" w14:textId="0F6468A7" w:rsidR="005A5544" w:rsidRPr="005A5544" w:rsidRDefault="005A5544" w:rsidP="006F3C7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A5544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งวด</w:t>
            </w:r>
            <w:r w:rsidR="00C80102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เก้า</w:t>
            </w:r>
            <w:r w:rsidRPr="005A5544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2C4DE1" w:rsidRPr="005A5544" w14:paraId="4050A477" w14:textId="3CF4B1B5" w:rsidTr="005130B6">
        <w:trPr>
          <w:cantSplit/>
          <w:trHeight w:val="80"/>
          <w:tblHeader/>
        </w:trPr>
        <w:tc>
          <w:tcPr>
            <w:tcW w:w="1969" w:type="dxa"/>
          </w:tcPr>
          <w:p w14:paraId="5886A24A" w14:textId="77777777" w:rsidR="002C4DE1" w:rsidRPr="005A5544" w:rsidRDefault="002C4DE1" w:rsidP="005130B6">
            <w:pPr>
              <w:pStyle w:val="acctfourfigures"/>
              <w:tabs>
                <w:tab w:val="left" w:pos="9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00CD909" w14:textId="77777777" w:rsidR="002C4DE1" w:rsidRPr="005A5544" w:rsidRDefault="002C4DE1" w:rsidP="002C4DE1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7EEF42D" w14:textId="01B1E8B7" w:rsidR="002C4DE1" w:rsidRPr="005A5544" w:rsidRDefault="002C4DE1" w:rsidP="00867F12">
            <w:pPr>
              <w:pStyle w:val="acctmergecolhdg"/>
              <w:spacing w:before="100" w:beforeAutospacing="1" w:line="240" w:lineRule="atLeast"/>
              <w:ind w:right="-77" w:hanging="85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val="en-US" w:bidi="th-TH"/>
              </w:rPr>
            </w:pPr>
            <w:r w:rsidRPr="005A554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</w:t>
            </w:r>
            <w:r w:rsidRPr="005A554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0</w:t>
            </w:r>
            <w:r w:rsidRPr="005A554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C80102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กันย</w:t>
            </w:r>
            <w:r w:rsidRPr="005A5544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ายน</w:t>
            </w:r>
            <w:r w:rsidRPr="005A554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2562</w:t>
            </w:r>
          </w:p>
        </w:tc>
        <w:tc>
          <w:tcPr>
            <w:tcW w:w="270" w:type="dxa"/>
            <w:vAlign w:val="bottom"/>
          </w:tcPr>
          <w:p w14:paraId="351A4E3F" w14:textId="77777777" w:rsidR="002C4DE1" w:rsidRPr="005A5544" w:rsidRDefault="002C4DE1" w:rsidP="002C4DE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DF6EE37" w14:textId="79379FF0" w:rsidR="002C4DE1" w:rsidRPr="002C4DE1" w:rsidRDefault="002C4DE1" w:rsidP="00867F12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</w:pPr>
            <w:r w:rsidRPr="005A554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</w:t>
            </w:r>
            <w:r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 xml:space="preserve">1 </w:t>
            </w:r>
            <w:r w:rsidRPr="002C4DE1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ธันวาคม</w:t>
            </w:r>
            <w:r w:rsidRPr="005A554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2561</w:t>
            </w:r>
          </w:p>
        </w:tc>
        <w:tc>
          <w:tcPr>
            <w:tcW w:w="180" w:type="dxa"/>
          </w:tcPr>
          <w:p w14:paraId="551D6967" w14:textId="77777777" w:rsidR="002C4DE1" w:rsidRPr="005A5544" w:rsidRDefault="002C4DE1" w:rsidP="002C4DE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46181D0" w14:textId="747773CB" w:rsidR="002C4DE1" w:rsidRPr="005A5544" w:rsidRDefault="00C80102" w:rsidP="00C80102">
            <w:pPr>
              <w:pStyle w:val="acctmergecolhdg"/>
              <w:spacing w:line="240" w:lineRule="atLeast"/>
              <w:ind w:right="-85" w:hanging="96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5A554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</w:t>
            </w:r>
            <w:r w:rsidRPr="005A554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0</w:t>
            </w:r>
            <w:r w:rsidRPr="005A554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กันย</w:t>
            </w:r>
            <w:r w:rsidRPr="005A5544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ายน</w:t>
            </w:r>
            <w:r w:rsidR="002C4DE1" w:rsidRPr="005A554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2562</w:t>
            </w:r>
          </w:p>
        </w:tc>
        <w:tc>
          <w:tcPr>
            <w:tcW w:w="180" w:type="dxa"/>
            <w:vAlign w:val="bottom"/>
          </w:tcPr>
          <w:p w14:paraId="0BBDE9E6" w14:textId="77777777" w:rsidR="002C4DE1" w:rsidRPr="005A5544" w:rsidRDefault="002C4DE1" w:rsidP="002C4DE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F6BB7D0" w14:textId="37F8F93A" w:rsidR="002C4DE1" w:rsidRPr="005A5544" w:rsidRDefault="002C4DE1" w:rsidP="00867F12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5A554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</w:t>
            </w:r>
            <w:r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 xml:space="preserve">1 </w:t>
            </w:r>
            <w:r w:rsidRPr="002C4DE1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ธันวาคม</w:t>
            </w:r>
            <w:r w:rsidRPr="005A554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2561</w:t>
            </w:r>
          </w:p>
        </w:tc>
        <w:tc>
          <w:tcPr>
            <w:tcW w:w="180" w:type="dxa"/>
          </w:tcPr>
          <w:p w14:paraId="227773E4" w14:textId="77777777" w:rsidR="002C4DE1" w:rsidRPr="005A5544" w:rsidRDefault="002C4DE1" w:rsidP="002C4DE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BA5B6B0" w14:textId="316E5A48" w:rsidR="002C4DE1" w:rsidRPr="005A5544" w:rsidRDefault="00C80102" w:rsidP="00867F12">
            <w:pPr>
              <w:pStyle w:val="acctmergecolhdg"/>
              <w:spacing w:line="240" w:lineRule="atLeast"/>
              <w:ind w:right="-62" w:hanging="106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C8010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</w:t>
            </w:r>
            <w:r w:rsidRPr="00C80102"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  <w:t>0</w:t>
            </w:r>
            <w:r w:rsidRPr="00C8010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Pr="00C80102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กันยายน</w:t>
            </w:r>
            <w:r w:rsidR="002C4DE1" w:rsidRPr="005A554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2562</w:t>
            </w:r>
          </w:p>
        </w:tc>
        <w:tc>
          <w:tcPr>
            <w:tcW w:w="180" w:type="dxa"/>
            <w:vAlign w:val="bottom"/>
          </w:tcPr>
          <w:p w14:paraId="7F5E5500" w14:textId="77777777" w:rsidR="002C4DE1" w:rsidRPr="005A5544" w:rsidRDefault="002C4DE1" w:rsidP="002C4DE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E01153D" w14:textId="3D4DE22C" w:rsidR="002C4DE1" w:rsidRPr="005A5544" w:rsidRDefault="002C4DE1" w:rsidP="00867F12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  <w:r w:rsidRPr="005A554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</w:t>
            </w:r>
            <w:r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 xml:space="preserve">1 </w:t>
            </w:r>
            <w:r w:rsidRPr="002C4DE1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ธันวาคม</w:t>
            </w:r>
            <w:r w:rsidRPr="005A554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2561</w:t>
            </w:r>
          </w:p>
        </w:tc>
        <w:tc>
          <w:tcPr>
            <w:tcW w:w="180" w:type="dxa"/>
          </w:tcPr>
          <w:p w14:paraId="3A98B2DB" w14:textId="77777777" w:rsidR="002C4DE1" w:rsidRPr="005A5544" w:rsidRDefault="002C4DE1" w:rsidP="002C4DE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F125267" w14:textId="50AE1AD7" w:rsidR="002C4DE1" w:rsidRPr="00867F12" w:rsidRDefault="00C80102" w:rsidP="00867F12">
            <w:pPr>
              <w:pStyle w:val="acctmergecolhdg"/>
              <w:spacing w:line="240" w:lineRule="atLeast"/>
              <w:ind w:right="-62" w:hanging="10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A554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</w:t>
            </w:r>
            <w:r w:rsidRPr="005A554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0</w:t>
            </w:r>
            <w:r w:rsidRPr="005A554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กันย</w:t>
            </w:r>
            <w:r w:rsidRPr="005A5544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ายน</w:t>
            </w:r>
            <w:r w:rsidR="002C4DE1" w:rsidRPr="005A554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2562</w:t>
            </w:r>
          </w:p>
        </w:tc>
        <w:tc>
          <w:tcPr>
            <w:tcW w:w="180" w:type="dxa"/>
            <w:vAlign w:val="bottom"/>
          </w:tcPr>
          <w:p w14:paraId="4CF000E6" w14:textId="77777777" w:rsidR="002C4DE1" w:rsidRPr="00867F12" w:rsidRDefault="002C4DE1" w:rsidP="00867F12">
            <w:pPr>
              <w:pStyle w:val="acctmergecolhdg"/>
              <w:spacing w:line="240" w:lineRule="atLeast"/>
              <w:ind w:right="-62" w:hanging="10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B660E7C" w14:textId="2896F869" w:rsidR="002C4DE1" w:rsidRPr="00867F12" w:rsidRDefault="002C4DE1" w:rsidP="00FE78E4">
            <w:pPr>
              <w:pStyle w:val="acctmergecolhdg"/>
              <w:spacing w:line="240" w:lineRule="atLeast"/>
              <w:ind w:left="-79" w:right="-62" w:hanging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E78E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</w:t>
            </w:r>
            <w:r w:rsidRPr="00FE78E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1</w:t>
            </w:r>
            <w:r w:rsidRPr="00867F1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Pr="002C4DE1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ธันวาคม</w:t>
            </w:r>
            <w:r w:rsidRPr="005A554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2561</w:t>
            </w:r>
          </w:p>
        </w:tc>
        <w:tc>
          <w:tcPr>
            <w:tcW w:w="180" w:type="dxa"/>
          </w:tcPr>
          <w:p w14:paraId="35466A36" w14:textId="77777777" w:rsidR="002C4DE1" w:rsidRPr="00867F12" w:rsidRDefault="002C4DE1" w:rsidP="00867F12">
            <w:pPr>
              <w:pStyle w:val="acctmergecolhdg"/>
              <w:spacing w:line="240" w:lineRule="atLeast"/>
              <w:ind w:right="-62" w:hanging="10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965782D" w14:textId="4DAA8269" w:rsidR="002C4DE1" w:rsidRPr="00867F12" w:rsidRDefault="00FE78E4" w:rsidP="00867F12">
            <w:pPr>
              <w:pStyle w:val="acctmergecolhdg"/>
              <w:spacing w:line="240" w:lineRule="atLeast"/>
              <w:ind w:left="-79" w:right="-62" w:hanging="10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010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</w:t>
            </w:r>
            <w:r w:rsidRPr="00C80102"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  <w:t>0</w:t>
            </w:r>
            <w:r w:rsidRPr="00C8010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Pr="00C80102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กันยายน</w:t>
            </w:r>
            <w:r w:rsidR="002C4DE1" w:rsidRPr="005A554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2562</w:t>
            </w:r>
          </w:p>
        </w:tc>
        <w:tc>
          <w:tcPr>
            <w:tcW w:w="180" w:type="dxa"/>
            <w:vAlign w:val="bottom"/>
          </w:tcPr>
          <w:p w14:paraId="74C03906" w14:textId="77777777" w:rsidR="002C4DE1" w:rsidRPr="00867F12" w:rsidRDefault="002C4DE1" w:rsidP="00867F12">
            <w:pPr>
              <w:pStyle w:val="acctmergecolhdg"/>
              <w:spacing w:line="240" w:lineRule="atLeast"/>
              <w:ind w:right="-62" w:hanging="10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C92A1A9" w14:textId="57622F05" w:rsidR="002C4DE1" w:rsidRPr="00867F12" w:rsidRDefault="002C4DE1" w:rsidP="00867F12">
            <w:pPr>
              <w:pStyle w:val="acctmergecolhdg"/>
              <w:spacing w:line="240" w:lineRule="atLeast"/>
              <w:ind w:left="-79" w:right="-62" w:hanging="10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0585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</w:t>
            </w:r>
            <w:r w:rsidRPr="00FE78E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1</w:t>
            </w:r>
            <w:r w:rsidRPr="00867F1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Pr="002C4DE1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ธันวาคม</w:t>
            </w:r>
            <w:r w:rsidRPr="005A554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2561</w:t>
            </w:r>
          </w:p>
        </w:tc>
        <w:tc>
          <w:tcPr>
            <w:tcW w:w="180" w:type="dxa"/>
          </w:tcPr>
          <w:p w14:paraId="28311CA5" w14:textId="77777777" w:rsidR="002C4DE1" w:rsidRPr="00867F12" w:rsidRDefault="002C4DE1" w:rsidP="00867F12">
            <w:pPr>
              <w:pStyle w:val="acctfourfigures"/>
              <w:tabs>
                <w:tab w:val="clear" w:pos="765"/>
              </w:tabs>
              <w:spacing w:line="240" w:lineRule="auto"/>
              <w:ind w:left="-79" w:right="-62" w:hanging="106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D848E2E" w14:textId="1014A017" w:rsidR="002C4DE1" w:rsidRPr="005A5544" w:rsidRDefault="00FE78E4" w:rsidP="00FE78E4">
            <w:pPr>
              <w:pStyle w:val="acctmergecolhdg"/>
              <w:spacing w:line="240" w:lineRule="atLeast"/>
              <w:ind w:left="-79" w:right="-62" w:hanging="73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8010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</w:t>
            </w:r>
            <w:r w:rsidRPr="00C80102"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  <w:t>0</w:t>
            </w:r>
            <w:r w:rsidRPr="00C8010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Pr="00C80102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กันยายน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="002C4DE1" w:rsidRPr="005A554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2562</w:t>
            </w:r>
          </w:p>
        </w:tc>
        <w:tc>
          <w:tcPr>
            <w:tcW w:w="202" w:type="dxa"/>
            <w:vAlign w:val="center"/>
          </w:tcPr>
          <w:p w14:paraId="4BE46097" w14:textId="77777777" w:rsidR="002C4DE1" w:rsidRPr="00867F12" w:rsidRDefault="002C4DE1" w:rsidP="00867F12">
            <w:pPr>
              <w:pStyle w:val="acctfourfigures"/>
              <w:tabs>
                <w:tab w:val="clear" w:pos="765"/>
              </w:tabs>
              <w:spacing w:line="240" w:lineRule="auto"/>
              <w:ind w:left="-79" w:right="-62" w:hanging="106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968" w:type="dxa"/>
            <w:vAlign w:val="bottom"/>
          </w:tcPr>
          <w:p w14:paraId="12524E34" w14:textId="5E26C306" w:rsidR="002C4DE1" w:rsidRPr="00867F12" w:rsidRDefault="00FE78E4" w:rsidP="00867F12">
            <w:pPr>
              <w:pStyle w:val="acctfourfigures"/>
              <w:tabs>
                <w:tab w:val="clear" w:pos="765"/>
              </w:tabs>
              <w:spacing w:line="240" w:lineRule="auto"/>
              <w:ind w:left="-79" w:right="-62" w:hanging="106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C8010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</w:t>
            </w:r>
            <w:r w:rsidRPr="00FE78E4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0</w:t>
            </w:r>
            <w:r w:rsidRPr="00C8010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Pr="00C80102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กันยายน</w:t>
            </w:r>
            <w:r w:rsidR="002C4DE1" w:rsidRPr="00867F1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256</w:t>
            </w:r>
            <w:r w:rsidR="002C4DE1" w:rsidRPr="00867F12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bidi="th-TH"/>
              </w:rPr>
              <w:t>1</w:t>
            </w:r>
          </w:p>
        </w:tc>
      </w:tr>
      <w:tr w:rsidR="005A5544" w:rsidRPr="005A5544" w14:paraId="39F29C36" w14:textId="7A8EC9CC" w:rsidTr="005130B6">
        <w:trPr>
          <w:cantSplit/>
          <w:trHeight w:val="281"/>
        </w:trPr>
        <w:tc>
          <w:tcPr>
            <w:tcW w:w="1969" w:type="dxa"/>
          </w:tcPr>
          <w:p w14:paraId="70C23B6D" w14:textId="77777777" w:rsidR="005A5544" w:rsidRPr="005A5544" w:rsidRDefault="005A5544" w:rsidP="005130B6">
            <w:pPr>
              <w:tabs>
                <w:tab w:val="left" w:pos="9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666EA866" w14:textId="77777777" w:rsidR="005A5544" w:rsidRPr="005A5544" w:rsidRDefault="005A5544" w:rsidP="006F3C7A">
            <w:pPr>
              <w:tabs>
                <w:tab w:val="clear" w:pos="454"/>
                <w:tab w:val="decimal" w:pos="461"/>
              </w:tabs>
              <w:ind w:left="-68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90" w:type="dxa"/>
            <w:gridSpan w:val="3"/>
          </w:tcPr>
          <w:p w14:paraId="3E3F4F29" w14:textId="77777777" w:rsidR="005A5544" w:rsidRPr="005A5544" w:rsidRDefault="005A5544" w:rsidP="006F3C7A">
            <w:pPr>
              <w:tabs>
                <w:tab w:val="clear" w:pos="454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554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80" w:type="dxa"/>
          </w:tcPr>
          <w:p w14:paraId="1DCCA646" w14:textId="77777777" w:rsidR="005A5544" w:rsidRPr="005A5544" w:rsidRDefault="005A5544" w:rsidP="006F3C7A">
            <w:pPr>
              <w:tabs>
                <w:tab w:val="clear" w:pos="454"/>
                <w:tab w:val="decimal" w:pos="46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0" w:type="dxa"/>
            <w:gridSpan w:val="19"/>
          </w:tcPr>
          <w:p w14:paraId="52E09E0E" w14:textId="44937E8D" w:rsidR="005A5544" w:rsidRPr="005A5544" w:rsidRDefault="005A5544" w:rsidP="006F3C7A">
            <w:pPr>
              <w:tabs>
                <w:tab w:val="clear" w:pos="454"/>
                <w:tab w:val="decimal" w:pos="461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5A554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6610AF" w:rsidRPr="005A5544" w14:paraId="09F48FEF" w14:textId="0E1C5E2C" w:rsidTr="006610AF">
        <w:trPr>
          <w:cantSplit/>
          <w:trHeight w:val="389"/>
        </w:trPr>
        <w:tc>
          <w:tcPr>
            <w:tcW w:w="1969" w:type="dxa"/>
            <w:vAlign w:val="bottom"/>
          </w:tcPr>
          <w:p w14:paraId="2B5FA540" w14:textId="77777777" w:rsidR="006610AF" w:rsidRPr="005A5544" w:rsidRDefault="006610AF" w:rsidP="006610AF">
            <w:pPr>
              <w:tabs>
                <w:tab w:val="left" w:pos="9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/>
              </w:rPr>
            </w:pPr>
            <w:r w:rsidRPr="005A554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เซ็นทรัล วัตสัน จำกัด</w:t>
            </w:r>
          </w:p>
        </w:tc>
        <w:tc>
          <w:tcPr>
            <w:tcW w:w="810" w:type="dxa"/>
            <w:vAlign w:val="bottom"/>
          </w:tcPr>
          <w:p w14:paraId="0F5355BB" w14:textId="77777777" w:rsidR="006610AF" w:rsidRPr="005A5544" w:rsidRDefault="006610AF" w:rsidP="006610AF">
            <w:pPr>
              <w:tabs>
                <w:tab w:val="clear" w:pos="454"/>
                <w:tab w:val="decimal" w:pos="461"/>
              </w:tabs>
              <w:spacing w:line="240" w:lineRule="auto"/>
              <w:ind w:left="-68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5544">
              <w:rPr>
                <w:rFonts w:asciiTheme="majorBidi" w:hAnsiTheme="majorBidi" w:cstheme="majorBidi"/>
                <w:sz w:val="24"/>
                <w:szCs w:val="24"/>
                <w:cs/>
              </w:rPr>
              <w:t>ค้าปลีก</w:t>
            </w:r>
          </w:p>
        </w:tc>
        <w:tc>
          <w:tcPr>
            <w:tcW w:w="810" w:type="dxa"/>
            <w:vAlign w:val="bottom"/>
          </w:tcPr>
          <w:p w14:paraId="0B0C935F" w14:textId="0C49133D" w:rsidR="006610AF" w:rsidRPr="00A0430F" w:rsidRDefault="006610AF" w:rsidP="006610AF">
            <w:pPr>
              <w:pStyle w:val="acctfourfigures"/>
              <w:tabs>
                <w:tab w:val="clear" w:pos="765"/>
                <w:tab w:val="decimal" w:pos="3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A0430F">
              <w:rPr>
                <w:rFonts w:asciiTheme="majorBidi" w:hAnsiTheme="majorBidi" w:cstheme="majorBidi"/>
                <w:sz w:val="24"/>
                <w:szCs w:val="24"/>
              </w:rPr>
              <w:t>28.90</w:t>
            </w:r>
          </w:p>
        </w:tc>
        <w:tc>
          <w:tcPr>
            <w:tcW w:w="270" w:type="dxa"/>
            <w:vAlign w:val="center"/>
          </w:tcPr>
          <w:p w14:paraId="7C7E4BF8" w14:textId="77777777" w:rsidR="006610AF" w:rsidRPr="00A0430F" w:rsidRDefault="006610AF" w:rsidP="006610A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4356C99" w14:textId="77777777" w:rsidR="006610AF" w:rsidRPr="00A0430F" w:rsidRDefault="006610AF" w:rsidP="006610AF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A0430F">
              <w:rPr>
                <w:rFonts w:asciiTheme="majorBidi" w:hAnsiTheme="majorBidi" w:cstheme="majorBidi"/>
                <w:sz w:val="24"/>
                <w:szCs w:val="24"/>
              </w:rPr>
              <w:t>28.90</w:t>
            </w:r>
          </w:p>
        </w:tc>
        <w:tc>
          <w:tcPr>
            <w:tcW w:w="180" w:type="dxa"/>
            <w:vAlign w:val="center"/>
          </w:tcPr>
          <w:p w14:paraId="6093D4AA" w14:textId="77777777" w:rsidR="006610AF" w:rsidRPr="00A0430F" w:rsidRDefault="006610AF" w:rsidP="006610A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252689C" w14:textId="59EF1CD8" w:rsidR="006610AF" w:rsidRPr="00A0430F" w:rsidRDefault="006610AF" w:rsidP="006610AF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430F">
              <w:rPr>
                <w:rFonts w:asciiTheme="majorBidi" w:hAnsiTheme="majorBidi" w:cstheme="majorBidi"/>
                <w:sz w:val="24"/>
                <w:szCs w:val="24"/>
              </w:rPr>
              <w:t>182</w:t>
            </w:r>
          </w:p>
        </w:tc>
        <w:tc>
          <w:tcPr>
            <w:tcW w:w="180" w:type="dxa"/>
            <w:vAlign w:val="center"/>
          </w:tcPr>
          <w:p w14:paraId="4E83DCE5" w14:textId="77777777" w:rsidR="006610AF" w:rsidRPr="00A0430F" w:rsidRDefault="006610AF" w:rsidP="006610A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3BE2E2F" w14:textId="2E729EEB" w:rsidR="006610AF" w:rsidRPr="00A0430F" w:rsidRDefault="006610AF" w:rsidP="006610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430F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            </w:t>
            </w:r>
            <w:r w:rsidRPr="00A0430F">
              <w:rPr>
                <w:rFonts w:asciiTheme="majorBidi" w:hAnsiTheme="majorBidi" w:cstheme="majorBidi"/>
                <w:sz w:val="24"/>
                <w:szCs w:val="24"/>
              </w:rPr>
              <w:t>182</w:t>
            </w:r>
          </w:p>
        </w:tc>
        <w:tc>
          <w:tcPr>
            <w:tcW w:w="180" w:type="dxa"/>
            <w:vAlign w:val="center"/>
          </w:tcPr>
          <w:p w14:paraId="21FE979E" w14:textId="77777777" w:rsidR="006610AF" w:rsidRPr="00A0430F" w:rsidRDefault="006610AF" w:rsidP="006610A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F0B5A5F" w14:textId="6A73D4AA" w:rsidR="006610AF" w:rsidRPr="00A0430F" w:rsidRDefault="006610AF" w:rsidP="006610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430F">
              <w:rPr>
                <w:rFonts w:asciiTheme="majorBidi" w:hAnsiTheme="majorBidi" w:cstheme="majorBidi"/>
                <w:sz w:val="24"/>
                <w:szCs w:val="24"/>
              </w:rPr>
              <w:t>53</w:t>
            </w:r>
          </w:p>
        </w:tc>
        <w:tc>
          <w:tcPr>
            <w:tcW w:w="180" w:type="dxa"/>
            <w:vAlign w:val="center"/>
          </w:tcPr>
          <w:p w14:paraId="3196BD6A" w14:textId="77777777" w:rsidR="006610AF" w:rsidRPr="00A0430F" w:rsidRDefault="006610AF" w:rsidP="006610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EED493F" w14:textId="781556D1" w:rsidR="006610AF" w:rsidRPr="00A0430F" w:rsidRDefault="006610AF" w:rsidP="006610AF">
            <w:pPr>
              <w:pStyle w:val="acctfourfigures"/>
              <w:tabs>
                <w:tab w:val="clear" w:pos="765"/>
              </w:tabs>
              <w:spacing w:line="240" w:lineRule="auto"/>
              <w:ind w:right="-89"/>
              <w:rPr>
                <w:rFonts w:asciiTheme="majorBidi" w:hAnsiTheme="majorBidi" w:cstheme="majorBidi"/>
                <w:sz w:val="24"/>
                <w:szCs w:val="24"/>
              </w:rPr>
            </w:pPr>
            <w:r w:rsidRPr="00A0430F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            </w:t>
            </w:r>
            <w:r w:rsidRPr="00A0430F">
              <w:rPr>
                <w:rFonts w:asciiTheme="majorBidi" w:hAnsiTheme="majorBidi" w:cstheme="majorBidi"/>
                <w:sz w:val="24"/>
                <w:szCs w:val="24"/>
              </w:rPr>
              <w:t>53</w:t>
            </w:r>
          </w:p>
        </w:tc>
        <w:tc>
          <w:tcPr>
            <w:tcW w:w="180" w:type="dxa"/>
            <w:vAlign w:val="center"/>
          </w:tcPr>
          <w:p w14:paraId="701FE980" w14:textId="77777777" w:rsidR="006610AF" w:rsidRPr="00A0430F" w:rsidRDefault="006610AF" w:rsidP="006610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34DB7D5" w14:textId="7B1A641B" w:rsidR="006610AF" w:rsidRPr="006610AF" w:rsidRDefault="006610AF" w:rsidP="006610AF">
            <w:pPr>
              <w:pStyle w:val="acctfourfigures"/>
              <w:tabs>
                <w:tab w:val="clear" w:pos="765"/>
                <w:tab w:val="left" w:pos="372"/>
                <w:tab w:val="left" w:pos="648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610AF">
              <w:rPr>
                <w:rFonts w:asciiTheme="majorBidi" w:hAnsiTheme="majorBidi" w:cstheme="majorBidi"/>
                <w:sz w:val="24"/>
                <w:szCs w:val="24"/>
              </w:rPr>
              <w:t xml:space="preserve">      -</w:t>
            </w:r>
          </w:p>
        </w:tc>
        <w:tc>
          <w:tcPr>
            <w:tcW w:w="180" w:type="dxa"/>
            <w:vAlign w:val="center"/>
          </w:tcPr>
          <w:p w14:paraId="27922240" w14:textId="77777777" w:rsidR="006610AF" w:rsidRPr="00A0430F" w:rsidRDefault="006610AF" w:rsidP="006610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C38A9BF" w14:textId="21FF906D" w:rsidR="006610AF" w:rsidRPr="00A0430F" w:rsidRDefault="006610AF" w:rsidP="006610AF">
            <w:pPr>
              <w:pStyle w:val="acctfourfigures"/>
              <w:tabs>
                <w:tab w:val="clear" w:pos="765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430F">
              <w:rPr>
                <w:rFonts w:asciiTheme="majorBidi" w:hAnsiTheme="majorBidi" w:cstheme="majorBidi"/>
                <w:sz w:val="24"/>
                <w:szCs w:val="24"/>
              </w:rPr>
              <w:t xml:space="preserve">     -</w:t>
            </w:r>
          </w:p>
        </w:tc>
        <w:tc>
          <w:tcPr>
            <w:tcW w:w="180" w:type="dxa"/>
            <w:vAlign w:val="center"/>
          </w:tcPr>
          <w:p w14:paraId="14D4DC95" w14:textId="77777777" w:rsidR="006610AF" w:rsidRPr="00A0430F" w:rsidRDefault="006610AF" w:rsidP="006610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51EEB96" w14:textId="177751E5" w:rsidR="006610AF" w:rsidRPr="00A0430F" w:rsidRDefault="006610AF" w:rsidP="006610AF">
            <w:pPr>
              <w:pStyle w:val="acctfourfigures"/>
              <w:tabs>
                <w:tab w:val="clear" w:pos="765"/>
              </w:tabs>
              <w:spacing w:line="240" w:lineRule="auto"/>
              <w:ind w:left="-79" w:right="4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0430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53</w:t>
            </w:r>
          </w:p>
        </w:tc>
        <w:tc>
          <w:tcPr>
            <w:tcW w:w="180" w:type="dxa"/>
            <w:vAlign w:val="center"/>
          </w:tcPr>
          <w:p w14:paraId="4E40C0D1" w14:textId="77777777" w:rsidR="006610AF" w:rsidRPr="00A0430F" w:rsidRDefault="006610AF" w:rsidP="006610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531FE46" w14:textId="59217FB9" w:rsidR="006610AF" w:rsidRPr="00A0430F" w:rsidRDefault="006610AF" w:rsidP="006610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0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0430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53</w:t>
            </w:r>
          </w:p>
        </w:tc>
        <w:tc>
          <w:tcPr>
            <w:tcW w:w="180" w:type="dxa"/>
          </w:tcPr>
          <w:p w14:paraId="72F89A19" w14:textId="77777777" w:rsidR="006610AF" w:rsidRPr="00A0430F" w:rsidRDefault="006610AF" w:rsidP="006610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0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05208727" w14:textId="2A4CDF25" w:rsidR="006610AF" w:rsidRPr="00A0430F" w:rsidRDefault="006610AF" w:rsidP="006610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430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90</w:t>
            </w:r>
          </w:p>
        </w:tc>
        <w:tc>
          <w:tcPr>
            <w:tcW w:w="202" w:type="dxa"/>
          </w:tcPr>
          <w:p w14:paraId="49737729" w14:textId="77777777" w:rsidR="006610AF" w:rsidRPr="00A0430F" w:rsidRDefault="006610AF" w:rsidP="006610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0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68" w:type="dxa"/>
            <w:vAlign w:val="bottom"/>
          </w:tcPr>
          <w:p w14:paraId="715584B7" w14:textId="02C84F15" w:rsidR="006610AF" w:rsidRPr="00A0430F" w:rsidRDefault="006610AF" w:rsidP="006610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0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0430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80</w:t>
            </w:r>
          </w:p>
        </w:tc>
      </w:tr>
      <w:tr w:rsidR="005E3910" w:rsidRPr="005A5544" w14:paraId="78CDFA80" w14:textId="78D14C4D" w:rsidTr="006610AF">
        <w:trPr>
          <w:cantSplit/>
          <w:trHeight w:val="281"/>
        </w:trPr>
        <w:tc>
          <w:tcPr>
            <w:tcW w:w="1969" w:type="dxa"/>
            <w:vAlign w:val="bottom"/>
          </w:tcPr>
          <w:p w14:paraId="064288C3" w14:textId="77777777" w:rsidR="005E3910" w:rsidRPr="005A5544" w:rsidRDefault="005E3910" w:rsidP="005130B6">
            <w:pPr>
              <w:tabs>
                <w:tab w:val="left" w:pos="9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A554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10" w:type="dxa"/>
          </w:tcPr>
          <w:p w14:paraId="41855883" w14:textId="77777777" w:rsidR="005E3910" w:rsidRPr="005A5544" w:rsidRDefault="005E3910" w:rsidP="006F3C7A">
            <w:pPr>
              <w:tabs>
                <w:tab w:val="clear" w:pos="454"/>
                <w:tab w:val="decimal" w:pos="461"/>
              </w:tabs>
              <w:ind w:left="-68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33A171DB" w14:textId="77777777" w:rsidR="005E3910" w:rsidRPr="005A5544" w:rsidRDefault="005E3910" w:rsidP="006F3C7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5399B759" w14:textId="77777777" w:rsidR="005E3910" w:rsidRPr="005A5544" w:rsidRDefault="005E3910" w:rsidP="006F3C7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4B1BB489" w14:textId="77777777" w:rsidR="005E3910" w:rsidRPr="005A5544" w:rsidRDefault="005E3910" w:rsidP="006F3C7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00E9D87F" w14:textId="77777777" w:rsidR="005E3910" w:rsidRPr="005A5544" w:rsidRDefault="005E3910" w:rsidP="006F3C7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262322C1" w14:textId="77777777" w:rsidR="005E3910" w:rsidRPr="005A5544" w:rsidRDefault="005E3910" w:rsidP="006F3C7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2CF91CCF" w14:textId="77777777" w:rsidR="005E3910" w:rsidRPr="005A5544" w:rsidRDefault="005E3910" w:rsidP="006F3C7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6BD2F63E" w14:textId="77777777" w:rsidR="005E3910" w:rsidRPr="005A5544" w:rsidRDefault="005E3910" w:rsidP="006F3C7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173DA432" w14:textId="77777777" w:rsidR="005E3910" w:rsidRPr="005A5544" w:rsidRDefault="005E3910" w:rsidP="006F3C7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D0D12E" w14:textId="398FA66B" w:rsidR="005E3910" w:rsidRPr="005E3910" w:rsidRDefault="005E3910" w:rsidP="00E377E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E391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53</w:t>
            </w:r>
          </w:p>
        </w:tc>
        <w:tc>
          <w:tcPr>
            <w:tcW w:w="180" w:type="dxa"/>
            <w:vAlign w:val="center"/>
          </w:tcPr>
          <w:p w14:paraId="0FF5A256" w14:textId="77777777" w:rsidR="005E3910" w:rsidRPr="005A5544" w:rsidRDefault="005E3910" w:rsidP="006F3C7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6181CD" w14:textId="12E0F064" w:rsidR="005E3910" w:rsidRPr="005A5544" w:rsidRDefault="005E3910" w:rsidP="00F1013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 xml:space="preserve">  </w:t>
            </w:r>
            <w:r w:rsidRPr="005A554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53</w:t>
            </w:r>
          </w:p>
        </w:tc>
        <w:tc>
          <w:tcPr>
            <w:tcW w:w="180" w:type="dxa"/>
            <w:vAlign w:val="center"/>
          </w:tcPr>
          <w:p w14:paraId="00BD7709" w14:textId="77777777" w:rsidR="005E3910" w:rsidRPr="005A5544" w:rsidRDefault="005E3910" w:rsidP="006F3C7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8C3469" w14:textId="1174E318" w:rsidR="005E3910" w:rsidRPr="005A5544" w:rsidRDefault="0020694D" w:rsidP="0020694D">
            <w:pPr>
              <w:pStyle w:val="acctfourfigures"/>
              <w:tabs>
                <w:tab w:val="clear" w:pos="765"/>
                <w:tab w:val="left" w:pos="552"/>
                <w:tab w:val="left" w:pos="648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 </w:t>
            </w:r>
            <w:r w:rsidR="005E391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center"/>
          </w:tcPr>
          <w:p w14:paraId="40C39D6D" w14:textId="77777777" w:rsidR="005E3910" w:rsidRPr="005A5544" w:rsidRDefault="005E3910" w:rsidP="006F3C7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7B3897" w14:textId="7671BAED" w:rsidR="005E3910" w:rsidRPr="005A5544" w:rsidRDefault="005E3910" w:rsidP="00F1013C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 xml:space="preserve">  </w:t>
            </w:r>
            <w:r w:rsidR="0020694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 xml:space="preserve">     </w:t>
            </w:r>
            <w:r w:rsidRPr="005A554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center"/>
          </w:tcPr>
          <w:p w14:paraId="3136B21A" w14:textId="77777777" w:rsidR="005E3910" w:rsidRPr="005A5544" w:rsidRDefault="005E3910" w:rsidP="006F3C7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5B6098" w14:textId="578D75B6" w:rsidR="005E3910" w:rsidRPr="005A5544" w:rsidRDefault="005E3910" w:rsidP="006F3C7A">
            <w:pPr>
              <w:pStyle w:val="acctfourfigures"/>
              <w:tabs>
                <w:tab w:val="clear" w:pos="765"/>
              </w:tabs>
              <w:spacing w:line="240" w:lineRule="auto"/>
              <w:ind w:left="-79" w:right="4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53</w:t>
            </w:r>
          </w:p>
        </w:tc>
        <w:tc>
          <w:tcPr>
            <w:tcW w:w="180" w:type="dxa"/>
            <w:vAlign w:val="center"/>
          </w:tcPr>
          <w:p w14:paraId="3E957632" w14:textId="77777777" w:rsidR="005E3910" w:rsidRPr="005A5544" w:rsidRDefault="005E3910" w:rsidP="006F3C7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E420E1" w14:textId="5DCFA89C" w:rsidR="005E3910" w:rsidRPr="005A5544" w:rsidRDefault="005E3910" w:rsidP="006F3C7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9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A554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53</w:t>
            </w:r>
          </w:p>
        </w:tc>
        <w:tc>
          <w:tcPr>
            <w:tcW w:w="180" w:type="dxa"/>
          </w:tcPr>
          <w:p w14:paraId="20619B2B" w14:textId="77777777" w:rsidR="005E3910" w:rsidRPr="005A5544" w:rsidRDefault="005E3910" w:rsidP="006F3C7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9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829794" w14:textId="621961C3" w:rsidR="005E3910" w:rsidRPr="00861577" w:rsidRDefault="00BF2F49" w:rsidP="006F3C7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9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90</w:t>
            </w:r>
          </w:p>
        </w:tc>
        <w:tc>
          <w:tcPr>
            <w:tcW w:w="202" w:type="dxa"/>
          </w:tcPr>
          <w:p w14:paraId="75947AFC" w14:textId="77777777" w:rsidR="005E3910" w:rsidRPr="00861577" w:rsidRDefault="005E3910" w:rsidP="006F3C7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9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690E80" w14:textId="598E98EB" w:rsidR="005E3910" w:rsidRPr="00861577" w:rsidRDefault="00BF2F49" w:rsidP="006F3C7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9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80</w:t>
            </w:r>
          </w:p>
        </w:tc>
      </w:tr>
    </w:tbl>
    <w:p w14:paraId="6407C106" w14:textId="77777777" w:rsidR="005130B6" w:rsidRDefault="005130B6" w:rsidP="002E11AD">
      <w:pPr>
        <w:ind w:left="-90"/>
        <w:jc w:val="both"/>
        <w:rPr>
          <w:rFonts w:asciiTheme="majorBidi" w:hAnsiTheme="majorBidi" w:cstheme="majorBidi"/>
          <w:sz w:val="30"/>
          <w:szCs w:val="30"/>
        </w:rPr>
      </w:pPr>
    </w:p>
    <w:p w14:paraId="582F458A" w14:textId="18850170" w:rsidR="00143B69" w:rsidRDefault="00143B69" w:rsidP="005130B6">
      <w:pPr>
        <w:jc w:val="both"/>
        <w:rPr>
          <w:rFonts w:asciiTheme="majorBidi" w:hAnsiTheme="majorBidi" w:cstheme="majorBidi"/>
          <w:b/>
          <w:sz w:val="30"/>
          <w:szCs w:val="30"/>
        </w:rPr>
      </w:pPr>
      <w:r w:rsidRPr="007B7CF2">
        <w:rPr>
          <w:rFonts w:asciiTheme="majorBidi" w:hAnsiTheme="majorBidi" w:cstheme="majorBidi"/>
          <w:sz w:val="30"/>
          <w:szCs w:val="30"/>
          <w:cs/>
        </w:rPr>
        <w:t>บริษัทร่วม</w:t>
      </w:r>
      <w:r>
        <w:rPr>
          <w:rFonts w:asciiTheme="majorBidi" w:hAnsiTheme="majorBidi" w:cstheme="majorBidi" w:hint="cs"/>
          <w:sz w:val="30"/>
          <w:szCs w:val="30"/>
          <w:cs/>
        </w:rPr>
        <w:t>และการร่วมค้า</w:t>
      </w:r>
      <w:r w:rsidRPr="007B7CF2">
        <w:rPr>
          <w:rFonts w:asciiTheme="majorBidi" w:hAnsiTheme="majorBidi" w:cstheme="majorBidi"/>
          <w:sz w:val="30"/>
          <w:szCs w:val="30"/>
          <w:cs/>
        </w:rPr>
        <w:t xml:space="preserve">ทั้งหมดจัดตั้งในประเทศไทย ยกเว้น </w:t>
      </w:r>
      <w:r w:rsidRPr="007B7CF2">
        <w:rPr>
          <w:rFonts w:asciiTheme="majorBidi" w:hAnsiTheme="majorBidi" w:cstheme="majorBidi"/>
          <w:sz w:val="30"/>
          <w:szCs w:val="30"/>
        </w:rPr>
        <w:t xml:space="preserve">NKT New Solution and Technology Development Investment Joint Stock Company </w:t>
      </w:r>
      <w:r w:rsidR="000E0674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0E0674" w:rsidRPr="000E0674">
        <w:rPr>
          <w:rFonts w:asciiTheme="majorBidi" w:hAnsiTheme="majorBidi" w:cstheme="majorBidi"/>
          <w:sz w:val="30"/>
          <w:szCs w:val="30"/>
        </w:rPr>
        <w:t xml:space="preserve">COL Vietnam Joint Stock Company </w:t>
      </w:r>
      <w:r w:rsidRPr="007B7CF2">
        <w:rPr>
          <w:rFonts w:asciiTheme="majorBidi" w:hAnsiTheme="majorBidi" w:cstheme="majorBidi"/>
          <w:sz w:val="30"/>
          <w:szCs w:val="30"/>
          <w:cs/>
        </w:rPr>
        <w:t>ซึ่งจัดตั้งในประเทศ</w:t>
      </w:r>
      <w:r w:rsidRPr="000E0674">
        <w:rPr>
          <w:rFonts w:asciiTheme="majorBidi" w:hAnsiTheme="majorBidi" w:cstheme="majorBidi"/>
          <w:sz w:val="30"/>
          <w:szCs w:val="30"/>
          <w:cs/>
        </w:rPr>
        <w:t xml:space="preserve">เวียดนาม </w:t>
      </w:r>
      <w:r w:rsidR="000E0674" w:rsidRPr="000E0674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0E0674" w:rsidRPr="000E0674">
        <w:rPr>
          <w:rFonts w:asciiTheme="majorBidi" w:hAnsiTheme="majorBidi" w:cstheme="majorBidi"/>
          <w:sz w:val="30"/>
          <w:szCs w:val="30"/>
        </w:rPr>
        <w:t>Porto</w:t>
      </w:r>
      <w:r w:rsidR="000E0674" w:rsidRPr="000E0674">
        <w:rPr>
          <w:rFonts w:asciiTheme="majorBidi" w:hAnsiTheme="majorBidi" w:cstheme="majorBidi"/>
          <w:bCs/>
          <w:sz w:val="30"/>
          <w:szCs w:val="30"/>
        </w:rPr>
        <w:t xml:space="preserve"> Worldwide Limited</w:t>
      </w:r>
      <w:r w:rsidR="000E0674" w:rsidRPr="000E0674">
        <w:rPr>
          <w:rFonts w:asciiTheme="majorBidi" w:hAnsiTheme="majorBidi" w:cstheme="majorBidi" w:hint="cs"/>
          <w:bCs/>
          <w:sz w:val="30"/>
          <w:szCs w:val="30"/>
          <w:cs/>
        </w:rPr>
        <w:t xml:space="preserve"> </w:t>
      </w:r>
      <w:r w:rsidR="000E0674" w:rsidRPr="000E0674">
        <w:rPr>
          <w:rFonts w:asciiTheme="majorBidi" w:hAnsiTheme="majorBidi" w:cstheme="majorBidi" w:hint="cs"/>
          <w:b/>
          <w:sz w:val="30"/>
          <w:szCs w:val="30"/>
          <w:cs/>
        </w:rPr>
        <w:t>ซึ่งจัดตั้งในฮ่องกง</w:t>
      </w:r>
    </w:p>
    <w:p w14:paraId="4194DBA3" w14:textId="77777777" w:rsidR="005130B6" w:rsidRPr="000E0674" w:rsidRDefault="005130B6" w:rsidP="005130B6">
      <w:pPr>
        <w:jc w:val="both"/>
        <w:rPr>
          <w:rFonts w:asciiTheme="majorBidi" w:hAnsiTheme="majorBidi" w:cstheme="majorBidi"/>
          <w:b/>
          <w:sz w:val="30"/>
          <w:szCs w:val="30"/>
          <w:cs/>
        </w:rPr>
      </w:pPr>
    </w:p>
    <w:p w14:paraId="0DE6CECC" w14:textId="52227599" w:rsidR="00A011C1" w:rsidRDefault="00143B69" w:rsidP="005130B6">
      <w:pPr>
        <w:pStyle w:val="block"/>
        <w:spacing w:after="0" w:line="240" w:lineRule="auto"/>
        <w:ind w:left="0"/>
        <w:jc w:val="both"/>
        <w:rPr>
          <w:rFonts w:ascii="Angsana New" w:hAnsi="Angsana New" w:cs="Angsana New"/>
          <w:i/>
          <w:iCs/>
          <w:color w:val="0000FF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กลุ่ม</w:t>
      </w:r>
      <w:r w:rsidRPr="007B7CF2">
        <w:rPr>
          <w:rFonts w:asciiTheme="majorBidi" w:hAnsiTheme="majorBidi" w:cstheme="majorBidi"/>
          <w:sz w:val="30"/>
          <w:szCs w:val="30"/>
          <w:cs/>
          <w:lang w:bidi="th-TH"/>
        </w:rPr>
        <w:t>บริษัท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และบริษัท</w:t>
      </w:r>
      <w:r w:rsidRPr="007B7CF2">
        <w:rPr>
          <w:rFonts w:asciiTheme="majorBidi" w:hAnsiTheme="majorBidi" w:cstheme="majorBidi"/>
          <w:sz w:val="30"/>
          <w:szCs w:val="30"/>
          <w:cs/>
          <w:lang w:bidi="th-TH"/>
        </w:rPr>
        <w:t>ไม่มีเงินลงทุนในบริษัทร่วมและการร่วมค้า ซี่งจดทะเบียนในตลาดหลักทรัพย์ ดังนั้นจึงไม่มีราคาที่เปิดเผยต่อสาธารณชน</w:t>
      </w:r>
    </w:p>
    <w:p w14:paraId="6A9831E9" w14:textId="77777777" w:rsidR="00390FD4" w:rsidRDefault="00390FD4" w:rsidP="00C24346">
      <w:pPr>
        <w:ind w:left="540"/>
        <w:rPr>
          <w:rFonts w:ascii="Angsana New" w:hAnsi="Angsana New" w:cs="Angsana New"/>
          <w:i/>
          <w:iCs/>
          <w:color w:val="0000FF"/>
          <w:sz w:val="30"/>
          <w:szCs w:val="30"/>
          <w:shd w:val="clear" w:color="auto" w:fill="D9D9D9"/>
          <w:cs/>
        </w:rPr>
        <w:sectPr w:rsidR="00390FD4" w:rsidSect="00EB0184">
          <w:headerReference w:type="even" r:id="rId10"/>
          <w:headerReference w:type="default" r:id="rId11"/>
          <w:headerReference w:type="first" r:id="rId12"/>
          <w:footerReference w:type="first" r:id="rId13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4A8F19C4" w14:textId="14193F96" w:rsidR="001969A1" w:rsidRDefault="001969A1" w:rsidP="00EB3A13">
      <w:pPr>
        <w:pStyle w:val="Heading1"/>
        <w:keepLines/>
        <w:numPr>
          <w:ilvl w:val="0"/>
          <w:numId w:val="10"/>
        </w:numPr>
        <w:shd w:val="clear" w:color="auto" w:fill="auto"/>
        <w:ind w:left="27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581A14">
        <w:rPr>
          <w:rFonts w:ascii="Angsana New" w:hAnsi="Angsana New" w:cs="Angsana New"/>
          <w:sz w:val="30"/>
          <w:szCs w:val="30"/>
          <w:u w:val="none"/>
          <w:cs/>
          <w:lang w:val="th-TH"/>
        </w:rPr>
        <w:lastRenderedPageBreak/>
        <w:t>เงินลงทุนในบริษัทย่อย</w:t>
      </w:r>
      <w:r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 xml:space="preserve"> </w:t>
      </w:r>
    </w:p>
    <w:p w14:paraId="307A62FB" w14:textId="60CAEB09" w:rsidR="001969A1" w:rsidRDefault="001969A1" w:rsidP="009514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269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5581"/>
        <w:gridCol w:w="897"/>
        <w:gridCol w:w="1261"/>
        <w:gridCol w:w="271"/>
        <w:gridCol w:w="1259"/>
      </w:tblGrid>
      <w:tr w:rsidR="001969A1" w:rsidRPr="007B7CF2" w14:paraId="71FD3877" w14:textId="77777777" w:rsidTr="005130B6">
        <w:trPr>
          <w:tblHeader/>
        </w:trPr>
        <w:tc>
          <w:tcPr>
            <w:tcW w:w="3011" w:type="pct"/>
          </w:tcPr>
          <w:p w14:paraId="64491819" w14:textId="77777777" w:rsidR="001969A1" w:rsidRPr="007B7CF2" w:rsidRDefault="001969A1" w:rsidP="006F3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</w:tcPr>
          <w:p w14:paraId="632E703D" w14:textId="77777777" w:rsidR="001969A1" w:rsidRPr="007B7CF2" w:rsidRDefault="001969A1" w:rsidP="006F3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5" w:type="pct"/>
            <w:gridSpan w:val="3"/>
          </w:tcPr>
          <w:p w14:paraId="0794C95A" w14:textId="77777777" w:rsidR="001969A1" w:rsidRPr="007B7CF2" w:rsidRDefault="001969A1" w:rsidP="006F3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7C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69A1" w:rsidRPr="007B7CF2" w14:paraId="6D6FAF13" w14:textId="77777777" w:rsidTr="005130B6">
        <w:trPr>
          <w:tblHeader/>
        </w:trPr>
        <w:tc>
          <w:tcPr>
            <w:tcW w:w="3011" w:type="pct"/>
          </w:tcPr>
          <w:p w14:paraId="1A6C24F8" w14:textId="20EB912E" w:rsidR="001969A1" w:rsidRPr="007B7CF2" w:rsidRDefault="001969A1" w:rsidP="00513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"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7C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4E15F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7B7C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7B7C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4E15F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484" w:type="pct"/>
          </w:tcPr>
          <w:p w14:paraId="41D2FBC3" w14:textId="77777777" w:rsidR="001969A1" w:rsidRPr="007B7CF2" w:rsidRDefault="001969A1" w:rsidP="006F3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  <w:vAlign w:val="center"/>
          </w:tcPr>
          <w:p w14:paraId="56112E1F" w14:textId="77777777" w:rsidR="001969A1" w:rsidRPr="007B7CF2" w:rsidRDefault="001969A1" w:rsidP="006F3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7CF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6" w:type="pct"/>
            <w:vAlign w:val="center"/>
          </w:tcPr>
          <w:p w14:paraId="6C2343A2" w14:textId="77777777" w:rsidR="001969A1" w:rsidRPr="007B7CF2" w:rsidRDefault="001969A1" w:rsidP="006F3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vAlign w:val="center"/>
          </w:tcPr>
          <w:p w14:paraId="1FE69F08" w14:textId="77777777" w:rsidR="001969A1" w:rsidRPr="007B7CF2" w:rsidRDefault="001969A1" w:rsidP="006F3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7CF2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1969A1" w:rsidRPr="007B7CF2" w14:paraId="4733A967" w14:textId="77777777" w:rsidTr="005130B6">
        <w:trPr>
          <w:tblHeader/>
        </w:trPr>
        <w:tc>
          <w:tcPr>
            <w:tcW w:w="3011" w:type="pct"/>
          </w:tcPr>
          <w:p w14:paraId="709C5C71" w14:textId="77777777" w:rsidR="001969A1" w:rsidRPr="007B7CF2" w:rsidRDefault="001969A1" w:rsidP="00513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</w:tcPr>
          <w:p w14:paraId="399354A9" w14:textId="77777777" w:rsidR="001969A1" w:rsidRPr="007B7CF2" w:rsidRDefault="001969A1" w:rsidP="006F3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5" w:type="pct"/>
            <w:gridSpan w:val="3"/>
          </w:tcPr>
          <w:p w14:paraId="6423A9BD" w14:textId="77777777" w:rsidR="001969A1" w:rsidRPr="007B7CF2" w:rsidRDefault="001969A1" w:rsidP="006F3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7C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E3910" w:rsidRPr="007B7CF2" w14:paraId="7C6FAF04" w14:textId="77777777" w:rsidTr="005130B6">
        <w:trPr>
          <w:tblHeader/>
        </w:trPr>
        <w:tc>
          <w:tcPr>
            <w:tcW w:w="3011" w:type="pct"/>
          </w:tcPr>
          <w:p w14:paraId="23F6A3EB" w14:textId="77777777" w:rsidR="005E3910" w:rsidRPr="007B7CF2" w:rsidRDefault="005E3910" w:rsidP="00513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B7C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B7CF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B7CF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484" w:type="pct"/>
          </w:tcPr>
          <w:p w14:paraId="47FB3D7F" w14:textId="77777777" w:rsidR="005E3910" w:rsidRPr="007B7CF2" w:rsidRDefault="005E3910" w:rsidP="006F3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</w:tcPr>
          <w:p w14:paraId="0C7303C9" w14:textId="766DAFBF" w:rsidR="005E3910" w:rsidRPr="005E3910" w:rsidRDefault="005E3910" w:rsidP="004E1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5E3910">
              <w:rPr>
                <w:rFonts w:asciiTheme="majorBidi" w:hAnsiTheme="majorBidi" w:cstheme="majorBidi"/>
                <w:sz w:val="30"/>
                <w:szCs w:val="30"/>
              </w:rPr>
              <w:t>44,416</w:t>
            </w:r>
          </w:p>
        </w:tc>
        <w:tc>
          <w:tcPr>
            <w:tcW w:w="146" w:type="pct"/>
          </w:tcPr>
          <w:p w14:paraId="3364F6E9" w14:textId="77777777" w:rsidR="005E3910" w:rsidRPr="005E3910" w:rsidRDefault="005E3910" w:rsidP="004E1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</w:tcPr>
          <w:p w14:paraId="436107A9" w14:textId="68FC251A" w:rsidR="005E3910" w:rsidRPr="005E3910" w:rsidRDefault="005E3910" w:rsidP="004E1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left="-108"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5E3910">
              <w:rPr>
                <w:rFonts w:asciiTheme="majorBidi" w:hAnsiTheme="majorBidi" w:cstheme="majorBidi"/>
                <w:sz w:val="30"/>
                <w:szCs w:val="30"/>
              </w:rPr>
              <w:t>21,369</w:t>
            </w:r>
          </w:p>
        </w:tc>
      </w:tr>
      <w:tr w:rsidR="005E3910" w:rsidRPr="007B7CF2" w14:paraId="41BFD2D3" w14:textId="77777777" w:rsidTr="005130B6">
        <w:trPr>
          <w:tblHeader/>
        </w:trPr>
        <w:tc>
          <w:tcPr>
            <w:tcW w:w="3011" w:type="pct"/>
          </w:tcPr>
          <w:p w14:paraId="2E3EFE0B" w14:textId="329535FD" w:rsidR="005E3910" w:rsidRPr="007B7CF2" w:rsidRDefault="005E3910" w:rsidP="00513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7CF2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484" w:type="pct"/>
          </w:tcPr>
          <w:p w14:paraId="41A4AD55" w14:textId="77777777" w:rsidR="005E3910" w:rsidRPr="007B7CF2" w:rsidRDefault="005E3910" w:rsidP="006F3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</w:tcPr>
          <w:p w14:paraId="659A7EB4" w14:textId="2C2833E2" w:rsidR="005E3910" w:rsidRPr="005E3910" w:rsidRDefault="005E3910" w:rsidP="004E1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5E391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6" w:type="pct"/>
          </w:tcPr>
          <w:p w14:paraId="72FB9DA6" w14:textId="77777777" w:rsidR="005E3910" w:rsidRPr="005E3910" w:rsidRDefault="005E3910" w:rsidP="004E1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</w:tcPr>
          <w:p w14:paraId="39DBD67A" w14:textId="1D5B2BFC" w:rsidR="005E3910" w:rsidRPr="005E3910" w:rsidRDefault="005E3910" w:rsidP="004E1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left="-108"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5E3910">
              <w:rPr>
                <w:rFonts w:asciiTheme="majorBidi" w:hAnsiTheme="majorBidi" w:cstheme="majorBidi"/>
                <w:sz w:val="30"/>
                <w:szCs w:val="30"/>
              </w:rPr>
              <w:t>35,084</w:t>
            </w:r>
          </w:p>
        </w:tc>
      </w:tr>
      <w:tr w:rsidR="005E3910" w:rsidRPr="007B7CF2" w14:paraId="32239377" w14:textId="77777777" w:rsidTr="005130B6">
        <w:trPr>
          <w:tblHeader/>
        </w:trPr>
        <w:tc>
          <w:tcPr>
            <w:tcW w:w="3011" w:type="pct"/>
          </w:tcPr>
          <w:p w14:paraId="597D9805" w14:textId="0137A91C" w:rsidR="005E3910" w:rsidRPr="007B7CF2" w:rsidRDefault="005E3910" w:rsidP="00513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เพิ่มทุน</w:t>
            </w:r>
          </w:p>
        </w:tc>
        <w:tc>
          <w:tcPr>
            <w:tcW w:w="484" w:type="pct"/>
          </w:tcPr>
          <w:p w14:paraId="423DDCBF" w14:textId="77777777" w:rsidR="005E3910" w:rsidRPr="007B7CF2" w:rsidRDefault="005E3910" w:rsidP="006F3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</w:tcPr>
          <w:p w14:paraId="5A4A5890" w14:textId="4DB335F1" w:rsidR="005E3910" w:rsidRPr="005E3910" w:rsidRDefault="005E3910" w:rsidP="004E1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5E3910">
              <w:rPr>
                <w:rFonts w:asciiTheme="majorBidi" w:hAnsiTheme="majorBidi" w:cstheme="majorBidi"/>
                <w:sz w:val="30"/>
                <w:szCs w:val="30"/>
              </w:rPr>
              <w:t>4,235</w:t>
            </w:r>
          </w:p>
        </w:tc>
        <w:tc>
          <w:tcPr>
            <w:tcW w:w="146" w:type="pct"/>
          </w:tcPr>
          <w:p w14:paraId="71346998" w14:textId="77777777" w:rsidR="005E3910" w:rsidRPr="005E3910" w:rsidRDefault="005E3910" w:rsidP="004E1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</w:tcPr>
          <w:p w14:paraId="02C3F1E5" w14:textId="6F293EC2" w:rsidR="005E3910" w:rsidRPr="005E3910" w:rsidRDefault="005E3910" w:rsidP="004E1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left="-108"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5E3910">
              <w:rPr>
                <w:rFonts w:asciiTheme="majorBidi" w:hAnsiTheme="majorBidi" w:cstheme="majorBidi"/>
                <w:sz w:val="30"/>
                <w:szCs w:val="30"/>
              </w:rPr>
              <w:t>614</w:t>
            </w:r>
          </w:p>
        </w:tc>
      </w:tr>
      <w:tr w:rsidR="005E3910" w:rsidRPr="007B7CF2" w14:paraId="64AF1336" w14:textId="77777777" w:rsidTr="005130B6">
        <w:trPr>
          <w:tblHeader/>
        </w:trPr>
        <w:tc>
          <w:tcPr>
            <w:tcW w:w="3011" w:type="pct"/>
          </w:tcPr>
          <w:p w14:paraId="0EB3B452" w14:textId="2606A98D" w:rsidR="005E3910" w:rsidRPr="007B7CF2" w:rsidRDefault="006610AF" w:rsidP="00513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  <w:r w:rsidR="005E3910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484" w:type="pct"/>
          </w:tcPr>
          <w:p w14:paraId="1F196144" w14:textId="77777777" w:rsidR="005E3910" w:rsidRPr="007B7CF2" w:rsidRDefault="005E3910" w:rsidP="006F3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</w:tcPr>
          <w:p w14:paraId="2BB53F60" w14:textId="1C597B03" w:rsidR="005E3910" w:rsidRPr="005E3910" w:rsidRDefault="005E3910" w:rsidP="004E1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5E391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34D1F43" w14:textId="77777777" w:rsidR="005E3910" w:rsidRPr="005E3910" w:rsidRDefault="005E3910" w:rsidP="004E1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</w:tcPr>
          <w:p w14:paraId="20B541EE" w14:textId="2FD0D02C" w:rsidR="005E3910" w:rsidRPr="005E3910" w:rsidRDefault="005E3910" w:rsidP="004E1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3910">
              <w:rPr>
                <w:rFonts w:asciiTheme="majorBidi" w:hAnsiTheme="majorBidi" w:cstheme="majorBidi"/>
                <w:sz w:val="30"/>
                <w:szCs w:val="30"/>
              </w:rPr>
              <w:t>130</w:t>
            </w:r>
          </w:p>
        </w:tc>
      </w:tr>
      <w:tr w:rsidR="005E3910" w:rsidRPr="007B7CF2" w14:paraId="03414A7B" w14:textId="77777777" w:rsidTr="005130B6">
        <w:trPr>
          <w:tblHeader/>
        </w:trPr>
        <w:tc>
          <w:tcPr>
            <w:tcW w:w="3011" w:type="pct"/>
          </w:tcPr>
          <w:p w14:paraId="639A1760" w14:textId="6D7A715E" w:rsidR="005E3910" w:rsidRPr="007B7CF2" w:rsidRDefault="005E3910" w:rsidP="00513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ขายเงินลงทุน</w:t>
            </w:r>
          </w:p>
        </w:tc>
        <w:tc>
          <w:tcPr>
            <w:tcW w:w="484" w:type="pct"/>
          </w:tcPr>
          <w:p w14:paraId="297F9F82" w14:textId="77777777" w:rsidR="005E3910" w:rsidRPr="007B7CF2" w:rsidRDefault="005E3910" w:rsidP="006F3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</w:tcPr>
          <w:p w14:paraId="20170BB4" w14:textId="78CEF6A8" w:rsidR="005E3910" w:rsidRPr="005E3910" w:rsidRDefault="005E3910" w:rsidP="004E1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5E391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F28CB30" w14:textId="77777777" w:rsidR="005E3910" w:rsidRPr="005E3910" w:rsidRDefault="005E3910" w:rsidP="004E1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</w:tcPr>
          <w:p w14:paraId="4B07BF43" w14:textId="36D98098" w:rsidR="005E3910" w:rsidRPr="005E3910" w:rsidRDefault="005E3910" w:rsidP="004E1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3910">
              <w:rPr>
                <w:rFonts w:asciiTheme="majorBidi" w:hAnsiTheme="majorBidi" w:cstheme="majorBidi"/>
                <w:sz w:val="30"/>
                <w:szCs w:val="30"/>
              </w:rPr>
              <w:t>(12,939)</w:t>
            </w:r>
          </w:p>
        </w:tc>
      </w:tr>
      <w:tr w:rsidR="005E3910" w:rsidRPr="007B7CF2" w14:paraId="00A83DB9" w14:textId="77777777" w:rsidTr="005130B6">
        <w:trPr>
          <w:tblHeader/>
        </w:trPr>
        <w:tc>
          <w:tcPr>
            <w:tcW w:w="3011" w:type="pct"/>
          </w:tcPr>
          <w:p w14:paraId="74CF6741" w14:textId="65D3A1E6" w:rsidR="005E3910" w:rsidRDefault="005E3910" w:rsidP="00513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910">
              <w:rPr>
                <w:rFonts w:asciiTheme="majorBidi" w:hAnsiTheme="majorBidi" w:cs="Angsana New" w:hint="cs"/>
                <w:sz w:val="30"/>
                <w:szCs w:val="30"/>
                <w:cs/>
              </w:rPr>
              <w:t>การชำระบัญชี</w:t>
            </w:r>
          </w:p>
        </w:tc>
        <w:tc>
          <w:tcPr>
            <w:tcW w:w="484" w:type="pct"/>
          </w:tcPr>
          <w:p w14:paraId="53B92897" w14:textId="77777777" w:rsidR="005E3910" w:rsidRPr="007B7CF2" w:rsidRDefault="005E3910" w:rsidP="006F3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01570BFD" w14:textId="512720E8" w:rsidR="005E3910" w:rsidRPr="005E3910" w:rsidRDefault="005E3910" w:rsidP="004E1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5E391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373A84E" w14:textId="77777777" w:rsidR="005E3910" w:rsidRPr="005E3910" w:rsidRDefault="005E3910" w:rsidP="004E1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</w:tcPr>
          <w:p w14:paraId="070C5F14" w14:textId="65264E61" w:rsidR="005E3910" w:rsidRPr="005E3910" w:rsidRDefault="005E3910" w:rsidP="004E1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3910">
              <w:rPr>
                <w:rFonts w:asciiTheme="majorBidi" w:hAnsiTheme="majorBidi" w:cstheme="majorBidi"/>
                <w:sz w:val="30"/>
                <w:szCs w:val="30"/>
              </w:rPr>
              <w:t>(542)</w:t>
            </w:r>
          </w:p>
        </w:tc>
      </w:tr>
      <w:tr w:rsidR="005E3910" w:rsidRPr="007B7CF2" w14:paraId="460390C9" w14:textId="77777777" w:rsidTr="005130B6">
        <w:trPr>
          <w:tblHeader/>
        </w:trPr>
        <w:tc>
          <w:tcPr>
            <w:tcW w:w="3011" w:type="pct"/>
          </w:tcPr>
          <w:p w14:paraId="7AD2FBB0" w14:textId="349FA5CC" w:rsidR="005E3910" w:rsidRPr="007B7CF2" w:rsidRDefault="005E3910" w:rsidP="00513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B7C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E15F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484" w:type="pct"/>
          </w:tcPr>
          <w:p w14:paraId="0B0E9930" w14:textId="77777777" w:rsidR="005E3910" w:rsidRPr="007B7CF2" w:rsidRDefault="005E3910" w:rsidP="006F3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14:paraId="4A176F6C" w14:textId="0999C0E0" w:rsidR="005E3910" w:rsidRPr="005E3910" w:rsidRDefault="005E3910" w:rsidP="004E1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39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48,654</w:t>
            </w:r>
          </w:p>
        </w:tc>
        <w:tc>
          <w:tcPr>
            <w:tcW w:w="146" w:type="pct"/>
          </w:tcPr>
          <w:p w14:paraId="001A69CA" w14:textId="77777777" w:rsidR="005E3910" w:rsidRPr="005E3910" w:rsidRDefault="005E3910" w:rsidP="004E1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</w:tcPr>
          <w:p w14:paraId="10591EE9" w14:textId="6A88F87C" w:rsidR="005E3910" w:rsidRPr="005E3910" w:rsidRDefault="005E3910" w:rsidP="004E1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left="-108"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39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43,716</w:t>
            </w:r>
          </w:p>
        </w:tc>
      </w:tr>
    </w:tbl>
    <w:p w14:paraId="02766C8A" w14:textId="77777777" w:rsidR="000C45CE" w:rsidRDefault="000C45CE" w:rsidP="0068691D">
      <w:pPr>
        <w:pStyle w:val="block"/>
        <w:spacing w:after="0" w:line="240" w:lineRule="auto"/>
        <w:ind w:left="0"/>
        <w:jc w:val="both"/>
        <w:rPr>
          <w:rFonts w:asciiTheme="majorBidi" w:hAnsiTheme="majorBidi" w:cstheme="majorBidi"/>
          <w:sz w:val="20"/>
          <w:lang w:val="en-US" w:bidi="th-TH"/>
        </w:rPr>
      </w:pPr>
    </w:p>
    <w:p w14:paraId="3193D7C6" w14:textId="77777777" w:rsidR="005E3910" w:rsidRDefault="005E3910" w:rsidP="005130B6">
      <w:pPr>
        <w:pStyle w:val="block"/>
        <w:spacing w:after="0" w:line="240" w:lineRule="auto"/>
        <w:ind w:left="270"/>
        <w:jc w:val="both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5D3906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ซื้อเงินลงทุน</w:t>
      </w:r>
    </w:p>
    <w:p w14:paraId="0FC9887F" w14:textId="77777777" w:rsidR="005E3910" w:rsidRPr="009D7968" w:rsidRDefault="005E3910" w:rsidP="005130B6">
      <w:pPr>
        <w:pStyle w:val="block"/>
        <w:spacing w:after="0" w:line="240" w:lineRule="auto"/>
        <w:ind w:left="270"/>
        <w:jc w:val="both"/>
        <w:rPr>
          <w:rFonts w:asciiTheme="majorBidi" w:hAnsiTheme="majorBidi" w:cstheme="majorBidi"/>
          <w:i/>
          <w:iCs/>
          <w:sz w:val="20"/>
          <w:lang w:val="en-US" w:bidi="th-TH"/>
        </w:rPr>
      </w:pPr>
    </w:p>
    <w:p w14:paraId="30327116" w14:textId="5201BEF5" w:rsidR="005E3910" w:rsidRDefault="005E3910" w:rsidP="005130B6">
      <w:pPr>
        <w:pStyle w:val="block"/>
        <w:spacing w:after="0" w:line="240" w:lineRule="auto"/>
        <w:ind w:left="270"/>
        <w:jc w:val="both"/>
        <w:rPr>
          <w:rFonts w:asciiTheme="majorBidi" w:hAnsiTheme="majorBidi" w:cs="Angsana New"/>
          <w:sz w:val="30"/>
          <w:szCs w:val="30"/>
          <w:lang w:val="en-US" w:bidi="th-TH"/>
        </w:rPr>
      </w:pPr>
      <w:r w:rsidRPr="005E3910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ในระหว่างปี</w:t>
      </w:r>
      <w:r>
        <w:rPr>
          <w:rFonts w:asciiTheme="majorBidi" w:hAnsiTheme="majorBidi" w:cs="Angsana New"/>
          <w:sz w:val="30"/>
          <w:szCs w:val="30"/>
          <w:lang w:val="en-US" w:bidi="th-TH"/>
        </w:rPr>
        <w:t xml:space="preserve"> 2562</w:t>
      </w:r>
      <w:r w:rsidRPr="005E3910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5E3910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บริษัทได้ลงทุนใหม่ใน</w:t>
      </w:r>
      <w:r w:rsidRPr="005E3910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Central US Trading Ltd.</w:t>
      </w:r>
      <w:r w:rsidR="00E6371E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5E3910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เป็นจำนวนเงิน</w:t>
      </w:r>
      <w:r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>
        <w:rPr>
          <w:rFonts w:asciiTheme="majorBidi" w:hAnsiTheme="majorBidi" w:cs="Angsana New"/>
          <w:sz w:val="30"/>
          <w:szCs w:val="30"/>
          <w:lang w:val="en-US" w:bidi="th-TH"/>
        </w:rPr>
        <w:t>3</w:t>
      </w:r>
      <w:r w:rsidRPr="005E3910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5E3910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ล้านบาท</w:t>
      </w:r>
      <w:r w:rsidRPr="005E3910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</w:p>
    <w:p w14:paraId="279E8A9A" w14:textId="77777777" w:rsidR="005E3910" w:rsidRPr="00EB3A13" w:rsidRDefault="005E3910" w:rsidP="005130B6">
      <w:pPr>
        <w:pStyle w:val="block"/>
        <w:spacing w:after="0" w:line="240" w:lineRule="auto"/>
        <w:ind w:left="270"/>
        <w:jc w:val="both"/>
        <w:rPr>
          <w:rFonts w:asciiTheme="majorBidi" w:hAnsiTheme="majorBidi" w:cstheme="majorBidi"/>
          <w:sz w:val="20"/>
          <w:lang w:val="en-US" w:bidi="th-TH"/>
        </w:rPr>
      </w:pPr>
    </w:p>
    <w:p w14:paraId="200BF0D5" w14:textId="77777777" w:rsidR="000C45CE" w:rsidRDefault="000C45CE" w:rsidP="005130B6">
      <w:pPr>
        <w:pStyle w:val="block"/>
        <w:spacing w:after="0" w:line="240" w:lineRule="auto"/>
        <w:ind w:left="270"/>
        <w:jc w:val="both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การเพิ่มทุน</w:t>
      </w:r>
    </w:p>
    <w:p w14:paraId="0522D96C" w14:textId="77777777" w:rsidR="000C45CE" w:rsidRPr="00EB3A13" w:rsidRDefault="000C45CE" w:rsidP="005130B6">
      <w:pPr>
        <w:ind w:left="270"/>
        <w:jc w:val="both"/>
        <w:rPr>
          <w:rFonts w:asciiTheme="majorBidi" w:hAnsiTheme="majorBidi" w:cstheme="majorBidi"/>
          <w:sz w:val="20"/>
          <w:szCs w:val="20"/>
        </w:rPr>
      </w:pPr>
    </w:p>
    <w:p w14:paraId="31735953" w14:textId="5FF84D9E" w:rsidR="00A77893" w:rsidRPr="0020694D" w:rsidRDefault="00A77893" w:rsidP="005130B6">
      <w:pPr>
        <w:pStyle w:val="block"/>
        <w:spacing w:after="0" w:line="240" w:lineRule="auto"/>
        <w:ind w:left="270"/>
        <w:jc w:val="both"/>
        <w:rPr>
          <w:rFonts w:asciiTheme="majorBidi" w:hAnsiTheme="majorBidi" w:cs="Angsana New"/>
          <w:sz w:val="30"/>
          <w:szCs w:val="30"/>
          <w:lang w:val="en-US" w:bidi="th-TH"/>
        </w:rPr>
      </w:pPr>
      <w:r w:rsidRPr="0020694D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ในระหว่างปี </w:t>
      </w:r>
      <w:r w:rsidRPr="0020694D">
        <w:rPr>
          <w:rFonts w:asciiTheme="majorBidi" w:hAnsiTheme="majorBidi" w:cs="Angsana New"/>
          <w:sz w:val="30"/>
          <w:szCs w:val="30"/>
          <w:lang w:val="en-US" w:bidi="th-TH"/>
        </w:rPr>
        <w:t>2562</w:t>
      </w:r>
      <w:r w:rsidRPr="0020694D"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 บริษัทได้ชำระค่าหุ้นเพิ่มสำหรับการเพิ่มทุนของ </w:t>
      </w:r>
      <w:proofErr w:type="spellStart"/>
      <w:r w:rsidRPr="0020694D">
        <w:rPr>
          <w:rFonts w:asciiTheme="majorBidi" w:hAnsiTheme="majorBidi" w:cs="Angsana New"/>
          <w:sz w:val="30"/>
          <w:szCs w:val="30"/>
          <w:lang w:val="en-US" w:bidi="th-TH"/>
        </w:rPr>
        <w:t>Hillborough</w:t>
      </w:r>
      <w:proofErr w:type="spellEnd"/>
      <w:r w:rsidRPr="0020694D">
        <w:rPr>
          <w:rFonts w:asciiTheme="majorBidi" w:hAnsiTheme="majorBidi" w:cs="Angsana New"/>
          <w:sz w:val="30"/>
          <w:szCs w:val="30"/>
          <w:lang w:val="en-US" w:bidi="th-TH"/>
        </w:rPr>
        <w:t xml:space="preserve"> Group Ltd. </w:t>
      </w:r>
      <w:r w:rsidRPr="00A77893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จำนวน</w:t>
      </w:r>
      <w:r w:rsidRPr="00A77893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>
        <w:rPr>
          <w:rFonts w:asciiTheme="majorBidi" w:hAnsiTheme="majorBidi" w:cs="Angsana New"/>
          <w:sz w:val="30"/>
          <w:szCs w:val="30"/>
          <w:lang w:val="en-US" w:bidi="th-TH"/>
        </w:rPr>
        <w:t>13,353,468</w:t>
      </w:r>
      <w:r w:rsidR="007A71D9"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 </w:t>
      </w:r>
      <w:r w:rsidRPr="00A77893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หุ้น</w:t>
      </w:r>
      <w:r w:rsidRPr="00A77893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A77893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เป็นจำนวนเงิน</w:t>
      </w:r>
      <w:r w:rsidRPr="00A77893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5E3910">
        <w:rPr>
          <w:rFonts w:asciiTheme="majorBidi" w:hAnsiTheme="majorBidi" w:cs="Angsana New"/>
          <w:sz w:val="30"/>
          <w:szCs w:val="30"/>
          <w:lang w:val="en-US" w:bidi="th-TH"/>
        </w:rPr>
        <w:t>4,235</w:t>
      </w:r>
      <w:r w:rsidRPr="00A77893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A77893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ล้านบาท</w:t>
      </w:r>
    </w:p>
    <w:p w14:paraId="0670D3A0" w14:textId="77777777" w:rsidR="00A77893" w:rsidRDefault="00A77893" w:rsidP="00287260">
      <w:pPr>
        <w:ind w:left="450"/>
        <w:jc w:val="both"/>
        <w:rPr>
          <w:rFonts w:asciiTheme="majorBidi" w:hAnsiTheme="majorBidi" w:cstheme="majorBidi"/>
          <w:sz w:val="20"/>
          <w:szCs w:val="20"/>
        </w:rPr>
      </w:pPr>
    </w:p>
    <w:p w14:paraId="1B031090" w14:textId="77777777" w:rsidR="005E3910" w:rsidRPr="00B700A7" w:rsidRDefault="005E3910" w:rsidP="005E3910">
      <w:pPr>
        <w:pStyle w:val="block"/>
        <w:spacing w:after="0" w:line="240" w:lineRule="auto"/>
        <w:ind w:left="518"/>
        <w:jc w:val="both"/>
        <w:rPr>
          <w:rFonts w:asciiTheme="majorBidi" w:hAnsiTheme="majorBidi" w:cstheme="majorBidi"/>
          <w:sz w:val="20"/>
          <w:lang w:val="en-US" w:bidi="th-TH"/>
        </w:rPr>
      </w:pPr>
    </w:p>
    <w:p w14:paraId="5F9F372E" w14:textId="1FEFBA8D" w:rsidR="005E3910" w:rsidRPr="005D3906" w:rsidRDefault="005E3910" w:rsidP="005E3910">
      <w:pPr>
        <w:pStyle w:val="block"/>
        <w:spacing w:after="0" w:line="240" w:lineRule="auto"/>
        <w:ind w:left="518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0C1C1503" w14:textId="77777777" w:rsidR="005E3910" w:rsidRPr="001969A1" w:rsidRDefault="005E3910" w:rsidP="001969A1">
      <w:pPr>
        <w:rPr>
          <w:rFonts w:ascii="Angsana New" w:hAnsi="Angsana New" w:cs="Angsana New"/>
          <w:sz w:val="24"/>
          <w:szCs w:val="24"/>
          <w:cs/>
        </w:rPr>
        <w:sectPr w:rsidR="005E3910" w:rsidRPr="001969A1" w:rsidSect="00EB0184">
          <w:type w:val="nextColumn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06304FDA" w14:textId="29BC473D" w:rsidR="008834BE" w:rsidRPr="00C0594D" w:rsidRDefault="00804175" w:rsidP="00C059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 w:cs="Angsana New"/>
          <w:i/>
          <w:iCs/>
          <w:color w:val="0000FF"/>
          <w:sz w:val="30"/>
          <w:szCs w:val="30"/>
          <w:shd w:val="clear" w:color="auto" w:fill="D9D9D9"/>
        </w:rPr>
      </w:pPr>
      <w:r w:rsidRPr="00F8282A">
        <w:rPr>
          <w:rFonts w:ascii="Angsana New" w:hAnsi="Angsana New" w:cs="Angsana New"/>
          <w:sz w:val="30"/>
          <w:szCs w:val="30"/>
          <w:cs/>
        </w:rPr>
        <w:lastRenderedPageBreak/>
        <w:t>เงินลงทุน</w:t>
      </w:r>
      <w:r>
        <w:rPr>
          <w:rFonts w:ascii="Angsana New" w:hAnsi="Angsana New" w:cs="Angsana New"/>
          <w:sz w:val="30"/>
          <w:szCs w:val="30"/>
          <w:cs/>
        </w:rPr>
        <w:t xml:space="preserve">ในบริษัทย่อย </w:t>
      </w:r>
      <w:r w:rsidRPr="00F8282A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5E07DC">
        <w:rPr>
          <w:rFonts w:ascii="Angsana New" w:hAnsi="Angsana New" w:cs="Angsana New"/>
          <w:sz w:val="30"/>
          <w:szCs w:val="30"/>
        </w:rPr>
        <w:t xml:space="preserve">30 </w:t>
      </w:r>
      <w:r w:rsidR="00804DCC">
        <w:rPr>
          <w:rFonts w:ascii="Angsana New" w:hAnsi="Angsana New" w:cs="Angsana New" w:hint="cs"/>
          <w:sz w:val="30"/>
          <w:szCs w:val="30"/>
          <w:cs/>
        </w:rPr>
        <w:t>กันย</w:t>
      </w:r>
      <w:r w:rsidR="005E07DC">
        <w:rPr>
          <w:rFonts w:ascii="Angsana New" w:hAnsi="Angsana New" w:cs="Angsana New"/>
          <w:sz w:val="30"/>
          <w:szCs w:val="30"/>
          <w:cs/>
        </w:rPr>
        <w:t>ายน</w:t>
      </w:r>
      <w:r w:rsidR="009B1F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649E5">
        <w:rPr>
          <w:rFonts w:ascii="Angsana New" w:hAnsi="Angsana New" w:cs="Angsana New"/>
          <w:sz w:val="30"/>
          <w:szCs w:val="30"/>
        </w:rPr>
        <w:t>2562</w:t>
      </w:r>
      <w:r w:rsidR="009B1F57">
        <w:rPr>
          <w:rFonts w:ascii="Angsana New" w:hAnsi="Angsana New" w:cs="Angsana New"/>
          <w:sz w:val="30"/>
          <w:szCs w:val="30"/>
        </w:rPr>
        <w:t xml:space="preserve"> </w:t>
      </w:r>
      <w:r w:rsidRPr="00F8282A">
        <w:rPr>
          <w:rFonts w:ascii="Angsana New" w:hAnsi="Angsana New" w:cs="Angsana New"/>
          <w:sz w:val="30"/>
          <w:szCs w:val="30"/>
          <w:cs/>
        </w:rPr>
        <w:t xml:space="preserve">และ </w:t>
      </w:r>
      <w:r>
        <w:rPr>
          <w:rFonts w:ascii="Angsana New" w:hAnsi="Angsana New" w:cs="Angsana New"/>
          <w:sz w:val="30"/>
          <w:szCs w:val="30"/>
        </w:rPr>
        <w:t xml:space="preserve">31 </w:t>
      </w:r>
      <w:r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2649E5">
        <w:rPr>
          <w:rFonts w:ascii="Angsana New" w:hAnsi="Angsana New" w:cs="Angsana New"/>
          <w:sz w:val="30"/>
          <w:szCs w:val="30"/>
        </w:rPr>
        <w:t>2561</w:t>
      </w:r>
      <w:r w:rsidRPr="00F8282A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และเงินปันผลรับจากเงินลงทุน</w:t>
      </w:r>
      <w:r w:rsidR="005E07DC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804DCC">
        <w:rPr>
          <w:rFonts w:ascii="Angsana New" w:hAnsi="Angsana New" w:cs="Angsana New" w:hint="cs"/>
          <w:sz w:val="30"/>
          <w:szCs w:val="30"/>
          <w:cs/>
        </w:rPr>
        <w:t>เก้า</w:t>
      </w:r>
      <w:r w:rsidR="005E07DC">
        <w:rPr>
          <w:rFonts w:ascii="Angsana New" w:hAnsi="Angsana New" w:cs="Angsana New"/>
          <w:sz w:val="30"/>
          <w:szCs w:val="30"/>
          <w:cs/>
        </w:rPr>
        <w:t>เดือนสิ้นสุดวันที่</w:t>
      </w:r>
      <w:r w:rsidR="00064DF1">
        <w:rPr>
          <w:rFonts w:ascii="Angsana New" w:hAnsi="Angsana New" w:cs="Angsana New"/>
          <w:sz w:val="30"/>
          <w:szCs w:val="30"/>
        </w:rPr>
        <w:t xml:space="preserve"> </w:t>
      </w:r>
      <w:r w:rsidR="00804DCC">
        <w:rPr>
          <w:rFonts w:ascii="Angsana New" w:hAnsi="Angsana New" w:cs="Angsana New"/>
          <w:sz w:val="30"/>
          <w:szCs w:val="30"/>
        </w:rPr>
        <w:t xml:space="preserve">30 </w:t>
      </w:r>
      <w:r w:rsidR="00804DCC">
        <w:rPr>
          <w:rFonts w:ascii="Angsana New" w:hAnsi="Angsana New" w:cs="Angsana New" w:hint="cs"/>
          <w:sz w:val="30"/>
          <w:szCs w:val="30"/>
          <w:cs/>
        </w:rPr>
        <w:t>กันย</w:t>
      </w:r>
      <w:r w:rsidR="00804DCC">
        <w:rPr>
          <w:rFonts w:ascii="Angsana New" w:hAnsi="Angsana New" w:cs="Angsana New"/>
          <w:sz w:val="30"/>
          <w:szCs w:val="30"/>
          <w:cs/>
        </w:rPr>
        <w:t>ายน</w:t>
      </w:r>
      <w:r w:rsidR="00804DC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8282A">
        <w:rPr>
          <w:rFonts w:ascii="Angsana New" w:hAnsi="Angsana New" w:cs="Angsana New"/>
          <w:sz w:val="30"/>
          <w:szCs w:val="30"/>
          <w:cs/>
        </w:rPr>
        <w:t>มีดังนี้</w:t>
      </w:r>
      <w:r w:rsidR="00A011C1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tbl>
      <w:tblPr>
        <w:tblpPr w:leftFromText="180" w:rightFromText="180" w:vertAnchor="text" w:horzAnchor="margin" w:tblpX="-90" w:tblpY="47"/>
        <w:tblW w:w="1612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09"/>
        <w:gridCol w:w="1001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669"/>
        <w:gridCol w:w="181"/>
        <w:gridCol w:w="673"/>
        <w:gridCol w:w="178"/>
        <w:gridCol w:w="678"/>
        <w:gridCol w:w="178"/>
        <w:gridCol w:w="662"/>
        <w:gridCol w:w="6"/>
        <w:gridCol w:w="177"/>
        <w:gridCol w:w="6"/>
        <w:gridCol w:w="658"/>
        <w:gridCol w:w="15"/>
        <w:gridCol w:w="179"/>
        <w:gridCol w:w="706"/>
        <w:gridCol w:w="673"/>
        <w:gridCol w:w="673"/>
      </w:tblGrid>
      <w:tr w:rsidR="007C3E12" w:rsidRPr="00F76106" w14:paraId="7ECA5AAA" w14:textId="77777777" w:rsidTr="005E3910">
        <w:trPr>
          <w:gridAfter w:val="2"/>
          <w:wAfter w:w="1346" w:type="dxa"/>
          <w:cantSplit/>
          <w:trHeight w:val="183"/>
          <w:tblHeader/>
        </w:trPr>
        <w:tc>
          <w:tcPr>
            <w:tcW w:w="3409" w:type="dxa"/>
            <w:vAlign w:val="bottom"/>
          </w:tcPr>
          <w:p w14:paraId="06741186" w14:textId="77777777" w:rsidR="007C3E12" w:rsidRPr="00F76106" w:rsidRDefault="007C3E12" w:rsidP="004F029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01" w:type="dxa"/>
            <w:vAlign w:val="bottom"/>
          </w:tcPr>
          <w:p w14:paraId="2DD1056B" w14:textId="77777777" w:rsidR="007C3E12" w:rsidRPr="00F76106" w:rsidRDefault="007C3E12" w:rsidP="004F029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46C99524" w14:textId="77777777" w:rsidR="007C3E12" w:rsidRPr="00F76106" w:rsidRDefault="007C3E12" w:rsidP="004F029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E6B538E" w14:textId="77777777" w:rsidR="007C3E12" w:rsidRPr="00F76106" w:rsidRDefault="007C3E12" w:rsidP="004F029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36714162" w14:textId="77777777" w:rsidR="007C3E12" w:rsidRPr="00F76106" w:rsidRDefault="007C3E12" w:rsidP="004F029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1E61B6D" w14:textId="77777777" w:rsidR="007C3E12" w:rsidRPr="00F76106" w:rsidRDefault="007C3E12" w:rsidP="004F029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66" w:type="dxa"/>
            <w:gridSpan w:val="18"/>
            <w:vAlign w:val="bottom"/>
          </w:tcPr>
          <w:p w14:paraId="63B701BB" w14:textId="730AFF6D" w:rsidR="007C3E12" w:rsidRPr="00F76106" w:rsidRDefault="007C3E12" w:rsidP="004F029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F7610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1E6AD2" w:rsidRPr="00F76106" w14:paraId="483AB702" w14:textId="77777777" w:rsidTr="005E3910">
        <w:trPr>
          <w:gridAfter w:val="2"/>
          <w:wAfter w:w="1346" w:type="dxa"/>
          <w:cantSplit/>
          <w:trHeight w:val="576"/>
          <w:tblHeader/>
        </w:trPr>
        <w:tc>
          <w:tcPr>
            <w:tcW w:w="3409" w:type="dxa"/>
            <w:vAlign w:val="bottom"/>
          </w:tcPr>
          <w:p w14:paraId="34053600" w14:textId="47E8DEE2" w:rsidR="001E6AD2" w:rsidRPr="00F76106" w:rsidRDefault="001E6AD2" w:rsidP="004F029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01" w:type="dxa"/>
            <w:vAlign w:val="bottom"/>
          </w:tcPr>
          <w:p w14:paraId="46F57CC9" w14:textId="243BAF21" w:rsidR="001E6AD2" w:rsidRPr="00F76106" w:rsidRDefault="001E6AD2" w:rsidP="004F029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52C0FC3E" w14:textId="77777777" w:rsidR="001E6AD2" w:rsidRPr="00F76106" w:rsidRDefault="001E6AD2" w:rsidP="004F029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7610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สัดส่วน</w:t>
            </w:r>
          </w:p>
          <w:p w14:paraId="5099AC77" w14:textId="77777777" w:rsidR="001E6AD2" w:rsidRPr="00F76106" w:rsidRDefault="001E6AD2" w:rsidP="004F029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7610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  <w:vAlign w:val="bottom"/>
          </w:tcPr>
          <w:p w14:paraId="327A382F" w14:textId="77777777" w:rsidR="001E6AD2" w:rsidRPr="00F76106" w:rsidRDefault="001E6AD2" w:rsidP="004F029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15CA2C95" w14:textId="77777777" w:rsidR="001E6AD2" w:rsidRPr="00F76106" w:rsidRDefault="001E6AD2" w:rsidP="004F029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081D0AE0" w14:textId="77777777" w:rsidR="001E6AD2" w:rsidRPr="00F76106" w:rsidRDefault="001E6AD2" w:rsidP="004F029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7610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5D36F66F" w14:textId="77777777" w:rsidR="001E6AD2" w:rsidRPr="00F76106" w:rsidRDefault="001E6AD2" w:rsidP="004F029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2098EFF8" w14:textId="77777777" w:rsidR="001E6AD2" w:rsidRPr="00F76106" w:rsidRDefault="001E6AD2" w:rsidP="004F029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263AC94C" w14:textId="77777777" w:rsidR="001E6AD2" w:rsidRPr="00F76106" w:rsidRDefault="001E6AD2" w:rsidP="004F029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7610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38493809" w14:textId="77777777" w:rsidR="001E6AD2" w:rsidRPr="00F76106" w:rsidRDefault="001E6AD2" w:rsidP="004F029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523" w:type="dxa"/>
            <w:gridSpan w:val="3"/>
            <w:vAlign w:val="bottom"/>
          </w:tcPr>
          <w:p w14:paraId="6BF7796C" w14:textId="77777777" w:rsidR="001E6AD2" w:rsidRPr="00F76106" w:rsidRDefault="001E6AD2" w:rsidP="004F029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0FFA215E" w14:textId="77777777" w:rsidR="001E6AD2" w:rsidRPr="00F76106" w:rsidRDefault="001E6AD2" w:rsidP="004F029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7610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  <w:vAlign w:val="bottom"/>
          </w:tcPr>
          <w:p w14:paraId="09DED3D1" w14:textId="77777777" w:rsidR="001E6AD2" w:rsidRPr="00F76106" w:rsidRDefault="001E6AD2" w:rsidP="004F029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518" w:type="dxa"/>
            <w:gridSpan w:val="3"/>
            <w:vAlign w:val="bottom"/>
          </w:tcPr>
          <w:p w14:paraId="4470A309" w14:textId="77777777" w:rsidR="001E6AD2" w:rsidRPr="00F76106" w:rsidRDefault="001E6AD2" w:rsidP="004F029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302B6D42" w14:textId="77777777" w:rsidR="001E6AD2" w:rsidRPr="00F76106" w:rsidRDefault="001E6AD2" w:rsidP="004F029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7610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  <w:r w:rsidRPr="00F7610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  <w:r w:rsidRPr="00F76106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83" w:type="dxa"/>
            <w:gridSpan w:val="2"/>
            <w:vAlign w:val="bottom"/>
          </w:tcPr>
          <w:p w14:paraId="018556AB" w14:textId="07F5EF10" w:rsidR="001E6AD2" w:rsidRPr="00F76106" w:rsidRDefault="001E6AD2" w:rsidP="004F029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564" w:type="dxa"/>
            <w:gridSpan w:val="5"/>
            <w:vAlign w:val="bottom"/>
          </w:tcPr>
          <w:p w14:paraId="735A890D" w14:textId="77777777" w:rsidR="001E6AD2" w:rsidRPr="00F76106" w:rsidRDefault="001E6AD2" w:rsidP="004F029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7610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เงินปันผลรับสำหรับ</w:t>
            </w:r>
          </w:p>
          <w:p w14:paraId="7348BAFF" w14:textId="0CB7CE0A" w:rsidR="001E6AD2" w:rsidRPr="00F76106" w:rsidRDefault="001E6AD2" w:rsidP="004F029D">
            <w:pPr>
              <w:pStyle w:val="acctfourfigures"/>
              <w:tabs>
                <w:tab w:val="clear" w:pos="765"/>
              </w:tabs>
              <w:spacing w:line="240" w:lineRule="auto"/>
              <w:ind w:left="-113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7610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งวด</w:t>
            </w:r>
            <w:r w:rsidR="00C67AE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เก้า</w:t>
            </w:r>
            <w:r w:rsidRPr="00F7610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56218F" w:rsidRPr="00F76106" w14:paraId="76FB9106" w14:textId="77777777" w:rsidTr="005E3910">
        <w:trPr>
          <w:gridAfter w:val="2"/>
          <w:wAfter w:w="1346" w:type="dxa"/>
          <w:cantSplit/>
          <w:trHeight w:val="459"/>
          <w:tblHeader/>
        </w:trPr>
        <w:tc>
          <w:tcPr>
            <w:tcW w:w="3409" w:type="dxa"/>
          </w:tcPr>
          <w:p w14:paraId="0F8B90A3" w14:textId="77777777" w:rsidR="0056218F" w:rsidRPr="00F76106" w:rsidRDefault="0056218F" w:rsidP="0056218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</w:tcPr>
          <w:p w14:paraId="78386692" w14:textId="77777777" w:rsidR="0056218F" w:rsidRPr="00F76106" w:rsidRDefault="0056218F" w:rsidP="005621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6C3F96F" w14:textId="48F94182" w:rsidR="0056218F" w:rsidRPr="00F76106" w:rsidRDefault="0056218F" w:rsidP="005621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F76106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กันย</w:t>
            </w:r>
            <w:r w:rsidRPr="00F76106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ายน</w:t>
            </w:r>
          </w:p>
        </w:tc>
        <w:tc>
          <w:tcPr>
            <w:tcW w:w="180" w:type="dxa"/>
          </w:tcPr>
          <w:p w14:paraId="4744DDAF" w14:textId="77777777" w:rsidR="0056218F" w:rsidRPr="00F76106" w:rsidRDefault="0056218F" w:rsidP="005621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7F94B8E" w14:textId="77777777" w:rsidR="0056218F" w:rsidRPr="00F76106" w:rsidRDefault="0056218F" w:rsidP="005621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76106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F7610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71D45D46" w14:textId="77777777" w:rsidR="0056218F" w:rsidRPr="00F76106" w:rsidRDefault="0056218F" w:rsidP="005621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B0B4CB3" w14:textId="2523CC03" w:rsidR="0056218F" w:rsidRPr="00F76106" w:rsidRDefault="0056218F" w:rsidP="005621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F76106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กันย</w:t>
            </w:r>
            <w:r w:rsidRPr="00F76106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ายน</w:t>
            </w:r>
          </w:p>
        </w:tc>
        <w:tc>
          <w:tcPr>
            <w:tcW w:w="180" w:type="dxa"/>
          </w:tcPr>
          <w:p w14:paraId="7B8A5C0B" w14:textId="77777777" w:rsidR="0056218F" w:rsidRPr="00F76106" w:rsidRDefault="0056218F" w:rsidP="005621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5FA1D4B" w14:textId="77777777" w:rsidR="0056218F" w:rsidRPr="00F76106" w:rsidRDefault="0056218F" w:rsidP="005621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76106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F7610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67426D22" w14:textId="77777777" w:rsidR="0056218F" w:rsidRPr="00F76106" w:rsidRDefault="0056218F" w:rsidP="005621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A61959A" w14:textId="448BA510" w:rsidR="0056218F" w:rsidRPr="00F76106" w:rsidRDefault="0056218F" w:rsidP="005621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F76106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กันย</w:t>
            </w:r>
            <w:r w:rsidRPr="00F76106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ายน</w:t>
            </w:r>
          </w:p>
        </w:tc>
        <w:tc>
          <w:tcPr>
            <w:tcW w:w="180" w:type="dxa"/>
          </w:tcPr>
          <w:p w14:paraId="0CB53680" w14:textId="77777777" w:rsidR="0056218F" w:rsidRPr="00F76106" w:rsidRDefault="0056218F" w:rsidP="005621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1EF8823A" w14:textId="77777777" w:rsidR="0056218F" w:rsidRPr="00F76106" w:rsidRDefault="0056218F" w:rsidP="005621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76106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F7610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3EA8A79D" w14:textId="77777777" w:rsidR="0056218F" w:rsidRPr="00F76106" w:rsidRDefault="0056218F" w:rsidP="005621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9" w:type="dxa"/>
          </w:tcPr>
          <w:p w14:paraId="673302E1" w14:textId="27F98359" w:rsidR="0056218F" w:rsidRPr="00F76106" w:rsidRDefault="0056218F" w:rsidP="005621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F76106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กันย</w:t>
            </w:r>
            <w:r w:rsidRPr="00F76106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ายน</w:t>
            </w:r>
          </w:p>
        </w:tc>
        <w:tc>
          <w:tcPr>
            <w:tcW w:w="181" w:type="dxa"/>
          </w:tcPr>
          <w:p w14:paraId="2B027191" w14:textId="77777777" w:rsidR="0056218F" w:rsidRPr="00F76106" w:rsidRDefault="0056218F" w:rsidP="005621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3" w:type="dxa"/>
          </w:tcPr>
          <w:p w14:paraId="17CB9CDF" w14:textId="77777777" w:rsidR="0056218F" w:rsidRPr="00F76106" w:rsidRDefault="0056218F" w:rsidP="005621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76106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F7610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78" w:type="dxa"/>
          </w:tcPr>
          <w:p w14:paraId="794DDEA4" w14:textId="77777777" w:rsidR="0056218F" w:rsidRPr="00F76106" w:rsidRDefault="0056218F" w:rsidP="005621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8" w:type="dxa"/>
          </w:tcPr>
          <w:p w14:paraId="3B632C4B" w14:textId="564902E5" w:rsidR="0056218F" w:rsidRPr="00F76106" w:rsidRDefault="0056218F" w:rsidP="005621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F76106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กันย</w:t>
            </w:r>
            <w:r w:rsidRPr="00F76106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ายน</w:t>
            </w:r>
          </w:p>
        </w:tc>
        <w:tc>
          <w:tcPr>
            <w:tcW w:w="178" w:type="dxa"/>
          </w:tcPr>
          <w:p w14:paraId="66A716AE" w14:textId="77777777" w:rsidR="0056218F" w:rsidRPr="00F76106" w:rsidRDefault="0056218F" w:rsidP="005621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68" w:type="dxa"/>
            <w:gridSpan w:val="2"/>
          </w:tcPr>
          <w:p w14:paraId="331DFE75" w14:textId="77777777" w:rsidR="0056218F" w:rsidRPr="00F76106" w:rsidRDefault="0056218F" w:rsidP="005621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76106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F7610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83" w:type="dxa"/>
            <w:gridSpan w:val="2"/>
          </w:tcPr>
          <w:p w14:paraId="77F7CCCE" w14:textId="77777777" w:rsidR="0056218F" w:rsidRPr="00F76106" w:rsidRDefault="0056218F" w:rsidP="005621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3" w:type="dxa"/>
            <w:gridSpan w:val="2"/>
          </w:tcPr>
          <w:p w14:paraId="7878F484" w14:textId="733F3C90" w:rsidR="0056218F" w:rsidRPr="00F76106" w:rsidRDefault="0056218F" w:rsidP="005621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F76106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กันย</w:t>
            </w:r>
            <w:r w:rsidRPr="00F76106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ายน</w:t>
            </w:r>
          </w:p>
        </w:tc>
        <w:tc>
          <w:tcPr>
            <w:tcW w:w="179" w:type="dxa"/>
          </w:tcPr>
          <w:p w14:paraId="53496B8E" w14:textId="77777777" w:rsidR="0056218F" w:rsidRPr="00F76106" w:rsidRDefault="0056218F" w:rsidP="005621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6" w:type="dxa"/>
          </w:tcPr>
          <w:p w14:paraId="42B00D50" w14:textId="5BF319B7" w:rsidR="0056218F" w:rsidRPr="00F76106" w:rsidRDefault="0056218F" w:rsidP="005621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F76106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กันย</w:t>
            </w:r>
            <w:r w:rsidRPr="00F76106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ายน</w:t>
            </w:r>
          </w:p>
        </w:tc>
      </w:tr>
      <w:tr w:rsidR="002E11AD" w:rsidRPr="00F76106" w14:paraId="2484F7A7" w14:textId="77777777" w:rsidTr="005E3910">
        <w:trPr>
          <w:gridAfter w:val="2"/>
          <w:wAfter w:w="1346" w:type="dxa"/>
          <w:cantSplit/>
          <w:trHeight w:val="189"/>
          <w:tblHeader/>
        </w:trPr>
        <w:tc>
          <w:tcPr>
            <w:tcW w:w="3409" w:type="dxa"/>
          </w:tcPr>
          <w:p w14:paraId="2BF780A7" w14:textId="77777777" w:rsidR="001E6AD2" w:rsidRPr="00F76106" w:rsidRDefault="001E6AD2" w:rsidP="004F029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</w:tcPr>
          <w:p w14:paraId="510F48AE" w14:textId="77777777" w:rsidR="001E6AD2" w:rsidRPr="00F76106" w:rsidRDefault="001E6AD2" w:rsidP="004F029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52641606" w14:textId="77777777" w:rsidR="001E6AD2" w:rsidRPr="00F76106" w:rsidRDefault="001E6AD2" w:rsidP="004F029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76106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80" w:type="dxa"/>
          </w:tcPr>
          <w:p w14:paraId="64ADC3B6" w14:textId="77777777" w:rsidR="001E6AD2" w:rsidRPr="00F76106" w:rsidRDefault="001E6AD2" w:rsidP="004F029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93A0DA8" w14:textId="77777777" w:rsidR="001E6AD2" w:rsidRPr="00F76106" w:rsidRDefault="001E6AD2" w:rsidP="004F029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76106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80" w:type="dxa"/>
          </w:tcPr>
          <w:p w14:paraId="432ADF7D" w14:textId="77777777" w:rsidR="001E6AD2" w:rsidRPr="00F76106" w:rsidRDefault="001E6AD2" w:rsidP="004F029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5ECCA92E" w14:textId="77777777" w:rsidR="001E6AD2" w:rsidRPr="00F76106" w:rsidRDefault="001E6AD2" w:rsidP="004F029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76106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80" w:type="dxa"/>
          </w:tcPr>
          <w:p w14:paraId="6C8343B1" w14:textId="77777777" w:rsidR="001E6AD2" w:rsidRPr="00F76106" w:rsidRDefault="001E6AD2" w:rsidP="004F029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2C8D26B" w14:textId="77777777" w:rsidR="001E6AD2" w:rsidRPr="00F76106" w:rsidRDefault="001E6AD2" w:rsidP="004F029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76106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80" w:type="dxa"/>
          </w:tcPr>
          <w:p w14:paraId="6D3D02BF" w14:textId="77777777" w:rsidR="001E6AD2" w:rsidRPr="00F76106" w:rsidRDefault="001E6AD2" w:rsidP="004F029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589F5C36" w14:textId="77777777" w:rsidR="001E6AD2" w:rsidRPr="00F76106" w:rsidRDefault="001E6AD2" w:rsidP="004F029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76106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80" w:type="dxa"/>
          </w:tcPr>
          <w:p w14:paraId="74A17A13" w14:textId="77777777" w:rsidR="001E6AD2" w:rsidRPr="00F76106" w:rsidRDefault="001E6AD2" w:rsidP="004F029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1D531C5" w14:textId="77777777" w:rsidR="001E6AD2" w:rsidRPr="00F76106" w:rsidRDefault="001E6AD2" w:rsidP="004F029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76106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80" w:type="dxa"/>
          </w:tcPr>
          <w:p w14:paraId="1AE350F9" w14:textId="77777777" w:rsidR="001E6AD2" w:rsidRPr="00F76106" w:rsidRDefault="001E6AD2" w:rsidP="004F029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9" w:type="dxa"/>
          </w:tcPr>
          <w:p w14:paraId="1DA6246B" w14:textId="77777777" w:rsidR="001E6AD2" w:rsidRPr="00F76106" w:rsidRDefault="001E6AD2" w:rsidP="004F029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76106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81" w:type="dxa"/>
          </w:tcPr>
          <w:p w14:paraId="09CFED0C" w14:textId="77777777" w:rsidR="001E6AD2" w:rsidRPr="00F76106" w:rsidRDefault="001E6AD2" w:rsidP="004F029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3" w:type="dxa"/>
          </w:tcPr>
          <w:p w14:paraId="08C5A67A" w14:textId="77777777" w:rsidR="001E6AD2" w:rsidRPr="00F76106" w:rsidRDefault="001E6AD2" w:rsidP="004F029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76106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78" w:type="dxa"/>
          </w:tcPr>
          <w:p w14:paraId="219043E1" w14:textId="77777777" w:rsidR="001E6AD2" w:rsidRPr="00F76106" w:rsidRDefault="001E6AD2" w:rsidP="004F029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8" w:type="dxa"/>
          </w:tcPr>
          <w:p w14:paraId="3688D300" w14:textId="77777777" w:rsidR="001E6AD2" w:rsidRPr="00F76106" w:rsidRDefault="001E6AD2" w:rsidP="004F029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76106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78" w:type="dxa"/>
          </w:tcPr>
          <w:p w14:paraId="3A136CAF" w14:textId="77777777" w:rsidR="001E6AD2" w:rsidRPr="00F76106" w:rsidRDefault="001E6AD2" w:rsidP="004F029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8" w:type="dxa"/>
            <w:gridSpan w:val="2"/>
          </w:tcPr>
          <w:p w14:paraId="163D4C92" w14:textId="77777777" w:rsidR="001E6AD2" w:rsidRPr="00F76106" w:rsidRDefault="001E6AD2" w:rsidP="004F029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76106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83" w:type="dxa"/>
            <w:gridSpan w:val="2"/>
          </w:tcPr>
          <w:p w14:paraId="1F4E7AB3" w14:textId="77777777" w:rsidR="001E6AD2" w:rsidRPr="00F76106" w:rsidRDefault="001E6AD2" w:rsidP="004F029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3" w:type="dxa"/>
            <w:gridSpan w:val="2"/>
          </w:tcPr>
          <w:p w14:paraId="20C5DC07" w14:textId="77777777" w:rsidR="001E6AD2" w:rsidRPr="00F76106" w:rsidRDefault="001E6AD2" w:rsidP="004F029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76106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79" w:type="dxa"/>
          </w:tcPr>
          <w:p w14:paraId="6196B875" w14:textId="77777777" w:rsidR="001E6AD2" w:rsidRPr="00F76106" w:rsidRDefault="001E6AD2" w:rsidP="004F029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6" w:type="dxa"/>
          </w:tcPr>
          <w:p w14:paraId="6E2F3805" w14:textId="77777777" w:rsidR="001E6AD2" w:rsidRPr="00F76106" w:rsidRDefault="001E6AD2" w:rsidP="004F029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76106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</w:tr>
      <w:tr w:rsidR="00EF0100" w:rsidRPr="00F76106" w14:paraId="6C5170EA" w14:textId="2A904E81" w:rsidTr="005E3910">
        <w:trPr>
          <w:gridAfter w:val="2"/>
          <w:wAfter w:w="1346" w:type="dxa"/>
          <w:cantSplit/>
          <w:tblHeader/>
        </w:trPr>
        <w:tc>
          <w:tcPr>
            <w:tcW w:w="3409" w:type="dxa"/>
          </w:tcPr>
          <w:p w14:paraId="1C1D816F" w14:textId="77777777" w:rsidR="00EF0100" w:rsidRPr="00F76106" w:rsidRDefault="00EF0100" w:rsidP="00EF01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</w:tcPr>
          <w:p w14:paraId="32FB48E8" w14:textId="77777777" w:rsidR="00EF0100" w:rsidRPr="00F76106" w:rsidRDefault="00EF0100" w:rsidP="00EF01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6D28ADFE" w14:textId="77777777" w:rsidR="00EF0100" w:rsidRPr="00F76106" w:rsidRDefault="00EF0100" w:rsidP="00EF01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F76106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4CA7CE93" w14:textId="77777777" w:rsidR="00EF0100" w:rsidRPr="00F76106" w:rsidRDefault="00EF0100" w:rsidP="00EF01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620" w:type="dxa"/>
            <w:gridSpan w:val="3"/>
          </w:tcPr>
          <w:p w14:paraId="5CACCD6B" w14:textId="77777777" w:rsidR="00EF0100" w:rsidRPr="00F76106" w:rsidRDefault="00EF0100" w:rsidP="00EF01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F76106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  <w:tc>
          <w:tcPr>
            <w:tcW w:w="180" w:type="dxa"/>
          </w:tcPr>
          <w:p w14:paraId="7EC320FD" w14:textId="77777777" w:rsidR="00EF0100" w:rsidRPr="00F76106" w:rsidRDefault="00EF0100" w:rsidP="00EF0100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6766" w:type="dxa"/>
            <w:gridSpan w:val="18"/>
          </w:tcPr>
          <w:p w14:paraId="7D207543" w14:textId="6B4CFA4B" w:rsidR="00EF0100" w:rsidRPr="00EF0100" w:rsidRDefault="00EF0100" w:rsidP="00EF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F76106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EF0100" w:rsidRPr="00F76106" w14:paraId="715B629A" w14:textId="77777777" w:rsidTr="005E3910">
        <w:trPr>
          <w:gridAfter w:val="2"/>
          <w:wAfter w:w="1346" w:type="dxa"/>
          <w:cantSplit/>
        </w:trPr>
        <w:tc>
          <w:tcPr>
            <w:tcW w:w="4410" w:type="dxa"/>
            <w:gridSpan w:val="2"/>
          </w:tcPr>
          <w:p w14:paraId="0B65A231" w14:textId="77777777" w:rsidR="00EF0100" w:rsidRPr="00F76106" w:rsidRDefault="00EF0100" w:rsidP="00EF0100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F76106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บริษัทย่อยทางตรง</w:t>
            </w:r>
          </w:p>
        </w:tc>
        <w:tc>
          <w:tcPr>
            <w:tcW w:w="720" w:type="dxa"/>
          </w:tcPr>
          <w:p w14:paraId="550BFBE7" w14:textId="77777777" w:rsidR="00EF0100" w:rsidRPr="00F76106" w:rsidRDefault="00EF0100" w:rsidP="00EF010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47CBBF69" w14:textId="77777777" w:rsidR="00EF0100" w:rsidRPr="00F76106" w:rsidRDefault="00EF0100" w:rsidP="00EF01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6E7AE799" w14:textId="77777777" w:rsidR="00EF0100" w:rsidRPr="00F76106" w:rsidRDefault="00EF0100" w:rsidP="00EF010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C13CB38" w14:textId="77777777" w:rsidR="00EF0100" w:rsidRPr="00F76106" w:rsidRDefault="00EF0100" w:rsidP="00EF010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1E682040" w14:textId="77777777" w:rsidR="00EF0100" w:rsidRPr="00F76106" w:rsidRDefault="00EF0100" w:rsidP="00EF0100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1BAA094D" w14:textId="77777777" w:rsidR="00EF0100" w:rsidRPr="00F76106" w:rsidRDefault="00EF0100" w:rsidP="00EF010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65337E7A" w14:textId="77777777" w:rsidR="00EF0100" w:rsidRPr="00F76106" w:rsidRDefault="00EF0100" w:rsidP="00EF0100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0387EE4F" w14:textId="77777777" w:rsidR="00EF0100" w:rsidRPr="00F76106" w:rsidRDefault="00EF0100" w:rsidP="00EF010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10CDF3F7" w14:textId="77777777" w:rsidR="00EF0100" w:rsidRPr="00F76106" w:rsidRDefault="00EF0100" w:rsidP="00EF0100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48150519" w14:textId="77777777" w:rsidR="00EF0100" w:rsidRPr="00F76106" w:rsidRDefault="00EF0100" w:rsidP="00EF010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69717D07" w14:textId="77777777" w:rsidR="00EF0100" w:rsidRPr="00F76106" w:rsidRDefault="00EF0100" w:rsidP="00EF0100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41D6536E" w14:textId="77777777" w:rsidR="00EF0100" w:rsidRPr="00F76106" w:rsidRDefault="00EF0100" w:rsidP="00EF010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9" w:type="dxa"/>
          </w:tcPr>
          <w:p w14:paraId="564B6D4A" w14:textId="77777777" w:rsidR="00EF0100" w:rsidRPr="00F76106" w:rsidRDefault="00EF0100" w:rsidP="00EF010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26AC90EB" w14:textId="77777777" w:rsidR="00EF0100" w:rsidRPr="00F76106" w:rsidRDefault="00EF0100" w:rsidP="00EF010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73" w:type="dxa"/>
          </w:tcPr>
          <w:p w14:paraId="45404377" w14:textId="77777777" w:rsidR="00EF0100" w:rsidRPr="00F76106" w:rsidRDefault="00EF0100" w:rsidP="00EF010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4D68F9A2" w14:textId="77777777" w:rsidR="00EF0100" w:rsidRPr="00F76106" w:rsidRDefault="00EF0100" w:rsidP="00EF010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78" w:type="dxa"/>
          </w:tcPr>
          <w:p w14:paraId="4F3D87AE" w14:textId="77777777" w:rsidR="00EF0100" w:rsidRPr="00F76106" w:rsidRDefault="00EF0100" w:rsidP="00EF010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068AF129" w14:textId="77777777" w:rsidR="00EF0100" w:rsidRPr="00F76106" w:rsidRDefault="00EF0100" w:rsidP="00EF010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68" w:type="dxa"/>
            <w:gridSpan w:val="2"/>
          </w:tcPr>
          <w:p w14:paraId="1B52684C" w14:textId="77777777" w:rsidR="00EF0100" w:rsidRPr="00F76106" w:rsidRDefault="00EF0100" w:rsidP="00EF010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3" w:type="dxa"/>
            <w:gridSpan w:val="2"/>
          </w:tcPr>
          <w:p w14:paraId="383BC34E" w14:textId="77777777" w:rsidR="00EF0100" w:rsidRPr="00F76106" w:rsidRDefault="00EF0100" w:rsidP="00EF010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3" w:type="dxa"/>
            <w:gridSpan w:val="2"/>
          </w:tcPr>
          <w:p w14:paraId="67C0648B" w14:textId="77777777" w:rsidR="00EF0100" w:rsidRPr="00F76106" w:rsidRDefault="00EF0100" w:rsidP="00EF010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9" w:type="dxa"/>
          </w:tcPr>
          <w:p w14:paraId="5ADE2733" w14:textId="77777777" w:rsidR="00EF0100" w:rsidRPr="00F76106" w:rsidRDefault="00EF0100" w:rsidP="00EF010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6" w:type="dxa"/>
          </w:tcPr>
          <w:p w14:paraId="1792AF4A" w14:textId="77777777" w:rsidR="00EF0100" w:rsidRPr="00F76106" w:rsidRDefault="00EF0100" w:rsidP="00EF010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</w:tr>
      <w:tr w:rsidR="005E3910" w:rsidRPr="00F76106" w14:paraId="5EC0A572" w14:textId="77777777" w:rsidTr="00E423E2">
        <w:trPr>
          <w:gridAfter w:val="2"/>
          <w:wAfter w:w="1346" w:type="dxa"/>
          <w:cantSplit/>
        </w:trPr>
        <w:tc>
          <w:tcPr>
            <w:tcW w:w="3409" w:type="dxa"/>
            <w:vAlign w:val="bottom"/>
          </w:tcPr>
          <w:p w14:paraId="293543D0" w14:textId="713D6BB9" w:rsidR="005E3910" w:rsidRPr="00F76106" w:rsidRDefault="005E3910" w:rsidP="005E3910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สรรพสินค้าเซ็นทรัล จำกัด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                                                     </w:t>
            </w:r>
          </w:p>
        </w:tc>
        <w:tc>
          <w:tcPr>
            <w:tcW w:w="1001" w:type="dxa"/>
          </w:tcPr>
          <w:p w14:paraId="7B775535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C0CB982" w14:textId="2480465C" w:rsidR="005E3910" w:rsidRPr="00F76106" w:rsidRDefault="005E3910" w:rsidP="005E391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0" w:type="dxa"/>
          </w:tcPr>
          <w:p w14:paraId="7F356F63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FFF2DE3" w14:textId="6ADD62FC" w:rsidR="005E3910" w:rsidRPr="00F76106" w:rsidRDefault="005E3910" w:rsidP="004E1DF2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0" w:type="dxa"/>
          </w:tcPr>
          <w:p w14:paraId="3B90404C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7FF6D7E" w14:textId="56FC24D5" w:rsidR="005E3910" w:rsidRPr="00B1041C" w:rsidRDefault="005E3910" w:rsidP="005E3910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3,335</w:t>
            </w:r>
          </w:p>
        </w:tc>
        <w:tc>
          <w:tcPr>
            <w:tcW w:w="180" w:type="dxa"/>
          </w:tcPr>
          <w:p w14:paraId="0D183200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442D874" w14:textId="28DFD28B" w:rsidR="005E3910" w:rsidRPr="00B1041C" w:rsidRDefault="005E3910" w:rsidP="005E3910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3,335</w:t>
            </w:r>
          </w:p>
        </w:tc>
        <w:tc>
          <w:tcPr>
            <w:tcW w:w="180" w:type="dxa"/>
          </w:tcPr>
          <w:p w14:paraId="4376CBA8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F6FCD10" w14:textId="6264F982" w:rsidR="005E3910" w:rsidRPr="00F76106" w:rsidRDefault="005E3910" w:rsidP="005E391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1041C">
              <w:rPr>
                <w:rFonts w:ascii="Angsana New" w:hAnsi="Angsana New" w:cs="Angsana New"/>
                <w:sz w:val="24"/>
                <w:szCs w:val="24"/>
                <w:lang w:bidi="th-TH"/>
              </w:rPr>
              <w:t>3,807</w:t>
            </w:r>
          </w:p>
        </w:tc>
        <w:tc>
          <w:tcPr>
            <w:tcW w:w="180" w:type="dxa"/>
          </w:tcPr>
          <w:p w14:paraId="3F1AC145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0754179" w14:textId="1C478D5A" w:rsidR="005E3910" w:rsidRPr="00F76106" w:rsidRDefault="005E3910" w:rsidP="005E391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1041C">
              <w:rPr>
                <w:rFonts w:ascii="Angsana New" w:hAnsi="Angsana New" w:cs="Angsana New"/>
                <w:sz w:val="24"/>
                <w:szCs w:val="24"/>
                <w:lang w:bidi="th-TH"/>
              </w:rPr>
              <w:t>3,807</w:t>
            </w:r>
          </w:p>
        </w:tc>
        <w:tc>
          <w:tcPr>
            <w:tcW w:w="180" w:type="dxa"/>
          </w:tcPr>
          <w:p w14:paraId="2D5D646C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9" w:type="dxa"/>
            <w:vAlign w:val="bottom"/>
          </w:tcPr>
          <w:p w14:paraId="72E2562E" w14:textId="79DD0B1A" w:rsidR="005E3910" w:rsidRPr="00F76106" w:rsidRDefault="005E3910" w:rsidP="005E3910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</w:tcPr>
          <w:p w14:paraId="70110AF9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73" w:type="dxa"/>
            <w:vAlign w:val="bottom"/>
          </w:tcPr>
          <w:p w14:paraId="58DED609" w14:textId="5872CC4F" w:rsidR="005E3910" w:rsidRPr="00F76106" w:rsidRDefault="005E3910" w:rsidP="005E3910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77C6008A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78" w:type="dxa"/>
            <w:vAlign w:val="bottom"/>
          </w:tcPr>
          <w:p w14:paraId="020FB635" w14:textId="0690179D" w:rsidR="005E3910" w:rsidRPr="00217CFD" w:rsidRDefault="005E3910" w:rsidP="005E3910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1041C">
              <w:rPr>
                <w:rFonts w:ascii="Angsana New" w:hAnsi="Angsana New" w:cs="Angsana New"/>
                <w:sz w:val="24"/>
                <w:szCs w:val="24"/>
                <w:lang w:bidi="th-TH"/>
              </w:rPr>
              <w:t>3,807</w:t>
            </w:r>
          </w:p>
        </w:tc>
        <w:tc>
          <w:tcPr>
            <w:tcW w:w="178" w:type="dxa"/>
          </w:tcPr>
          <w:p w14:paraId="2FCDBD56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68" w:type="dxa"/>
            <w:gridSpan w:val="2"/>
            <w:vAlign w:val="bottom"/>
          </w:tcPr>
          <w:p w14:paraId="02E55AEC" w14:textId="58CFB69B" w:rsidR="005E3910" w:rsidRPr="00F76106" w:rsidRDefault="005E3910" w:rsidP="005E3910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3,807</w:t>
            </w:r>
          </w:p>
        </w:tc>
        <w:tc>
          <w:tcPr>
            <w:tcW w:w="183" w:type="dxa"/>
            <w:gridSpan w:val="2"/>
          </w:tcPr>
          <w:p w14:paraId="47C7341A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3" w:type="dxa"/>
            <w:gridSpan w:val="2"/>
            <w:vAlign w:val="bottom"/>
          </w:tcPr>
          <w:p w14:paraId="4026A3CF" w14:textId="245F804C" w:rsidR="005E3910" w:rsidRPr="00F76106" w:rsidRDefault="00BF2F49" w:rsidP="005E3910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17,692</w:t>
            </w:r>
          </w:p>
        </w:tc>
        <w:tc>
          <w:tcPr>
            <w:tcW w:w="179" w:type="dxa"/>
          </w:tcPr>
          <w:p w14:paraId="2567184A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6" w:type="dxa"/>
            <w:vAlign w:val="bottom"/>
          </w:tcPr>
          <w:p w14:paraId="7F1B8B6C" w14:textId="66C6A429" w:rsidR="005E3910" w:rsidRPr="00F76106" w:rsidRDefault="005E3910" w:rsidP="005E3910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E3910" w:rsidRPr="00F76106" w14:paraId="6ADB9100" w14:textId="77777777" w:rsidTr="00E423E2">
        <w:trPr>
          <w:gridAfter w:val="2"/>
          <w:wAfter w:w="1346" w:type="dxa"/>
          <w:cantSplit/>
        </w:trPr>
        <w:tc>
          <w:tcPr>
            <w:tcW w:w="3409" w:type="dxa"/>
            <w:vAlign w:val="bottom"/>
          </w:tcPr>
          <w:p w14:paraId="19BAFDC2" w14:textId="062485BC" w:rsidR="005E3910" w:rsidRPr="00F76106" w:rsidRDefault="005E3910" w:rsidP="005E3910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="Angsana New" w:hAnsi="Angsana New" w:cs="Angsana New"/>
                <w:sz w:val="24"/>
                <w:szCs w:val="24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เอสเอฟเอ็ม โฮลดิ้ง จำกัด</w:t>
            </w:r>
          </w:p>
        </w:tc>
        <w:tc>
          <w:tcPr>
            <w:tcW w:w="1001" w:type="dxa"/>
          </w:tcPr>
          <w:p w14:paraId="35A5CA27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449095E" w14:textId="68180BA4" w:rsidR="005E3910" w:rsidRPr="00F76106" w:rsidRDefault="005E3910" w:rsidP="004E1DF2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0" w:type="dxa"/>
          </w:tcPr>
          <w:p w14:paraId="70F934C3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369FFF9" w14:textId="4A2B4971" w:rsidR="005E3910" w:rsidRPr="00F76106" w:rsidRDefault="005E3910" w:rsidP="005E391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0" w:type="dxa"/>
          </w:tcPr>
          <w:p w14:paraId="348DB2EC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B15DBCE" w14:textId="221DEF19" w:rsidR="005E3910" w:rsidRPr="00F76106" w:rsidRDefault="005E3910" w:rsidP="005E3910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436</w:t>
            </w:r>
          </w:p>
        </w:tc>
        <w:tc>
          <w:tcPr>
            <w:tcW w:w="180" w:type="dxa"/>
          </w:tcPr>
          <w:p w14:paraId="509E4008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20B56B5" w14:textId="2D9CD9D7" w:rsidR="005E3910" w:rsidRPr="00B1041C" w:rsidRDefault="005E3910" w:rsidP="005E3910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436</w:t>
            </w:r>
          </w:p>
        </w:tc>
        <w:tc>
          <w:tcPr>
            <w:tcW w:w="180" w:type="dxa"/>
          </w:tcPr>
          <w:p w14:paraId="680A5BDB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072D54B" w14:textId="56C4DC0C" w:rsidR="005E3910" w:rsidRPr="00F76106" w:rsidRDefault="005E3910" w:rsidP="005E391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1041C">
              <w:rPr>
                <w:rFonts w:ascii="Angsana New" w:hAnsi="Angsana New" w:cs="Angsana New"/>
                <w:sz w:val="24"/>
                <w:szCs w:val="24"/>
                <w:lang w:bidi="th-TH"/>
              </w:rPr>
              <w:t>3,560</w:t>
            </w:r>
          </w:p>
        </w:tc>
        <w:tc>
          <w:tcPr>
            <w:tcW w:w="180" w:type="dxa"/>
          </w:tcPr>
          <w:p w14:paraId="006D9E4E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85EB3C9" w14:textId="00068858" w:rsidR="005E3910" w:rsidRPr="00F76106" w:rsidRDefault="005E3910" w:rsidP="005E391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1041C">
              <w:rPr>
                <w:rFonts w:ascii="Angsana New" w:hAnsi="Angsana New" w:cs="Angsana New"/>
                <w:sz w:val="24"/>
                <w:szCs w:val="24"/>
                <w:lang w:bidi="th-TH"/>
              </w:rPr>
              <w:t>3,560</w:t>
            </w:r>
          </w:p>
        </w:tc>
        <w:tc>
          <w:tcPr>
            <w:tcW w:w="180" w:type="dxa"/>
          </w:tcPr>
          <w:p w14:paraId="3423E842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9" w:type="dxa"/>
            <w:vAlign w:val="bottom"/>
          </w:tcPr>
          <w:p w14:paraId="609200D5" w14:textId="2FFFDF7B" w:rsidR="005E3910" w:rsidRPr="00F76106" w:rsidRDefault="005E3910" w:rsidP="005E3910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</w:tcPr>
          <w:p w14:paraId="5C36CD32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73" w:type="dxa"/>
            <w:vAlign w:val="bottom"/>
          </w:tcPr>
          <w:p w14:paraId="3D6AE935" w14:textId="4714D348" w:rsidR="005E3910" w:rsidRPr="00F76106" w:rsidRDefault="005E3910" w:rsidP="005E3910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49815B43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78" w:type="dxa"/>
            <w:vAlign w:val="bottom"/>
          </w:tcPr>
          <w:p w14:paraId="0296FE59" w14:textId="60E691D6" w:rsidR="005E3910" w:rsidRPr="00F76106" w:rsidRDefault="005E3910" w:rsidP="005E3910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1041C">
              <w:rPr>
                <w:rFonts w:ascii="Angsana New" w:hAnsi="Angsana New" w:cs="Angsana New"/>
                <w:sz w:val="24"/>
                <w:szCs w:val="24"/>
                <w:lang w:bidi="th-TH"/>
              </w:rPr>
              <w:t>3,560</w:t>
            </w:r>
          </w:p>
        </w:tc>
        <w:tc>
          <w:tcPr>
            <w:tcW w:w="178" w:type="dxa"/>
          </w:tcPr>
          <w:p w14:paraId="75A84A1C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68" w:type="dxa"/>
            <w:gridSpan w:val="2"/>
            <w:vAlign w:val="bottom"/>
          </w:tcPr>
          <w:p w14:paraId="543013B4" w14:textId="339D2C61" w:rsidR="005E3910" w:rsidRPr="00F76106" w:rsidRDefault="005E3910" w:rsidP="005E3910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3,560</w:t>
            </w:r>
          </w:p>
        </w:tc>
        <w:tc>
          <w:tcPr>
            <w:tcW w:w="183" w:type="dxa"/>
            <w:gridSpan w:val="2"/>
          </w:tcPr>
          <w:p w14:paraId="4400155F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3" w:type="dxa"/>
            <w:gridSpan w:val="2"/>
            <w:vAlign w:val="bottom"/>
          </w:tcPr>
          <w:p w14:paraId="5240C36A" w14:textId="01A387BC" w:rsidR="005E3910" w:rsidRPr="00F76106" w:rsidRDefault="005E3910" w:rsidP="005E3910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9" w:type="dxa"/>
          </w:tcPr>
          <w:p w14:paraId="1995948C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6" w:type="dxa"/>
            <w:vAlign w:val="bottom"/>
          </w:tcPr>
          <w:p w14:paraId="1A708CF0" w14:textId="6D94967A" w:rsidR="005E3910" w:rsidRPr="00F76106" w:rsidRDefault="005E3910" w:rsidP="005E3910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E3910" w:rsidRPr="00F76106" w14:paraId="4638FE27" w14:textId="77777777" w:rsidTr="00E423E2">
        <w:trPr>
          <w:gridAfter w:val="2"/>
          <w:wAfter w:w="1346" w:type="dxa"/>
          <w:cantSplit/>
        </w:trPr>
        <w:tc>
          <w:tcPr>
            <w:tcW w:w="3409" w:type="dxa"/>
            <w:vAlign w:val="bottom"/>
          </w:tcPr>
          <w:p w14:paraId="46548CCA" w14:textId="422B30FF" w:rsidR="005E3910" w:rsidRPr="00F76106" w:rsidRDefault="005E3910" w:rsidP="005E3910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="Angsana New" w:hAnsi="Angsana New" w:cs="Angsana New"/>
                <w:sz w:val="24"/>
                <w:szCs w:val="24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แมส คอนเซ็ปท์ จำกัด</w:t>
            </w:r>
          </w:p>
        </w:tc>
        <w:tc>
          <w:tcPr>
            <w:tcW w:w="1001" w:type="dxa"/>
          </w:tcPr>
          <w:p w14:paraId="34A9FAB3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8036C48" w14:textId="7D8372B5" w:rsidR="005E3910" w:rsidRPr="00F76106" w:rsidRDefault="005E3910" w:rsidP="005E391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65.58</w:t>
            </w:r>
          </w:p>
        </w:tc>
        <w:tc>
          <w:tcPr>
            <w:tcW w:w="180" w:type="dxa"/>
          </w:tcPr>
          <w:p w14:paraId="365DFC65" w14:textId="1809FF33" w:rsidR="005E3910" w:rsidRPr="00F76106" w:rsidRDefault="005E3910" w:rsidP="005E391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EA87A71" w14:textId="79AD63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65.58</w:t>
            </w:r>
          </w:p>
        </w:tc>
        <w:tc>
          <w:tcPr>
            <w:tcW w:w="180" w:type="dxa"/>
          </w:tcPr>
          <w:p w14:paraId="306E3365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EB66437" w14:textId="716A6540" w:rsidR="005E3910" w:rsidRPr="00F76106" w:rsidRDefault="005E3910" w:rsidP="005E3910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262</w:t>
            </w:r>
          </w:p>
        </w:tc>
        <w:tc>
          <w:tcPr>
            <w:tcW w:w="180" w:type="dxa"/>
          </w:tcPr>
          <w:p w14:paraId="062F4024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DBC545B" w14:textId="755DE18C" w:rsidR="005E3910" w:rsidRPr="00B1041C" w:rsidRDefault="005E3910" w:rsidP="005E3910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262</w:t>
            </w:r>
          </w:p>
        </w:tc>
        <w:tc>
          <w:tcPr>
            <w:tcW w:w="180" w:type="dxa"/>
          </w:tcPr>
          <w:p w14:paraId="1CFD1881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4A1C07D" w14:textId="593AA0CF" w:rsidR="005E3910" w:rsidRPr="00F76106" w:rsidRDefault="005E3910" w:rsidP="005E391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1041C">
              <w:rPr>
                <w:rFonts w:ascii="Angsana New" w:hAnsi="Angsana New" w:cs="Angsana New"/>
                <w:sz w:val="24"/>
                <w:szCs w:val="24"/>
                <w:lang w:bidi="th-TH"/>
              </w:rPr>
              <w:t>237</w:t>
            </w:r>
          </w:p>
        </w:tc>
        <w:tc>
          <w:tcPr>
            <w:tcW w:w="180" w:type="dxa"/>
          </w:tcPr>
          <w:p w14:paraId="3C625B05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44A9FF7" w14:textId="15A958DC" w:rsidR="005E3910" w:rsidRPr="00F76106" w:rsidRDefault="005E3910" w:rsidP="005E391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1041C">
              <w:rPr>
                <w:rFonts w:ascii="Angsana New" w:hAnsi="Angsana New" w:cs="Angsana New"/>
                <w:sz w:val="24"/>
                <w:szCs w:val="24"/>
                <w:lang w:bidi="th-TH"/>
              </w:rPr>
              <w:t>237</w:t>
            </w:r>
          </w:p>
        </w:tc>
        <w:tc>
          <w:tcPr>
            <w:tcW w:w="180" w:type="dxa"/>
          </w:tcPr>
          <w:p w14:paraId="5DE795B4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9" w:type="dxa"/>
            <w:vAlign w:val="bottom"/>
          </w:tcPr>
          <w:p w14:paraId="18670577" w14:textId="062D2F0E" w:rsidR="005E3910" w:rsidRPr="00F76106" w:rsidRDefault="005E3910" w:rsidP="005E3910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</w:tcPr>
          <w:p w14:paraId="43496F5C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73" w:type="dxa"/>
            <w:vAlign w:val="bottom"/>
          </w:tcPr>
          <w:p w14:paraId="7342010C" w14:textId="04FA502B" w:rsidR="005E3910" w:rsidRPr="00F76106" w:rsidRDefault="005E3910" w:rsidP="005E3910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462F2764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78" w:type="dxa"/>
            <w:vAlign w:val="bottom"/>
          </w:tcPr>
          <w:p w14:paraId="1A06EEE3" w14:textId="0875BA9A" w:rsidR="005E3910" w:rsidRPr="00F76106" w:rsidRDefault="005E3910" w:rsidP="005E3910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1041C">
              <w:rPr>
                <w:rFonts w:ascii="Angsana New" w:hAnsi="Angsana New" w:cs="Angsana New"/>
                <w:sz w:val="24"/>
                <w:szCs w:val="24"/>
                <w:lang w:bidi="th-TH"/>
              </w:rPr>
              <w:t>237</w:t>
            </w:r>
          </w:p>
        </w:tc>
        <w:tc>
          <w:tcPr>
            <w:tcW w:w="178" w:type="dxa"/>
          </w:tcPr>
          <w:p w14:paraId="17073FDA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68" w:type="dxa"/>
            <w:gridSpan w:val="2"/>
            <w:vAlign w:val="bottom"/>
          </w:tcPr>
          <w:p w14:paraId="0C294951" w14:textId="2FBC5770" w:rsidR="005E3910" w:rsidRPr="00F76106" w:rsidRDefault="005E3910" w:rsidP="005E3910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237</w:t>
            </w:r>
          </w:p>
        </w:tc>
        <w:tc>
          <w:tcPr>
            <w:tcW w:w="183" w:type="dxa"/>
            <w:gridSpan w:val="2"/>
          </w:tcPr>
          <w:p w14:paraId="136EB9B3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3" w:type="dxa"/>
            <w:gridSpan w:val="2"/>
            <w:vAlign w:val="bottom"/>
          </w:tcPr>
          <w:p w14:paraId="19D6C1CD" w14:textId="799ADBDC" w:rsidR="005E3910" w:rsidRPr="00F76106" w:rsidRDefault="005E3910" w:rsidP="005E3910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9" w:type="dxa"/>
          </w:tcPr>
          <w:p w14:paraId="5ED58AAC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6" w:type="dxa"/>
            <w:vAlign w:val="bottom"/>
          </w:tcPr>
          <w:p w14:paraId="4135C0FA" w14:textId="785DC180" w:rsidR="005E3910" w:rsidRPr="00F76106" w:rsidRDefault="005E3910" w:rsidP="005E3910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E3910" w:rsidRPr="00F76106" w14:paraId="0AA48953" w14:textId="77777777" w:rsidTr="00E423E2">
        <w:trPr>
          <w:gridAfter w:val="2"/>
          <w:wAfter w:w="1346" w:type="dxa"/>
          <w:cantSplit/>
        </w:trPr>
        <w:tc>
          <w:tcPr>
            <w:tcW w:w="3409" w:type="dxa"/>
          </w:tcPr>
          <w:p w14:paraId="4FA73ADF" w14:textId="0E038D38" w:rsidR="005E3910" w:rsidRPr="00F76106" w:rsidRDefault="005E3910" w:rsidP="005E3910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="Angsana New" w:hAnsi="Angsana New" w:cs="Angsana New"/>
                <w:sz w:val="24"/>
                <w:szCs w:val="24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เอสเอสเอชดี จำกัด</w:t>
            </w:r>
          </w:p>
        </w:tc>
        <w:tc>
          <w:tcPr>
            <w:tcW w:w="1001" w:type="dxa"/>
          </w:tcPr>
          <w:p w14:paraId="5D8A63F7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129D1E0" w14:textId="36D48BAE" w:rsidR="005E3910" w:rsidRPr="00F76106" w:rsidRDefault="005E3910" w:rsidP="005E391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0" w:type="dxa"/>
          </w:tcPr>
          <w:p w14:paraId="5C653B5D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2A35972" w14:textId="0BCDD042" w:rsidR="005E3910" w:rsidRPr="00F76106" w:rsidRDefault="005E3910" w:rsidP="005E391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0" w:type="dxa"/>
          </w:tcPr>
          <w:p w14:paraId="3FAB2B27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4A34E9C" w14:textId="19BB39EB" w:rsidR="005E3910" w:rsidRPr="00F76106" w:rsidRDefault="005E3910" w:rsidP="005E3910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255</w:t>
            </w:r>
          </w:p>
        </w:tc>
        <w:tc>
          <w:tcPr>
            <w:tcW w:w="180" w:type="dxa"/>
          </w:tcPr>
          <w:p w14:paraId="280B8F8A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E8E64F1" w14:textId="2DA2ACE6" w:rsidR="005E3910" w:rsidRPr="00B1041C" w:rsidRDefault="005E3910" w:rsidP="005E3910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255</w:t>
            </w:r>
          </w:p>
        </w:tc>
        <w:tc>
          <w:tcPr>
            <w:tcW w:w="180" w:type="dxa"/>
          </w:tcPr>
          <w:p w14:paraId="17C35A27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C665386" w14:textId="393806FB" w:rsidR="005E3910" w:rsidRPr="00F76106" w:rsidRDefault="005E3910" w:rsidP="005E391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1041C">
              <w:rPr>
                <w:rFonts w:ascii="Angsana New" w:hAnsi="Angsana New" w:cs="Angsana New"/>
                <w:sz w:val="24"/>
                <w:szCs w:val="24"/>
                <w:lang w:bidi="th-TH"/>
              </w:rPr>
              <w:t>255</w:t>
            </w:r>
          </w:p>
        </w:tc>
        <w:tc>
          <w:tcPr>
            <w:tcW w:w="180" w:type="dxa"/>
          </w:tcPr>
          <w:p w14:paraId="3C9F0EDA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D098C80" w14:textId="1CC2AEF1" w:rsidR="005E3910" w:rsidRPr="00F76106" w:rsidRDefault="005E3910" w:rsidP="005E391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1041C">
              <w:rPr>
                <w:rFonts w:ascii="Angsana New" w:hAnsi="Angsana New" w:cs="Angsana New"/>
                <w:sz w:val="24"/>
                <w:szCs w:val="24"/>
                <w:lang w:bidi="th-TH"/>
              </w:rPr>
              <w:t>255</w:t>
            </w:r>
          </w:p>
        </w:tc>
        <w:tc>
          <w:tcPr>
            <w:tcW w:w="180" w:type="dxa"/>
          </w:tcPr>
          <w:p w14:paraId="325FD308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9" w:type="dxa"/>
            <w:vAlign w:val="bottom"/>
          </w:tcPr>
          <w:p w14:paraId="212FAD27" w14:textId="0E72D680" w:rsidR="005E3910" w:rsidRPr="00F76106" w:rsidRDefault="005E3910" w:rsidP="005E3910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</w:tcPr>
          <w:p w14:paraId="3D128371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73" w:type="dxa"/>
            <w:vAlign w:val="bottom"/>
          </w:tcPr>
          <w:p w14:paraId="0A494A77" w14:textId="11E24163" w:rsidR="005E3910" w:rsidRPr="00F76106" w:rsidRDefault="005E3910" w:rsidP="005E3910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38BA647D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78" w:type="dxa"/>
            <w:vAlign w:val="bottom"/>
          </w:tcPr>
          <w:p w14:paraId="61ADDE28" w14:textId="27846317" w:rsidR="005E3910" w:rsidRPr="00F76106" w:rsidRDefault="005E3910" w:rsidP="005E3910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1041C">
              <w:rPr>
                <w:rFonts w:ascii="Angsana New" w:hAnsi="Angsana New" w:cs="Angsana New"/>
                <w:sz w:val="24"/>
                <w:szCs w:val="24"/>
                <w:lang w:bidi="th-TH"/>
              </w:rPr>
              <w:t>255</w:t>
            </w:r>
          </w:p>
        </w:tc>
        <w:tc>
          <w:tcPr>
            <w:tcW w:w="178" w:type="dxa"/>
          </w:tcPr>
          <w:p w14:paraId="6630A10F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68" w:type="dxa"/>
            <w:gridSpan w:val="2"/>
            <w:vAlign w:val="bottom"/>
          </w:tcPr>
          <w:p w14:paraId="729FB84E" w14:textId="67732120" w:rsidR="005E3910" w:rsidRPr="00F76106" w:rsidRDefault="005E3910" w:rsidP="005E3910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255</w:t>
            </w:r>
          </w:p>
        </w:tc>
        <w:tc>
          <w:tcPr>
            <w:tcW w:w="183" w:type="dxa"/>
            <w:gridSpan w:val="2"/>
          </w:tcPr>
          <w:p w14:paraId="71658113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3" w:type="dxa"/>
            <w:gridSpan w:val="2"/>
            <w:vAlign w:val="bottom"/>
          </w:tcPr>
          <w:p w14:paraId="5E15AB8A" w14:textId="44F17957" w:rsidR="005E3910" w:rsidRPr="00F76106" w:rsidRDefault="005E3910" w:rsidP="005E3910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9" w:type="dxa"/>
          </w:tcPr>
          <w:p w14:paraId="0062ADDF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6" w:type="dxa"/>
            <w:vAlign w:val="bottom"/>
          </w:tcPr>
          <w:p w14:paraId="64B4E43B" w14:textId="3FD53D04" w:rsidR="005E3910" w:rsidRPr="00F76106" w:rsidRDefault="005E3910" w:rsidP="005E3910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E3910" w:rsidRPr="00F76106" w14:paraId="3A47C1F4" w14:textId="77777777" w:rsidTr="00E423E2">
        <w:trPr>
          <w:gridAfter w:val="2"/>
          <w:wAfter w:w="1346" w:type="dxa"/>
          <w:cantSplit/>
        </w:trPr>
        <w:tc>
          <w:tcPr>
            <w:tcW w:w="3409" w:type="dxa"/>
          </w:tcPr>
          <w:p w14:paraId="1075456F" w14:textId="394D4402" w:rsidR="005E3910" w:rsidRPr="00F76106" w:rsidRDefault="005E3910" w:rsidP="005E3910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="Angsana New" w:hAnsi="Angsana New" w:cs="Angsana New"/>
                <w:sz w:val="24"/>
                <w:szCs w:val="24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พีบีเอชดี จำกัด</w:t>
            </w:r>
          </w:p>
        </w:tc>
        <w:tc>
          <w:tcPr>
            <w:tcW w:w="1001" w:type="dxa"/>
          </w:tcPr>
          <w:p w14:paraId="7DF571A9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C166564" w14:textId="12FF6ADB" w:rsidR="005E3910" w:rsidRPr="00F76106" w:rsidRDefault="005E3910" w:rsidP="005E391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0" w:type="dxa"/>
          </w:tcPr>
          <w:p w14:paraId="123C970E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97BB2E0" w14:textId="71BB298C" w:rsidR="005E3910" w:rsidRPr="00F76106" w:rsidRDefault="005E3910" w:rsidP="005E391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0" w:type="dxa"/>
          </w:tcPr>
          <w:p w14:paraId="598A1D74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298E26E" w14:textId="3EA9B4FA" w:rsidR="005E3910" w:rsidRPr="00F76106" w:rsidRDefault="005E3910" w:rsidP="005E3910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375</w:t>
            </w:r>
          </w:p>
        </w:tc>
        <w:tc>
          <w:tcPr>
            <w:tcW w:w="180" w:type="dxa"/>
          </w:tcPr>
          <w:p w14:paraId="5E335007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19213FA" w14:textId="54CFC2E7" w:rsidR="005E3910" w:rsidRPr="00B1041C" w:rsidRDefault="005E3910" w:rsidP="005E3910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375</w:t>
            </w:r>
          </w:p>
        </w:tc>
        <w:tc>
          <w:tcPr>
            <w:tcW w:w="180" w:type="dxa"/>
          </w:tcPr>
          <w:p w14:paraId="0C154C31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818BCB5" w14:textId="3570A699" w:rsidR="005E3910" w:rsidRPr="00F76106" w:rsidRDefault="005E3910" w:rsidP="005E391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1041C">
              <w:rPr>
                <w:rFonts w:ascii="Angsana New" w:hAnsi="Angsana New" w:cs="Angsana New"/>
                <w:sz w:val="24"/>
                <w:szCs w:val="24"/>
                <w:lang w:bidi="th-TH"/>
              </w:rPr>
              <w:t>375</w:t>
            </w:r>
          </w:p>
        </w:tc>
        <w:tc>
          <w:tcPr>
            <w:tcW w:w="180" w:type="dxa"/>
          </w:tcPr>
          <w:p w14:paraId="580C3B7A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8529B59" w14:textId="73BE0B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1041C">
              <w:rPr>
                <w:rFonts w:ascii="Angsana New" w:hAnsi="Angsana New" w:cs="Angsana New"/>
                <w:sz w:val="24"/>
                <w:szCs w:val="24"/>
                <w:lang w:bidi="th-TH"/>
              </w:rPr>
              <w:t>375</w:t>
            </w:r>
          </w:p>
        </w:tc>
        <w:tc>
          <w:tcPr>
            <w:tcW w:w="180" w:type="dxa"/>
          </w:tcPr>
          <w:p w14:paraId="441E91FA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9" w:type="dxa"/>
            <w:vAlign w:val="bottom"/>
          </w:tcPr>
          <w:p w14:paraId="63D30C32" w14:textId="669B98A1" w:rsidR="005E3910" w:rsidRPr="00F76106" w:rsidRDefault="005E3910" w:rsidP="005E3910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</w:tcPr>
          <w:p w14:paraId="3287B4FA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73" w:type="dxa"/>
            <w:vAlign w:val="bottom"/>
          </w:tcPr>
          <w:p w14:paraId="1B36BA5B" w14:textId="2FF33C8C" w:rsidR="005E3910" w:rsidRPr="00F76106" w:rsidRDefault="005E3910" w:rsidP="005E3910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1D97FF3D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78" w:type="dxa"/>
            <w:vAlign w:val="bottom"/>
          </w:tcPr>
          <w:p w14:paraId="6B279A41" w14:textId="1CDA253A" w:rsidR="005E3910" w:rsidRPr="00F76106" w:rsidRDefault="005E3910" w:rsidP="005E3910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1041C">
              <w:rPr>
                <w:rFonts w:ascii="Angsana New" w:hAnsi="Angsana New" w:cs="Angsana New"/>
                <w:sz w:val="24"/>
                <w:szCs w:val="24"/>
                <w:lang w:bidi="th-TH"/>
              </w:rPr>
              <w:t>375</w:t>
            </w:r>
          </w:p>
        </w:tc>
        <w:tc>
          <w:tcPr>
            <w:tcW w:w="178" w:type="dxa"/>
          </w:tcPr>
          <w:p w14:paraId="69559A4F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68" w:type="dxa"/>
            <w:gridSpan w:val="2"/>
            <w:vAlign w:val="bottom"/>
          </w:tcPr>
          <w:p w14:paraId="140DBBB8" w14:textId="46CAC6BB" w:rsidR="005E3910" w:rsidRPr="00F76106" w:rsidRDefault="005E3910" w:rsidP="005E3910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375</w:t>
            </w:r>
          </w:p>
        </w:tc>
        <w:tc>
          <w:tcPr>
            <w:tcW w:w="183" w:type="dxa"/>
            <w:gridSpan w:val="2"/>
          </w:tcPr>
          <w:p w14:paraId="69A30137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3" w:type="dxa"/>
            <w:gridSpan w:val="2"/>
            <w:vAlign w:val="bottom"/>
          </w:tcPr>
          <w:p w14:paraId="2D728BD3" w14:textId="7EC8CBB4" w:rsidR="005E3910" w:rsidRPr="00F76106" w:rsidRDefault="005E3910" w:rsidP="005E3910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9" w:type="dxa"/>
          </w:tcPr>
          <w:p w14:paraId="1E6AE643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6" w:type="dxa"/>
            <w:vAlign w:val="bottom"/>
          </w:tcPr>
          <w:p w14:paraId="06104C32" w14:textId="7292A37C" w:rsidR="005E3910" w:rsidRPr="00F76106" w:rsidRDefault="005E3910" w:rsidP="005E3910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E3910" w:rsidRPr="00F76106" w14:paraId="18E6495B" w14:textId="77777777" w:rsidTr="00E423E2">
        <w:trPr>
          <w:gridAfter w:val="2"/>
          <w:wAfter w:w="1346" w:type="dxa"/>
          <w:cantSplit/>
        </w:trPr>
        <w:tc>
          <w:tcPr>
            <w:tcW w:w="3409" w:type="dxa"/>
          </w:tcPr>
          <w:p w14:paraId="4BC8894E" w14:textId="6436D013" w:rsidR="005E3910" w:rsidRPr="00F76106" w:rsidRDefault="005E3910" w:rsidP="005E3910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="Angsana New" w:hAnsi="Angsana New" w:cs="Angsana New"/>
                <w:sz w:val="24"/>
                <w:szCs w:val="24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ซีอาร์ซี ไทวัสดุ จำกัด</w:t>
            </w:r>
          </w:p>
        </w:tc>
        <w:tc>
          <w:tcPr>
            <w:tcW w:w="1001" w:type="dxa"/>
          </w:tcPr>
          <w:p w14:paraId="67485731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D45D52E" w14:textId="6BB30276" w:rsidR="005E3910" w:rsidRPr="00F76106" w:rsidRDefault="005E3910" w:rsidP="005E391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0" w:type="dxa"/>
          </w:tcPr>
          <w:p w14:paraId="5B103281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76E752E" w14:textId="3435DB31" w:rsidR="005E3910" w:rsidRPr="00F76106" w:rsidRDefault="005E3910" w:rsidP="005E391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0" w:type="dxa"/>
          </w:tcPr>
          <w:p w14:paraId="039211EC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5C644A8" w14:textId="0F90B50A" w:rsidR="005E3910" w:rsidRPr="00F76106" w:rsidRDefault="005E3910" w:rsidP="005E3910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5,430</w:t>
            </w:r>
          </w:p>
        </w:tc>
        <w:tc>
          <w:tcPr>
            <w:tcW w:w="180" w:type="dxa"/>
          </w:tcPr>
          <w:p w14:paraId="7244A42A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E5AD5DE" w14:textId="4174FF78" w:rsidR="005E3910" w:rsidRPr="00B1041C" w:rsidRDefault="005E3910" w:rsidP="005E3910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5,430</w:t>
            </w:r>
          </w:p>
        </w:tc>
        <w:tc>
          <w:tcPr>
            <w:tcW w:w="180" w:type="dxa"/>
          </w:tcPr>
          <w:p w14:paraId="0DCB942C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6000C63" w14:textId="3DB40623" w:rsidR="005E3910" w:rsidRPr="00F76106" w:rsidRDefault="005E3910" w:rsidP="005E391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1041C">
              <w:rPr>
                <w:rFonts w:ascii="Angsana New" w:hAnsi="Angsana New" w:cs="Angsana New"/>
                <w:sz w:val="24"/>
                <w:szCs w:val="24"/>
                <w:lang w:bidi="th-TH"/>
              </w:rPr>
              <w:t>5,429</w:t>
            </w:r>
          </w:p>
        </w:tc>
        <w:tc>
          <w:tcPr>
            <w:tcW w:w="180" w:type="dxa"/>
          </w:tcPr>
          <w:p w14:paraId="5AE818D7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50DD902" w14:textId="5CCAB988" w:rsidR="005E3910" w:rsidRPr="00F76106" w:rsidRDefault="005E3910" w:rsidP="005E391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1041C">
              <w:rPr>
                <w:rFonts w:ascii="Angsana New" w:hAnsi="Angsana New" w:cs="Angsana New"/>
                <w:sz w:val="24"/>
                <w:szCs w:val="24"/>
                <w:lang w:bidi="th-TH"/>
              </w:rPr>
              <w:t>5,429</w:t>
            </w:r>
          </w:p>
        </w:tc>
        <w:tc>
          <w:tcPr>
            <w:tcW w:w="180" w:type="dxa"/>
          </w:tcPr>
          <w:p w14:paraId="4F4AE097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9" w:type="dxa"/>
            <w:vAlign w:val="bottom"/>
          </w:tcPr>
          <w:p w14:paraId="0696E9E9" w14:textId="7A3B582A" w:rsidR="005E3910" w:rsidRPr="00F76106" w:rsidRDefault="005E3910" w:rsidP="005E3910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</w:tcPr>
          <w:p w14:paraId="66983615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73" w:type="dxa"/>
            <w:vAlign w:val="bottom"/>
          </w:tcPr>
          <w:p w14:paraId="785FA46F" w14:textId="21668893" w:rsidR="005E3910" w:rsidRPr="00F76106" w:rsidRDefault="005E3910" w:rsidP="005E3910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08342A3E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78" w:type="dxa"/>
            <w:vAlign w:val="bottom"/>
          </w:tcPr>
          <w:p w14:paraId="54454000" w14:textId="77D2DA90" w:rsidR="005E3910" w:rsidRPr="00F76106" w:rsidRDefault="005E3910" w:rsidP="005E3910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1041C">
              <w:rPr>
                <w:rFonts w:ascii="Angsana New" w:hAnsi="Angsana New" w:cs="Angsana New"/>
                <w:sz w:val="24"/>
                <w:szCs w:val="24"/>
                <w:lang w:bidi="th-TH"/>
              </w:rPr>
              <w:t>5,429</w:t>
            </w:r>
          </w:p>
        </w:tc>
        <w:tc>
          <w:tcPr>
            <w:tcW w:w="178" w:type="dxa"/>
          </w:tcPr>
          <w:p w14:paraId="7FB511AB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68" w:type="dxa"/>
            <w:gridSpan w:val="2"/>
            <w:vAlign w:val="bottom"/>
          </w:tcPr>
          <w:p w14:paraId="6073CCDF" w14:textId="6C36C24E" w:rsidR="005E3910" w:rsidRPr="00F76106" w:rsidRDefault="005E3910" w:rsidP="005E3910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5,429</w:t>
            </w:r>
          </w:p>
        </w:tc>
        <w:tc>
          <w:tcPr>
            <w:tcW w:w="183" w:type="dxa"/>
            <w:gridSpan w:val="2"/>
          </w:tcPr>
          <w:p w14:paraId="28FF44C7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3" w:type="dxa"/>
            <w:gridSpan w:val="2"/>
            <w:vAlign w:val="bottom"/>
          </w:tcPr>
          <w:p w14:paraId="63FE4767" w14:textId="783BB511" w:rsidR="005E3910" w:rsidRPr="00F76106" w:rsidRDefault="005E3910" w:rsidP="005E3910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9" w:type="dxa"/>
          </w:tcPr>
          <w:p w14:paraId="2D0634B4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6" w:type="dxa"/>
            <w:vAlign w:val="bottom"/>
          </w:tcPr>
          <w:p w14:paraId="6220A1A6" w14:textId="7E96AE80" w:rsidR="005E3910" w:rsidRPr="00F76106" w:rsidRDefault="005E3910" w:rsidP="005E3910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E3910" w:rsidRPr="00F76106" w14:paraId="188F7DD1" w14:textId="77777777" w:rsidTr="00E423E2">
        <w:trPr>
          <w:gridAfter w:val="2"/>
          <w:wAfter w:w="1346" w:type="dxa"/>
          <w:cantSplit/>
        </w:trPr>
        <w:tc>
          <w:tcPr>
            <w:tcW w:w="3409" w:type="dxa"/>
          </w:tcPr>
          <w:p w14:paraId="36CACBB5" w14:textId="25D95075" w:rsidR="005E3910" w:rsidRPr="00F76106" w:rsidRDefault="005E3910" w:rsidP="005E3910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="Angsana New" w:hAnsi="Angsana New" w:cs="Angsana New"/>
                <w:sz w:val="24"/>
                <w:szCs w:val="24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แคปปิตัล ซี จำกัด</w:t>
            </w:r>
          </w:p>
        </w:tc>
        <w:tc>
          <w:tcPr>
            <w:tcW w:w="1001" w:type="dxa"/>
          </w:tcPr>
          <w:p w14:paraId="1CF5ABA2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7C62744" w14:textId="4D725DD4" w:rsidR="005E3910" w:rsidRPr="00F76106" w:rsidRDefault="005E3910" w:rsidP="005E391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0" w:type="dxa"/>
          </w:tcPr>
          <w:p w14:paraId="27DD2522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9E6637D" w14:textId="1126C00B" w:rsidR="005E3910" w:rsidRPr="00F76106" w:rsidRDefault="005E3910" w:rsidP="005E391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0" w:type="dxa"/>
          </w:tcPr>
          <w:p w14:paraId="46839FF5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29C42E9" w14:textId="3D7DE86C" w:rsidR="005E3910" w:rsidRPr="00F76106" w:rsidRDefault="005E3910" w:rsidP="005E3910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13,800</w:t>
            </w:r>
          </w:p>
        </w:tc>
        <w:tc>
          <w:tcPr>
            <w:tcW w:w="180" w:type="dxa"/>
          </w:tcPr>
          <w:p w14:paraId="7FBFB45D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8775E2D" w14:textId="4079797B" w:rsidR="005E3910" w:rsidRPr="00B1041C" w:rsidRDefault="005E3910" w:rsidP="005E3910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13,800</w:t>
            </w:r>
          </w:p>
        </w:tc>
        <w:tc>
          <w:tcPr>
            <w:tcW w:w="180" w:type="dxa"/>
          </w:tcPr>
          <w:p w14:paraId="1664D112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4B56898" w14:textId="3E5C3C4A" w:rsidR="005E3910" w:rsidRPr="00F76106" w:rsidRDefault="005E3910" w:rsidP="005E391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1041C">
              <w:rPr>
                <w:rFonts w:ascii="Angsana New" w:hAnsi="Angsana New" w:cs="Angsana New"/>
                <w:sz w:val="24"/>
                <w:szCs w:val="24"/>
                <w:lang w:bidi="th-TH"/>
              </w:rPr>
              <w:t>13,815</w:t>
            </w:r>
          </w:p>
        </w:tc>
        <w:tc>
          <w:tcPr>
            <w:tcW w:w="180" w:type="dxa"/>
          </w:tcPr>
          <w:p w14:paraId="2E7A6CE1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9AFCF87" w14:textId="683C866C" w:rsidR="005E3910" w:rsidRPr="00F76106" w:rsidRDefault="005E3910" w:rsidP="005E391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1041C">
              <w:rPr>
                <w:rFonts w:ascii="Angsana New" w:hAnsi="Angsana New" w:cs="Angsana New"/>
                <w:sz w:val="24"/>
                <w:szCs w:val="24"/>
                <w:lang w:bidi="th-TH"/>
              </w:rPr>
              <w:t>13,815</w:t>
            </w:r>
          </w:p>
        </w:tc>
        <w:tc>
          <w:tcPr>
            <w:tcW w:w="180" w:type="dxa"/>
          </w:tcPr>
          <w:p w14:paraId="58B93513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9" w:type="dxa"/>
            <w:vAlign w:val="bottom"/>
          </w:tcPr>
          <w:p w14:paraId="5435FB3C" w14:textId="51B230E1" w:rsidR="005E3910" w:rsidRPr="00F76106" w:rsidRDefault="005E3910" w:rsidP="005E3910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</w:tcPr>
          <w:p w14:paraId="35F404C3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73" w:type="dxa"/>
            <w:vAlign w:val="bottom"/>
          </w:tcPr>
          <w:p w14:paraId="6D67901E" w14:textId="75922E57" w:rsidR="005E3910" w:rsidRPr="00F76106" w:rsidRDefault="005E3910" w:rsidP="005E3910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3910C297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78" w:type="dxa"/>
            <w:vAlign w:val="bottom"/>
          </w:tcPr>
          <w:p w14:paraId="5305DFB7" w14:textId="6F17C4DD" w:rsidR="005E3910" w:rsidRPr="00F76106" w:rsidRDefault="005E3910" w:rsidP="005E3910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1041C">
              <w:rPr>
                <w:rFonts w:ascii="Angsana New" w:hAnsi="Angsana New" w:cs="Angsana New"/>
                <w:sz w:val="24"/>
                <w:szCs w:val="24"/>
                <w:lang w:bidi="th-TH"/>
              </w:rPr>
              <w:t>13,815</w:t>
            </w:r>
          </w:p>
        </w:tc>
        <w:tc>
          <w:tcPr>
            <w:tcW w:w="178" w:type="dxa"/>
          </w:tcPr>
          <w:p w14:paraId="2364468D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68" w:type="dxa"/>
            <w:gridSpan w:val="2"/>
            <w:vAlign w:val="bottom"/>
          </w:tcPr>
          <w:p w14:paraId="58F3453F" w14:textId="0BC92A64" w:rsidR="005E3910" w:rsidRPr="00F76106" w:rsidRDefault="005E3910" w:rsidP="005E3910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13,815</w:t>
            </w:r>
          </w:p>
        </w:tc>
        <w:tc>
          <w:tcPr>
            <w:tcW w:w="183" w:type="dxa"/>
            <w:gridSpan w:val="2"/>
          </w:tcPr>
          <w:p w14:paraId="41CB0B9D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3" w:type="dxa"/>
            <w:gridSpan w:val="2"/>
            <w:vAlign w:val="bottom"/>
          </w:tcPr>
          <w:p w14:paraId="258960ED" w14:textId="259E56F9" w:rsidR="005E3910" w:rsidRPr="00F76106" w:rsidRDefault="005E3910" w:rsidP="005E3910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9" w:type="dxa"/>
          </w:tcPr>
          <w:p w14:paraId="2258243D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6" w:type="dxa"/>
            <w:vAlign w:val="bottom"/>
          </w:tcPr>
          <w:p w14:paraId="2A72FE38" w14:textId="75B15869" w:rsidR="005E3910" w:rsidRPr="00F76106" w:rsidRDefault="005E3910" w:rsidP="005E3910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E3910" w:rsidRPr="00B1041C" w14:paraId="1D6664EB" w14:textId="77777777" w:rsidTr="00E423E2">
        <w:trPr>
          <w:gridAfter w:val="2"/>
          <w:wAfter w:w="1346" w:type="dxa"/>
          <w:cantSplit/>
        </w:trPr>
        <w:tc>
          <w:tcPr>
            <w:tcW w:w="3409" w:type="dxa"/>
          </w:tcPr>
          <w:p w14:paraId="45352469" w14:textId="3D430142" w:rsidR="005E3910" w:rsidRPr="00F76106" w:rsidRDefault="005E3910" w:rsidP="005E3910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="Angsana New" w:hAnsi="Angsana New" w:cs="Angsana New"/>
                <w:sz w:val="24"/>
                <w:szCs w:val="24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เซ็นทรัลมาร์เก็ตติ้งกรุ๊ป จำกัด</w:t>
            </w:r>
          </w:p>
        </w:tc>
        <w:tc>
          <w:tcPr>
            <w:tcW w:w="1001" w:type="dxa"/>
          </w:tcPr>
          <w:p w14:paraId="22C2B24D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23F0BDE" w14:textId="37867CB0" w:rsidR="005E3910" w:rsidRPr="00F76106" w:rsidRDefault="005E3910" w:rsidP="004E1DF2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0" w:type="dxa"/>
          </w:tcPr>
          <w:p w14:paraId="67B6F998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1923407" w14:textId="16A2264A" w:rsidR="005E3910" w:rsidRPr="00F76106" w:rsidRDefault="005E3910" w:rsidP="004E1DF2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0" w:type="dxa"/>
          </w:tcPr>
          <w:p w14:paraId="10E2DB65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A076610" w14:textId="224A3C05" w:rsidR="005E3910" w:rsidRPr="00F76106" w:rsidRDefault="005E3910" w:rsidP="005E3910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1,876</w:t>
            </w:r>
          </w:p>
        </w:tc>
        <w:tc>
          <w:tcPr>
            <w:tcW w:w="180" w:type="dxa"/>
          </w:tcPr>
          <w:p w14:paraId="38E372BE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8B5B154" w14:textId="0F364A30" w:rsidR="005E3910" w:rsidRPr="00B1041C" w:rsidRDefault="005E3910" w:rsidP="005E3910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1,876</w:t>
            </w:r>
          </w:p>
        </w:tc>
        <w:tc>
          <w:tcPr>
            <w:tcW w:w="180" w:type="dxa"/>
          </w:tcPr>
          <w:p w14:paraId="3D608FE0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C7C4C3B" w14:textId="7381B8F9" w:rsidR="005E3910" w:rsidRPr="00F76106" w:rsidRDefault="005E3910" w:rsidP="005E391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1041C">
              <w:rPr>
                <w:rFonts w:ascii="Angsana New" w:hAnsi="Angsana New" w:cs="Angsana New"/>
                <w:sz w:val="24"/>
                <w:szCs w:val="24"/>
                <w:lang w:bidi="th-TH"/>
              </w:rPr>
              <w:t>1,901</w:t>
            </w:r>
          </w:p>
        </w:tc>
        <w:tc>
          <w:tcPr>
            <w:tcW w:w="180" w:type="dxa"/>
          </w:tcPr>
          <w:p w14:paraId="078554B2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10EDB4D" w14:textId="74FDCC46" w:rsidR="005E3910" w:rsidRPr="00F76106" w:rsidRDefault="005E3910" w:rsidP="005E391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1041C">
              <w:rPr>
                <w:rFonts w:ascii="Angsana New" w:hAnsi="Angsana New" w:cs="Angsana New"/>
                <w:sz w:val="24"/>
                <w:szCs w:val="24"/>
                <w:lang w:bidi="th-TH"/>
              </w:rPr>
              <w:t>1,901</w:t>
            </w:r>
          </w:p>
        </w:tc>
        <w:tc>
          <w:tcPr>
            <w:tcW w:w="180" w:type="dxa"/>
          </w:tcPr>
          <w:p w14:paraId="51FFDA02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9" w:type="dxa"/>
            <w:vAlign w:val="bottom"/>
          </w:tcPr>
          <w:p w14:paraId="5F5B720A" w14:textId="3C09F7B0" w:rsidR="005E3910" w:rsidRPr="00F76106" w:rsidRDefault="005E3910" w:rsidP="005E3910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</w:tcPr>
          <w:p w14:paraId="5232D860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73" w:type="dxa"/>
            <w:vAlign w:val="bottom"/>
          </w:tcPr>
          <w:p w14:paraId="03A3C68D" w14:textId="6DDE421F" w:rsidR="005E3910" w:rsidRPr="00B1041C" w:rsidRDefault="005E3910" w:rsidP="005E3910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3D04C360" w14:textId="77777777" w:rsidR="005E3910" w:rsidRPr="00B1041C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8" w:type="dxa"/>
            <w:vAlign w:val="bottom"/>
          </w:tcPr>
          <w:p w14:paraId="7AC7FD88" w14:textId="7DE84A8B" w:rsidR="005E3910" w:rsidRPr="00F76106" w:rsidRDefault="005E3910" w:rsidP="005E3910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1041C">
              <w:rPr>
                <w:rFonts w:ascii="Angsana New" w:hAnsi="Angsana New" w:cs="Angsana New"/>
                <w:sz w:val="24"/>
                <w:szCs w:val="24"/>
                <w:lang w:bidi="th-TH"/>
              </w:rPr>
              <w:t>1,901</w:t>
            </w:r>
          </w:p>
        </w:tc>
        <w:tc>
          <w:tcPr>
            <w:tcW w:w="178" w:type="dxa"/>
          </w:tcPr>
          <w:p w14:paraId="65564B6E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68" w:type="dxa"/>
            <w:gridSpan w:val="2"/>
            <w:vAlign w:val="bottom"/>
          </w:tcPr>
          <w:p w14:paraId="3A98B312" w14:textId="3F6C0223" w:rsidR="005E3910" w:rsidRPr="00F76106" w:rsidRDefault="005E3910" w:rsidP="005E3910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1,901</w:t>
            </w:r>
          </w:p>
        </w:tc>
        <w:tc>
          <w:tcPr>
            <w:tcW w:w="183" w:type="dxa"/>
            <w:gridSpan w:val="2"/>
          </w:tcPr>
          <w:p w14:paraId="1B9BD8FF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3" w:type="dxa"/>
            <w:gridSpan w:val="2"/>
            <w:vAlign w:val="bottom"/>
          </w:tcPr>
          <w:p w14:paraId="44E05EAA" w14:textId="6D1FF7F4" w:rsidR="005E3910" w:rsidRPr="00F76106" w:rsidRDefault="00BF2F49" w:rsidP="005E3910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102</w:t>
            </w:r>
          </w:p>
        </w:tc>
        <w:tc>
          <w:tcPr>
            <w:tcW w:w="179" w:type="dxa"/>
          </w:tcPr>
          <w:p w14:paraId="6E9C8A27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6" w:type="dxa"/>
            <w:vAlign w:val="bottom"/>
          </w:tcPr>
          <w:p w14:paraId="066CF7AD" w14:textId="2F99B459" w:rsidR="005E3910" w:rsidRPr="00B1041C" w:rsidRDefault="005E3910" w:rsidP="005E3910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E3910" w:rsidRPr="00B1041C" w14:paraId="3A2BF910" w14:textId="77777777" w:rsidTr="00E423E2">
        <w:trPr>
          <w:gridAfter w:val="2"/>
          <w:wAfter w:w="1346" w:type="dxa"/>
          <w:cantSplit/>
        </w:trPr>
        <w:tc>
          <w:tcPr>
            <w:tcW w:w="3409" w:type="dxa"/>
          </w:tcPr>
          <w:p w14:paraId="09DE710A" w14:textId="49C7EC0B" w:rsidR="005E3910" w:rsidRPr="00F76106" w:rsidRDefault="005E3910" w:rsidP="005E3910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="Angsana New" w:hAnsi="Angsana New" w:cs="Angsana New"/>
                <w:sz w:val="24"/>
                <w:szCs w:val="24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เซ็นทรัลกรุ๊ป ออนไลน์ จำกัด</w:t>
            </w:r>
          </w:p>
        </w:tc>
        <w:tc>
          <w:tcPr>
            <w:tcW w:w="1001" w:type="dxa"/>
          </w:tcPr>
          <w:p w14:paraId="35A34102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301C24A" w14:textId="3D6A2A47" w:rsidR="005E3910" w:rsidRPr="00F76106" w:rsidRDefault="005E3910" w:rsidP="004E1DF2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180" w:type="dxa"/>
          </w:tcPr>
          <w:p w14:paraId="0587858D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B1B1E95" w14:textId="65A39283" w:rsidR="005E3910" w:rsidRPr="00F76106" w:rsidRDefault="005E3910" w:rsidP="004E1DF2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180" w:type="dxa"/>
          </w:tcPr>
          <w:p w14:paraId="1A7101FD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C6601CD" w14:textId="14ED5BEB" w:rsidR="005E3910" w:rsidRPr="00F76106" w:rsidRDefault="005E3910" w:rsidP="005E3910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300</w:t>
            </w:r>
          </w:p>
        </w:tc>
        <w:tc>
          <w:tcPr>
            <w:tcW w:w="180" w:type="dxa"/>
          </w:tcPr>
          <w:p w14:paraId="70600CD5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FD92EDB" w14:textId="30C8D97F" w:rsidR="005E3910" w:rsidRPr="00B1041C" w:rsidRDefault="005E3910" w:rsidP="005E3910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300</w:t>
            </w:r>
          </w:p>
        </w:tc>
        <w:tc>
          <w:tcPr>
            <w:tcW w:w="180" w:type="dxa"/>
          </w:tcPr>
          <w:p w14:paraId="39E75B8E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BB021D0" w14:textId="52A21D58" w:rsidR="005E3910" w:rsidRPr="00F76106" w:rsidRDefault="005E3910" w:rsidP="005E3910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F0E107D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99B62DA" w14:textId="4792A0FA" w:rsidR="005E3910" w:rsidRPr="00F76106" w:rsidRDefault="005E3910" w:rsidP="005E3910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92C1E0F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9" w:type="dxa"/>
            <w:vAlign w:val="bottom"/>
          </w:tcPr>
          <w:p w14:paraId="5C8A0F9F" w14:textId="656FED82" w:rsidR="005E3910" w:rsidRPr="00F76106" w:rsidRDefault="005E3910" w:rsidP="005E3910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</w:tcPr>
          <w:p w14:paraId="37862F5D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73" w:type="dxa"/>
            <w:vAlign w:val="bottom"/>
          </w:tcPr>
          <w:p w14:paraId="31D3CC24" w14:textId="253081C6" w:rsidR="005E3910" w:rsidRPr="00B1041C" w:rsidRDefault="005E3910" w:rsidP="005E3910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254B5440" w14:textId="77777777" w:rsidR="005E3910" w:rsidRPr="00B1041C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8" w:type="dxa"/>
            <w:vAlign w:val="bottom"/>
          </w:tcPr>
          <w:p w14:paraId="55EBE68D" w14:textId="5380A4DD" w:rsidR="005E3910" w:rsidRPr="00AD5D6E" w:rsidRDefault="005E3910" w:rsidP="00AD5D6E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55F89E1E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68" w:type="dxa"/>
            <w:gridSpan w:val="2"/>
            <w:vAlign w:val="bottom"/>
          </w:tcPr>
          <w:p w14:paraId="3DD6B825" w14:textId="2D9AE151" w:rsidR="005E3910" w:rsidRPr="00AD5D6E" w:rsidRDefault="005E3910" w:rsidP="00AD5D6E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3" w:type="dxa"/>
            <w:gridSpan w:val="2"/>
          </w:tcPr>
          <w:p w14:paraId="7DD2C019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3" w:type="dxa"/>
            <w:gridSpan w:val="2"/>
            <w:vAlign w:val="bottom"/>
          </w:tcPr>
          <w:p w14:paraId="19207B51" w14:textId="01D6BCEA" w:rsidR="005E3910" w:rsidRPr="00F76106" w:rsidRDefault="005E3910" w:rsidP="005E3910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9" w:type="dxa"/>
          </w:tcPr>
          <w:p w14:paraId="0E278C33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6" w:type="dxa"/>
            <w:vAlign w:val="bottom"/>
          </w:tcPr>
          <w:p w14:paraId="1E3A35BB" w14:textId="36A88C14" w:rsidR="005E3910" w:rsidRPr="00B1041C" w:rsidRDefault="005E3910" w:rsidP="005E3910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E3910" w:rsidRPr="00B1041C" w14:paraId="322538BE" w14:textId="77777777" w:rsidTr="00E423E2">
        <w:trPr>
          <w:gridAfter w:val="2"/>
          <w:wAfter w:w="1346" w:type="dxa"/>
          <w:cantSplit/>
        </w:trPr>
        <w:tc>
          <w:tcPr>
            <w:tcW w:w="3409" w:type="dxa"/>
          </w:tcPr>
          <w:p w14:paraId="46EBAA34" w14:textId="15B74E6C" w:rsidR="005E3910" w:rsidRPr="00F76106" w:rsidRDefault="005E3910" w:rsidP="005E3910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="Angsana New" w:hAnsi="Angsana New" w:cs="Angsana New"/>
                <w:sz w:val="24"/>
                <w:szCs w:val="24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เซ็นเนอร์จี อินโนเวชั่น จำกัด</w:t>
            </w:r>
          </w:p>
        </w:tc>
        <w:tc>
          <w:tcPr>
            <w:tcW w:w="1001" w:type="dxa"/>
          </w:tcPr>
          <w:p w14:paraId="59ED6EF8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4C71762" w14:textId="2CE4C46E" w:rsidR="005E3910" w:rsidRPr="00F76106" w:rsidRDefault="005E3910" w:rsidP="004E1DF2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0" w:type="dxa"/>
          </w:tcPr>
          <w:p w14:paraId="64D8C4AB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AFDCB8E" w14:textId="4F389D2E" w:rsidR="005E3910" w:rsidRPr="00F76106" w:rsidRDefault="005E3910" w:rsidP="004E1DF2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0" w:type="dxa"/>
          </w:tcPr>
          <w:p w14:paraId="2576F4F5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FA023E8" w14:textId="70EC0083" w:rsidR="005E3910" w:rsidRPr="00F76106" w:rsidRDefault="005E3910" w:rsidP="005E3910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80" w:type="dxa"/>
          </w:tcPr>
          <w:p w14:paraId="1D8E715F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CA0072D" w14:textId="244CB09C" w:rsidR="005E3910" w:rsidRPr="00F76106" w:rsidRDefault="005E3910" w:rsidP="005E3910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80" w:type="dxa"/>
          </w:tcPr>
          <w:p w14:paraId="224035FF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46439CD" w14:textId="304CA099" w:rsidR="005E3910" w:rsidRPr="00F76106" w:rsidRDefault="005E3910" w:rsidP="005E3910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40A2FDB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5DAE236" w14:textId="5F3660EC" w:rsidR="005E3910" w:rsidRPr="00F76106" w:rsidRDefault="005E3910" w:rsidP="005E3910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92522E8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9" w:type="dxa"/>
            <w:vAlign w:val="bottom"/>
          </w:tcPr>
          <w:p w14:paraId="50B910B2" w14:textId="11F77483" w:rsidR="005E3910" w:rsidRPr="00F76106" w:rsidRDefault="005E3910" w:rsidP="005E3910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</w:tcPr>
          <w:p w14:paraId="66C26483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73" w:type="dxa"/>
            <w:vAlign w:val="bottom"/>
          </w:tcPr>
          <w:p w14:paraId="4A96EC5A" w14:textId="0A4E2C83" w:rsidR="005E3910" w:rsidRPr="00B1041C" w:rsidRDefault="005E3910" w:rsidP="005E3910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1AF60EB7" w14:textId="77777777" w:rsidR="005E3910" w:rsidRPr="00B1041C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8" w:type="dxa"/>
            <w:vAlign w:val="bottom"/>
          </w:tcPr>
          <w:p w14:paraId="6C9F4A09" w14:textId="0941A18F" w:rsidR="005E3910" w:rsidRPr="00AD5D6E" w:rsidRDefault="005E3910" w:rsidP="00AD5D6E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35E82704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68" w:type="dxa"/>
            <w:gridSpan w:val="2"/>
            <w:vAlign w:val="bottom"/>
          </w:tcPr>
          <w:p w14:paraId="262DA616" w14:textId="29C2A9C8" w:rsidR="005E3910" w:rsidRPr="00AD5D6E" w:rsidRDefault="005E3910" w:rsidP="00AD5D6E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3" w:type="dxa"/>
            <w:gridSpan w:val="2"/>
          </w:tcPr>
          <w:p w14:paraId="415BC2B5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3" w:type="dxa"/>
            <w:gridSpan w:val="2"/>
            <w:vAlign w:val="bottom"/>
          </w:tcPr>
          <w:p w14:paraId="78497DA1" w14:textId="261A0A57" w:rsidR="005E3910" w:rsidRPr="00F76106" w:rsidRDefault="005E3910" w:rsidP="005E3910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9" w:type="dxa"/>
          </w:tcPr>
          <w:p w14:paraId="36658E90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6" w:type="dxa"/>
            <w:vAlign w:val="bottom"/>
          </w:tcPr>
          <w:p w14:paraId="711AF490" w14:textId="7B12BB9F" w:rsidR="005E3910" w:rsidRPr="00B1041C" w:rsidRDefault="005E3910" w:rsidP="005E3910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E3910" w:rsidRPr="00F76106" w14:paraId="4D3C48A0" w14:textId="18B4B33B" w:rsidTr="00E423E2">
        <w:trPr>
          <w:cantSplit/>
        </w:trPr>
        <w:tc>
          <w:tcPr>
            <w:tcW w:w="3409" w:type="dxa"/>
          </w:tcPr>
          <w:p w14:paraId="14AE71BA" w14:textId="77777777" w:rsidR="005E3910" w:rsidRPr="00F76106" w:rsidRDefault="005E3910" w:rsidP="005E3910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1" w:type="dxa"/>
          </w:tcPr>
          <w:p w14:paraId="034DB016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668E25B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10C096E7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769DE3B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37F4DC2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0" w:type="dxa"/>
            <w:gridSpan w:val="3"/>
          </w:tcPr>
          <w:p w14:paraId="37AED638" w14:textId="0805C9C4" w:rsidR="005E3910" w:rsidRPr="00F76106" w:rsidRDefault="005E3910" w:rsidP="005E3910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610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F7610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ล้านยูโร</w:t>
            </w:r>
            <w:r w:rsidRPr="00F7610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495CE0FC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B2FF7B2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4A3E1A77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B8A26EA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E03B720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9" w:type="dxa"/>
          </w:tcPr>
          <w:p w14:paraId="3F95117B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</w:tcPr>
          <w:p w14:paraId="54CC60C4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73" w:type="dxa"/>
            <w:vAlign w:val="bottom"/>
          </w:tcPr>
          <w:p w14:paraId="3FA92B2D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57EA2D5F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78" w:type="dxa"/>
          </w:tcPr>
          <w:p w14:paraId="4DDB6F0D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764021E2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68" w:type="dxa"/>
            <w:gridSpan w:val="2"/>
          </w:tcPr>
          <w:p w14:paraId="1560C4FA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gridSpan w:val="2"/>
          </w:tcPr>
          <w:p w14:paraId="65AF399D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3" w:type="dxa"/>
            <w:gridSpan w:val="2"/>
          </w:tcPr>
          <w:p w14:paraId="0E42277C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9" w:type="dxa"/>
          </w:tcPr>
          <w:p w14:paraId="1AF185A8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6" w:type="dxa"/>
            <w:vAlign w:val="bottom"/>
          </w:tcPr>
          <w:p w14:paraId="3EA14E0E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73" w:type="dxa"/>
          </w:tcPr>
          <w:p w14:paraId="674CAAA2" w14:textId="77777777" w:rsidR="005E3910" w:rsidRPr="00F76106" w:rsidRDefault="005E3910" w:rsidP="005E3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673" w:type="dxa"/>
            <w:vAlign w:val="bottom"/>
          </w:tcPr>
          <w:p w14:paraId="033AFEA5" w14:textId="77777777" w:rsidR="005E3910" w:rsidRPr="00F76106" w:rsidRDefault="005E3910" w:rsidP="005E3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5E3910" w:rsidRPr="00B1041C" w14:paraId="709EB2EF" w14:textId="77777777" w:rsidTr="005E3910">
        <w:trPr>
          <w:gridAfter w:val="2"/>
          <w:wAfter w:w="1346" w:type="dxa"/>
          <w:cantSplit/>
        </w:trPr>
        <w:tc>
          <w:tcPr>
            <w:tcW w:w="3409" w:type="dxa"/>
          </w:tcPr>
          <w:p w14:paraId="0B5C5202" w14:textId="3BC3F72D" w:rsidR="005E3910" w:rsidRPr="00F76106" w:rsidRDefault="005E3910" w:rsidP="005E3910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="Angsana New" w:hAnsi="Angsana New" w:cs="Angsana New"/>
                <w:sz w:val="24"/>
                <w:szCs w:val="24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  <w:cs/>
              </w:rPr>
              <w:t>CRC Holland B.V.</w:t>
            </w:r>
          </w:p>
        </w:tc>
        <w:tc>
          <w:tcPr>
            <w:tcW w:w="1001" w:type="dxa"/>
            <w:vAlign w:val="bottom"/>
          </w:tcPr>
          <w:p w14:paraId="6FC2CD59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F4CB922" w14:textId="5F50733F" w:rsidR="005E3910" w:rsidRPr="00F76106" w:rsidRDefault="005E3910" w:rsidP="005E391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 xml:space="preserve">     100.00</w:t>
            </w:r>
          </w:p>
        </w:tc>
        <w:tc>
          <w:tcPr>
            <w:tcW w:w="180" w:type="dxa"/>
            <w:vAlign w:val="bottom"/>
          </w:tcPr>
          <w:p w14:paraId="5D67131C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654F722" w14:textId="3C5EF118" w:rsidR="005E3910" w:rsidRPr="00F76106" w:rsidRDefault="005E3910" w:rsidP="005E391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 xml:space="preserve">     100.00</w:t>
            </w:r>
          </w:p>
        </w:tc>
        <w:tc>
          <w:tcPr>
            <w:tcW w:w="180" w:type="dxa"/>
            <w:vAlign w:val="bottom"/>
          </w:tcPr>
          <w:p w14:paraId="1499A4A7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54E5137" w14:textId="28DC9FFF" w:rsidR="005E3910" w:rsidRPr="00F76106" w:rsidRDefault="005E3910" w:rsidP="005E3910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26</w:t>
            </w:r>
          </w:p>
        </w:tc>
        <w:tc>
          <w:tcPr>
            <w:tcW w:w="180" w:type="dxa"/>
            <w:vAlign w:val="bottom"/>
          </w:tcPr>
          <w:p w14:paraId="088E8DD1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FE32E71" w14:textId="2D497097" w:rsidR="005E3910" w:rsidRPr="00F76106" w:rsidRDefault="005E3910" w:rsidP="005E3910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26</w:t>
            </w:r>
          </w:p>
        </w:tc>
        <w:tc>
          <w:tcPr>
            <w:tcW w:w="180" w:type="dxa"/>
            <w:vAlign w:val="bottom"/>
          </w:tcPr>
          <w:p w14:paraId="297982A3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5957C09" w14:textId="06B9C914" w:rsidR="005E3910" w:rsidRPr="00F76106" w:rsidRDefault="005E3910" w:rsidP="005E391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989</w:t>
            </w:r>
          </w:p>
        </w:tc>
        <w:tc>
          <w:tcPr>
            <w:tcW w:w="180" w:type="dxa"/>
            <w:vAlign w:val="bottom"/>
          </w:tcPr>
          <w:p w14:paraId="42C4306C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7B828030" w14:textId="0F241B7F" w:rsidR="005E3910" w:rsidRPr="00F76106" w:rsidRDefault="005E3910" w:rsidP="0020694D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0694D">
              <w:rPr>
                <w:rFonts w:ascii="Angsana New" w:hAnsi="Angsana New" w:cs="Angsana New"/>
                <w:sz w:val="24"/>
                <w:szCs w:val="24"/>
                <w:lang w:bidi="th-TH"/>
              </w:rPr>
              <w:t>989</w:t>
            </w:r>
          </w:p>
        </w:tc>
        <w:tc>
          <w:tcPr>
            <w:tcW w:w="180" w:type="dxa"/>
            <w:vAlign w:val="bottom"/>
          </w:tcPr>
          <w:p w14:paraId="587CB349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9" w:type="dxa"/>
            <w:vAlign w:val="bottom"/>
          </w:tcPr>
          <w:p w14:paraId="42F6EF7B" w14:textId="5D3D88B9" w:rsidR="005E3910" w:rsidRPr="00F76106" w:rsidRDefault="005E3910" w:rsidP="005E3910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  <w:vAlign w:val="bottom"/>
          </w:tcPr>
          <w:p w14:paraId="164E141C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73" w:type="dxa"/>
            <w:vAlign w:val="bottom"/>
          </w:tcPr>
          <w:p w14:paraId="4C662228" w14:textId="5EDA567F" w:rsidR="005E3910" w:rsidRPr="00F76106" w:rsidRDefault="005E3910" w:rsidP="005E3910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053923EA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78" w:type="dxa"/>
            <w:vAlign w:val="bottom"/>
          </w:tcPr>
          <w:p w14:paraId="7C237124" w14:textId="35DF9450" w:rsidR="005E3910" w:rsidRPr="00F76106" w:rsidRDefault="005E3910" w:rsidP="0020694D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0694D">
              <w:rPr>
                <w:rFonts w:ascii="Angsana New" w:hAnsi="Angsana New" w:cs="Angsana New"/>
                <w:sz w:val="24"/>
                <w:szCs w:val="24"/>
                <w:lang w:bidi="th-TH"/>
              </w:rPr>
              <w:t>989</w:t>
            </w:r>
          </w:p>
        </w:tc>
        <w:tc>
          <w:tcPr>
            <w:tcW w:w="178" w:type="dxa"/>
            <w:vAlign w:val="bottom"/>
          </w:tcPr>
          <w:p w14:paraId="76B86790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68" w:type="dxa"/>
            <w:gridSpan w:val="2"/>
            <w:vAlign w:val="bottom"/>
          </w:tcPr>
          <w:p w14:paraId="1B69F853" w14:textId="059A1130" w:rsidR="005E3910" w:rsidRPr="00F76106" w:rsidRDefault="005E3910" w:rsidP="005E3910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989</w:t>
            </w:r>
          </w:p>
        </w:tc>
        <w:tc>
          <w:tcPr>
            <w:tcW w:w="183" w:type="dxa"/>
            <w:gridSpan w:val="2"/>
          </w:tcPr>
          <w:p w14:paraId="4B68491D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8" w:type="dxa"/>
            <w:vAlign w:val="bottom"/>
          </w:tcPr>
          <w:p w14:paraId="7740DA1A" w14:textId="500B8153" w:rsidR="005E3910" w:rsidRPr="00F76106" w:rsidRDefault="005E3910" w:rsidP="005E3910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4" w:type="dxa"/>
            <w:gridSpan w:val="2"/>
          </w:tcPr>
          <w:p w14:paraId="0DFC16FA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6" w:type="dxa"/>
            <w:vAlign w:val="bottom"/>
          </w:tcPr>
          <w:p w14:paraId="1B0A2E4B" w14:textId="0947A1BD" w:rsidR="005E3910" w:rsidRPr="00B1041C" w:rsidRDefault="005E3910" w:rsidP="005E3910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E3910" w:rsidRPr="00F76106" w14:paraId="538F25DC" w14:textId="1C148012" w:rsidTr="005E3910">
        <w:trPr>
          <w:cantSplit/>
        </w:trPr>
        <w:tc>
          <w:tcPr>
            <w:tcW w:w="3409" w:type="dxa"/>
          </w:tcPr>
          <w:p w14:paraId="7187A445" w14:textId="77777777" w:rsidR="005E3910" w:rsidRPr="00F76106" w:rsidRDefault="005E3910" w:rsidP="005E3910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1" w:type="dxa"/>
            <w:vAlign w:val="bottom"/>
          </w:tcPr>
          <w:p w14:paraId="7BB5D3D0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98BD05F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3C57F16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AA96022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ED9DCD5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4B5C1B6D" w14:textId="555CF22B" w:rsidR="005E3910" w:rsidRPr="00F76106" w:rsidRDefault="005E3910" w:rsidP="005E3910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610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(ล้าน</w:t>
            </w:r>
            <w:r w:rsidRPr="00F76106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เวียดนามดอง</w:t>
            </w:r>
            <w:r w:rsidRPr="00F7610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794F5F9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8AD0EFA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224452B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47E4CE1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C58076F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9" w:type="dxa"/>
            <w:vAlign w:val="bottom"/>
          </w:tcPr>
          <w:p w14:paraId="58223A43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34220FCE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73" w:type="dxa"/>
            <w:vAlign w:val="bottom"/>
          </w:tcPr>
          <w:p w14:paraId="19C52828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3BA24399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78" w:type="dxa"/>
            <w:vAlign w:val="bottom"/>
          </w:tcPr>
          <w:p w14:paraId="5B081FD8" w14:textId="77777777" w:rsidR="005E3910" w:rsidRPr="00F76106" w:rsidRDefault="005E3910" w:rsidP="0020694D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1BA8473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68" w:type="dxa"/>
            <w:gridSpan w:val="2"/>
            <w:vAlign w:val="bottom"/>
          </w:tcPr>
          <w:p w14:paraId="4B780798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gridSpan w:val="2"/>
          </w:tcPr>
          <w:p w14:paraId="56C82790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8" w:type="dxa"/>
          </w:tcPr>
          <w:p w14:paraId="7E421480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94" w:type="dxa"/>
            <w:gridSpan w:val="2"/>
          </w:tcPr>
          <w:p w14:paraId="48197C71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6" w:type="dxa"/>
            <w:vAlign w:val="bottom"/>
          </w:tcPr>
          <w:p w14:paraId="14C7E454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73" w:type="dxa"/>
          </w:tcPr>
          <w:p w14:paraId="5981E3AE" w14:textId="77777777" w:rsidR="005E3910" w:rsidRPr="00F76106" w:rsidRDefault="005E3910" w:rsidP="005E3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673" w:type="dxa"/>
            <w:vAlign w:val="bottom"/>
          </w:tcPr>
          <w:p w14:paraId="67088128" w14:textId="77777777" w:rsidR="005E3910" w:rsidRPr="00F76106" w:rsidRDefault="005E3910" w:rsidP="005E3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5E3910" w:rsidRPr="00B1041C" w14:paraId="5C63A26B" w14:textId="77777777" w:rsidTr="005E3910">
        <w:trPr>
          <w:gridAfter w:val="2"/>
          <w:wAfter w:w="1346" w:type="dxa"/>
          <w:cantSplit/>
        </w:trPr>
        <w:tc>
          <w:tcPr>
            <w:tcW w:w="3409" w:type="dxa"/>
          </w:tcPr>
          <w:p w14:paraId="30017731" w14:textId="5B48CB77" w:rsidR="005E3910" w:rsidRPr="00F76106" w:rsidRDefault="005E3910" w:rsidP="005E3910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="Angsana New" w:hAnsi="Angsana New" w:cs="Angsana New"/>
                <w:sz w:val="24"/>
                <w:szCs w:val="24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Central Global Service Joint Stock Company</w:t>
            </w:r>
          </w:p>
        </w:tc>
        <w:tc>
          <w:tcPr>
            <w:tcW w:w="1001" w:type="dxa"/>
            <w:vAlign w:val="bottom"/>
          </w:tcPr>
          <w:p w14:paraId="43467209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09197F1" w14:textId="2C621613" w:rsidR="005E3910" w:rsidRPr="00F76106" w:rsidRDefault="005E3910" w:rsidP="00AD1B2C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99.00</w:t>
            </w:r>
          </w:p>
        </w:tc>
        <w:tc>
          <w:tcPr>
            <w:tcW w:w="180" w:type="dxa"/>
            <w:vAlign w:val="bottom"/>
          </w:tcPr>
          <w:p w14:paraId="6C7EB5C4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4100967" w14:textId="650419E1" w:rsidR="005E3910" w:rsidRPr="00F76106" w:rsidRDefault="005E3910" w:rsidP="00AD1B2C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99.00</w:t>
            </w:r>
          </w:p>
        </w:tc>
        <w:tc>
          <w:tcPr>
            <w:tcW w:w="180" w:type="dxa"/>
            <w:vAlign w:val="bottom"/>
          </w:tcPr>
          <w:p w14:paraId="06459AB3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74C762E" w14:textId="32F2BD99" w:rsidR="005E3910" w:rsidRPr="001F1B9C" w:rsidRDefault="005E3910" w:rsidP="005E391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4,200</w:t>
            </w:r>
          </w:p>
        </w:tc>
        <w:tc>
          <w:tcPr>
            <w:tcW w:w="180" w:type="dxa"/>
            <w:vAlign w:val="bottom"/>
          </w:tcPr>
          <w:p w14:paraId="0B5EA28C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88E948C" w14:textId="6303C4A4" w:rsidR="005E3910" w:rsidRPr="00F76106" w:rsidRDefault="005E3910" w:rsidP="005E3910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4,200</w:t>
            </w:r>
          </w:p>
        </w:tc>
        <w:tc>
          <w:tcPr>
            <w:tcW w:w="180" w:type="dxa"/>
            <w:vAlign w:val="bottom"/>
          </w:tcPr>
          <w:p w14:paraId="20E5A7D6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5648294" w14:textId="2063C049" w:rsidR="005E3910" w:rsidRPr="00F76106" w:rsidRDefault="005E3910" w:rsidP="005E3910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80" w:type="dxa"/>
            <w:vAlign w:val="bottom"/>
          </w:tcPr>
          <w:p w14:paraId="1BF22655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3B5580E" w14:textId="4B7A6A47" w:rsidR="005E3910" w:rsidRPr="00F76106" w:rsidRDefault="005E3910" w:rsidP="0020694D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80" w:type="dxa"/>
            <w:vAlign w:val="bottom"/>
          </w:tcPr>
          <w:p w14:paraId="4EFFEE5F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9" w:type="dxa"/>
            <w:vAlign w:val="bottom"/>
          </w:tcPr>
          <w:p w14:paraId="4B6891D2" w14:textId="1CB317D2" w:rsidR="005E3910" w:rsidRPr="00F76106" w:rsidRDefault="005E3910" w:rsidP="005E3910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  <w:vAlign w:val="bottom"/>
          </w:tcPr>
          <w:p w14:paraId="05AF00EE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73" w:type="dxa"/>
            <w:vAlign w:val="bottom"/>
          </w:tcPr>
          <w:p w14:paraId="25C3638F" w14:textId="2AD9A1A9" w:rsidR="005E3910" w:rsidRPr="00B1041C" w:rsidRDefault="005E3910" w:rsidP="005E3910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53CF2829" w14:textId="77777777" w:rsidR="005E3910" w:rsidRPr="00B1041C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8" w:type="dxa"/>
            <w:vAlign w:val="bottom"/>
          </w:tcPr>
          <w:p w14:paraId="4D44841C" w14:textId="5D497EBA" w:rsidR="005E3910" w:rsidRPr="00F76106" w:rsidRDefault="005E3910" w:rsidP="0020694D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0694D">
              <w:rPr>
                <w:rFonts w:ascii="Angsana New" w:hAnsi="Angsana New" w:cs="Angsana New"/>
                <w:sz w:val="24"/>
                <w:szCs w:val="24"/>
                <w:lang w:bidi="th-TH"/>
              </w:rPr>
              <w:t>6</w:t>
            </w:r>
          </w:p>
        </w:tc>
        <w:tc>
          <w:tcPr>
            <w:tcW w:w="178" w:type="dxa"/>
            <w:vAlign w:val="bottom"/>
          </w:tcPr>
          <w:p w14:paraId="588D107E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68" w:type="dxa"/>
            <w:gridSpan w:val="2"/>
            <w:vAlign w:val="bottom"/>
          </w:tcPr>
          <w:p w14:paraId="36BEA850" w14:textId="0F847252" w:rsidR="005E3910" w:rsidRPr="00F76106" w:rsidRDefault="005E3910" w:rsidP="0020694D">
            <w:pPr>
              <w:pStyle w:val="acctfourfigures"/>
              <w:tabs>
                <w:tab w:val="clear" w:pos="765"/>
                <w:tab w:val="decimal" w:pos="49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83" w:type="dxa"/>
            <w:gridSpan w:val="2"/>
          </w:tcPr>
          <w:p w14:paraId="4B4BC62D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8" w:type="dxa"/>
            <w:vAlign w:val="bottom"/>
          </w:tcPr>
          <w:p w14:paraId="1E7AB5BD" w14:textId="646D3633" w:rsidR="005E3910" w:rsidRPr="00F76106" w:rsidRDefault="005E3910" w:rsidP="005E3910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4" w:type="dxa"/>
            <w:gridSpan w:val="2"/>
          </w:tcPr>
          <w:p w14:paraId="649AC9D5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6" w:type="dxa"/>
            <w:vAlign w:val="bottom"/>
          </w:tcPr>
          <w:p w14:paraId="213DD6BC" w14:textId="4C4FD61D" w:rsidR="005E3910" w:rsidRPr="00B1041C" w:rsidRDefault="005E3910" w:rsidP="005E3910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E3910" w:rsidRPr="00F76106" w14:paraId="36DF10C0" w14:textId="77777777" w:rsidTr="005E3910">
        <w:trPr>
          <w:gridAfter w:val="2"/>
          <w:wAfter w:w="1346" w:type="dxa"/>
          <w:cantSplit/>
        </w:trPr>
        <w:tc>
          <w:tcPr>
            <w:tcW w:w="3409" w:type="dxa"/>
          </w:tcPr>
          <w:p w14:paraId="0348A18B" w14:textId="77777777" w:rsidR="005E3910" w:rsidRPr="00F76106" w:rsidRDefault="005E3910" w:rsidP="005E3910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vAlign w:val="bottom"/>
          </w:tcPr>
          <w:p w14:paraId="1469F610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0118FDE" w14:textId="77777777" w:rsidR="005E3910" w:rsidRDefault="005E3910" w:rsidP="005E391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CC91023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87CFC69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DEC1EFC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66D9764" w14:textId="77777777" w:rsidR="005E3910" w:rsidRDefault="005E3910" w:rsidP="005E3910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555BC42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523FD28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0B39E75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66" w:type="dxa"/>
            <w:gridSpan w:val="18"/>
            <w:vAlign w:val="bottom"/>
          </w:tcPr>
          <w:p w14:paraId="4F52CF14" w14:textId="1939E1DF" w:rsidR="005E3910" w:rsidRPr="00F76106" w:rsidRDefault="005E3910" w:rsidP="005E3910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610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5E3910" w:rsidRPr="00F76106" w14:paraId="6A3FDE89" w14:textId="77777777" w:rsidTr="005E3910">
        <w:trPr>
          <w:gridAfter w:val="2"/>
          <w:wAfter w:w="1346" w:type="dxa"/>
          <w:cantSplit/>
        </w:trPr>
        <w:tc>
          <w:tcPr>
            <w:tcW w:w="3409" w:type="dxa"/>
          </w:tcPr>
          <w:p w14:paraId="0B395069" w14:textId="4DB1BEAE" w:rsidR="005E3910" w:rsidRPr="00F76106" w:rsidRDefault="005E3910" w:rsidP="005E3910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vAlign w:val="bottom"/>
          </w:tcPr>
          <w:p w14:paraId="30CE8850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1D0A5CC7" w14:textId="77777777" w:rsidR="005E3910" w:rsidRPr="00F76106" w:rsidRDefault="005E3910" w:rsidP="005E391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7610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สัดส่วน</w:t>
            </w:r>
          </w:p>
          <w:p w14:paraId="408B494D" w14:textId="3195F6B7" w:rsidR="005E3910" w:rsidRPr="00F76106" w:rsidRDefault="005E3910" w:rsidP="005E391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610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  <w:vAlign w:val="bottom"/>
          </w:tcPr>
          <w:p w14:paraId="3A87EF2E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647DE8E5" w14:textId="51C647FA" w:rsidR="005E3910" w:rsidRPr="00F76106" w:rsidRDefault="005E3910" w:rsidP="005E3910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610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4D5C92E0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7A93DD70" w14:textId="68209021" w:rsidR="005E3910" w:rsidRPr="00F76106" w:rsidRDefault="005E3910" w:rsidP="005E3910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610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15A30A2D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3" w:type="dxa"/>
            <w:gridSpan w:val="3"/>
            <w:vAlign w:val="bottom"/>
          </w:tcPr>
          <w:p w14:paraId="438E702B" w14:textId="2C6F09A0" w:rsidR="005E3910" w:rsidRPr="00F76106" w:rsidRDefault="005E3910" w:rsidP="005E3910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610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  <w:vAlign w:val="bottom"/>
          </w:tcPr>
          <w:p w14:paraId="4A71FED5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524" w:type="dxa"/>
            <w:gridSpan w:val="4"/>
            <w:vAlign w:val="bottom"/>
          </w:tcPr>
          <w:p w14:paraId="35876E08" w14:textId="1D23CE52" w:rsidR="005E3910" w:rsidRPr="00F76106" w:rsidRDefault="005E3910" w:rsidP="005E3910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610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  <w:r w:rsidRPr="00F7610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  <w:r w:rsidRPr="00F76106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83" w:type="dxa"/>
            <w:gridSpan w:val="2"/>
          </w:tcPr>
          <w:p w14:paraId="2794EFA4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8" w:type="dxa"/>
            <w:gridSpan w:val="4"/>
          </w:tcPr>
          <w:p w14:paraId="6B1FF615" w14:textId="77777777" w:rsidR="005E3910" w:rsidRPr="00F76106" w:rsidRDefault="005E3910" w:rsidP="005E391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7610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เงินปันผลรับสำหรับ</w:t>
            </w:r>
          </w:p>
          <w:p w14:paraId="74A49D9F" w14:textId="5292C2DD" w:rsidR="005E3910" w:rsidRPr="00F76106" w:rsidRDefault="005E3910" w:rsidP="005E3910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610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งวด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เก้า</w:t>
            </w:r>
            <w:r w:rsidRPr="00F7610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5E3910" w:rsidRPr="00F76106" w14:paraId="76224DEA" w14:textId="77777777" w:rsidTr="005E3910">
        <w:trPr>
          <w:gridAfter w:val="2"/>
          <w:wAfter w:w="1346" w:type="dxa"/>
          <w:cantSplit/>
        </w:trPr>
        <w:tc>
          <w:tcPr>
            <w:tcW w:w="3409" w:type="dxa"/>
          </w:tcPr>
          <w:p w14:paraId="7BBE1002" w14:textId="77777777" w:rsidR="005E3910" w:rsidRPr="00F76106" w:rsidRDefault="005E3910" w:rsidP="005E3910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vAlign w:val="bottom"/>
          </w:tcPr>
          <w:p w14:paraId="457921B9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530F9FEE" w14:textId="1690451F" w:rsidR="005E3910" w:rsidRDefault="005E3910" w:rsidP="005E3910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76106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กันย</w:t>
            </w:r>
            <w:r w:rsidRPr="00F76106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ายน</w:t>
            </w:r>
          </w:p>
        </w:tc>
        <w:tc>
          <w:tcPr>
            <w:tcW w:w="180" w:type="dxa"/>
            <w:vAlign w:val="bottom"/>
          </w:tcPr>
          <w:p w14:paraId="1977529E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11A9331F" w14:textId="0406C7DC" w:rsidR="005E3910" w:rsidRPr="00F76106" w:rsidRDefault="005E3910" w:rsidP="005E3910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6106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F7610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  <w:vAlign w:val="bottom"/>
          </w:tcPr>
          <w:p w14:paraId="231AD6D3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57B016B8" w14:textId="762C67C4" w:rsidR="005E3910" w:rsidRDefault="005E3910" w:rsidP="005E3910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76106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กันย</w:t>
            </w:r>
            <w:r w:rsidRPr="00F76106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ายน</w:t>
            </w:r>
          </w:p>
        </w:tc>
        <w:tc>
          <w:tcPr>
            <w:tcW w:w="180" w:type="dxa"/>
            <w:vAlign w:val="bottom"/>
          </w:tcPr>
          <w:p w14:paraId="19648848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40CCFA2A" w14:textId="1CEE66BB" w:rsidR="005E3910" w:rsidRPr="00F76106" w:rsidRDefault="005E3910" w:rsidP="005E3910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6106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F7610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  <w:vAlign w:val="bottom"/>
          </w:tcPr>
          <w:p w14:paraId="12A5E617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178C91D" w14:textId="69FD9B11" w:rsidR="005E3910" w:rsidRDefault="005E3910" w:rsidP="005E3910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76106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กันย</w:t>
            </w:r>
            <w:r w:rsidRPr="00F76106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ายน</w:t>
            </w:r>
          </w:p>
        </w:tc>
        <w:tc>
          <w:tcPr>
            <w:tcW w:w="180" w:type="dxa"/>
            <w:vAlign w:val="bottom"/>
          </w:tcPr>
          <w:p w14:paraId="11C81F53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45667910" w14:textId="05AD40C1" w:rsidR="005E3910" w:rsidRPr="00F76106" w:rsidRDefault="005E3910" w:rsidP="005E3910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6106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F7610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  <w:vAlign w:val="bottom"/>
          </w:tcPr>
          <w:p w14:paraId="073F2BDA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9" w:type="dxa"/>
          </w:tcPr>
          <w:p w14:paraId="1D81FB80" w14:textId="426A2AA0" w:rsidR="005E3910" w:rsidRPr="00F76106" w:rsidRDefault="005E3910" w:rsidP="005E3910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6106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กันย</w:t>
            </w:r>
            <w:r w:rsidRPr="00F76106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ายน</w:t>
            </w:r>
          </w:p>
        </w:tc>
        <w:tc>
          <w:tcPr>
            <w:tcW w:w="181" w:type="dxa"/>
            <w:vAlign w:val="bottom"/>
          </w:tcPr>
          <w:p w14:paraId="1E9A24E9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73" w:type="dxa"/>
          </w:tcPr>
          <w:p w14:paraId="1A86B618" w14:textId="2B10653D" w:rsidR="005E3910" w:rsidRPr="00F76106" w:rsidRDefault="005E3910" w:rsidP="005E3910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6106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F7610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78" w:type="dxa"/>
            <w:vAlign w:val="bottom"/>
          </w:tcPr>
          <w:p w14:paraId="3D047A14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78" w:type="dxa"/>
          </w:tcPr>
          <w:p w14:paraId="6FCC366B" w14:textId="320871B9" w:rsidR="005E3910" w:rsidRDefault="005E3910" w:rsidP="005E3910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76106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กันย</w:t>
            </w:r>
            <w:r w:rsidRPr="00F76106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ายน</w:t>
            </w:r>
          </w:p>
        </w:tc>
        <w:tc>
          <w:tcPr>
            <w:tcW w:w="178" w:type="dxa"/>
            <w:vAlign w:val="bottom"/>
          </w:tcPr>
          <w:p w14:paraId="085088F5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68" w:type="dxa"/>
            <w:gridSpan w:val="2"/>
          </w:tcPr>
          <w:p w14:paraId="14A2C9A4" w14:textId="2E1F191B" w:rsidR="005E3910" w:rsidRPr="00F76106" w:rsidRDefault="005E3910" w:rsidP="005E3910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6106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F7610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83" w:type="dxa"/>
            <w:gridSpan w:val="2"/>
          </w:tcPr>
          <w:p w14:paraId="441E599E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8" w:type="dxa"/>
          </w:tcPr>
          <w:p w14:paraId="5B60CF59" w14:textId="47BC41CD" w:rsidR="005E3910" w:rsidRDefault="005E3910" w:rsidP="005E3910">
            <w:pPr>
              <w:pStyle w:val="acctfourfigures"/>
              <w:tabs>
                <w:tab w:val="clear" w:pos="765"/>
              </w:tabs>
              <w:spacing w:line="240" w:lineRule="auto"/>
              <w:ind w:left="-55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76106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กันย</w:t>
            </w:r>
            <w:r w:rsidRPr="00F76106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ายน</w:t>
            </w:r>
          </w:p>
        </w:tc>
        <w:tc>
          <w:tcPr>
            <w:tcW w:w="194" w:type="dxa"/>
            <w:gridSpan w:val="2"/>
            <w:vAlign w:val="bottom"/>
          </w:tcPr>
          <w:p w14:paraId="2BFF7814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6" w:type="dxa"/>
          </w:tcPr>
          <w:p w14:paraId="02AE5C94" w14:textId="39A3CD7C" w:rsidR="005E3910" w:rsidRPr="00F76106" w:rsidRDefault="005E3910" w:rsidP="005E39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6106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กันย</w:t>
            </w:r>
            <w:r w:rsidRPr="00F76106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ายน</w:t>
            </w:r>
          </w:p>
        </w:tc>
      </w:tr>
      <w:tr w:rsidR="005E3910" w:rsidRPr="00F76106" w14:paraId="58D885F2" w14:textId="77777777" w:rsidTr="005E3910">
        <w:trPr>
          <w:gridAfter w:val="2"/>
          <w:wAfter w:w="1346" w:type="dxa"/>
          <w:cantSplit/>
        </w:trPr>
        <w:tc>
          <w:tcPr>
            <w:tcW w:w="3409" w:type="dxa"/>
          </w:tcPr>
          <w:p w14:paraId="7D670C2E" w14:textId="77777777" w:rsidR="005E3910" w:rsidRPr="00F76106" w:rsidRDefault="005E3910" w:rsidP="005E3910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vAlign w:val="bottom"/>
          </w:tcPr>
          <w:p w14:paraId="754B3047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6087FF77" w14:textId="4BA2E2AC" w:rsidR="005E3910" w:rsidRDefault="005E3910" w:rsidP="005E3910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76106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80" w:type="dxa"/>
            <w:vAlign w:val="bottom"/>
          </w:tcPr>
          <w:p w14:paraId="5C6052D1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6560CEA" w14:textId="132DFBCC" w:rsidR="005E3910" w:rsidRPr="00F76106" w:rsidRDefault="005E3910" w:rsidP="005E3910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6106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80" w:type="dxa"/>
            <w:vAlign w:val="bottom"/>
          </w:tcPr>
          <w:p w14:paraId="5E3A69E9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1FE080F" w14:textId="413BE643" w:rsidR="005E3910" w:rsidRDefault="005E3910" w:rsidP="005E3910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76106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80" w:type="dxa"/>
            <w:vAlign w:val="bottom"/>
          </w:tcPr>
          <w:p w14:paraId="0987D6F5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B4E2EA0" w14:textId="6109D7CA" w:rsidR="005E3910" w:rsidRPr="00F76106" w:rsidRDefault="005E3910" w:rsidP="005E3910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6106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80" w:type="dxa"/>
            <w:vAlign w:val="bottom"/>
          </w:tcPr>
          <w:p w14:paraId="415F94BF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ADA2BC5" w14:textId="6299EC2D" w:rsidR="005E3910" w:rsidRDefault="005E3910" w:rsidP="005E3910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76106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80" w:type="dxa"/>
            <w:vAlign w:val="bottom"/>
          </w:tcPr>
          <w:p w14:paraId="6ECDE9DF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6C9210E3" w14:textId="46065FCD" w:rsidR="005E3910" w:rsidRPr="00F76106" w:rsidRDefault="005E3910" w:rsidP="005E3910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6106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80" w:type="dxa"/>
            <w:vAlign w:val="bottom"/>
          </w:tcPr>
          <w:p w14:paraId="3A9EBE7D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9" w:type="dxa"/>
          </w:tcPr>
          <w:p w14:paraId="76FE9C25" w14:textId="2F08A170" w:rsidR="005E3910" w:rsidRPr="00F76106" w:rsidRDefault="005E3910" w:rsidP="005E3910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6106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81" w:type="dxa"/>
            <w:vAlign w:val="bottom"/>
          </w:tcPr>
          <w:p w14:paraId="20B9365F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73" w:type="dxa"/>
          </w:tcPr>
          <w:p w14:paraId="7C67A8F5" w14:textId="79261C14" w:rsidR="005E3910" w:rsidRPr="00F76106" w:rsidRDefault="005E3910" w:rsidP="005E3910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6106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78" w:type="dxa"/>
            <w:vAlign w:val="bottom"/>
          </w:tcPr>
          <w:p w14:paraId="2FC9C607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78" w:type="dxa"/>
          </w:tcPr>
          <w:p w14:paraId="6ABEBA4E" w14:textId="7A12FA6B" w:rsidR="005E3910" w:rsidRDefault="005E3910" w:rsidP="005E3910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76106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78" w:type="dxa"/>
            <w:vAlign w:val="bottom"/>
          </w:tcPr>
          <w:p w14:paraId="31FE3248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68" w:type="dxa"/>
            <w:gridSpan w:val="2"/>
          </w:tcPr>
          <w:p w14:paraId="7FDBB5DD" w14:textId="451DE45D" w:rsidR="005E3910" w:rsidRPr="00F76106" w:rsidRDefault="005E3910" w:rsidP="005E3910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6106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83" w:type="dxa"/>
            <w:gridSpan w:val="2"/>
          </w:tcPr>
          <w:p w14:paraId="2ADCEAF4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8" w:type="dxa"/>
          </w:tcPr>
          <w:p w14:paraId="782E5C4B" w14:textId="272D6575" w:rsidR="005E3910" w:rsidRDefault="005E3910" w:rsidP="005E3910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76106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94" w:type="dxa"/>
            <w:gridSpan w:val="2"/>
            <w:vAlign w:val="bottom"/>
          </w:tcPr>
          <w:p w14:paraId="2597984B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6" w:type="dxa"/>
          </w:tcPr>
          <w:p w14:paraId="43BA3037" w14:textId="1399F91F" w:rsidR="005E3910" w:rsidRPr="00F76106" w:rsidRDefault="005E3910" w:rsidP="005E39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6106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</w:tr>
      <w:tr w:rsidR="005E3910" w:rsidRPr="00F76106" w14:paraId="51E485EB" w14:textId="77777777" w:rsidTr="005E3910">
        <w:trPr>
          <w:gridAfter w:val="2"/>
          <w:wAfter w:w="1346" w:type="dxa"/>
          <w:cantSplit/>
        </w:trPr>
        <w:tc>
          <w:tcPr>
            <w:tcW w:w="3409" w:type="dxa"/>
          </w:tcPr>
          <w:p w14:paraId="53154BC2" w14:textId="77777777" w:rsidR="005E3910" w:rsidRPr="00F76106" w:rsidRDefault="005E3910" w:rsidP="005E3910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</w:tcPr>
          <w:p w14:paraId="73082ADD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0" w:type="dxa"/>
            <w:gridSpan w:val="3"/>
          </w:tcPr>
          <w:p w14:paraId="63267AF7" w14:textId="62F6CE3C" w:rsidR="005E3910" w:rsidRPr="00F76106" w:rsidRDefault="005E3910" w:rsidP="005E39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76106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5648369D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0" w:type="dxa"/>
            <w:gridSpan w:val="3"/>
          </w:tcPr>
          <w:p w14:paraId="2B64076B" w14:textId="39BAA644" w:rsidR="005E3910" w:rsidRPr="00F76106" w:rsidRDefault="005E3910" w:rsidP="005E3910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F7610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F7610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ล้านดอลล่าร์</w:t>
            </w:r>
            <w:r w:rsidRPr="00F76106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สหรัฐ</w:t>
            </w:r>
            <w:r w:rsidRPr="00F7610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377D5A4E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66" w:type="dxa"/>
            <w:gridSpan w:val="18"/>
          </w:tcPr>
          <w:p w14:paraId="4B0675DD" w14:textId="25E06037" w:rsidR="005E3910" w:rsidRPr="00F76106" w:rsidRDefault="005E3910" w:rsidP="005E3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F76106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5E3910" w:rsidRPr="00F76106" w14:paraId="493BAED1" w14:textId="77777777" w:rsidTr="005E3910">
        <w:trPr>
          <w:gridAfter w:val="2"/>
          <w:wAfter w:w="1346" w:type="dxa"/>
          <w:cantSplit/>
        </w:trPr>
        <w:tc>
          <w:tcPr>
            <w:tcW w:w="3409" w:type="dxa"/>
          </w:tcPr>
          <w:p w14:paraId="652905D4" w14:textId="275CF43A" w:rsidR="005E3910" w:rsidRPr="001A6CE1" w:rsidRDefault="005E3910" w:rsidP="005E3910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1A6CE1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</w:t>
            </w:r>
            <w:r w:rsidRPr="001A6CE1">
              <w:rPr>
                <w:rFonts w:ascii="Angsana New" w:hAnsi="Angsana New" w:cs="Angsana New"/>
                <w:i/>
                <w:iCs/>
                <w:sz w:val="24"/>
                <w:szCs w:val="24"/>
              </w:rPr>
              <w:t xml:space="preserve"> </w:t>
            </w:r>
            <w:r w:rsidRPr="006D0920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(</w:t>
            </w:r>
            <w:r w:rsidRPr="006D0920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ต่อ</w:t>
            </w:r>
            <w:r w:rsidRPr="006D0920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001" w:type="dxa"/>
          </w:tcPr>
          <w:p w14:paraId="71D18881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0" w:type="dxa"/>
            <w:gridSpan w:val="3"/>
          </w:tcPr>
          <w:p w14:paraId="0E6EABB0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46BD24ED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0" w:type="dxa"/>
            <w:gridSpan w:val="3"/>
          </w:tcPr>
          <w:p w14:paraId="613E7575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42CEFC8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66" w:type="dxa"/>
            <w:gridSpan w:val="18"/>
          </w:tcPr>
          <w:p w14:paraId="3AF7A32C" w14:textId="77777777" w:rsidR="005E3910" w:rsidRPr="00F76106" w:rsidRDefault="005E3910" w:rsidP="005E3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</w:p>
        </w:tc>
      </w:tr>
      <w:tr w:rsidR="005E3910" w:rsidRPr="00F76106" w14:paraId="1C38093A" w14:textId="77777777" w:rsidTr="00E423E2">
        <w:trPr>
          <w:gridAfter w:val="2"/>
          <w:wAfter w:w="1346" w:type="dxa"/>
          <w:cantSplit/>
        </w:trPr>
        <w:tc>
          <w:tcPr>
            <w:tcW w:w="3409" w:type="dxa"/>
          </w:tcPr>
          <w:p w14:paraId="7C774E75" w14:textId="3591A9E7" w:rsidR="005E3910" w:rsidRPr="00F76106" w:rsidRDefault="005E3910" w:rsidP="005E3910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="Angsana New" w:hAnsi="Angsana New" w:cs="Angsana New"/>
                <w:sz w:val="24"/>
                <w:szCs w:val="24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  <w:cs/>
              </w:rPr>
              <w:t>Hillborough Group Ltd.</w:t>
            </w:r>
          </w:p>
        </w:tc>
        <w:tc>
          <w:tcPr>
            <w:tcW w:w="1001" w:type="dxa"/>
            <w:vAlign w:val="bottom"/>
          </w:tcPr>
          <w:p w14:paraId="0809C755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A30BFD9" w14:textId="1D5FA10C" w:rsidR="005E3910" w:rsidRPr="00F76106" w:rsidRDefault="005E3910" w:rsidP="00AB0A77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180" w:type="dxa"/>
            <w:vAlign w:val="bottom"/>
          </w:tcPr>
          <w:p w14:paraId="3B3CDBF9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8CFA7EA" w14:textId="3D27FD28" w:rsidR="005E3910" w:rsidRPr="00F76106" w:rsidRDefault="005E3910" w:rsidP="00AB0A77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180" w:type="dxa"/>
            <w:vAlign w:val="bottom"/>
          </w:tcPr>
          <w:p w14:paraId="41698849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89E2EEA" w14:textId="256066C2" w:rsidR="005E3910" w:rsidRPr="001F1B9C" w:rsidRDefault="005E3910" w:rsidP="005E3910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527</w:t>
            </w:r>
          </w:p>
        </w:tc>
        <w:tc>
          <w:tcPr>
            <w:tcW w:w="180" w:type="dxa"/>
            <w:vAlign w:val="bottom"/>
          </w:tcPr>
          <w:p w14:paraId="377A8B0B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334FC23" w14:textId="38CAC005" w:rsidR="005E3910" w:rsidRPr="00F76106" w:rsidRDefault="005E3910" w:rsidP="005E3910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394</w:t>
            </w:r>
          </w:p>
        </w:tc>
        <w:tc>
          <w:tcPr>
            <w:tcW w:w="180" w:type="dxa"/>
          </w:tcPr>
          <w:p w14:paraId="52B9AE12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857BCFC" w14:textId="6853B8B1" w:rsidR="005E3910" w:rsidRPr="00F76106" w:rsidRDefault="005E3910" w:rsidP="005E3910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7,255</w:t>
            </w:r>
          </w:p>
        </w:tc>
        <w:tc>
          <w:tcPr>
            <w:tcW w:w="180" w:type="dxa"/>
            <w:vAlign w:val="bottom"/>
          </w:tcPr>
          <w:p w14:paraId="18F9DE39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4CEFFE8" w14:textId="1F66BF2A" w:rsidR="005E3910" w:rsidRPr="00F76106" w:rsidRDefault="005E3910" w:rsidP="005E3910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13,020</w:t>
            </w:r>
          </w:p>
        </w:tc>
        <w:tc>
          <w:tcPr>
            <w:tcW w:w="180" w:type="dxa"/>
            <w:vAlign w:val="bottom"/>
          </w:tcPr>
          <w:p w14:paraId="543C40E5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9" w:type="dxa"/>
            <w:vAlign w:val="bottom"/>
          </w:tcPr>
          <w:p w14:paraId="26927453" w14:textId="2EBBE4A6" w:rsidR="005E3910" w:rsidRPr="00F76106" w:rsidRDefault="005E3910" w:rsidP="005E3910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  <w:vAlign w:val="bottom"/>
          </w:tcPr>
          <w:p w14:paraId="5B85538A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73" w:type="dxa"/>
            <w:vAlign w:val="bottom"/>
          </w:tcPr>
          <w:p w14:paraId="24E2C899" w14:textId="6DEA4C79" w:rsidR="005E3910" w:rsidRPr="00F76106" w:rsidRDefault="005E3910" w:rsidP="005E3910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2B366BE7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78" w:type="dxa"/>
            <w:vAlign w:val="bottom"/>
          </w:tcPr>
          <w:p w14:paraId="61D639FC" w14:textId="335E5F55" w:rsidR="005E3910" w:rsidRPr="00F76106" w:rsidRDefault="005E3910" w:rsidP="005E3910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7,255</w:t>
            </w:r>
          </w:p>
        </w:tc>
        <w:tc>
          <w:tcPr>
            <w:tcW w:w="178" w:type="dxa"/>
            <w:vAlign w:val="bottom"/>
          </w:tcPr>
          <w:p w14:paraId="727B53CF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68" w:type="dxa"/>
            <w:gridSpan w:val="2"/>
            <w:vAlign w:val="bottom"/>
          </w:tcPr>
          <w:p w14:paraId="004B0F2F" w14:textId="2910DF29" w:rsidR="005E3910" w:rsidRPr="00F76106" w:rsidRDefault="005E3910" w:rsidP="005E3910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13,020</w:t>
            </w:r>
          </w:p>
        </w:tc>
        <w:tc>
          <w:tcPr>
            <w:tcW w:w="183" w:type="dxa"/>
            <w:gridSpan w:val="2"/>
          </w:tcPr>
          <w:p w14:paraId="5A922F9A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8" w:type="dxa"/>
            <w:vAlign w:val="bottom"/>
          </w:tcPr>
          <w:p w14:paraId="35390342" w14:textId="018B27A9" w:rsidR="005E3910" w:rsidRPr="00F76106" w:rsidRDefault="005E3910" w:rsidP="005E3910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4" w:type="dxa"/>
            <w:gridSpan w:val="2"/>
          </w:tcPr>
          <w:p w14:paraId="673EDACF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6" w:type="dxa"/>
            <w:vAlign w:val="bottom"/>
          </w:tcPr>
          <w:p w14:paraId="715D1D40" w14:textId="7425E99B" w:rsidR="005E3910" w:rsidRPr="00F76106" w:rsidRDefault="005E3910" w:rsidP="005E3910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</w:tr>
      <w:tr w:rsidR="005E3910" w:rsidRPr="00F76106" w14:paraId="63FD72A4" w14:textId="77777777" w:rsidTr="00E423E2">
        <w:trPr>
          <w:gridAfter w:val="2"/>
          <w:wAfter w:w="1346" w:type="dxa"/>
          <w:cantSplit/>
        </w:trPr>
        <w:tc>
          <w:tcPr>
            <w:tcW w:w="3409" w:type="dxa"/>
          </w:tcPr>
          <w:p w14:paraId="23F67D27" w14:textId="6E6F44A1" w:rsidR="005E3910" w:rsidRPr="00F76106" w:rsidRDefault="005E3910" w:rsidP="005E3910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sz w:val="24"/>
                <w:szCs w:val="24"/>
              </w:rPr>
            </w:pPr>
            <w:r w:rsidRPr="005E3910">
              <w:rPr>
                <w:rFonts w:asciiTheme="majorBidi" w:hAnsiTheme="majorBidi" w:cstheme="majorBidi"/>
                <w:sz w:val="24"/>
                <w:szCs w:val="24"/>
              </w:rPr>
              <w:t>Central US Trading Ltd.</w:t>
            </w:r>
          </w:p>
        </w:tc>
        <w:tc>
          <w:tcPr>
            <w:tcW w:w="1001" w:type="dxa"/>
            <w:vAlign w:val="bottom"/>
          </w:tcPr>
          <w:p w14:paraId="422BFBB0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C636375" w14:textId="09215F70" w:rsidR="005E3910" w:rsidRDefault="005E3910" w:rsidP="00AB0A77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180" w:type="dxa"/>
            <w:vAlign w:val="bottom"/>
          </w:tcPr>
          <w:p w14:paraId="7BEB5525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E2E5DE3" w14:textId="09087703" w:rsidR="005E3910" w:rsidRPr="00F76106" w:rsidRDefault="005E3910" w:rsidP="00AD5D6E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3D4813E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A6EEEB5" w14:textId="7BC23A7E" w:rsidR="005E3910" w:rsidRDefault="00AD5D6E" w:rsidP="00AD5D6E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CC85EA8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DE4491F" w14:textId="4CA531C6" w:rsidR="005E3910" w:rsidRPr="00F76106" w:rsidRDefault="005E3910" w:rsidP="00AD5D6E">
            <w:pPr>
              <w:pStyle w:val="acctfourfigures"/>
              <w:tabs>
                <w:tab w:val="clear" w:pos="765"/>
                <w:tab w:val="decimal" w:pos="174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9D5E7EE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E2F5BBF" w14:textId="2965830B" w:rsidR="005E3910" w:rsidRDefault="005E3910" w:rsidP="005E3910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49DF7066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BE7D3DF" w14:textId="309D6E53" w:rsidR="005E3910" w:rsidRPr="00F76106" w:rsidRDefault="005E3910" w:rsidP="005E3910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7B7CB2F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9" w:type="dxa"/>
            <w:vAlign w:val="bottom"/>
          </w:tcPr>
          <w:p w14:paraId="50FA9441" w14:textId="003CAA99" w:rsidR="005E3910" w:rsidRPr="00413E9C" w:rsidRDefault="00413E9C" w:rsidP="005E3910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381654B6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73" w:type="dxa"/>
            <w:vAlign w:val="bottom"/>
          </w:tcPr>
          <w:p w14:paraId="4BBC8E74" w14:textId="32695379" w:rsidR="005E3910" w:rsidRPr="00F76106" w:rsidRDefault="00413E9C" w:rsidP="005E3910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1BB1C4CB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78" w:type="dxa"/>
            <w:vAlign w:val="bottom"/>
          </w:tcPr>
          <w:p w14:paraId="0DD7729F" w14:textId="467C0004" w:rsidR="005E3910" w:rsidRDefault="005E3910" w:rsidP="005E3910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3</w:t>
            </w:r>
          </w:p>
        </w:tc>
        <w:tc>
          <w:tcPr>
            <w:tcW w:w="178" w:type="dxa"/>
            <w:vAlign w:val="bottom"/>
          </w:tcPr>
          <w:p w14:paraId="1D54ED32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68" w:type="dxa"/>
            <w:gridSpan w:val="2"/>
            <w:vAlign w:val="bottom"/>
          </w:tcPr>
          <w:p w14:paraId="5E1C49D0" w14:textId="1211FF4E" w:rsidR="005E3910" w:rsidRPr="00F76106" w:rsidRDefault="005E3910" w:rsidP="005E3910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3" w:type="dxa"/>
            <w:gridSpan w:val="2"/>
          </w:tcPr>
          <w:p w14:paraId="7E48A8AB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8" w:type="dxa"/>
            <w:vAlign w:val="bottom"/>
          </w:tcPr>
          <w:p w14:paraId="447BAED8" w14:textId="0126DEB3" w:rsidR="005E3910" w:rsidRDefault="005E3910" w:rsidP="005E3910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94" w:type="dxa"/>
            <w:gridSpan w:val="2"/>
          </w:tcPr>
          <w:p w14:paraId="57EF5EB9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6" w:type="dxa"/>
            <w:vAlign w:val="bottom"/>
          </w:tcPr>
          <w:p w14:paraId="1511B946" w14:textId="4B3A2E60" w:rsidR="005E3910" w:rsidRPr="00F76106" w:rsidRDefault="005E3910" w:rsidP="005E3910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E3910" w:rsidRPr="00F76106" w14:paraId="41CA4D68" w14:textId="77777777" w:rsidTr="005E3910">
        <w:trPr>
          <w:gridAfter w:val="2"/>
          <w:wAfter w:w="1346" w:type="dxa"/>
          <w:cantSplit/>
        </w:trPr>
        <w:tc>
          <w:tcPr>
            <w:tcW w:w="3409" w:type="dxa"/>
          </w:tcPr>
          <w:p w14:paraId="2B7014CD" w14:textId="77777777" w:rsidR="005E3910" w:rsidRPr="00F76106" w:rsidRDefault="005E3910" w:rsidP="005E3910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1" w:type="dxa"/>
            <w:vAlign w:val="bottom"/>
          </w:tcPr>
          <w:p w14:paraId="05DAC8E7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55A03E2" w14:textId="77777777" w:rsidR="005E3910" w:rsidRDefault="005E3910" w:rsidP="005E391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953D742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075D6DF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3C0DEF6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593654D0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460A5E1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AC854F2" w14:textId="77777777" w:rsidR="005E3910" w:rsidRDefault="005E3910" w:rsidP="005E3910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26FA832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0946FAA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98C9D01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9" w:type="dxa"/>
            <w:vAlign w:val="bottom"/>
          </w:tcPr>
          <w:p w14:paraId="22701DCF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42345E26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73" w:type="dxa"/>
            <w:vAlign w:val="bottom"/>
          </w:tcPr>
          <w:p w14:paraId="6E0CAA60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76F10528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78" w:type="dxa"/>
            <w:vAlign w:val="bottom"/>
          </w:tcPr>
          <w:p w14:paraId="175FB91C" w14:textId="77777777" w:rsidR="005E3910" w:rsidRDefault="005E3910" w:rsidP="005E3910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E4D1819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68" w:type="dxa"/>
            <w:gridSpan w:val="2"/>
            <w:vAlign w:val="bottom"/>
          </w:tcPr>
          <w:p w14:paraId="7EA2685F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gridSpan w:val="2"/>
          </w:tcPr>
          <w:p w14:paraId="378AF6EE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8" w:type="dxa"/>
          </w:tcPr>
          <w:p w14:paraId="692FCA05" w14:textId="77777777" w:rsidR="005E3910" w:rsidRDefault="005E3910" w:rsidP="005E3910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94" w:type="dxa"/>
            <w:gridSpan w:val="2"/>
          </w:tcPr>
          <w:p w14:paraId="69661F8B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6" w:type="dxa"/>
            <w:vAlign w:val="bottom"/>
          </w:tcPr>
          <w:p w14:paraId="0DD50FC2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E3910" w:rsidRPr="00F76106" w14:paraId="2917E954" w14:textId="77777777" w:rsidTr="005E3910">
        <w:trPr>
          <w:gridAfter w:val="2"/>
          <w:wAfter w:w="1346" w:type="dxa"/>
          <w:cantSplit/>
        </w:trPr>
        <w:tc>
          <w:tcPr>
            <w:tcW w:w="3409" w:type="dxa"/>
          </w:tcPr>
          <w:p w14:paraId="337E274C" w14:textId="54E7CF03" w:rsidR="005E3910" w:rsidRPr="00F76106" w:rsidRDefault="005E3910" w:rsidP="005E3910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sz w:val="24"/>
                <w:szCs w:val="24"/>
              </w:rPr>
            </w:pPr>
            <w:r w:rsidRPr="00F76106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1001" w:type="dxa"/>
            <w:vAlign w:val="bottom"/>
          </w:tcPr>
          <w:p w14:paraId="09B64EC0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1F7E1CF" w14:textId="77777777" w:rsidR="005E3910" w:rsidRDefault="005E3910" w:rsidP="005E391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D9E95AC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7E0A84D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0A54A05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02A18B38" w14:textId="72CBB36F" w:rsidR="005E3910" w:rsidRPr="00F76106" w:rsidRDefault="005E3910" w:rsidP="005E3910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610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  <w:tc>
          <w:tcPr>
            <w:tcW w:w="180" w:type="dxa"/>
            <w:vAlign w:val="bottom"/>
          </w:tcPr>
          <w:p w14:paraId="0A66A5BC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EF0CE3B" w14:textId="77777777" w:rsidR="005E3910" w:rsidRDefault="005E3910" w:rsidP="005E3910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72468FF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ADCB25F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FB3E3C1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9" w:type="dxa"/>
            <w:vAlign w:val="bottom"/>
          </w:tcPr>
          <w:p w14:paraId="2335414D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4D16E6D0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73" w:type="dxa"/>
            <w:vAlign w:val="bottom"/>
          </w:tcPr>
          <w:p w14:paraId="02A18A1D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0A3C3821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78" w:type="dxa"/>
            <w:vAlign w:val="bottom"/>
          </w:tcPr>
          <w:p w14:paraId="4342094E" w14:textId="77777777" w:rsidR="005E3910" w:rsidRDefault="005E3910" w:rsidP="005E3910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76BD276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68" w:type="dxa"/>
            <w:gridSpan w:val="2"/>
            <w:vAlign w:val="bottom"/>
          </w:tcPr>
          <w:p w14:paraId="5E75E151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gridSpan w:val="2"/>
          </w:tcPr>
          <w:p w14:paraId="6B51C234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8" w:type="dxa"/>
          </w:tcPr>
          <w:p w14:paraId="3A9446AB" w14:textId="77777777" w:rsidR="005E3910" w:rsidRDefault="005E3910" w:rsidP="005E3910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94" w:type="dxa"/>
            <w:gridSpan w:val="2"/>
          </w:tcPr>
          <w:p w14:paraId="6567D8AC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6" w:type="dxa"/>
            <w:vAlign w:val="bottom"/>
          </w:tcPr>
          <w:p w14:paraId="5BF0346C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E3910" w:rsidRPr="00F76106" w14:paraId="16A6517B" w14:textId="77777777" w:rsidTr="00E423E2">
        <w:trPr>
          <w:gridAfter w:val="2"/>
          <w:wAfter w:w="1346" w:type="dxa"/>
          <w:cantSplit/>
        </w:trPr>
        <w:tc>
          <w:tcPr>
            <w:tcW w:w="3409" w:type="dxa"/>
            <w:vAlign w:val="bottom"/>
          </w:tcPr>
          <w:p w14:paraId="7C98A2DE" w14:textId="0DEF55D2" w:rsidR="005E3910" w:rsidRPr="00F76106" w:rsidRDefault="005E3910" w:rsidP="005E3910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sz w:val="24"/>
                <w:szCs w:val="24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โรบินสัน จำกั</w:t>
            </w:r>
            <w:r w:rsidRPr="00F76106"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  <w:t>ด</w:t>
            </w:r>
            <w:r w:rsidRPr="00F7610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(มหาชน)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F7610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F76106">
              <w:rPr>
                <w:rFonts w:asciiTheme="majorBidi" w:hAnsiTheme="majorBidi" w:cstheme="majorBidi"/>
                <w:sz w:val="24"/>
                <w:szCs w:val="24"/>
                <w:cs/>
              </w:rPr>
              <w:t>และบริษัทย่อย</w:t>
            </w:r>
            <w:r w:rsidRPr="00F76106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(1)</w:t>
            </w:r>
          </w:p>
        </w:tc>
        <w:tc>
          <w:tcPr>
            <w:tcW w:w="1001" w:type="dxa"/>
            <w:vAlign w:val="bottom"/>
          </w:tcPr>
          <w:p w14:paraId="06AD2633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B9F1645" w14:textId="63E659BE" w:rsidR="005E3910" w:rsidRDefault="005E3910" w:rsidP="00AB0A77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27.75</w:t>
            </w:r>
          </w:p>
        </w:tc>
        <w:tc>
          <w:tcPr>
            <w:tcW w:w="180" w:type="dxa"/>
            <w:vAlign w:val="bottom"/>
          </w:tcPr>
          <w:p w14:paraId="61262131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ED443A0" w14:textId="2FEA1250" w:rsidR="005E3910" w:rsidRPr="00F76106" w:rsidRDefault="005E3910" w:rsidP="00AB0A77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27.75</w:t>
            </w:r>
          </w:p>
        </w:tc>
        <w:tc>
          <w:tcPr>
            <w:tcW w:w="180" w:type="dxa"/>
            <w:vAlign w:val="bottom"/>
          </w:tcPr>
          <w:p w14:paraId="0032F70B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E3C1107" w14:textId="7C309687" w:rsidR="005E3910" w:rsidRDefault="005E3910" w:rsidP="005E3910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3,943</w:t>
            </w:r>
          </w:p>
        </w:tc>
        <w:tc>
          <w:tcPr>
            <w:tcW w:w="180" w:type="dxa"/>
            <w:vAlign w:val="bottom"/>
          </w:tcPr>
          <w:p w14:paraId="2165FD95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0BDFC4B" w14:textId="7C81ACD0" w:rsidR="005E3910" w:rsidRPr="00F76106" w:rsidRDefault="005E3910" w:rsidP="005E3910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3,943</w:t>
            </w:r>
          </w:p>
        </w:tc>
        <w:tc>
          <w:tcPr>
            <w:tcW w:w="180" w:type="dxa"/>
            <w:vAlign w:val="bottom"/>
          </w:tcPr>
          <w:p w14:paraId="7384A7CE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3266C84" w14:textId="27075443" w:rsidR="005E3910" w:rsidRDefault="005E3910" w:rsidP="005E3910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804</w:t>
            </w:r>
          </w:p>
        </w:tc>
        <w:tc>
          <w:tcPr>
            <w:tcW w:w="180" w:type="dxa"/>
            <w:vAlign w:val="bottom"/>
          </w:tcPr>
          <w:p w14:paraId="341DE656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A1A37AC" w14:textId="5BEACA5C" w:rsidR="005E3910" w:rsidRPr="00F76106" w:rsidRDefault="005E3910" w:rsidP="005E3910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804</w:t>
            </w:r>
          </w:p>
        </w:tc>
        <w:tc>
          <w:tcPr>
            <w:tcW w:w="180" w:type="dxa"/>
            <w:vAlign w:val="bottom"/>
          </w:tcPr>
          <w:p w14:paraId="5AD6B7CB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9" w:type="dxa"/>
            <w:vAlign w:val="bottom"/>
          </w:tcPr>
          <w:p w14:paraId="7A55DFC1" w14:textId="793F8659" w:rsidR="005E3910" w:rsidRPr="00F76106" w:rsidRDefault="005E3910" w:rsidP="005E3910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  <w:vAlign w:val="bottom"/>
          </w:tcPr>
          <w:p w14:paraId="4B75D65D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73" w:type="dxa"/>
            <w:vAlign w:val="bottom"/>
          </w:tcPr>
          <w:p w14:paraId="02AD9351" w14:textId="23A9A7E6" w:rsidR="005E3910" w:rsidRPr="00F76106" w:rsidRDefault="005E3910" w:rsidP="005E3910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57F9429F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78" w:type="dxa"/>
            <w:vAlign w:val="bottom"/>
          </w:tcPr>
          <w:p w14:paraId="107DB073" w14:textId="1E1985E0" w:rsidR="005E3910" w:rsidRDefault="005E3910" w:rsidP="005E3910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804</w:t>
            </w:r>
          </w:p>
        </w:tc>
        <w:tc>
          <w:tcPr>
            <w:tcW w:w="178" w:type="dxa"/>
            <w:vAlign w:val="bottom"/>
          </w:tcPr>
          <w:p w14:paraId="40E6D85C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68" w:type="dxa"/>
            <w:gridSpan w:val="2"/>
            <w:vAlign w:val="bottom"/>
          </w:tcPr>
          <w:p w14:paraId="73071E2E" w14:textId="55FA981A" w:rsidR="005E3910" w:rsidRPr="00F76106" w:rsidRDefault="005E3910" w:rsidP="005E3910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804</w:t>
            </w:r>
          </w:p>
        </w:tc>
        <w:tc>
          <w:tcPr>
            <w:tcW w:w="183" w:type="dxa"/>
            <w:gridSpan w:val="2"/>
          </w:tcPr>
          <w:p w14:paraId="731DC5F7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8" w:type="dxa"/>
            <w:vAlign w:val="bottom"/>
          </w:tcPr>
          <w:p w14:paraId="58408D4A" w14:textId="50BA6602" w:rsidR="005E3910" w:rsidRDefault="00BF2F49" w:rsidP="005E3910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416</w:t>
            </w:r>
          </w:p>
        </w:tc>
        <w:tc>
          <w:tcPr>
            <w:tcW w:w="194" w:type="dxa"/>
            <w:gridSpan w:val="2"/>
          </w:tcPr>
          <w:p w14:paraId="3F7933C3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6" w:type="dxa"/>
            <w:vAlign w:val="bottom"/>
          </w:tcPr>
          <w:p w14:paraId="27C39E8D" w14:textId="1D13D6A3" w:rsidR="005E3910" w:rsidRPr="00F76106" w:rsidRDefault="00BF2F49" w:rsidP="005E3910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385</w:t>
            </w:r>
          </w:p>
        </w:tc>
      </w:tr>
      <w:tr w:rsidR="005E3910" w:rsidRPr="00F76106" w14:paraId="0AC1FD7D" w14:textId="77777777" w:rsidTr="00E423E2">
        <w:trPr>
          <w:gridAfter w:val="2"/>
          <w:wAfter w:w="1346" w:type="dxa"/>
          <w:cantSplit/>
        </w:trPr>
        <w:tc>
          <w:tcPr>
            <w:tcW w:w="3409" w:type="dxa"/>
            <w:vAlign w:val="bottom"/>
          </w:tcPr>
          <w:p w14:paraId="4DE8AA75" w14:textId="31BC19F4" w:rsidR="005E3910" w:rsidRPr="00F76106" w:rsidRDefault="005E3910" w:rsidP="005E3910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sz w:val="24"/>
                <w:szCs w:val="24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ซี.อาร์.จี. บริการ จำกัด</w:t>
            </w:r>
            <w:r w:rsidRPr="00F76106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(1)</w:t>
            </w:r>
          </w:p>
        </w:tc>
        <w:tc>
          <w:tcPr>
            <w:tcW w:w="1001" w:type="dxa"/>
            <w:vAlign w:val="bottom"/>
          </w:tcPr>
          <w:p w14:paraId="71E0325A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0F89D75" w14:textId="170DB79A" w:rsidR="005E3910" w:rsidRDefault="005E3910" w:rsidP="00AB0A77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38.08</w:t>
            </w:r>
          </w:p>
        </w:tc>
        <w:tc>
          <w:tcPr>
            <w:tcW w:w="180" w:type="dxa"/>
            <w:vAlign w:val="bottom"/>
          </w:tcPr>
          <w:p w14:paraId="1CBD6799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93C271C" w14:textId="41320355" w:rsidR="005E3910" w:rsidRPr="00F76106" w:rsidRDefault="005E3910" w:rsidP="00AB0A77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38.08</w:t>
            </w:r>
          </w:p>
        </w:tc>
        <w:tc>
          <w:tcPr>
            <w:tcW w:w="180" w:type="dxa"/>
            <w:vAlign w:val="bottom"/>
          </w:tcPr>
          <w:p w14:paraId="03B51E70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65D6A2E" w14:textId="6F0BBEA3" w:rsidR="005E3910" w:rsidRDefault="005E3910" w:rsidP="005E3910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1,089</w:t>
            </w:r>
          </w:p>
        </w:tc>
        <w:tc>
          <w:tcPr>
            <w:tcW w:w="180" w:type="dxa"/>
            <w:vAlign w:val="bottom"/>
          </w:tcPr>
          <w:p w14:paraId="58BF4917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D63E427" w14:textId="16FA1720" w:rsidR="005E3910" w:rsidRPr="00F76106" w:rsidRDefault="005E3910" w:rsidP="005E3910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1,089</w:t>
            </w:r>
          </w:p>
        </w:tc>
        <w:tc>
          <w:tcPr>
            <w:tcW w:w="180" w:type="dxa"/>
            <w:vAlign w:val="bottom"/>
          </w:tcPr>
          <w:p w14:paraId="3C347C1E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448A5D78" w14:textId="5F385BD0" w:rsidR="005E3910" w:rsidRDefault="005E3910" w:rsidP="005E3910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218</w:t>
            </w:r>
          </w:p>
        </w:tc>
        <w:tc>
          <w:tcPr>
            <w:tcW w:w="180" w:type="dxa"/>
            <w:vAlign w:val="bottom"/>
          </w:tcPr>
          <w:p w14:paraId="0B30A4E1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64320EDF" w14:textId="6118580B" w:rsidR="005E3910" w:rsidRPr="00F76106" w:rsidRDefault="005E3910" w:rsidP="005E3910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218</w:t>
            </w:r>
          </w:p>
        </w:tc>
        <w:tc>
          <w:tcPr>
            <w:tcW w:w="180" w:type="dxa"/>
            <w:vAlign w:val="bottom"/>
          </w:tcPr>
          <w:p w14:paraId="6F71779F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  <w:vAlign w:val="bottom"/>
          </w:tcPr>
          <w:p w14:paraId="6F06FD34" w14:textId="15120091" w:rsidR="005E3910" w:rsidRPr="00F76106" w:rsidRDefault="005E3910" w:rsidP="005E3910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  <w:vAlign w:val="bottom"/>
          </w:tcPr>
          <w:p w14:paraId="7A2CAA33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1E8A5F8A" w14:textId="780628DF" w:rsidR="005E3910" w:rsidRPr="00F76106" w:rsidRDefault="005E3910" w:rsidP="005E3910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3D7FF219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78" w:type="dxa"/>
            <w:tcBorders>
              <w:bottom w:val="single" w:sz="4" w:space="0" w:color="auto"/>
            </w:tcBorders>
            <w:vAlign w:val="bottom"/>
          </w:tcPr>
          <w:p w14:paraId="70776F10" w14:textId="5431B5D8" w:rsidR="005E3910" w:rsidRDefault="005E3910" w:rsidP="005E3910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218</w:t>
            </w:r>
          </w:p>
        </w:tc>
        <w:tc>
          <w:tcPr>
            <w:tcW w:w="178" w:type="dxa"/>
            <w:vAlign w:val="bottom"/>
          </w:tcPr>
          <w:p w14:paraId="30ECABAE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68" w:type="dxa"/>
            <w:gridSpan w:val="2"/>
            <w:tcBorders>
              <w:bottom w:val="single" w:sz="4" w:space="0" w:color="auto"/>
            </w:tcBorders>
            <w:vAlign w:val="bottom"/>
          </w:tcPr>
          <w:p w14:paraId="0282F739" w14:textId="7C6876CC" w:rsidR="005E3910" w:rsidRPr="00F76106" w:rsidRDefault="005E3910" w:rsidP="005E3910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6106">
              <w:rPr>
                <w:rFonts w:asciiTheme="majorBidi" w:hAnsiTheme="majorBidi" w:cstheme="majorBidi"/>
                <w:sz w:val="24"/>
                <w:szCs w:val="24"/>
              </w:rPr>
              <w:t>218</w:t>
            </w:r>
          </w:p>
        </w:tc>
        <w:tc>
          <w:tcPr>
            <w:tcW w:w="183" w:type="dxa"/>
            <w:gridSpan w:val="2"/>
          </w:tcPr>
          <w:p w14:paraId="75530458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8" w:type="dxa"/>
            <w:tcBorders>
              <w:bottom w:val="single" w:sz="4" w:space="0" w:color="auto"/>
            </w:tcBorders>
            <w:vAlign w:val="bottom"/>
          </w:tcPr>
          <w:p w14:paraId="0CDA9E7B" w14:textId="19E82D3A" w:rsidR="005E3910" w:rsidRDefault="00BF2F49" w:rsidP="005E3910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1,095</w:t>
            </w:r>
          </w:p>
        </w:tc>
        <w:tc>
          <w:tcPr>
            <w:tcW w:w="194" w:type="dxa"/>
            <w:gridSpan w:val="2"/>
          </w:tcPr>
          <w:p w14:paraId="39FE9E7D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6" w:type="dxa"/>
            <w:tcBorders>
              <w:bottom w:val="single" w:sz="4" w:space="0" w:color="auto"/>
            </w:tcBorders>
            <w:vAlign w:val="bottom"/>
          </w:tcPr>
          <w:p w14:paraId="7812F806" w14:textId="5A86D1AE" w:rsidR="005E3910" w:rsidRPr="00F76106" w:rsidRDefault="005E3910" w:rsidP="005E3910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E3910" w:rsidRPr="00F76106" w14:paraId="2504D4E8" w14:textId="77777777" w:rsidTr="005E3910">
        <w:trPr>
          <w:gridAfter w:val="2"/>
          <w:wAfter w:w="1346" w:type="dxa"/>
          <w:cantSplit/>
        </w:trPr>
        <w:tc>
          <w:tcPr>
            <w:tcW w:w="3409" w:type="dxa"/>
          </w:tcPr>
          <w:p w14:paraId="15194B12" w14:textId="0CBAFC05" w:rsidR="005E3910" w:rsidRPr="00F76106" w:rsidRDefault="005E3910" w:rsidP="005E3910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sz w:val="24"/>
                <w:szCs w:val="24"/>
              </w:rPr>
            </w:pPr>
            <w:r w:rsidRPr="00F761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01" w:type="dxa"/>
            <w:vAlign w:val="bottom"/>
          </w:tcPr>
          <w:p w14:paraId="0661B0B5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CC4C7F3" w14:textId="77777777" w:rsidR="005E3910" w:rsidRDefault="005E3910" w:rsidP="005E391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43797F5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3CD7462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BF6C066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43FD901" w14:textId="77777777" w:rsidR="005E3910" w:rsidRDefault="005E3910" w:rsidP="005E3910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074CDF0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C0D2A1B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015374F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8F7A1F2" w14:textId="550AA285" w:rsidR="005E3910" w:rsidRDefault="005E3910" w:rsidP="005E3910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48,654</w:t>
            </w:r>
          </w:p>
        </w:tc>
        <w:tc>
          <w:tcPr>
            <w:tcW w:w="180" w:type="dxa"/>
          </w:tcPr>
          <w:p w14:paraId="2F0CAF5C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14B02C39" w14:textId="54B0E87B" w:rsidR="005E3910" w:rsidRPr="00F76106" w:rsidRDefault="005E3910" w:rsidP="005E3910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61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44,416</w:t>
            </w:r>
          </w:p>
        </w:tc>
        <w:tc>
          <w:tcPr>
            <w:tcW w:w="180" w:type="dxa"/>
          </w:tcPr>
          <w:p w14:paraId="459D4B57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9" w:type="dxa"/>
            <w:tcBorders>
              <w:top w:val="single" w:sz="4" w:space="0" w:color="auto"/>
              <w:bottom w:val="double" w:sz="4" w:space="0" w:color="auto"/>
            </w:tcBorders>
          </w:tcPr>
          <w:p w14:paraId="3E603121" w14:textId="6EAC7471" w:rsidR="005E3910" w:rsidRPr="00F76106" w:rsidRDefault="005E3910" w:rsidP="005E3910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61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1" w:type="dxa"/>
          </w:tcPr>
          <w:p w14:paraId="0B49A7BE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double" w:sz="4" w:space="0" w:color="auto"/>
            </w:tcBorders>
          </w:tcPr>
          <w:p w14:paraId="23B4D4F4" w14:textId="4CD4F0EB" w:rsidR="005E3910" w:rsidRPr="00F76106" w:rsidRDefault="005E3910" w:rsidP="005E3910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61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6B5A5F91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78" w:type="dxa"/>
            <w:tcBorders>
              <w:top w:val="single" w:sz="4" w:space="0" w:color="auto"/>
              <w:bottom w:val="double" w:sz="4" w:space="0" w:color="auto"/>
            </w:tcBorders>
          </w:tcPr>
          <w:p w14:paraId="05113018" w14:textId="121A06A6" w:rsidR="005E3910" w:rsidRDefault="005E3910" w:rsidP="005E3910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48,654</w:t>
            </w:r>
          </w:p>
        </w:tc>
        <w:tc>
          <w:tcPr>
            <w:tcW w:w="178" w:type="dxa"/>
          </w:tcPr>
          <w:p w14:paraId="7F6ECA47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6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8530386" w14:textId="392EE6BC" w:rsidR="005E3910" w:rsidRPr="00F76106" w:rsidRDefault="005E3910" w:rsidP="005E3910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61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44,416</w:t>
            </w:r>
          </w:p>
        </w:tc>
        <w:tc>
          <w:tcPr>
            <w:tcW w:w="183" w:type="dxa"/>
            <w:gridSpan w:val="2"/>
          </w:tcPr>
          <w:p w14:paraId="03BAFDBB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auto"/>
              <w:bottom w:val="double" w:sz="4" w:space="0" w:color="auto"/>
            </w:tcBorders>
          </w:tcPr>
          <w:p w14:paraId="37A49E70" w14:textId="7B1BBD05" w:rsidR="005E3910" w:rsidRPr="00534247" w:rsidRDefault="00BF2F49" w:rsidP="005E3910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19,305</w:t>
            </w:r>
          </w:p>
        </w:tc>
        <w:tc>
          <w:tcPr>
            <w:tcW w:w="194" w:type="dxa"/>
            <w:gridSpan w:val="2"/>
          </w:tcPr>
          <w:p w14:paraId="415F0EAC" w14:textId="77777777" w:rsidR="005E3910" w:rsidRPr="00534247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C2AA1B" w14:textId="1D1DFDDD" w:rsidR="005E3910" w:rsidRPr="00534247" w:rsidRDefault="00BF2F49" w:rsidP="005E3910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385</w:t>
            </w:r>
          </w:p>
        </w:tc>
      </w:tr>
      <w:tr w:rsidR="005E3910" w:rsidRPr="00F76106" w14:paraId="25B426C2" w14:textId="77777777" w:rsidTr="005E3910">
        <w:trPr>
          <w:gridAfter w:val="2"/>
          <w:wAfter w:w="1346" w:type="dxa"/>
          <w:cantSplit/>
        </w:trPr>
        <w:tc>
          <w:tcPr>
            <w:tcW w:w="3409" w:type="dxa"/>
          </w:tcPr>
          <w:p w14:paraId="3B8A4081" w14:textId="77777777" w:rsidR="005E3910" w:rsidRPr="00F76106" w:rsidRDefault="005E3910" w:rsidP="005E3910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vAlign w:val="bottom"/>
          </w:tcPr>
          <w:p w14:paraId="41D95F6B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B2E5B72" w14:textId="77777777" w:rsidR="005E3910" w:rsidRDefault="005E3910" w:rsidP="005E391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C76FA82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B751BC1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6B67C61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1CE50BB" w14:textId="77777777" w:rsidR="005E3910" w:rsidRDefault="005E3910" w:rsidP="005E3910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2FBF851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77201DC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BBE24DF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38995195" w14:textId="77777777" w:rsidR="005E3910" w:rsidRDefault="005E3910" w:rsidP="005E3910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CDBA169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40CC22A5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259E430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9" w:type="dxa"/>
            <w:tcBorders>
              <w:top w:val="double" w:sz="4" w:space="0" w:color="auto"/>
            </w:tcBorders>
            <w:vAlign w:val="bottom"/>
          </w:tcPr>
          <w:p w14:paraId="7D93F3E1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2FFFF50D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73" w:type="dxa"/>
            <w:tcBorders>
              <w:top w:val="double" w:sz="4" w:space="0" w:color="auto"/>
            </w:tcBorders>
            <w:vAlign w:val="bottom"/>
          </w:tcPr>
          <w:p w14:paraId="0968C65F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138EEB67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78" w:type="dxa"/>
            <w:tcBorders>
              <w:top w:val="double" w:sz="4" w:space="0" w:color="auto"/>
            </w:tcBorders>
            <w:vAlign w:val="bottom"/>
          </w:tcPr>
          <w:p w14:paraId="6CE98D6E" w14:textId="77777777" w:rsidR="005E3910" w:rsidRDefault="005E3910" w:rsidP="005E3910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6E3ABF2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68" w:type="dxa"/>
            <w:gridSpan w:val="2"/>
            <w:tcBorders>
              <w:top w:val="double" w:sz="4" w:space="0" w:color="auto"/>
            </w:tcBorders>
            <w:vAlign w:val="bottom"/>
          </w:tcPr>
          <w:p w14:paraId="77484DD5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gridSpan w:val="2"/>
          </w:tcPr>
          <w:p w14:paraId="2BDEEC4D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double" w:sz="4" w:space="0" w:color="auto"/>
            </w:tcBorders>
          </w:tcPr>
          <w:p w14:paraId="221C0CA2" w14:textId="77777777" w:rsidR="005E3910" w:rsidRDefault="005E3910" w:rsidP="005E3910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94" w:type="dxa"/>
            <w:gridSpan w:val="2"/>
          </w:tcPr>
          <w:p w14:paraId="291D6158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double" w:sz="4" w:space="0" w:color="auto"/>
            </w:tcBorders>
            <w:vAlign w:val="bottom"/>
          </w:tcPr>
          <w:p w14:paraId="672C332D" w14:textId="77777777" w:rsidR="005E3910" w:rsidRPr="00F76106" w:rsidRDefault="005E3910" w:rsidP="005E3910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08622751" w14:textId="422F4FD0" w:rsidR="00181181" w:rsidRPr="00534247" w:rsidRDefault="00181181" w:rsidP="00EB3A13">
      <w:pPr>
        <w:ind w:left="-90"/>
        <w:rPr>
          <w:rFonts w:asciiTheme="majorBidi" w:hAnsiTheme="majorBidi" w:cstheme="majorBidi"/>
          <w:sz w:val="30"/>
          <w:szCs w:val="30"/>
        </w:rPr>
      </w:pPr>
      <w:r w:rsidRPr="00B1041C">
        <w:rPr>
          <w:rFonts w:asciiTheme="majorBidi" w:hAnsiTheme="majorBidi" w:cstheme="majorBidi"/>
          <w:sz w:val="30"/>
          <w:szCs w:val="30"/>
          <w:vertAlign w:val="superscript"/>
          <w:cs/>
        </w:rPr>
        <w:t>(</w:t>
      </w:r>
      <w:r w:rsidRPr="00B1041C">
        <w:rPr>
          <w:rFonts w:asciiTheme="majorBidi" w:hAnsiTheme="majorBidi" w:cstheme="majorBidi"/>
          <w:sz w:val="30"/>
          <w:szCs w:val="30"/>
          <w:vertAlign w:val="superscript"/>
        </w:rPr>
        <w:t>1</w:t>
      </w:r>
      <w:r w:rsidRPr="00B1041C">
        <w:rPr>
          <w:rFonts w:asciiTheme="majorBidi" w:hAnsiTheme="majorBidi" w:cstheme="majorBidi"/>
          <w:sz w:val="30"/>
          <w:szCs w:val="30"/>
          <w:vertAlign w:val="superscript"/>
          <w:cs/>
        </w:rPr>
        <w:t>)</w:t>
      </w:r>
      <w:r w:rsidRPr="00534247">
        <w:rPr>
          <w:rFonts w:asciiTheme="majorBidi" w:hAnsiTheme="majorBidi" w:cstheme="majorBidi"/>
          <w:sz w:val="30"/>
          <w:szCs w:val="30"/>
          <w:cs/>
        </w:rPr>
        <w:t xml:space="preserve"> ผู้บริหารพิจารณาแล้วเห็นว่ากลุ่มบริษัทมีอำนาจควบคุมบริษัทย่อยทั้งสองแห่ง เนื่องจากเมื่อรวมการถือหุ้นผ่านบริษัทย่อยอื่น ทำให้มีสิทธิในการออกเสียงเกินกว่ากึ่งหนึ่ง</w:t>
      </w:r>
    </w:p>
    <w:p w14:paraId="388B0D71" w14:textId="77777777" w:rsidR="00181181" w:rsidRPr="00181181" w:rsidRDefault="00181181" w:rsidP="00181181">
      <w:pPr>
        <w:pStyle w:val="ListParagraph"/>
        <w:rPr>
          <w:rFonts w:asciiTheme="majorBidi" w:hAnsiTheme="majorBidi" w:cstheme="majorBidi"/>
          <w:sz w:val="22"/>
          <w:highlight w:val="yellow"/>
        </w:rPr>
      </w:pPr>
    </w:p>
    <w:p w14:paraId="072BEB2E" w14:textId="3EE593B8" w:rsidR="00CC7F1E" w:rsidRPr="00181181" w:rsidRDefault="00181181" w:rsidP="00EB3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-90" w:right="40"/>
        <w:jc w:val="thaiDistribute"/>
        <w:rPr>
          <w:rFonts w:ascii="Angsana New" w:hAnsi="Angsana New" w:cs="Angsana New"/>
          <w:sz w:val="24"/>
          <w:szCs w:val="24"/>
        </w:rPr>
      </w:pPr>
      <w:r w:rsidRPr="00860FBA">
        <w:rPr>
          <w:rFonts w:asciiTheme="majorBidi" w:eastAsia="AngsanaNew" w:hAnsiTheme="majorBidi" w:cstheme="majorBidi"/>
          <w:sz w:val="30"/>
          <w:szCs w:val="30"/>
          <w:cs/>
        </w:rPr>
        <w:t>บริษัทไม่มีเงินลงทุนในบริษัทย่อยซึ่งจดทะเบียนในตลาดหลักทรัพย์</w:t>
      </w:r>
      <w:r w:rsidRPr="00860FBA">
        <w:rPr>
          <w:rFonts w:asciiTheme="majorBidi" w:eastAsia="AngsanaNew" w:hAnsiTheme="majorBidi" w:cstheme="majorBidi"/>
          <w:sz w:val="30"/>
          <w:szCs w:val="30"/>
        </w:rPr>
        <w:t xml:space="preserve"> </w:t>
      </w:r>
      <w:r w:rsidRPr="00860FBA">
        <w:rPr>
          <w:rFonts w:asciiTheme="majorBidi" w:eastAsia="AngsanaNew" w:hAnsiTheme="majorBidi" w:cstheme="majorBidi"/>
          <w:sz w:val="30"/>
          <w:szCs w:val="30"/>
          <w:cs/>
        </w:rPr>
        <w:t>ดังนั้นจึงไม่มีราคาที่เปิดเผยต่อสาธารณชน</w:t>
      </w:r>
      <w:r w:rsidRPr="00860FBA">
        <w:rPr>
          <w:rFonts w:asciiTheme="majorBidi" w:eastAsia="AngsanaNew" w:hAnsiTheme="majorBidi" w:cstheme="majorBidi"/>
          <w:sz w:val="30"/>
          <w:szCs w:val="30"/>
        </w:rPr>
        <w:t xml:space="preserve"> </w:t>
      </w:r>
      <w:r w:rsidRPr="00860FBA">
        <w:rPr>
          <w:rFonts w:asciiTheme="majorBidi" w:eastAsia="AngsanaNew" w:hAnsiTheme="majorBidi" w:cstheme="majorBidi"/>
          <w:sz w:val="30"/>
          <w:szCs w:val="30"/>
          <w:cs/>
        </w:rPr>
        <w:t>ยกเว้นบริษัท</w:t>
      </w:r>
      <w:r w:rsidRPr="00860FBA">
        <w:rPr>
          <w:rFonts w:asciiTheme="majorBidi" w:eastAsia="AngsanaNew" w:hAnsiTheme="majorBidi" w:cstheme="majorBidi"/>
          <w:sz w:val="30"/>
          <w:szCs w:val="30"/>
        </w:rPr>
        <w:t xml:space="preserve"> </w:t>
      </w:r>
      <w:r w:rsidRPr="00860FBA">
        <w:rPr>
          <w:rFonts w:asciiTheme="majorBidi" w:eastAsia="AngsanaNew" w:hAnsiTheme="majorBidi" w:cstheme="majorBidi"/>
          <w:sz w:val="30"/>
          <w:szCs w:val="30"/>
          <w:cs/>
        </w:rPr>
        <w:t>โรบินสัน</w:t>
      </w:r>
      <w:r w:rsidRPr="00860FBA">
        <w:rPr>
          <w:rFonts w:asciiTheme="majorBidi" w:eastAsia="AngsanaNew" w:hAnsiTheme="majorBidi" w:cstheme="majorBidi"/>
          <w:sz w:val="30"/>
          <w:szCs w:val="30"/>
        </w:rPr>
        <w:t xml:space="preserve"> </w:t>
      </w:r>
      <w:r w:rsidRPr="00860FBA">
        <w:rPr>
          <w:rFonts w:asciiTheme="majorBidi" w:eastAsia="AngsanaNew" w:hAnsiTheme="majorBidi" w:cstheme="majorBidi"/>
          <w:sz w:val="30"/>
          <w:szCs w:val="30"/>
          <w:cs/>
        </w:rPr>
        <w:t>จำกัด</w:t>
      </w:r>
      <w:r w:rsidRPr="00860FBA">
        <w:rPr>
          <w:rFonts w:asciiTheme="majorBidi" w:eastAsia="AngsanaNew" w:hAnsiTheme="majorBidi" w:cstheme="majorBidi"/>
          <w:sz w:val="30"/>
          <w:szCs w:val="30"/>
        </w:rPr>
        <w:t xml:space="preserve"> (</w:t>
      </w:r>
      <w:r w:rsidRPr="00860FBA">
        <w:rPr>
          <w:rFonts w:asciiTheme="majorBidi" w:eastAsia="AngsanaNew" w:hAnsiTheme="majorBidi" w:cstheme="majorBidi"/>
          <w:sz w:val="30"/>
          <w:szCs w:val="30"/>
          <w:cs/>
        </w:rPr>
        <w:t>มหาชน</w:t>
      </w:r>
      <w:r w:rsidRPr="00860FBA">
        <w:rPr>
          <w:rFonts w:asciiTheme="majorBidi" w:eastAsia="AngsanaNew" w:hAnsiTheme="majorBidi" w:cstheme="majorBidi"/>
          <w:sz w:val="30"/>
          <w:szCs w:val="30"/>
        </w:rPr>
        <w:t xml:space="preserve">) </w:t>
      </w:r>
      <w:r w:rsidRPr="00860FBA">
        <w:rPr>
          <w:rFonts w:asciiTheme="majorBidi" w:eastAsia="AngsanaNew" w:hAnsiTheme="majorBidi" w:cstheme="majorBidi"/>
          <w:sz w:val="30"/>
          <w:szCs w:val="30"/>
          <w:cs/>
        </w:rPr>
        <w:t>ซึ่งเป็นบริษัทจดทะเบียนในตลาดหลักทรัพย์แห่งประเทศไทย</w:t>
      </w:r>
      <w:r w:rsidRPr="00860FBA">
        <w:rPr>
          <w:rFonts w:asciiTheme="majorBidi" w:eastAsia="AngsanaNew" w:hAnsiTheme="majorBidi" w:cstheme="majorBidi"/>
          <w:sz w:val="30"/>
          <w:szCs w:val="30"/>
        </w:rPr>
        <w:t xml:space="preserve"> </w:t>
      </w:r>
      <w:r w:rsidRPr="00860FBA">
        <w:rPr>
          <w:rFonts w:asciiTheme="majorBidi" w:eastAsia="AngsanaNew" w:hAnsiTheme="majorBidi" w:cstheme="majorBidi"/>
          <w:sz w:val="30"/>
          <w:szCs w:val="30"/>
          <w:cs/>
        </w:rPr>
        <w:t>ณ</w:t>
      </w:r>
      <w:r w:rsidRPr="00860FBA">
        <w:rPr>
          <w:rFonts w:asciiTheme="majorBidi" w:eastAsia="AngsanaNew" w:hAnsiTheme="majorBidi" w:cstheme="majorBidi"/>
          <w:sz w:val="30"/>
          <w:szCs w:val="30"/>
        </w:rPr>
        <w:t xml:space="preserve"> </w:t>
      </w:r>
      <w:r w:rsidRPr="00860FBA">
        <w:rPr>
          <w:rFonts w:asciiTheme="majorBidi" w:eastAsia="AngsanaNew" w:hAnsiTheme="majorBidi" w:cstheme="majorBidi"/>
          <w:sz w:val="30"/>
          <w:szCs w:val="30"/>
          <w:cs/>
        </w:rPr>
        <w:t>วันที่</w:t>
      </w:r>
      <w:r w:rsidRPr="00860FBA">
        <w:rPr>
          <w:rFonts w:asciiTheme="majorBidi" w:eastAsia="AngsanaNew" w:hAnsiTheme="majorBidi" w:cstheme="majorBidi"/>
          <w:sz w:val="30"/>
          <w:szCs w:val="30"/>
        </w:rPr>
        <w:t xml:space="preserve"> </w:t>
      </w:r>
      <w:bookmarkStart w:id="1" w:name="_Hlk20123200"/>
      <w:r w:rsidRPr="00860FBA">
        <w:rPr>
          <w:rFonts w:asciiTheme="majorBidi" w:eastAsia="AngsanaNew" w:hAnsiTheme="majorBidi" w:cstheme="majorBidi"/>
          <w:sz w:val="30"/>
          <w:szCs w:val="30"/>
        </w:rPr>
        <w:t xml:space="preserve">30 </w:t>
      </w:r>
      <w:r w:rsidR="005C61A0">
        <w:rPr>
          <w:rFonts w:asciiTheme="majorBidi" w:eastAsia="AngsanaNew" w:hAnsiTheme="majorBidi" w:cstheme="majorBidi" w:hint="cs"/>
          <w:sz w:val="30"/>
          <w:szCs w:val="30"/>
          <w:cs/>
        </w:rPr>
        <w:t>กันย</w:t>
      </w:r>
      <w:r w:rsidRPr="00860FBA">
        <w:rPr>
          <w:rFonts w:asciiTheme="majorBidi" w:eastAsia="AngsanaNew" w:hAnsiTheme="majorBidi" w:cstheme="majorBidi" w:hint="cs"/>
          <w:sz w:val="30"/>
          <w:szCs w:val="30"/>
          <w:cs/>
        </w:rPr>
        <w:t>ายน</w:t>
      </w:r>
      <w:r w:rsidRPr="00860FBA">
        <w:rPr>
          <w:rFonts w:asciiTheme="majorBidi" w:eastAsia="AngsanaNew" w:hAnsiTheme="majorBidi" w:cstheme="majorBidi"/>
          <w:sz w:val="30"/>
          <w:szCs w:val="30"/>
        </w:rPr>
        <w:t xml:space="preserve"> </w:t>
      </w:r>
      <w:bookmarkEnd w:id="1"/>
      <w:r w:rsidRPr="00860FBA">
        <w:rPr>
          <w:rFonts w:asciiTheme="majorBidi" w:eastAsia="AngsanaNew" w:hAnsiTheme="majorBidi" w:cstheme="majorBidi"/>
          <w:sz w:val="30"/>
          <w:szCs w:val="30"/>
        </w:rPr>
        <w:t xml:space="preserve">2562 </w:t>
      </w:r>
      <w:r w:rsidRPr="00860FBA">
        <w:rPr>
          <w:rFonts w:asciiTheme="majorBidi" w:eastAsia="AngsanaNew" w:hAnsiTheme="majorBidi" w:cstheme="majorBidi"/>
          <w:sz w:val="30"/>
          <w:szCs w:val="30"/>
          <w:cs/>
        </w:rPr>
        <w:t>มีราคาปิดอยู่ที่</w:t>
      </w:r>
      <w:r w:rsidRPr="00860FBA">
        <w:rPr>
          <w:rFonts w:asciiTheme="majorBidi" w:eastAsia="AngsanaNew" w:hAnsiTheme="majorBidi" w:cstheme="majorBidi"/>
          <w:sz w:val="30"/>
          <w:szCs w:val="30"/>
        </w:rPr>
        <w:t xml:space="preserve"> </w:t>
      </w:r>
      <w:r w:rsidR="005E3910">
        <w:rPr>
          <w:rFonts w:asciiTheme="majorBidi" w:eastAsia="AngsanaNew" w:hAnsiTheme="majorBidi" w:cstheme="majorBidi"/>
          <w:sz w:val="30"/>
          <w:szCs w:val="30"/>
        </w:rPr>
        <w:t>63.75</w:t>
      </w:r>
      <w:r w:rsidRPr="00860FBA">
        <w:rPr>
          <w:rFonts w:asciiTheme="majorBidi" w:eastAsia="AngsanaNew" w:hAnsiTheme="majorBidi" w:cstheme="majorBidi"/>
          <w:sz w:val="30"/>
          <w:szCs w:val="30"/>
        </w:rPr>
        <w:t xml:space="preserve"> </w:t>
      </w:r>
      <w:r w:rsidRPr="00860FBA">
        <w:rPr>
          <w:rFonts w:asciiTheme="majorBidi" w:eastAsia="AngsanaNew" w:hAnsiTheme="majorBidi" w:cstheme="majorBidi"/>
          <w:sz w:val="30"/>
          <w:szCs w:val="30"/>
          <w:cs/>
        </w:rPr>
        <w:t>บาท</w:t>
      </w:r>
      <w:r w:rsidRPr="00860FBA">
        <w:rPr>
          <w:rFonts w:asciiTheme="majorBidi" w:eastAsia="AngsanaNew" w:hAnsiTheme="majorBidi" w:cstheme="majorBidi"/>
          <w:sz w:val="30"/>
          <w:szCs w:val="30"/>
        </w:rPr>
        <w:t xml:space="preserve"> </w:t>
      </w:r>
      <w:r w:rsidRPr="00860FBA">
        <w:rPr>
          <w:rFonts w:asciiTheme="majorBidi" w:eastAsia="AngsanaNew,Italic" w:hAnsiTheme="majorBidi" w:cstheme="majorBidi"/>
          <w:i/>
          <w:iCs/>
          <w:sz w:val="30"/>
          <w:szCs w:val="30"/>
        </w:rPr>
        <w:t xml:space="preserve">(31 </w:t>
      </w:r>
      <w:r w:rsidRPr="00860FBA">
        <w:rPr>
          <w:rFonts w:asciiTheme="majorBidi" w:eastAsia="AngsanaNew,Italic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860FBA">
        <w:rPr>
          <w:rFonts w:asciiTheme="majorBidi" w:eastAsia="AngsanaNew,Italic" w:hAnsiTheme="majorBidi" w:cstheme="majorBidi"/>
          <w:i/>
          <w:iCs/>
          <w:sz w:val="30"/>
          <w:szCs w:val="30"/>
        </w:rPr>
        <w:t xml:space="preserve">2561: 63.50 </w:t>
      </w:r>
      <w:r w:rsidRPr="00860FBA">
        <w:rPr>
          <w:rFonts w:asciiTheme="majorBidi" w:eastAsia="AngsanaNew,Italic" w:hAnsiTheme="majorBidi" w:cstheme="majorBidi"/>
          <w:i/>
          <w:iCs/>
          <w:sz w:val="30"/>
          <w:szCs w:val="30"/>
          <w:cs/>
        </w:rPr>
        <w:t>บาท</w:t>
      </w:r>
      <w:r w:rsidRPr="00860FBA">
        <w:rPr>
          <w:rFonts w:asciiTheme="majorBidi" w:eastAsia="AngsanaNew,Italic" w:hAnsiTheme="majorBidi" w:cstheme="majorBidi"/>
          <w:i/>
          <w:iCs/>
          <w:sz w:val="30"/>
          <w:szCs w:val="30"/>
        </w:rPr>
        <w:t xml:space="preserve">) </w:t>
      </w:r>
      <w:r w:rsidRPr="00860FBA">
        <w:rPr>
          <w:rFonts w:asciiTheme="majorBidi" w:eastAsia="AngsanaNew" w:hAnsiTheme="majorBidi" w:cstheme="majorBidi"/>
          <w:sz w:val="30"/>
          <w:szCs w:val="30"/>
          <w:cs/>
        </w:rPr>
        <w:t>มูลค่ายุติธรรมของเงินลงทุนในบริษัทโรบินสัน</w:t>
      </w:r>
      <w:r w:rsidRPr="00860FBA">
        <w:rPr>
          <w:rFonts w:asciiTheme="majorBidi" w:eastAsia="AngsanaNew" w:hAnsiTheme="majorBidi" w:cstheme="majorBidi"/>
          <w:sz w:val="30"/>
          <w:szCs w:val="30"/>
        </w:rPr>
        <w:t xml:space="preserve"> </w:t>
      </w:r>
      <w:r w:rsidRPr="00860FBA">
        <w:rPr>
          <w:rFonts w:asciiTheme="majorBidi" w:eastAsia="AngsanaNew" w:hAnsiTheme="majorBidi" w:cstheme="majorBidi"/>
          <w:sz w:val="30"/>
          <w:szCs w:val="30"/>
          <w:cs/>
        </w:rPr>
        <w:t>จำกัด</w:t>
      </w:r>
      <w:r w:rsidRPr="00860FBA">
        <w:rPr>
          <w:rFonts w:asciiTheme="majorBidi" w:eastAsia="AngsanaNew" w:hAnsiTheme="majorBidi" w:cstheme="majorBidi"/>
          <w:sz w:val="30"/>
          <w:szCs w:val="30"/>
        </w:rPr>
        <w:t xml:space="preserve"> (</w:t>
      </w:r>
      <w:r w:rsidRPr="00860FBA">
        <w:rPr>
          <w:rFonts w:asciiTheme="majorBidi" w:eastAsia="AngsanaNew" w:hAnsiTheme="majorBidi" w:cstheme="majorBidi"/>
          <w:sz w:val="30"/>
          <w:szCs w:val="30"/>
          <w:cs/>
        </w:rPr>
        <w:t>มหาชน</w:t>
      </w:r>
      <w:r w:rsidRPr="00860FBA">
        <w:rPr>
          <w:rFonts w:asciiTheme="majorBidi" w:eastAsia="AngsanaNew" w:hAnsiTheme="majorBidi" w:cstheme="majorBidi"/>
          <w:sz w:val="30"/>
          <w:szCs w:val="30"/>
        </w:rPr>
        <w:t xml:space="preserve">) </w:t>
      </w:r>
      <w:r w:rsidRPr="00860FBA">
        <w:rPr>
          <w:rFonts w:asciiTheme="majorBidi" w:eastAsia="AngsanaNew" w:hAnsiTheme="majorBidi" w:cstheme="majorBidi"/>
          <w:sz w:val="30"/>
          <w:szCs w:val="30"/>
          <w:cs/>
        </w:rPr>
        <w:t>เท่ากับ</w:t>
      </w:r>
      <w:r w:rsidRPr="00860FBA">
        <w:rPr>
          <w:rFonts w:asciiTheme="majorBidi" w:eastAsia="AngsanaNew" w:hAnsiTheme="majorBidi" w:cstheme="majorBidi"/>
          <w:sz w:val="30"/>
          <w:szCs w:val="30"/>
        </w:rPr>
        <w:t xml:space="preserve"> </w:t>
      </w:r>
      <w:r w:rsidR="005E3910">
        <w:rPr>
          <w:rFonts w:asciiTheme="majorBidi" w:eastAsia="AngsanaNew" w:hAnsiTheme="majorBidi" w:cstheme="majorBidi"/>
          <w:sz w:val="30"/>
          <w:szCs w:val="30"/>
        </w:rPr>
        <w:t>19,645</w:t>
      </w:r>
      <w:r w:rsidRPr="00860FBA">
        <w:rPr>
          <w:rFonts w:asciiTheme="majorBidi" w:eastAsia="AngsanaNew" w:hAnsiTheme="majorBidi" w:cstheme="majorBidi"/>
          <w:sz w:val="30"/>
          <w:szCs w:val="30"/>
        </w:rPr>
        <w:t xml:space="preserve"> </w:t>
      </w:r>
      <w:r w:rsidRPr="00860FBA">
        <w:rPr>
          <w:rFonts w:asciiTheme="majorBidi" w:eastAsia="AngsanaNew" w:hAnsiTheme="majorBidi" w:cstheme="majorBidi"/>
          <w:sz w:val="30"/>
          <w:szCs w:val="30"/>
          <w:cs/>
        </w:rPr>
        <w:t>ล้านบาท</w:t>
      </w:r>
      <w:r w:rsidRPr="00860FBA">
        <w:rPr>
          <w:rFonts w:asciiTheme="majorBidi" w:eastAsia="AngsanaNew" w:hAnsiTheme="majorBidi" w:cstheme="majorBidi"/>
          <w:sz w:val="30"/>
          <w:szCs w:val="30"/>
        </w:rPr>
        <w:t xml:space="preserve"> </w:t>
      </w:r>
      <w:r w:rsidRPr="00860FBA">
        <w:rPr>
          <w:rFonts w:asciiTheme="majorBidi" w:eastAsia="AngsanaNew,Italic" w:hAnsiTheme="majorBidi" w:cstheme="majorBidi"/>
          <w:i/>
          <w:iCs/>
          <w:sz w:val="30"/>
          <w:szCs w:val="30"/>
        </w:rPr>
        <w:t xml:space="preserve">(31 </w:t>
      </w:r>
      <w:r w:rsidRPr="00860FBA">
        <w:rPr>
          <w:rFonts w:asciiTheme="majorBidi" w:eastAsia="AngsanaNew,Italic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860FBA">
        <w:rPr>
          <w:rFonts w:asciiTheme="majorBidi" w:eastAsia="AngsanaNew,Italic" w:hAnsiTheme="majorBidi" w:cstheme="majorBidi"/>
          <w:i/>
          <w:iCs/>
          <w:sz w:val="30"/>
          <w:szCs w:val="30"/>
        </w:rPr>
        <w:t xml:space="preserve">2561: 19,568 </w:t>
      </w:r>
      <w:r w:rsidRPr="00860FBA">
        <w:rPr>
          <w:rFonts w:asciiTheme="majorBidi" w:eastAsia="AngsanaNew,Italic" w:hAnsiTheme="majorBidi" w:cstheme="majorBidi" w:hint="cs"/>
          <w:i/>
          <w:iCs/>
          <w:sz w:val="30"/>
          <w:szCs w:val="30"/>
          <w:cs/>
        </w:rPr>
        <w:t>ล้าน</w:t>
      </w:r>
      <w:r w:rsidRPr="00860FBA">
        <w:rPr>
          <w:rFonts w:asciiTheme="majorBidi" w:eastAsia="AngsanaNew,Italic" w:hAnsiTheme="majorBidi" w:cstheme="majorBidi"/>
          <w:i/>
          <w:iCs/>
          <w:sz w:val="30"/>
          <w:szCs w:val="30"/>
          <w:cs/>
        </w:rPr>
        <w:t>บาท</w:t>
      </w:r>
      <w:r w:rsidRPr="00860FBA">
        <w:rPr>
          <w:rFonts w:asciiTheme="majorBidi" w:eastAsia="AngsanaNew,Italic" w:hAnsiTheme="majorBidi" w:cstheme="majorBidi"/>
          <w:i/>
          <w:iCs/>
          <w:sz w:val="30"/>
          <w:szCs w:val="30"/>
        </w:rPr>
        <w:t>)</w:t>
      </w:r>
    </w:p>
    <w:p w14:paraId="3AE9F2B1" w14:textId="77777777" w:rsidR="00401CE5" w:rsidRPr="00951492" w:rsidRDefault="00401CE5" w:rsidP="00BA04A1">
      <w:pPr>
        <w:pStyle w:val="Heading1"/>
        <w:keepLines/>
        <w:numPr>
          <w:ilvl w:val="0"/>
          <w:numId w:val="22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i/>
          <w:iCs/>
          <w:color w:val="0000FF"/>
          <w:sz w:val="24"/>
          <w:szCs w:val="24"/>
          <w:cs/>
        </w:rPr>
        <w:sectPr w:rsidR="00401CE5" w:rsidRPr="00951492" w:rsidSect="00EB0184"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24017DFE" w14:textId="36BB2A0E" w:rsidR="00804175" w:rsidRPr="006941D4" w:rsidRDefault="00804175" w:rsidP="0070585D">
      <w:pPr>
        <w:pStyle w:val="Heading1"/>
        <w:keepLines/>
        <w:numPr>
          <w:ilvl w:val="0"/>
          <w:numId w:val="10"/>
        </w:numPr>
        <w:shd w:val="clear" w:color="auto" w:fill="auto"/>
        <w:tabs>
          <w:tab w:val="left" w:pos="360"/>
        </w:tabs>
        <w:ind w:left="450" w:right="-45" w:hanging="450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581A14">
        <w:rPr>
          <w:rFonts w:ascii="Angsana New" w:hAnsi="Angsana New" w:cs="Angsana New"/>
          <w:sz w:val="30"/>
          <w:szCs w:val="30"/>
          <w:u w:val="none"/>
          <w:cs/>
          <w:lang w:val="th-TH"/>
        </w:rPr>
        <w:lastRenderedPageBreak/>
        <w:t>ที่ดิน อาคารและอุปกรณ์</w:t>
      </w:r>
      <w:r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 </w:t>
      </w:r>
      <w:r w:rsidRPr="006F3C7A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 </w:t>
      </w:r>
    </w:p>
    <w:p w14:paraId="036053E2" w14:textId="0889DBFC" w:rsidR="00F15275" w:rsidRPr="00181181" w:rsidRDefault="00A81695" w:rsidP="0018118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b/>
          <w:i/>
          <w:iCs/>
          <w:color w:val="0000FF"/>
          <w:sz w:val="30"/>
          <w:szCs w:val="30"/>
          <w:highlight w:val="lightGray"/>
        </w:rPr>
        <w:t xml:space="preserve"> </w:t>
      </w:r>
    </w:p>
    <w:p w14:paraId="217EB150" w14:textId="4AC1D238" w:rsidR="00804175" w:rsidRDefault="00804175" w:rsidP="00AD5D6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/>
        <w:ind w:left="360" w:right="-45"/>
        <w:jc w:val="thaiDistribute"/>
        <w:rPr>
          <w:rFonts w:ascii="Angsana New" w:hAnsi="Angsana New" w:cs="Angsana New"/>
          <w:sz w:val="30"/>
          <w:szCs w:val="30"/>
        </w:rPr>
      </w:pPr>
      <w:r w:rsidRPr="009D170B">
        <w:rPr>
          <w:rFonts w:ascii="Angsana New" w:hAnsi="Angsana New" w:cs="Angsana New"/>
          <w:b/>
          <w:sz w:val="30"/>
          <w:szCs w:val="30"/>
          <w:cs/>
        </w:rPr>
        <w:t>ก</w:t>
      </w:r>
      <w:r w:rsidRPr="00077E11">
        <w:rPr>
          <w:rFonts w:ascii="Angsana New" w:hAnsi="Angsana New" w:cs="Angsana New"/>
          <w:sz w:val="30"/>
          <w:szCs w:val="30"/>
          <w:cs/>
        </w:rPr>
        <w:t>ารซื้อ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077E11">
        <w:rPr>
          <w:rFonts w:ascii="Angsana New" w:hAnsi="Angsana New" w:cs="Angsana New"/>
          <w:sz w:val="30"/>
          <w:szCs w:val="30"/>
          <w:cs/>
        </w:rPr>
        <w:t>จำหน่าย และโอนที่ดิน อาคารและอุปกรณ์</w:t>
      </w:r>
      <w:r w:rsidRPr="002539C6">
        <w:rPr>
          <w:rFonts w:ascii="Angsana New" w:hAnsi="Angsana New" w:cs="Angsana New"/>
          <w:sz w:val="30"/>
          <w:szCs w:val="30"/>
          <w:cs/>
        </w:rPr>
        <w:t>ระหว่าง</w:t>
      </w:r>
      <w:r>
        <w:rPr>
          <w:rFonts w:ascii="Angsana New" w:hAnsi="Angsana New" w:cs="Angsana New"/>
          <w:sz w:val="30"/>
          <w:szCs w:val="30"/>
          <w:cs/>
        </w:rPr>
        <w:t>งวด</w:t>
      </w:r>
      <w:r w:rsidR="005C61A0">
        <w:rPr>
          <w:rFonts w:ascii="Angsana New" w:hAnsi="Angsana New" w:cs="Angsana New" w:hint="cs"/>
          <w:sz w:val="30"/>
          <w:szCs w:val="30"/>
          <w:cs/>
        </w:rPr>
        <w:t>เก้า</w:t>
      </w:r>
      <w:r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5C61A0" w:rsidRPr="00860FBA">
        <w:rPr>
          <w:rFonts w:asciiTheme="majorBidi" w:eastAsia="AngsanaNew" w:hAnsiTheme="majorBidi" w:cstheme="majorBidi"/>
          <w:sz w:val="30"/>
          <w:szCs w:val="30"/>
        </w:rPr>
        <w:t xml:space="preserve">30 </w:t>
      </w:r>
      <w:r w:rsidR="005C61A0">
        <w:rPr>
          <w:rFonts w:asciiTheme="majorBidi" w:eastAsia="AngsanaNew" w:hAnsiTheme="majorBidi" w:cstheme="majorBidi" w:hint="cs"/>
          <w:sz w:val="30"/>
          <w:szCs w:val="30"/>
          <w:cs/>
        </w:rPr>
        <w:t>กันย</w:t>
      </w:r>
      <w:r w:rsidR="005C61A0" w:rsidRPr="00860FBA">
        <w:rPr>
          <w:rFonts w:asciiTheme="majorBidi" w:eastAsia="AngsanaNew" w:hAnsiTheme="majorBidi" w:cstheme="majorBidi" w:hint="cs"/>
          <w:sz w:val="30"/>
          <w:szCs w:val="30"/>
          <w:cs/>
        </w:rPr>
        <w:t>ายน</w:t>
      </w:r>
      <w:r w:rsidR="005C61A0" w:rsidRPr="00860FBA">
        <w:rPr>
          <w:rFonts w:asciiTheme="majorBidi" w:eastAsia="AngsanaNew" w:hAnsiTheme="majorBidi" w:cstheme="majorBidi"/>
          <w:sz w:val="30"/>
          <w:szCs w:val="30"/>
        </w:rPr>
        <w:t xml:space="preserve"> </w:t>
      </w:r>
      <w:r w:rsidR="00153B20">
        <w:rPr>
          <w:rFonts w:ascii="Angsana New" w:hAnsi="Angsana New" w:cs="Angsana New"/>
          <w:sz w:val="30"/>
          <w:szCs w:val="30"/>
        </w:rPr>
        <w:t>2562</w:t>
      </w:r>
      <w:r w:rsidR="006A7BD2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1681F156" w14:textId="77777777" w:rsidR="00153B20" w:rsidRDefault="00153B20" w:rsidP="00C2434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0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13"/>
        <w:gridCol w:w="1703"/>
        <w:gridCol w:w="237"/>
        <w:gridCol w:w="1610"/>
        <w:gridCol w:w="288"/>
        <w:gridCol w:w="1557"/>
      </w:tblGrid>
      <w:tr w:rsidR="008E0DB2" w:rsidRPr="00A16777" w14:paraId="6ECDCFD5" w14:textId="77777777" w:rsidTr="0080130F">
        <w:trPr>
          <w:tblHeader/>
        </w:trPr>
        <w:tc>
          <w:tcPr>
            <w:tcW w:w="2038" w:type="pct"/>
          </w:tcPr>
          <w:p w14:paraId="234923F9" w14:textId="5E18B405" w:rsidR="008E0DB2" w:rsidRPr="00F15275" w:rsidRDefault="008E0DB2" w:rsidP="0072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highlight w:val="lightGray"/>
                <w:cs/>
              </w:rPr>
            </w:pPr>
          </w:p>
        </w:tc>
        <w:tc>
          <w:tcPr>
            <w:tcW w:w="2962" w:type="pct"/>
            <w:gridSpan w:val="5"/>
          </w:tcPr>
          <w:p w14:paraId="47F5DA8D" w14:textId="2E18328A" w:rsidR="008E0DB2" w:rsidRPr="00526E2F" w:rsidDel="003621D0" w:rsidRDefault="008E0DB2" w:rsidP="00723D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26E2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8E0DB2" w:rsidRPr="00272D23" w14:paraId="2ECAF76D" w14:textId="77777777" w:rsidTr="0080130F">
        <w:trPr>
          <w:trHeight w:val="1109"/>
          <w:tblHeader/>
        </w:trPr>
        <w:tc>
          <w:tcPr>
            <w:tcW w:w="2038" w:type="pct"/>
          </w:tcPr>
          <w:p w14:paraId="68AB1A88" w14:textId="77777777" w:rsidR="008E0DB2" w:rsidRDefault="008E0DB2" w:rsidP="0072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0725D2DD" w14:textId="77777777" w:rsidR="008E0DB2" w:rsidRDefault="008E0DB2" w:rsidP="0072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51171AA3" w14:textId="77777777" w:rsidR="008E0DB2" w:rsidRPr="007E63AD" w:rsidRDefault="008E0DB2" w:rsidP="0072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pct"/>
            <w:vAlign w:val="bottom"/>
          </w:tcPr>
          <w:p w14:paraId="7E65BB73" w14:textId="77777777" w:rsidR="008E0DB2" w:rsidRDefault="008E0DB2" w:rsidP="00723D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การซื้อและ</w:t>
            </w:r>
          </w:p>
          <w:p w14:paraId="1FD51B9F" w14:textId="77777777" w:rsidR="008E0DB2" w:rsidRPr="004C3F86" w:rsidRDefault="008E0DB2" w:rsidP="00723D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การโอนเข้า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-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0" w:type="pct"/>
          </w:tcPr>
          <w:p w14:paraId="4D916B84" w14:textId="77777777" w:rsidR="008E0DB2" w:rsidRPr="004C3F86" w:rsidRDefault="008E0DB2" w:rsidP="00723D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4" w:type="pct"/>
            <w:vAlign w:val="bottom"/>
          </w:tcPr>
          <w:p w14:paraId="5ED68F1A" w14:textId="77777777" w:rsidR="008E0DB2" w:rsidRPr="002A60EF" w:rsidRDefault="008E0DB2" w:rsidP="00723D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A60EF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สินทรัพย์ที่ได้มาจากการซื้อธุรกิจ</w:t>
            </w:r>
          </w:p>
        </w:tc>
        <w:tc>
          <w:tcPr>
            <w:tcW w:w="158" w:type="pct"/>
          </w:tcPr>
          <w:p w14:paraId="683CC4B7" w14:textId="77777777" w:rsidR="008E0DB2" w:rsidRPr="004C3F86" w:rsidRDefault="008E0DB2" w:rsidP="00723D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5" w:type="pct"/>
          </w:tcPr>
          <w:p w14:paraId="7E538C60" w14:textId="77777777" w:rsidR="008E0DB2" w:rsidRDefault="008E0DB2" w:rsidP="00723D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การจำหน่าย</w:t>
            </w:r>
          </w:p>
          <w:p w14:paraId="663D2E4B" w14:textId="77777777" w:rsidR="008E0DB2" w:rsidRPr="004C3F86" w:rsidRDefault="008E0DB2" w:rsidP="00723D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และการโอนออก</w:t>
            </w: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8E0DB2" w:rsidRPr="008E0DB2" w14:paraId="05701125" w14:textId="4D5DDEAE" w:rsidTr="0080130F">
        <w:trPr>
          <w:tblHeader/>
        </w:trPr>
        <w:tc>
          <w:tcPr>
            <w:tcW w:w="2038" w:type="pct"/>
          </w:tcPr>
          <w:p w14:paraId="3B82EA36" w14:textId="77777777" w:rsidR="008E0DB2" w:rsidRPr="007E63AD" w:rsidRDefault="008E0DB2" w:rsidP="008E0D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62" w:type="pct"/>
            <w:gridSpan w:val="5"/>
          </w:tcPr>
          <w:p w14:paraId="25349E4B" w14:textId="2E51BDDB" w:rsidR="008E0DB2" w:rsidRPr="008E0DB2" w:rsidRDefault="008E0DB2" w:rsidP="008E0D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cs="Angsana New"/>
                <w:i/>
                <w:iCs/>
                <w:sz w:val="28"/>
                <w:szCs w:val="28"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E0DB2" w:rsidRPr="00272D23" w14:paraId="4942B7E9" w14:textId="77777777" w:rsidTr="0080130F">
        <w:trPr>
          <w:tblHeader/>
        </w:trPr>
        <w:tc>
          <w:tcPr>
            <w:tcW w:w="2038" w:type="pct"/>
          </w:tcPr>
          <w:p w14:paraId="646C6D88" w14:textId="7358078E" w:rsidR="008E0DB2" w:rsidRPr="002A60EF" w:rsidRDefault="008C30ED" w:rsidP="00FB51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5" w:right="-131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935" w:type="pct"/>
          </w:tcPr>
          <w:p w14:paraId="2EB2F2BE" w14:textId="37BC395A" w:rsidR="008E0DB2" w:rsidRDefault="008C30ED" w:rsidP="00BE42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557</w:t>
            </w:r>
          </w:p>
        </w:tc>
        <w:tc>
          <w:tcPr>
            <w:tcW w:w="130" w:type="pct"/>
          </w:tcPr>
          <w:p w14:paraId="221731ED" w14:textId="77777777" w:rsidR="008E0DB2" w:rsidRPr="00485AA2" w:rsidRDefault="008E0DB2" w:rsidP="008E0D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4" w:type="pct"/>
          </w:tcPr>
          <w:p w14:paraId="6EE30ED6" w14:textId="7740B81A" w:rsidR="008E0DB2" w:rsidRPr="002A60EF" w:rsidRDefault="008C30ED" w:rsidP="008E0D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after="0"/>
              <w:ind w:right="-12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8" w:type="pct"/>
          </w:tcPr>
          <w:p w14:paraId="17BD1B5C" w14:textId="77777777" w:rsidR="008E0DB2" w:rsidRPr="00485AA2" w:rsidRDefault="008E0DB2" w:rsidP="008E0D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5" w:type="pct"/>
          </w:tcPr>
          <w:p w14:paraId="4CCF5663" w14:textId="20E9A2BA" w:rsidR="008E0DB2" w:rsidRDefault="008C30ED" w:rsidP="008E0D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F2F49" w:rsidRPr="00272D23" w14:paraId="6FB156B1" w14:textId="77777777" w:rsidTr="0080130F">
        <w:trPr>
          <w:tblHeader/>
        </w:trPr>
        <w:tc>
          <w:tcPr>
            <w:tcW w:w="2038" w:type="pct"/>
          </w:tcPr>
          <w:p w14:paraId="588E7233" w14:textId="2604368F" w:rsidR="00BF2F49" w:rsidRPr="002A60EF" w:rsidRDefault="00BF2F49" w:rsidP="00FB51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5" w:right="-131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60EF">
              <w:rPr>
                <w:rFonts w:ascii="Angsana New" w:hAnsi="Angsana New" w:cs="Angsana New" w:hint="cs"/>
                <w:sz w:val="30"/>
                <w:szCs w:val="30"/>
                <w:cs/>
              </w:rPr>
              <w:t>ส่วนปรับปรุงสิทธิการเช่า</w:t>
            </w:r>
          </w:p>
        </w:tc>
        <w:tc>
          <w:tcPr>
            <w:tcW w:w="935" w:type="pct"/>
          </w:tcPr>
          <w:p w14:paraId="6BC00237" w14:textId="74A8805E" w:rsidR="00BF2F49" w:rsidRDefault="00BF2F49" w:rsidP="008C3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7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687</w:t>
            </w:r>
          </w:p>
        </w:tc>
        <w:tc>
          <w:tcPr>
            <w:tcW w:w="130" w:type="pct"/>
          </w:tcPr>
          <w:p w14:paraId="4021E334" w14:textId="77777777" w:rsidR="00BF2F49" w:rsidRPr="00485AA2" w:rsidRDefault="00BF2F49" w:rsidP="008E0D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4" w:type="pct"/>
          </w:tcPr>
          <w:p w14:paraId="6F161908" w14:textId="08E3AC1E" w:rsidR="00BF2F49" w:rsidRPr="002A60EF" w:rsidRDefault="00BF2F49" w:rsidP="008E0D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after="0"/>
              <w:ind w:right="-12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8" w:type="pct"/>
          </w:tcPr>
          <w:p w14:paraId="3DCB2B43" w14:textId="77777777" w:rsidR="00BF2F49" w:rsidRPr="00485AA2" w:rsidRDefault="00BF2F49" w:rsidP="008E0D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5" w:type="pct"/>
          </w:tcPr>
          <w:p w14:paraId="36477DC9" w14:textId="439476C8" w:rsidR="00BF2F49" w:rsidRDefault="00BF2F49" w:rsidP="008E0D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F2F49">
              <w:rPr>
                <w:rFonts w:ascii="Angsana New" w:hAnsi="Angsana New" w:cs="Angsana New"/>
                <w:sz w:val="30"/>
                <w:szCs w:val="30"/>
              </w:rPr>
              <w:t>(78)</w:t>
            </w:r>
          </w:p>
        </w:tc>
      </w:tr>
      <w:tr w:rsidR="00BF2F49" w:rsidRPr="00272D23" w14:paraId="0ACED868" w14:textId="77777777" w:rsidTr="0080130F">
        <w:trPr>
          <w:tblHeader/>
        </w:trPr>
        <w:tc>
          <w:tcPr>
            <w:tcW w:w="2038" w:type="pct"/>
          </w:tcPr>
          <w:p w14:paraId="1F964734" w14:textId="21DE3547" w:rsidR="00BF2F49" w:rsidRPr="002A60EF" w:rsidRDefault="00BF2F49" w:rsidP="00FB51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5" w:right="-131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อาคารสิ่งปลูกสร้างและส่วนปรับปรุง</w:t>
            </w:r>
          </w:p>
        </w:tc>
        <w:tc>
          <w:tcPr>
            <w:tcW w:w="935" w:type="pct"/>
          </w:tcPr>
          <w:p w14:paraId="63365C65" w14:textId="7A09CB9B" w:rsidR="00BF2F49" w:rsidRPr="00485AA2" w:rsidRDefault="00BF2F49" w:rsidP="00BE42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2,254</w:t>
            </w:r>
          </w:p>
        </w:tc>
        <w:tc>
          <w:tcPr>
            <w:tcW w:w="130" w:type="pct"/>
          </w:tcPr>
          <w:p w14:paraId="37838BF9" w14:textId="77777777" w:rsidR="00BF2F49" w:rsidRPr="00485AA2" w:rsidRDefault="00BF2F49" w:rsidP="008E0D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4" w:type="pct"/>
          </w:tcPr>
          <w:p w14:paraId="4C9D9DE8" w14:textId="21DCA821" w:rsidR="00BF2F49" w:rsidRPr="002A60EF" w:rsidRDefault="00BF2F49" w:rsidP="008E0D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after="0"/>
              <w:ind w:right="-12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59</w:t>
            </w:r>
            <w:r w:rsidR="00224496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58" w:type="pct"/>
          </w:tcPr>
          <w:p w14:paraId="55BFADF0" w14:textId="77777777" w:rsidR="00BF2F49" w:rsidRPr="00485AA2" w:rsidRDefault="00BF2F49" w:rsidP="008E0D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5" w:type="pct"/>
          </w:tcPr>
          <w:p w14:paraId="3580B62A" w14:textId="0C3AAAC6" w:rsidR="00BF2F49" w:rsidRPr="00485AA2" w:rsidRDefault="00BF2F49" w:rsidP="008E0D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F2F49">
              <w:rPr>
                <w:rFonts w:ascii="Angsana New" w:hAnsi="Angsana New" w:cs="Angsana New"/>
                <w:sz w:val="30"/>
                <w:szCs w:val="30"/>
              </w:rPr>
              <w:t>(130)</w:t>
            </w:r>
          </w:p>
        </w:tc>
      </w:tr>
      <w:tr w:rsidR="00BF2F49" w:rsidRPr="00272D23" w14:paraId="40CA8E10" w14:textId="77777777" w:rsidTr="0080130F">
        <w:trPr>
          <w:tblHeader/>
        </w:trPr>
        <w:tc>
          <w:tcPr>
            <w:tcW w:w="2038" w:type="pct"/>
          </w:tcPr>
          <w:p w14:paraId="504142E4" w14:textId="2D550EB7" w:rsidR="00BF2F49" w:rsidRDefault="00BF2F49" w:rsidP="00FB51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5" w:right="-131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56302">
              <w:rPr>
                <w:rFonts w:ascii="Angsana New" w:hAnsi="Angsana New" w:cs="Angsana New" w:hint="cs"/>
                <w:sz w:val="30"/>
                <w:szCs w:val="30"/>
                <w:cs/>
              </w:rPr>
              <w:t>อุปกรณ์ระบบสารสนเทศ</w:t>
            </w:r>
          </w:p>
        </w:tc>
        <w:tc>
          <w:tcPr>
            <w:tcW w:w="935" w:type="pct"/>
          </w:tcPr>
          <w:p w14:paraId="72B00AF4" w14:textId="6BC0A501" w:rsidR="00BF2F49" w:rsidRDefault="00BF2F49" w:rsidP="00BE42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7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136</w:t>
            </w:r>
          </w:p>
        </w:tc>
        <w:tc>
          <w:tcPr>
            <w:tcW w:w="130" w:type="pct"/>
          </w:tcPr>
          <w:p w14:paraId="66A12295" w14:textId="77777777" w:rsidR="00BF2F49" w:rsidRPr="00485AA2" w:rsidRDefault="00BF2F49" w:rsidP="008E0D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4" w:type="pct"/>
          </w:tcPr>
          <w:p w14:paraId="4EB8965B" w14:textId="0F976115" w:rsidR="00BF2F49" w:rsidRPr="002A60EF" w:rsidRDefault="00BF2F49" w:rsidP="008E0D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8" w:type="pct"/>
          </w:tcPr>
          <w:p w14:paraId="1A6CEDF0" w14:textId="77777777" w:rsidR="00BF2F49" w:rsidRPr="00485AA2" w:rsidRDefault="00BF2F49" w:rsidP="008E0D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5" w:type="pct"/>
          </w:tcPr>
          <w:p w14:paraId="5FF0D199" w14:textId="045D16C0" w:rsidR="00BF2F49" w:rsidRDefault="00BF2F49" w:rsidP="008E0D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F2F49">
              <w:rPr>
                <w:rFonts w:ascii="Angsana New" w:hAnsi="Angsana New" w:cs="Angsana New"/>
                <w:sz w:val="30"/>
                <w:szCs w:val="30"/>
              </w:rPr>
              <w:t>(5)</w:t>
            </w:r>
          </w:p>
        </w:tc>
      </w:tr>
      <w:tr w:rsidR="00BF2F49" w:rsidRPr="00272D23" w14:paraId="6D0D2BE7" w14:textId="77777777" w:rsidTr="0080130F">
        <w:trPr>
          <w:tblHeader/>
        </w:trPr>
        <w:tc>
          <w:tcPr>
            <w:tcW w:w="2038" w:type="pct"/>
          </w:tcPr>
          <w:p w14:paraId="453DAD00" w14:textId="41B7675D" w:rsidR="00BF2F49" w:rsidRDefault="00BF2F49" w:rsidP="00FB51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5" w:right="-131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56302">
              <w:rPr>
                <w:rFonts w:ascii="Angsana New" w:hAnsi="Angsana New" w:cs="Angsana New" w:hint="cs"/>
                <w:sz w:val="30"/>
                <w:szCs w:val="30"/>
                <w:cs/>
              </w:rPr>
              <w:t>อุปกรณ์ระบบสาธารณูปโภคและระบบงานอาคาร</w:t>
            </w:r>
          </w:p>
        </w:tc>
        <w:tc>
          <w:tcPr>
            <w:tcW w:w="935" w:type="pct"/>
          </w:tcPr>
          <w:p w14:paraId="6A22B370" w14:textId="4B24AC0C" w:rsidR="00BF2F49" w:rsidRDefault="00BF2F49" w:rsidP="00BE42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7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br/>
              <w:t>1,079</w:t>
            </w:r>
          </w:p>
        </w:tc>
        <w:tc>
          <w:tcPr>
            <w:tcW w:w="130" w:type="pct"/>
          </w:tcPr>
          <w:p w14:paraId="504AB2BE" w14:textId="77777777" w:rsidR="00BF2F49" w:rsidRPr="00485AA2" w:rsidRDefault="00BF2F49" w:rsidP="008E0D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4" w:type="pct"/>
          </w:tcPr>
          <w:p w14:paraId="5CB801CE" w14:textId="085DB7BC" w:rsidR="00BF2F49" w:rsidRPr="002A60EF" w:rsidRDefault="00BF2F49" w:rsidP="008E0D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br/>
              <w:t>243</w:t>
            </w:r>
          </w:p>
        </w:tc>
        <w:tc>
          <w:tcPr>
            <w:tcW w:w="158" w:type="pct"/>
          </w:tcPr>
          <w:p w14:paraId="1A2A336D" w14:textId="77777777" w:rsidR="00BF2F49" w:rsidRPr="00485AA2" w:rsidRDefault="00BF2F49" w:rsidP="008E0D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5" w:type="pct"/>
          </w:tcPr>
          <w:p w14:paraId="64570717" w14:textId="77777777" w:rsidR="0023758B" w:rsidRDefault="0023758B" w:rsidP="008E0D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60038C2D" w14:textId="0BF8D6D9" w:rsidR="00BF2F49" w:rsidRDefault="00BF2F49" w:rsidP="008E0D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F2F49">
              <w:rPr>
                <w:rFonts w:ascii="Angsana New" w:hAnsi="Angsana New" w:cs="Angsana New"/>
                <w:sz w:val="30"/>
                <w:szCs w:val="30"/>
              </w:rPr>
              <w:t>(69)</w:t>
            </w:r>
          </w:p>
        </w:tc>
      </w:tr>
      <w:tr w:rsidR="00BF2F49" w:rsidRPr="00272D23" w14:paraId="636FA658" w14:textId="77777777" w:rsidTr="0080130F">
        <w:trPr>
          <w:tblHeader/>
        </w:trPr>
        <w:tc>
          <w:tcPr>
            <w:tcW w:w="2038" w:type="pct"/>
          </w:tcPr>
          <w:p w14:paraId="3C50CBD3" w14:textId="77777777" w:rsidR="00BF2F49" w:rsidRPr="00CC5921" w:rsidRDefault="00BF2F49" w:rsidP="00FB51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5" w:right="-131" w:hanging="18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935" w:type="pct"/>
          </w:tcPr>
          <w:p w14:paraId="06F05648" w14:textId="79838118" w:rsidR="00BF2F49" w:rsidRDefault="00BF2F49" w:rsidP="00BE42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7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1,244</w:t>
            </w:r>
          </w:p>
        </w:tc>
        <w:tc>
          <w:tcPr>
            <w:tcW w:w="130" w:type="pct"/>
          </w:tcPr>
          <w:p w14:paraId="4D2ABE7B" w14:textId="77777777" w:rsidR="00BF2F49" w:rsidRPr="00485AA2" w:rsidRDefault="00BF2F49" w:rsidP="008E0D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4" w:type="pct"/>
          </w:tcPr>
          <w:p w14:paraId="02AC4D34" w14:textId="3197FFB5" w:rsidR="00BF2F49" w:rsidRPr="002A60EF" w:rsidRDefault="00BF2F49" w:rsidP="008E0D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after="0"/>
              <w:ind w:right="-12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8" w:type="pct"/>
          </w:tcPr>
          <w:p w14:paraId="271A78DE" w14:textId="77777777" w:rsidR="00BF2F49" w:rsidRPr="00485AA2" w:rsidRDefault="00BF2F49" w:rsidP="008E0D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5" w:type="pct"/>
          </w:tcPr>
          <w:p w14:paraId="165F087F" w14:textId="0A890D60" w:rsidR="00BF2F49" w:rsidRDefault="00BF2F49" w:rsidP="00BF2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F2F49">
              <w:rPr>
                <w:rFonts w:ascii="Angsana New" w:hAnsi="Angsana New" w:cs="Angsana New"/>
                <w:sz w:val="30"/>
                <w:szCs w:val="30"/>
              </w:rPr>
              <w:t>(139)</w:t>
            </w:r>
          </w:p>
        </w:tc>
      </w:tr>
      <w:tr w:rsidR="00BF2F49" w:rsidRPr="00272D23" w14:paraId="0FE51F72" w14:textId="77777777" w:rsidTr="0080130F">
        <w:trPr>
          <w:tblHeader/>
        </w:trPr>
        <w:tc>
          <w:tcPr>
            <w:tcW w:w="2038" w:type="pct"/>
          </w:tcPr>
          <w:p w14:paraId="4D4D6C56" w14:textId="77777777" w:rsidR="00BF2F49" w:rsidRDefault="00BF2F49" w:rsidP="00FB51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5" w:right="-131" w:hanging="18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935" w:type="pct"/>
          </w:tcPr>
          <w:p w14:paraId="2E420E70" w14:textId="2219E985" w:rsidR="00BF2F49" w:rsidRPr="00485AA2" w:rsidRDefault="00BF2F49" w:rsidP="00BE42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</w:t>
            </w:r>
          </w:p>
        </w:tc>
        <w:tc>
          <w:tcPr>
            <w:tcW w:w="130" w:type="pct"/>
          </w:tcPr>
          <w:p w14:paraId="3730A772" w14:textId="77777777" w:rsidR="00BF2F49" w:rsidRPr="00485AA2" w:rsidRDefault="00BF2F49" w:rsidP="008E0D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4" w:type="pct"/>
          </w:tcPr>
          <w:p w14:paraId="60948233" w14:textId="54CA4FBB" w:rsidR="00BF2F49" w:rsidRPr="002A60EF" w:rsidRDefault="00BF2F49" w:rsidP="008E0D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after="0"/>
              <w:ind w:right="-12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284</w:t>
            </w:r>
          </w:p>
        </w:tc>
        <w:tc>
          <w:tcPr>
            <w:tcW w:w="158" w:type="pct"/>
          </w:tcPr>
          <w:p w14:paraId="3C53CACD" w14:textId="77777777" w:rsidR="00BF2F49" w:rsidRPr="00485AA2" w:rsidRDefault="00BF2F49" w:rsidP="008E0D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5" w:type="pct"/>
          </w:tcPr>
          <w:p w14:paraId="7597E001" w14:textId="21217918" w:rsidR="00BF2F49" w:rsidRPr="00485AA2" w:rsidRDefault="00BF2F49" w:rsidP="00BF2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F2F49">
              <w:rPr>
                <w:rFonts w:ascii="Angsana New" w:hAnsi="Angsana New" w:cs="Angsana New"/>
                <w:sz w:val="30"/>
                <w:szCs w:val="30"/>
              </w:rPr>
              <w:t>(1)</w:t>
            </w:r>
          </w:p>
        </w:tc>
      </w:tr>
      <w:tr w:rsidR="00BF2F49" w:rsidRPr="00272D23" w14:paraId="792E64E6" w14:textId="77777777" w:rsidTr="0080130F">
        <w:trPr>
          <w:tblHeader/>
        </w:trPr>
        <w:tc>
          <w:tcPr>
            <w:tcW w:w="2038" w:type="pct"/>
          </w:tcPr>
          <w:p w14:paraId="63F40538" w14:textId="77777777" w:rsidR="00BF2F49" w:rsidRDefault="00BF2F49" w:rsidP="00FB51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5" w:right="-131" w:hanging="18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935" w:type="pct"/>
            <w:tcBorders>
              <w:bottom w:val="single" w:sz="4" w:space="0" w:color="auto"/>
            </w:tcBorders>
          </w:tcPr>
          <w:p w14:paraId="23792703" w14:textId="220DF44C" w:rsidR="00BF2F49" w:rsidRDefault="00BF2F49" w:rsidP="00BE42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7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3,092</w:t>
            </w:r>
          </w:p>
        </w:tc>
        <w:tc>
          <w:tcPr>
            <w:tcW w:w="130" w:type="pct"/>
          </w:tcPr>
          <w:p w14:paraId="79DA669E" w14:textId="77777777" w:rsidR="00BF2F49" w:rsidRPr="00485AA2" w:rsidRDefault="00BF2F49" w:rsidP="008E0D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4" w:type="pct"/>
            <w:tcBorders>
              <w:bottom w:val="single" w:sz="4" w:space="0" w:color="auto"/>
            </w:tcBorders>
          </w:tcPr>
          <w:p w14:paraId="4A9FB502" w14:textId="3DF38EF0" w:rsidR="00BF2F49" w:rsidRPr="002A60EF" w:rsidRDefault="00BF2F49" w:rsidP="00F34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after="0"/>
              <w:ind w:right="-12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97</w:t>
            </w:r>
          </w:p>
        </w:tc>
        <w:tc>
          <w:tcPr>
            <w:tcW w:w="158" w:type="pct"/>
          </w:tcPr>
          <w:p w14:paraId="6BEFE012" w14:textId="77777777" w:rsidR="00BF2F49" w:rsidRPr="00485AA2" w:rsidRDefault="00BF2F49" w:rsidP="008E0D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5" w:type="pct"/>
            <w:tcBorders>
              <w:bottom w:val="single" w:sz="4" w:space="0" w:color="auto"/>
            </w:tcBorders>
          </w:tcPr>
          <w:p w14:paraId="6C740447" w14:textId="5C8BA555" w:rsidR="00BF2F49" w:rsidRDefault="00BF2F49" w:rsidP="008E0D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F2F49">
              <w:rPr>
                <w:rFonts w:ascii="Angsana New" w:hAnsi="Angsana New" w:cs="Angsana New"/>
                <w:sz w:val="30"/>
                <w:szCs w:val="30"/>
              </w:rPr>
              <w:t>(3,067)</w:t>
            </w:r>
          </w:p>
        </w:tc>
      </w:tr>
      <w:tr w:rsidR="00BF2F49" w:rsidRPr="00272D23" w14:paraId="3BFC7E9B" w14:textId="77777777" w:rsidTr="0080130F">
        <w:trPr>
          <w:tblHeader/>
        </w:trPr>
        <w:tc>
          <w:tcPr>
            <w:tcW w:w="2038" w:type="pct"/>
          </w:tcPr>
          <w:p w14:paraId="03E1BC2D" w14:textId="77777777" w:rsidR="00BF2F49" w:rsidRPr="00272D23" w:rsidRDefault="00BF2F49" w:rsidP="00FB51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5" w:right="-131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D2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35" w:type="pct"/>
            <w:tcBorders>
              <w:top w:val="single" w:sz="4" w:space="0" w:color="auto"/>
              <w:bottom w:val="double" w:sz="4" w:space="0" w:color="auto"/>
            </w:tcBorders>
          </w:tcPr>
          <w:p w14:paraId="05FCBE21" w14:textId="3ECDC664" w:rsidR="00BF2F49" w:rsidRPr="00272D23" w:rsidRDefault="00BF2F49" w:rsidP="00BE42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9,084</w:t>
            </w:r>
          </w:p>
        </w:tc>
        <w:tc>
          <w:tcPr>
            <w:tcW w:w="130" w:type="pct"/>
          </w:tcPr>
          <w:p w14:paraId="4C1698CE" w14:textId="77777777" w:rsidR="00BF2F49" w:rsidRPr="00272D23" w:rsidRDefault="00BF2F49" w:rsidP="008E0D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84" w:type="pct"/>
            <w:tcBorders>
              <w:top w:val="single" w:sz="4" w:space="0" w:color="auto"/>
              <w:bottom w:val="double" w:sz="4" w:space="0" w:color="auto"/>
            </w:tcBorders>
          </w:tcPr>
          <w:p w14:paraId="19F1061B" w14:textId="71A23168" w:rsidR="00BF2F49" w:rsidRPr="002A60EF" w:rsidRDefault="00BF2F49" w:rsidP="00F34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1,219</w:t>
            </w:r>
          </w:p>
        </w:tc>
        <w:tc>
          <w:tcPr>
            <w:tcW w:w="158" w:type="pct"/>
          </w:tcPr>
          <w:p w14:paraId="4E840988" w14:textId="77777777" w:rsidR="00BF2F49" w:rsidRPr="00272D23" w:rsidRDefault="00BF2F49" w:rsidP="008E0D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55" w:type="pct"/>
            <w:tcBorders>
              <w:top w:val="single" w:sz="4" w:space="0" w:color="auto"/>
              <w:bottom w:val="double" w:sz="4" w:space="0" w:color="auto"/>
            </w:tcBorders>
          </w:tcPr>
          <w:p w14:paraId="3A6E8A70" w14:textId="2188BD57" w:rsidR="00BF2F49" w:rsidRPr="00BF2F49" w:rsidRDefault="00BF2F49" w:rsidP="008E0D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F2F49">
              <w:rPr>
                <w:rFonts w:ascii="Angsana New" w:hAnsi="Angsana New" w:cs="Angsana New"/>
                <w:b/>
                <w:bCs/>
                <w:sz w:val="30"/>
                <w:szCs w:val="30"/>
              </w:rPr>
              <w:t>(3,489)</w:t>
            </w:r>
          </w:p>
        </w:tc>
      </w:tr>
    </w:tbl>
    <w:p w14:paraId="328AAFB9" w14:textId="77777777" w:rsidR="00B943F5" w:rsidRPr="00951492" w:rsidRDefault="00B943F5" w:rsidP="004975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-45"/>
        <w:jc w:val="thaiDistribute"/>
        <w:rPr>
          <w:rFonts w:ascii="Angsana New" w:hAnsi="Angsana New" w:cs="Angsana New"/>
          <w:b/>
          <w:sz w:val="24"/>
          <w:szCs w:val="24"/>
        </w:rPr>
      </w:pPr>
    </w:p>
    <w:p w14:paraId="0D840C80" w14:textId="06199CD9" w:rsidR="00106154" w:rsidRDefault="003C312D" w:rsidP="00AD5D6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360" w:right="-43"/>
        <w:jc w:val="thaiDistribute"/>
        <w:rPr>
          <w:rFonts w:ascii="Angsana New" w:hAnsi="Angsana New" w:cs="Angsana New"/>
          <w:sz w:val="30"/>
          <w:szCs w:val="30"/>
        </w:rPr>
      </w:pPr>
      <w:r w:rsidRPr="00474634">
        <w:rPr>
          <w:rFonts w:ascii="Angsana New" w:hAnsi="Angsana New" w:cs="Angsana New"/>
          <w:sz w:val="30"/>
          <w:szCs w:val="30"/>
          <w:cs/>
        </w:rPr>
        <w:t>ในระหว่าง</w:t>
      </w:r>
      <w:r w:rsidR="00B1041C">
        <w:rPr>
          <w:rFonts w:ascii="Angsana New" w:hAnsi="Angsana New" w:cs="Angsana New" w:hint="cs"/>
          <w:sz w:val="30"/>
          <w:szCs w:val="30"/>
          <w:cs/>
        </w:rPr>
        <w:t>ปี</w:t>
      </w:r>
      <w:r w:rsidRPr="00474634">
        <w:rPr>
          <w:rFonts w:ascii="Angsana New" w:hAnsi="Angsana New" w:cs="Angsana New"/>
          <w:sz w:val="30"/>
          <w:szCs w:val="30"/>
          <w:cs/>
        </w:rPr>
        <w:t xml:space="preserve"> </w:t>
      </w:r>
      <w:r w:rsidR="00F139A5">
        <w:rPr>
          <w:rFonts w:ascii="Angsana New" w:hAnsi="Angsana New" w:cs="Angsana New"/>
          <w:sz w:val="30"/>
          <w:szCs w:val="30"/>
        </w:rPr>
        <w:t>2562</w:t>
      </w:r>
      <w:r w:rsidRPr="00474634">
        <w:rPr>
          <w:rFonts w:ascii="Angsana New" w:hAnsi="Angsana New" w:cs="Angsana New"/>
          <w:sz w:val="30"/>
          <w:szCs w:val="30"/>
          <w:cs/>
        </w:rPr>
        <w:t xml:space="preserve"> มีการโอนอาคารไปเป็นอสังหาริมทรัพย์เพื่อการลงทุน ซึ่งที่มีมูลค่าตามบัญชี</w:t>
      </w:r>
      <w:r w:rsidRPr="00497505">
        <w:rPr>
          <w:rFonts w:ascii="Angsana New" w:hAnsi="Angsana New" w:cs="Angsana New"/>
          <w:sz w:val="30"/>
          <w:szCs w:val="30"/>
          <w:cs/>
        </w:rPr>
        <w:t>จำนวน</w:t>
      </w:r>
      <w:r w:rsidR="002C4DE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86B2D">
        <w:rPr>
          <w:rFonts w:ascii="Angsana New" w:hAnsi="Angsana New" w:cs="Angsana New"/>
          <w:sz w:val="30"/>
          <w:szCs w:val="30"/>
        </w:rPr>
        <w:t>20</w:t>
      </w:r>
      <w:r w:rsidR="00EC6D6C">
        <w:rPr>
          <w:rFonts w:ascii="Angsana New" w:hAnsi="Angsana New" w:cs="Angsana New"/>
          <w:sz w:val="30"/>
          <w:szCs w:val="30"/>
        </w:rPr>
        <w:t>1</w:t>
      </w:r>
      <w:r w:rsidRPr="00497505">
        <w:rPr>
          <w:rFonts w:ascii="Angsana New" w:hAnsi="Angsana New" w:cs="Angsana New"/>
          <w:sz w:val="30"/>
          <w:szCs w:val="30"/>
          <w:cs/>
        </w:rPr>
        <w:t xml:space="preserve"> ล้าน</w:t>
      </w:r>
      <w:r w:rsidR="002C4DE1">
        <w:rPr>
          <w:rFonts w:ascii="Angsana New" w:hAnsi="Angsana New" w:cs="Angsana New" w:hint="cs"/>
          <w:sz w:val="30"/>
          <w:szCs w:val="30"/>
          <w:cs/>
        </w:rPr>
        <w:t>บ</w:t>
      </w:r>
      <w:r w:rsidRPr="00497505">
        <w:rPr>
          <w:rFonts w:ascii="Angsana New" w:hAnsi="Angsana New" w:cs="Angsana New"/>
          <w:sz w:val="30"/>
          <w:szCs w:val="30"/>
          <w:cs/>
        </w:rPr>
        <w:t>าท เนื่</w:t>
      </w:r>
      <w:r w:rsidRPr="00474634">
        <w:rPr>
          <w:rFonts w:ascii="Angsana New" w:hAnsi="Angsana New" w:cs="Angsana New"/>
          <w:sz w:val="30"/>
          <w:szCs w:val="30"/>
          <w:cs/>
        </w:rPr>
        <w:t>องจาก</w:t>
      </w:r>
      <w:r w:rsidR="0058639F" w:rsidRPr="00AA142A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474634">
        <w:rPr>
          <w:rFonts w:ascii="Angsana New" w:hAnsi="Angsana New" w:cs="Angsana New"/>
          <w:sz w:val="30"/>
          <w:szCs w:val="30"/>
          <w:cs/>
        </w:rPr>
        <w:t>ไม่ได้ใช้งานอาคารดังกล่าวและได้ตัดสินใจจะปล่อยเช่าอาคารนั้นให้แก่บุคคลที่สาม</w:t>
      </w:r>
    </w:p>
    <w:p w14:paraId="7AD31D30" w14:textId="1013C32F" w:rsidR="00CE6931" w:rsidRDefault="00CE6931" w:rsidP="00C2434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2E73298D" w14:textId="79C30143" w:rsidR="00103999" w:rsidRDefault="00CE6931" w:rsidP="00AD5D6E">
      <w:pPr>
        <w:pStyle w:val="Heading1"/>
        <w:keepLines/>
        <w:numPr>
          <w:ilvl w:val="0"/>
          <w:numId w:val="10"/>
        </w:numPr>
        <w:shd w:val="clear" w:color="auto" w:fill="auto"/>
        <w:tabs>
          <w:tab w:val="left" w:pos="360"/>
        </w:tabs>
        <w:ind w:left="450" w:right="-45" w:hanging="428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เงินกู้ยืม</w:t>
      </w:r>
      <w:r w:rsidR="002C4DE1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ระยะสั้น</w:t>
      </w:r>
      <w:r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จากสถาบันการเงิน</w:t>
      </w:r>
    </w:p>
    <w:p w14:paraId="6E462233" w14:textId="2AC685E0" w:rsidR="00103999" w:rsidRPr="00103999" w:rsidRDefault="00103999" w:rsidP="00103999">
      <w:pPr>
        <w:rPr>
          <w:rFonts w:cstheme="minorBidi"/>
          <w:cs/>
          <w:lang w:val="th-TH"/>
        </w:rPr>
      </w:pPr>
      <w:r>
        <w:rPr>
          <w:rFonts w:cstheme="minorBidi"/>
          <w:cs/>
          <w:lang w:val="th-TH"/>
        </w:rPr>
        <w:tab/>
      </w:r>
      <w:r>
        <w:rPr>
          <w:rFonts w:cstheme="minorBidi"/>
          <w:cs/>
          <w:lang w:val="th-TH"/>
        </w:rPr>
        <w:tab/>
      </w:r>
    </w:p>
    <w:p w14:paraId="6133A894" w14:textId="14B1427F" w:rsidR="00CE6931" w:rsidRDefault="00497505" w:rsidP="00AD5D6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360" w:right="-45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ในระหว่างปี </w:t>
      </w:r>
      <w:r>
        <w:rPr>
          <w:rFonts w:ascii="Angsana New" w:hAnsi="Angsana New" w:cs="Angsana New"/>
          <w:sz w:val="30"/>
          <w:szCs w:val="30"/>
        </w:rPr>
        <w:t xml:space="preserve">2562 </w:t>
      </w:r>
      <w:r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5F6633">
        <w:rPr>
          <w:rFonts w:ascii="Angsana New" w:hAnsi="Angsana New" w:cs="Angsana New" w:hint="cs"/>
          <w:sz w:val="30"/>
          <w:szCs w:val="30"/>
          <w:cs/>
        </w:rPr>
        <w:t>มี</w:t>
      </w:r>
      <w:r w:rsidR="002C4DE1">
        <w:rPr>
          <w:rFonts w:ascii="Angsana New" w:hAnsi="Angsana New" w:cs="Angsana New" w:hint="cs"/>
          <w:sz w:val="30"/>
          <w:szCs w:val="30"/>
          <w:cs/>
        </w:rPr>
        <w:t>ตั๋วสัญญาใช้เงิน</w:t>
      </w:r>
      <w:r w:rsidR="004A1B5A">
        <w:rPr>
          <w:rFonts w:ascii="Angsana New" w:hAnsi="Angsana New" w:cs="Angsana New" w:hint="cs"/>
          <w:sz w:val="30"/>
          <w:szCs w:val="30"/>
          <w:cs/>
        </w:rPr>
        <w:t>จากสถาบันการเงิน</w:t>
      </w:r>
      <w:r w:rsidR="005F6633">
        <w:rPr>
          <w:rFonts w:ascii="Angsana New" w:hAnsi="Angsana New" w:cs="Angsana New" w:hint="cs"/>
          <w:sz w:val="30"/>
          <w:szCs w:val="30"/>
          <w:cs/>
        </w:rPr>
        <w:t>หลายแห่ง</w:t>
      </w:r>
      <w:r w:rsidR="004A1B5A">
        <w:rPr>
          <w:rFonts w:ascii="Angsana New" w:hAnsi="Angsana New" w:cs="Angsana New" w:hint="cs"/>
          <w:sz w:val="30"/>
          <w:szCs w:val="30"/>
          <w:cs/>
        </w:rPr>
        <w:t>ซึ่งมีกำหนดชำระคืนเมื่อทวงถาม โดยมีอัตราดอกเบี้ย</w:t>
      </w:r>
      <w:r w:rsidR="00BC4375">
        <w:rPr>
          <w:rFonts w:ascii="Angsana New" w:hAnsi="Angsana New" w:cs="Angsana New" w:hint="cs"/>
          <w:sz w:val="30"/>
          <w:szCs w:val="30"/>
          <w:cs/>
        </w:rPr>
        <w:t>คงที่</w:t>
      </w:r>
    </w:p>
    <w:p w14:paraId="6F50C0ED" w14:textId="0806262F" w:rsidR="000A7ED5" w:rsidRPr="00134079" w:rsidRDefault="000A7ED5" w:rsidP="00B1041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450" w:right="-45"/>
        <w:jc w:val="thaiDistribute"/>
        <w:rPr>
          <w:rFonts w:ascii="Angsana New" w:hAnsi="Angsana New" w:cs="Angsana New"/>
        </w:rPr>
      </w:pPr>
    </w:p>
    <w:p w14:paraId="0F109E29" w14:textId="2433CFFB" w:rsidR="000A7ED5" w:rsidRDefault="0070585D" w:rsidP="00AD5D6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360" w:right="-45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ในระหว่างปี</w:t>
      </w:r>
      <w:r w:rsidR="000A7ED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A7ED5">
        <w:rPr>
          <w:rFonts w:ascii="Angsana New" w:hAnsi="Angsana New" w:cs="Angsana New"/>
          <w:sz w:val="30"/>
          <w:szCs w:val="30"/>
        </w:rPr>
        <w:t xml:space="preserve">2562 </w:t>
      </w:r>
      <w:r w:rsidR="000A7ED5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23758B">
        <w:rPr>
          <w:rFonts w:ascii="Angsana New" w:hAnsi="Angsana New" w:cs="Angsana New" w:hint="cs"/>
          <w:sz w:val="30"/>
          <w:szCs w:val="30"/>
          <w:cs/>
        </w:rPr>
        <w:t>ย่อย</w:t>
      </w:r>
      <w:r w:rsidR="00181782">
        <w:rPr>
          <w:rFonts w:ascii="Angsana New" w:hAnsi="Angsana New" w:cs="Angsana New" w:hint="cs"/>
          <w:sz w:val="30"/>
          <w:szCs w:val="30"/>
          <w:cs/>
        </w:rPr>
        <w:t>ในต่างประเทศ</w:t>
      </w:r>
      <w:r w:rsidR="006610AF">
        <w:rPr>
          <w:rFonts w:ascii="Angsana New" w:hAnsi="Angsana New" w:cs="Angsana New" w:hint="cs"/>
          <w:sz w:val="30"/>
          <w:szCs w:val="30"/>
          <w:cs/>
        </w:rPr>
        <w:t>แห่งหนึ่ง</w:t>
      </w:r>
      <w:r w:rsidR="00181782">
        <w:rPr>
          <w:rFonts w:ascii="Angsana New" w:hAnsi="Angsana New" w:cs="Angsana New" w:hint="cs"/>
          <w:sz w:val="30"/>
          <w:szCs w:val="30"/>
          <w:cs/>
        </w:rPr>
        <w:t>ได้ทำ</w:t>
      </w:r>
      <w:r w:rsidR="000A7ED5">
        <w:rPr>
          <w:rFonts w:ascii="Angsana New" w:hAnsi="Angsana New" w:cs="Angsana New" w:hint="cs"/>
          <w:sz w:val="30"/>
          <w:szCs w:val="30"/>
          <w:cs/>
        </w:rPr>
        <w:t>สัญญาเงินกู้ยืมระยะสั้นจากสถาบันการเงิน</w:t>
      </w:r>
      <w:r w:rsidR="00181782">
        <w:rPr>
          <w:rFonts w:ascii="Angsana New" w:hAnsi="Angsana New" w:cs="Angsana New" w:hint="cs"/>
          <w:sz w:val="30"/>
          <w:szCs w:val="30"/>
          <w:cs/>
        </w:rPr>
        <w:t xml:space="preserve">หลายแห่ง ซึ่งครบกำหนดชำระในปี </w:t>
      </w:r>
      <w:r w:rsidR="00181782">
        <w:rPr>
          <w:rFonts w:ascii="Angsana New" w:hAnsi="Angsana New" w:cs="Angsana New"/>
          <w:sz w:val="30"/>
          <w:szCs w:val="30"/>
        </w:rPr>
        <w:t xml:space="preserve">2562 </w:t>
      </w:r>
      <w:r w:rsidR="00181782">
        <w:rPr>
          <w:rFonts w:ascii="Angsana New" w:hAnsi="Angsana New" w:cs="Angsana New" w:hint="cs"/>
          <w:sz w:val="30"/>
          <w:szCs w:val="30"/>
          <w:cs/>
        </w:rPr>
        <w:t>และ</w:t>
      </w:r>
      <w:r w:rsidR="000A7ED5">
        <w:rPr>
          <w:rFonts w:ascii="Angsana New" w:hAnsi="Angsana New" w:cs="Angsana New" w:hint="cs"/>
          <w:sz w:val="30"/>
          <w:szCs w:val="30"/>
          <w:cs/>
        </w:rPr>
        <w:t xml:space="preserve">ค้ำประกันโดยสินค้าคงเหลือจำนวน </w:t>
      </w:r>
      <w:r w:rsidR="00BF2F49">
        <w:rPr>
          <w:rFonts w:ascii="Angsana New" w:hAnsi="Angsana New" w:cs="Angsana New"/>
          <w:sz w:val="30"/>
          <w:szCs w:val="30"/>
        </w:rPr>
        <w:t>375</w:t>
      </w:r>
      <w:r w:rsidR="000A7ED5">
        <w:rPr>
          <w:rFonts w:ascii="Angsana New" w:hAnsi="Angsana New" w:cs="Angsana New"/>
          <w:sz w:val="30"/>
          <w:szCs w:val="30"/>
        </w:rPr>
        <w:t xml:space="preserve"> </w:t>
      </w:r>
      <w:r w:rsidR="000A7ED5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13F51744" w14:textId="75A0A612" w:rsidR="00106154" w:rsidRDefault="000A7E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tab/>
      </w:r>
      <w:r w:rsidR="00106154">
        <w:rPr>
          <w:rFonts w:ascii="Angsana New" w:hAnsi="Angsana New" w:cs="Angsana New"/>
          <w:sz w:val="30"/>
          <w:szCs w:val="30"/>
          <w:cs/>
        </w:rPr>
        <w:br w:type="page"/>
      </w:r>
    </w:p>
    <w:p w14:paraId="54C754E9" w14:textId="6A83D010" w:rsidR="00156719" w:rsidRPr="00C17A8B" w:rsidRDefault="00156719" w:rsidP="00BA04A1">
      <w:pPr>
        <w:pStyle w:val="Heading1"/>
        <w:keepLines/>
        <w:numPr>
          <w:ilvl w:val="0"/>
          <w:numId w:val="10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C17A8B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lastRenderedPageBreak/>
        <w:t xml:space="preserve">ประมาณการหนี้สินไม่หมุนเวียนสำหรับผลประโยชน์พนักงาน </w:t>
      </w:r>
    </w:p>
    <w:p w14:paraId="1CB1721E" w14:textId="77777777" w:rsidR="00CA09A9" w:rsidRPr="00AD5D6E" w:rsidRDefault="00CA09A9" w:rsidP="0095149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 w:cs="Angsana New"/>
          <w:b/>
          <w:sz w:val="20"/>
          <w:szCs w:val="20"/>
        </w:rPr>
      </w:pPr>
    </w:p>
    <w:p w14:paraId="71DAFB64" w14:textId="666B2197" w:rsidR="007B1AB5" w:rsidRDefault="007B1AB5" w:rsidP="007B1AB5">
      <w:pPr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  <w:lang w:val="en-GB" w:bidi="ar-SA"/>
        </w:rPr>
      </w:pPr>
      <w:r w:rsidRPr="00C17A8B">
        <w:rPr>
          <w:rFonts w:ascii="Angsana New" w:hAnsi="Angsana New" w:cs="Angsana New"/>
          <w:sz w:val="30"/>
          <w:szCs w:val="30"/>
          <w:cs/>
        </w:rPr>
        <w:t>เมื่อวันที่</w:t>
      </w:r>
      <w:r w:rsidRPr="00C17A8B">
        <w:rPr>
          <w:rFonts w:ascii="Angsana New" w:hAnsi="Angsana New" w:cs="Angsana New"/>
          <w:sz w:val="30"/>
          <w:szCs w:val="30"/>
        </w:rPr>
        <w:t xml:space="preserve"> 5 </w:t>
      </w:r>
      <w:r w:rsidRPr="00C17A8B">
        <w:rPr>
          <w:rFonts w:ascii="Angsana New" w:hAnsi="Angsana New" w:cs="Angsana New"/>
          <w:sz w:val="30"/>
          <w:szCs w:val="30"/>
          <w:cs/>
        </w:rPr>
        <w:t>เมษายน</w:t>
      </w:r>
      <w:r w:rsidRPr="00C17A8B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C17A8B">
        <w:rPr>
          <w:rFonts w:ascii="Angsana New" w:hAnsi="Angsana New" w:cs="Angsana New"/>
          <w:sz w:val="30"/>
          <w:szCs w:val="30"/>
        </w:rPr>
        <w:t xml:space="preserve">2562 </w:t>
      </w:r>
      <w:r w:rsidRPr="00C17A8B">
        <w:rPr>
          <w:rFonts w:ascii="Angsana New" w:hAnsi="Angsana New" w:cs="Angsana New"/>
          <w:sz w:val="30"/>
          <w:szCs w:val="30"/>
          <w:cs/>
        </w:rPr>
        <w:t>พระราชบัญญัติคุ้มครองแรงงานได้ถูกปรับปรุง</w:t>
      </w:r>
      <w:r w:rsidR="006A7BD2" w:rsidRPr="00C17A8B">
        <w:rPr>
          <w:rFonts w:ascii="Angsana New" w:hAnsi="Angsana New" w:cs="Angsana New" w:hint="cs"/>
          <w:sz w:val="30"/>
          <w:szCs w:val="30"/>
          <w:cs/>
        </w:rPr>
        <w:t>และกำหนด</w:t>
      </w:r>
      <w:r w:rsidRPr="00C17A8B">
        <w:rPr>
          <w:rFonts w:ascii="Angsana New" w:hAnsi="Angsana New" w:cs="Angsana New"/>
          <w:sz w:val="30"/>
          <w:szCs w:val="30"/>
          <w:cs/>
        </w:rPr>
        <w:t xml:space="preserve">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C17A8B">
        <w:rPr>
          <w:rFonts w:ascii="Angsana New" w:hAnsi="Angsana New" w:cs="Angsana New"/>
          <w:sz w:val="30"/>
          <w:szCs w:val="30"/>
        </w:rPr>
        <w:t>20</w:t>
      </w:r>
      <w:r w:rsidRPr="00C17A8B">
        <w:rPr>
          <w:rFonts w:ascii="Angsana New" w:hAnsi="Angsana New" w:cs="Angsana New"/>
          <w:sz w:val="30"/>
          <w:szCs w:val="30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Pr="00C17A8B">
        <w:rPr>
          <w:rFonts w:ascii="Angsana New" w:hAnsi="Angsana New" w:cs="Angsana New"/>
          <w:sz w:val="30"/>
          <w:szCs w:val="30"/>
        </w:rPr>
        <w:t>400</w:t>
      </w:r>
      <w:r w:rsidRPr="00C17A8B">
        <w:rPr>
          <w:rFonts w:ascii="Angsana New" w:hAnsi="Angsana New" w:cs="Angsana New"/>
          <w:sz w:val="30"/>
          <w:szCs w:val="30"/>
          <w:cs/>
        </w:rPr>
        <w:t xml:space="preserve"> วัน</w:t>
      </w:r>
      <w:r w:rsidRPr="00C17A8B">
        <w:rPr>
          <w:rFonts w:ascii="Angsana New" w:hAnsi="Angsana New" w:cs="Angsana New"/>
          <w:sz w:val="30"/>
          <w:szCs w:val="30"/>
          <w:rtl/>
          <w:lang w:bidi="ar-SA"/>
        </w:rPr>
        <w:t xml:space="preserve"> </w:t>
      </w:r>
      <w:r w:rsidR="0058639F" w:rsidRPr="00C17A8B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C17A8B">
        <w:rPr>
          <w:rFonts w:ascii="Angsana New" w:hAnsi="Angsana New" w:cs="Angsana New"/>
          <w:sz w:val="30"/>
          <w:szCs w:val="30"/>
          <w:cs/>
        </w:rPr>
        <w:t>จึงแก้ไขโครงการผลประโยชน์เมื่อเกษียณแก่พนักงานเพื่อให้สอดคล้องกับพระราชบัญญัติคุ้มครองแรงงานฉบับปรับปรุงในไตรมาสสอ</w:t>
      </w:r>
      <w:r w:rsidR="00C17A8B" w:rsidRPr="00C17A8B">
        <w:rPr>
          <w:rFonts w:ascii="Angsana New" w:hAnsi="Angsana New" w:cs="Angsana New" w:hint="cs"/>
          <w:sz w:val="30"/>
          <w:szCs w:val="30"/>
          <w:cs/>
        </w:rPr>
        <w:t>ง</w:t>
      </w:r>
      <w:r w:rsidRPr="00C17A8B">
        <w:rPr>
          <w:rFonts w:ascii="Angsana New" w:hAnsi="Angsana New" w:cs="Angsana New"/>
          <w:sz w:val="30"/>
          <w:szCs w:val="30"/>
          <w:rtl/>
          <w:lang w:bidi="ar-SA"/>
        </w:rPr>
        <w:t xml:space="preserve"> </w:t>
      </w:r>
      <w:r w:rsidRPr="00C17A8B">
        <w:rPr>
          <w:rFonts w:ascii="Angsana New" w:hAnsi="Angsana New" w:cs="Angsana New"/>
          <w:sz w:val="30"/>
          <w:szCs w:val="30"/>
          <w:cs/>
        </w:rPr>
        <w:t xml:space="preserve">ปี </w:t>
      </w:r>
      <w:r w:rsidRPr="00C17A8B">
        <w:rPr>
          <w:rFonts w:ascii="Angsana New" w:hAnsi="Angsana New" w:cs="Angsana New"/>
          <w:sz w:val="30"/>
          <w:szCs w:val="30"/>
        </w:rPr>
        <w:t>2562</w:t>
      </w:r>
      <w:r w:rsidRPr="00C17A8B">
        <w:rPr>
          <w:rFonts w:ascii="Angsana New" w:hAnsi="Angsana New" w:cs="Angsana New"/>
          <w:sz w:val="30"/>
          <w:szCs w:val="30"/>
          <w:cs/>
        </w:rPr>
        <w:t xml:space="preserve"> จากการแก้ไขโครงการดังกล่าวทำให้</w:t>
      </w:r>
      <w:r w:rsidR="0058639F" w:rsidRPr="00C17A8B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C17A8B">
        <w:rPr>
          <w:rFonts w:ascii="Angsana New" w:hAnsi="Angsana New" w:cs="Angsana New"/>
          <w:sz w:val="30"/>
          <w:szCs w:val="30"/>
          <w:cs/>
        </w:rPr>
        <w:t>รับรู้ประมาณการหนี้สินผลประโยชน์เมื่อเกษียณอายุ ณ วันที่</w:t>
      </w:r>
      <w:r w:rsidR="00D05BF7">
        <w:rPr>
          <w:rFonts w:ascii="Angsana New" w:hAnsi="Angsana New" w:cs="Angsana New"/>
          <w:sz w:val="30"/>
          <w:szCs w:val="30"/>
        </w:rPr>
        <w:t xml:space="preserve"> </w:t>
      </w:r>
      <w:r w:rsidR="005C61A0" w:rsidRPr="00860FBA">
        <w:rPr>
          <w:rFonts w:asciiTheme="majorBidi" w:eastAsia="AngsanaNew" w:hAnsiTheme="majorBidi" w:cstheme="majorBidi"/>
          <w:sz w:val="30"/>
          <w:szCs w:val="30"/>
        </w:rPr>
        <w:t xml:space="preserve">30 </w:t>
      </w:r>
      <w:r w:rsidR="005C61A0">
        <w:rPr>
          <w:rFonts w:asciiTheme="majorBidi" w:eastAsia="AngsanaNew" w:hAnsiTheme="majorBidi" w:cstheme="majorBidi" w:hint="cs"/>
          <w:sz w:val="30"/>
          <w:szCs w:val="30"/>
          <w:cs/>
        </w:rPr>
        <w:t>กันย</w:t>
      </w:r>
      <w:r w:rsidR="005C61A0" w:rsidRPr="00860FBA">
        <w:rPr>
          <w:rFonts w:asciiTheme="majorBidi" w:eastAsia="AngsanaNew" w:hAnsiTheme="majorBidi" w:cstheme="majorBidi" w:hint="cs"/>
          <w:sz w:val="30"/>
          <w:szCs w:val="30"/>
          <w:cs/>
        </w:rPr>
        <w:t>ายน</w:t>
      </w:r>
      <w:r w:rsidR="005C61A0" w:rsidRPr="00860FBA">
        <w:rPr>
          <w:rFonts w:asciiTheme="majorBidi" w:eastAsia="AngsanaNew" w:hAnsiTheme="majorBidi" w:cstheme="majorBidi"/>
          <w:sz w:val="30"/>
          <w:szCs w:val="30"/>
        </w:rPr>
        <w:t xml:space="preserve"> </w:t>
      </w:r>
      <w:r w:rsidRPr="00C17A8B">
        <w:rPr>
          <w:rFonts w:ascii="Angsana New" w:hAnsi="Angsana New" w:cs="Angsana New"/>
          <w:sz w:val="30"/>
          <w:szCs w:val="30"/>
        </w:rPr>
        <w:t>256</w:t>
      </w:r>
      <w:r w:rsidR="009A16A8">
        <w:rPr>
          <w:rFonts w:ascii="Angsana New" w:hAnsi="Angsana New" w:cs="Angsana New"/>
          <w:sz w:val="30"/>
          <w:szCs w:val="30"/>
        </w:rPr>
        <w:t>2</w:t>
      </w:r>
      <w:r w:rsidRPr="00C17A8B">
        <w:rPr>
          <w:rFonts w:ascii="Angsana New" w:hAnsi="Angsana New" w:cs="Angsana New"/>
          <w:sz w:val="30"/>
          <w:szCs w:val="30"/>
          <w:rtl/>
          <w:lang w:bidi="ar-SA"/>
        </w:rPr>
        <w:t xml:space="preserve"> </w:t>
      </w:r>
      <w:r w:rsidRPr="00C17A8B">
        <w:rPr>
          <w:rFonts w:ascii="Angsana New" w:hAnsi="Angsana New" w:cs="Angsana New"/>
          <w:sz w:val="30"/>
          <w:szCs w:val="30"/>
          <w:cs/>
        </w:rPr>
        <w:t>และต้นทุนบริการในอดี</w:t>
      </w:r>
      <w:r w:rsidR="005D461A">
        <w:rPr>
          <w:rFonts w:ascii="Angsana New" w:hAnsi="Angsana New" w:cs="Angsana New"/>
          <w:sz w:val="30"/>
          <w:szCs w:val="30"/>
          <w:cs/>
        </w:rPr>
        <w:t>ตเพิ่มขึ้นสำหรับ</w:t>
      </w:r>
      <w:r w:rsidR="009C7204">
        <w:rPr>
          <w:rFonts w:ascii="Angsana New" w:hAnsi="Angsana New" w:cs="Angsana New" w:hint="cs"/>
          <w:sz w:val="30"/>
          <w:szCs w:val="30"/>
          <w:cs/>
        </w:rPr>
        <w:t>งวด</w:t>
      </w:r>
      <w:r w:rsidR="005D461A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C17A8B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เดือนสิ้นสุดวันเดียวกันในงบการเงินรวมและงบการเงินเฉพาะกิจการจำนวน</w:t>
      </w:r>
      <w:r w:rsidRPr="00C17A8B">
        <w:rPr>
          <w:rFonts w:ascii="Angsana New" w:hAnsi="Angsana New" w:cs="Angsana New"/>
          <w:sz w:val="30"/>
          <w:szCs w:val="30"/>
          <w:rtl/>
          <w:lang w:bidi="ar-SA"/>
        </w:rPr>
        <w:t xml:space="preserve"> </w:t>
      </w:r>
      <w:r w:rsidR="005D461A">
        <w:rPr>
          <w:rFonts w:ascii="Angsana New" w:hAnsi="Angsana New" w:cs="Angsana New"/>
          <w:sz w:val="30"/>
          <w:szCs w:val="30"/>
        </w:rPr>
        <w:t>375</w:t>
      </w:r>
      <w:r w:rsidRPr="00C17A8B">
        <w:rPr>
          <w:rFonts w:ascii="Angsana New" w:hAnsi="Angsana New" w:cs="Angsana New"/>
          <w:sz w:val="30"/>
          <w:szCs w:val="30"/>
          <w:rtl/>
          <w:lang w:bidi="ar-SA"/>
        </w:rPr>
        <w:t xml:space="preserve"> </w:t>
      </w:r>
      <w:r w:rsidRPr="00C17A8B">
        <w:rPr>
          <w:rFonts w:ascii="Angsana New" w:hAnsi="Angsana New" w:cs="Angsana New"/>
          <w:sz w:val="30"/>
          <w:szCs w:val="30"/>
          <w:cs/>
        </w:rPr>
        <w:t>ล้านบาท</w:t>
      </w:r>
      <w:r w:rsidRPr="00C17A8B">
        <w:rPr>
          <w:rFonts w:ascii="Angsana New" w:hAnsi="Angsana New" w:cs="Angsana New"/>
          <w:sz w:val="30"/>
          <w:szCs w:val="30"/>
          <w:rtl/>
          <w:lang w:bidi="ar-SA"/>
        </w:rPr>
        <w:t xml:space="preserve"> </w:t>
      </w:r>
      <w:r w:rsidRPr="00C17A8B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5D461A">
        <w:rPr>
          <w:rFonts w:ascii="Angsana New" w:hAnsi="Angsana New" w:cs="Angsana New"/>
          <w:sz w:val="30"/>
          <w:szCs w:val="30"/>
        </w:rPr>
        <w:t>10</w:t>
      </w:r>
      <w:r w:rsidRPr="00C17A8B">
        <w:rPr>
          <w:rFonts w:ascii="Angsana New" w:hAnsi="Angsana New" w:cs="Angsana New"/>
          <w:sz w:val="30"/>
          <w:szCs w:val="30"/>
        </w:rPr>
        <w:t xml:space="preserve"> </w:t>
      </w:r>
      <w:r w:rsidRPr="00C17A8B">
        <w:rPr>
          <w:rFonts w:ascii="Angsana New" w:hAnsi="Angsana New" w:cs="Angsana New"/>
          <w:sz w:val="30"/>
          <w:szCs w:val="30"/>
          <w:cs/>
        </w:rPr>
        <w:t>ล้านบาท ตามลำดับ</w:t>
      </w:r>
      <w:r w:rsidRPr="00C17A8B">
        <w:rPr>
          <w:rFonts w:ascii="Angsana New" w:hAnsi="Angsana New" w:cs="Angsana New"/>
          <w:sz w:val="30"/>
          <w:szCs w:val="30"/>
          <w:rtl/>
          <w:lang w:bidi="ar-SA"/>
        </w:rPr>
        <w:t xml:space="preserve"> </w:t>
      </w:r>
    </w:p>
    <w:p w14:paraId="7066638E" w14:textId="77777777" w:rsidR="00BF2F49" w:rsidRPr="00AD5D6E" w:rsidRDefault="00BF2F49" w:rsidP="007B1AB5">
      <w:pPr>
        <w:spacing w:line="240" w:lineRule="auto"/>
        <w:ind w:left="547"/>
        <w:jc w:val="thaiDistribute"/>
        <w:rPr>
          <w:rFonts w:ascii="Angsana New" w:hAnsi="Angsana New" w:cs="Angsana New"/>
          <w:sz w:val="20"/>
          <w:szCs w:val="20"/>
          <w:lang w:val="en-GB" w:bidi="ar-SA"/>
        </w:rPr>
      </w:pPr>
    </w:p>
    <w:p w14:paraId="615ED49D" w14:textId="4BEE8D90" w:rsidR="00950727" w:rsidRDefault="00BF2F49" w:rsidP="00950727">
      <w:pPr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ในระหว่างปี </w:t>
      </w:r>
      <w:r>
        <w:rPr>
          <w:rFonts w:ascii="Angsana New" w:hAnsi="Angsana New" w:cs="Angsana New"/>
          <w:sz w:val="30"/>
          <w:szCs w:val="30"/>
          <w:lang w:val="en-GB"/>
        </w:rPr>
        <w:t xml:space="preserve">2562 </w:t>
      </w:r>
      <w:r w:rsidR="00E1593B">
        <w:rPr>
          <w:rFonts w:ascii="Angsana New" w:hAnsi="Angsana New" w:cs="Angsana New" w:hint="cs"/>
          <w:sz w:val="30"/>
          <w:szCs w:val="30"/>
          <w:cs/>
        </w:rPr>
        <w:t>ผลขาดทุนจากการวัดมูลค่าใหม่ของผลประโยชน์พนักงานที่กำหนดไว้</w:t>
      </w:r>
      <w:r>
        <w:rPr>
          <w:rFonts w:ascii="Angsana New" w:hAnsi="Angsana New" w:cs="Angsana New" w:hint="cs"/>
          <w:sz w:val="30"/>
          <w:szCs w:val="30"/>
          <w:cs/>
        </w:rPr>
        <w:t xml:space="preserve"> ถูกบ</w:t>
      </w:r>
      <w:r w:rsidR="00E1593B">
        <w:rPr>
          <w:rFonts w:ascii="Angsana New" w:hAnsi="Angsana New" w:cs="Angsana New" w:hint="cs"/>
          <w:sz w:val="30"/>
          <w:szCs w:val="30"/>
          <w:cs/>
        </w:rPr>
        <w:t>ันทึกใน</w:t>
      </w:r>
      <w:r w:rsidR="00AD5D6E">
        <w:rPr>
          <w:rFonts w:ascii="Angsana New" w:hAnsi="Angsana New" w:cs="Angsana New" w:hint="cs"/>
          <w:sz w:val="30"/>
          <w:szCs w:val="30"/>
          <w:cs/>
        </w:rPr>
        <w:t>กำไรขาดทุนเบ็ดเสร็จอื่นสำหรับงวดสามเดือน และเก้าเดือนสิ</w:t>
      </w:r>
      <w:r w:rsidR="006610AF">
        <w:rPr>
          <w:rFonts w:ascii="Angsana New" w:hAnsi="Angsana New" w:cs="Angsana New" w:hint="cs"/>
          <w:sz w:val="30"/>
          <w:szCs w:val="30"/>
          <w:cs/>
        </w:rPr>
        <w:t>้</w:t>
      </w:r>
      <w:r w:rsidR="00AD5D6E">
        <w:rPr>
          <w:rFonts w:ascii="Angsana New" w:hAnsi="Angsana New" w:cs="Angsana New" w:hint="cs"/>
          <w:sz w:val="30"/>
          <w:szCs w:val="30"/>
          <w:cs/>
        </w:rPr>
        <w:t xml:space="preserve">นสุดวันเดียวกันในงบการเงินรวมและงบการเงินเฉพาะกิจการจำนวน </w:t>
      </w:r>
      <w:r w:rsidR="00AD5D6E">
        <w:rPr>
          <w:rFonts w:ascii="Angsana New" w:hAnsi="Angsana New" w:cs="Angsana New"/>
          <w:sz w:val="30"/>
          <w:szCs w:val="30"/>
        </w:rPr>
        <w:t xml:space="preserve">227 </w:t>
      </w:r>
      <w:r w:rsidR="00AD5D6E">
        <w:rPr>
          <w:rFonts w:ascii="Angsana New" w:hAnsi="Angsana New" w:cs="Angsana New" w:hint="cs"/>
          <w:sz w:val="30"/>
          <w:szCs w:val="30"/>
          <w:cs/>
        </w:rPr>
        <w:t xml:space="preserve">ล้านบาท และ </w:t>
      </w:r>
      <w:r w:rsidR="00AD5D6E">
        <w:rPr>
          <w:rFonts w:ascii="Angsana New" w:hAnsi="Angsana New" w:cs="Angsana New"/>
          <w:sz w:val="30"/>
          <w:szCs w:val="30"/>
        </w:rPr>
        <w:t xml:space="preserve">11 </w:t>
      </w:r>
      <w:r w:rsidR="00AD5D6E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6610A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D5D6E">
        <w:rPr>
          <w:rFonts w:ascii="Angsana New" w:hAnsi="Angsana New" w:cs="Angsana New" w:hint="cs"/>
          <w:sz w:val="30"/>
          <w:szCs w:val="30"/>
          <w:cs/>
        </w:rPr>
        <w:t>ตามลำดับ</w:t>
      </w:r>
    </w:p>
    <w:p w14:paraId="602275C4" w14:textId="77777777" w:rsidR="00F90734" w:rsidRDefault="00F90734" w:rsidP="00950727">
      <w:pPr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776BA9B9" w14:textId="2E445BCA" w:rsidR="00F90734" w:rsidRDefault="00F90734" w:rsidP="00F90734">
      <w:pPr>
        <w:pStyle w:val="Heading1"/>
        <w:keepLines/>
        <w:numPr>
          <w:ilvl w:val="0"/>
          <w:numId w:val="10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ทุนเรือนหุ้น</w:t>
      </w:r>
    </w:p>
    <w:p w14:paraId="0F822562" w14:textId="0EE0E1A5" w:rsidR="0080130F" w:rsidRDefault="0080130F" w:rsidP="0080130F">
      <w:pPr>
        <w:rPr>
          <w:rFonts w:cstheme="minorBidi"/>
          <w:lang w:val="th-TH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330"/>
        <w:gridCol w:w="810"/>
        <w:gridCol w:w="1170"/>
        <w:gridCol w:w="180"/>
        <w:gridCol w:w="1080"/>
        <w:gridCol w:w="180"/>
        <w:gridCol w:w="1080"/>
        <w:gridCol w:w="180"/>
        <w:gridCol w:w="1080"/>
      </w:tblGrid>
      <w:tr w:rsidR="00F90092" w14:paraId="43E90221" w14:textId="77777777" w:rsidTr="00F90092">
        <w:trPr>
          <w:cantSplit/>
        </w:trPr>
        <w:tc>
          <w:tcPr>
            <w:tcW w:w="3330" w:type="dxa"/>
          </w:tcPr>
          <w:p w14:paraId="17A2B2CA" w14:textId="77777777" w:rsidR="0080130F" w:rsidRPr="006F5480" w:rsidRDefault="0080130F" w:rsidP="0080130F">
            <w:pPr>
              <w:spacing w:line="240" w:lineRule="auto"/>
              <w:ind w:left="187" w:hanging="18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810" w:type="dxa"/>
            <w:hideMark/>
          </w:tcPr>
          <w:p w14:paraId="57B1B4B1" w14:textId="68E0424A" w:rsidR="0080130F" w:rsidRPr="006F5480" w:rsidRDefault="0080130F" w:rsidP="003261E3">
            <w:pPr>
              <w:tabs>
                <w:tab w:val="clear" w:pos="680"/>
              </w:tabs>
              <w:spacing w:line="240" w:lineRule="auto"/>
              <w:ind w:left="-75" w:right="-169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430" w:type="dxa"/>
            <w:gridSpan w:val="3"/>
            <w:hideMark/>
          </w:tcPr>
          <w:p w14:paraId="576DC4D0" w14:textId="3E8E7670" w:rsidR="0080130F" w:rsidRPr="006F5480" w:rsidRDefault="0080130F" w:rsidP="0080130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14:paraId="29244996" w14:textId="77777777" w:rsidR="0080130F" w:rsidRPr="006F5480" w:rsidRDefault="0080130F" w:rsidP="0080130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hideMark/>
          </w:tcPr>
          <w:p w14:paraId="7027DA27" w14:textId="2DF56338" w:rsidR="0080130F" w:rsidRPr="006F5480" w:rsidRDefault="0080130F" w:rsidP="0080130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F90092" w14:paraId="494A0658" w14:textId="77777777" w:rsidTr="00F90092">
        <w:trPr>
          <w:cantSplit/>
        </w:trPr>
        <w:tc>
          <w:tcPr>
            <w:tcW w:w="3330" w:type="dxa"/>
          </w:tcPr>
          <w:p w14:paraId="5D037E7C" w14:textId="77777777" w:rsidR="0080130F" w:rsidRPr="006F5480" w:rsidRDefault="0080130F" w:rsidP="0080130F">
            <w:pPr>
              <w:pStyle w:val="acctfourfigures"/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hideMark/>
          </w:tcPr>
          <w:p w14:paraId="6A18345C" w14:textId="2950D579" w:rsidR="0080130F" w:rsidRPr="006F5480" w:rsidRDefault="0080130F" w:rsidP="0080130F">
            <w:pPr>
              <w:pStyle w:val="acctfourfigures"/>
              <w:tabs>
                <w:tab w:val="decimal" w:pos="371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170" w:type="dxa"/>
            <w:hideMark/>
          </w:tcPr>
          <w:p w14:paraId="3D9D9B0B" w14:textId="55BA4967" w:rsidR="0080130F" w:rsidRPr="006F5480" w:rsidRDefault="0080130F" w:rsidP="0080130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80" w:type="dxa"/>
          </w:tcPr>
          <w:p w14:paraId="6251C4DE" w14:textId="77777777" w:rsidR="0080130F" w:rsidRPr="006F5480" w:rsidRDefault="0080130F" w:rsidP="0080130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75FA6A9D" w14:textId="74AF1368" w:rsidR="0080130F" w:rsidRPr="006F5480" w:rsidRDefault="0080130F" w:rsidP="0080130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80" w:type="dxa"/>
          </w:tcPr>
          <w:p w14:paraId="22D8ED71" w14:textId="77777777" w:rsidR="0080130F" w:rsidRPr="006F5480" w:rsidRDefault="0080130F" w:rsidP="0080130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7719CACF" w14:textId="3AEE06CC" w:rsidR="0080130F" w:rsidRPr="006F5480" w:rsidRDefault="0080130F" w:rsidP="0080130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80" w:type="dxa"/>
          </w:tcPr>
          <w:p w14:paraId="33866155" w14:textId="77777777" w:rsidR="0080130F" w:rsidRPr="006F5480" w:rsidRDefault="0080130F" w:rsidP="0080130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4550D6B7" w14:textId="6706FB7B" w:rsidR="0080130F" w:rsidRPr="006F5480" w:rsidRDefault="0080130F" w:rsidP="0080130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จำนวนเงิน</w:t>
            </w:r>
          </w:p>
        </w:tc>
      </w:tr>
      <w:tr w:rsidR="0080130F" w14:paraId="53B58AAE" w14:textId="77777777" w:rsidTr="00F90092">
        <w:trPr>
          <w:cantSplit/>
        </w:trPr>
        <w:tc>
          <w:tcPr>
            <w:tcW w:w="3330" w:type="dxa"/>
            <w:hideMark/>
          </w:tcPr>
          <w:p w14:paraId="37E22BF8" w14:textId="77777777" w:rsidR="0080130F" w:rsidRPr="006F5480" w:rsidRDefault="0080130F" w:rsidP="0080130F">
            <w:pPr>
              <w:spacing w:line="240" w:lineRule="auto"/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7ABDA64D" w14:textId="14CBEDCA" w:rsidR="0080130F" w:rsidRPr="006F5480" w:rsidRDefault="0080130F" w:rsidP="0080130F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4950" w:type="dxa"/>
            <w:gridSpan w:val="7"/>
          </w:tcPr>
          <w:p w14:paraId="58A1D6AD" w14:textId="42256A57" w:rsidR="0080130F" w:rsidRPr="006F5480" w:rsidRDefault="0080130F" w:rsidP="0080130F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(ล้านหุ้น</w:t>
            </w:r>
            <w:r w:rsidRPr="006F548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Pr="006F548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F90092" w14:paraId="5A1AF4DA" w14:textId="77777777" w:rsidTr="00F90092">
        <w:trPr>
          <w:cantSplit/>
        </w:trPr>
        <w:tc>
          <w:tcPr>
            <w:tcW w:w="3330" w:type="dxa"/>
            <w:hideMark/>
          </w:tcPr>
          <w:p w14:paraId="76961B43" w14:textId="64458331" w:rsidR="0080130F" w:rsidRPr="006F5480" w:rsidRDefault="0080130F" w:rsidP="0080130F">
            <w:pPr>
              <w:spacing w:line="240" w:lineRule="auto"/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10" w:type="dxa"/>
          </w:tcPr>
          <w:p w14:paraId="77A0C250" w14:textId="77777777" w:rsidR="0080130F" w:rsidRPr="006F5480" w:rsidRDefault="0080130F" w:rsidP="0080130F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4B6355" w14:textId="77777777" w:rsidR="0080130F" w:rsidRPr="006F5480" w:rsidRDefault="0080130F" w:rsidP="0080130F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02E9FDB" w14:textId="77777777" w:rsidR="0080130F" w:rsidRPr="006F5480" w:rsidRDefault="0080130F" w:rsidP="0080130F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B73E4C" w14:textId="77777777" w:rsidR="0080130F" w:rsidRPr="006F5480" w:rsidRDefault="0080130F" w:rsidP="0080130F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BDDA3C1" w14:textId="77777777" w:rsidR="0080130F" w:rsidRPr="006F5480" w:rsidRDefault="0080130F" w:rsidP="0080130F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E00986" w14:textId="77777777" w:rsidR="0080130F" w:rsidRPr="006F5480" w:rsidRDefault="0080130F" w:rsidP="0080130F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DDA20A4" w14:textId="77777777" w:rsidR="0080130F" w:rsidRPr="006F5480" w:rsidRDefault="0080130F" w:rsidP="0080130F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22E794" w14:textId="77777777" w:rsidR="0080130F" w:rsidRPr="006F5480" w:rsidRDefault="0080130F" w:rsidP="0080130F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0092" w14:paraId="5A71A1A5" w14:textId="77777777" w:rsidTr="00F90092">
        <w:trPr>
          <w:cantSplit/>
        </w:trPr>
        <w:tc>
          <w:tcPr>
            <w:tcW w:w="3330" w:type="dxa"/>
            <w:hideMark/>
          </w:tcPr>
          <w:p w14:paraId="57303219" w14:textId="3A4E2A47" w:rsidR="0080130F" w:rsidRPr="006F5480" w:rsidRDefault="0080130F" w:rsidP="0080130F">
            <w:pPr>
              <w:spacing w:line="240" w:lineRule="auto"/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F548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F54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810" w:type="dxa"/>
          </w:tcPr>
          <w:p w14:paraId="6EFEE04A" w14:textId="77777777" w:rsidR="0080130F" w:rsidRPr="006F5480" w:rsidRDefault="0080130F" w:rsidP="0080130F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EF76B6" w14:textId="77777777" w:rsidR="0080130F" w:rsidRPr="006F5480" w:rsidRDefault="0080130F" w:rsidP="0080130F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7A9F975" w14:textId="77777777" w:rsidR="0080130F" w:rsidRPr="006F5480" w:rsidRDefault="0080130F" w:rsidP="0080130F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D3F96F" w14:textId="77777777" w:rsidR="0080130F" w:rsidRPr="006F5480" w:rsidRDefault="0080130F" w:rsidP="0080130F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51501F3" w14:textId="77777777" w:rsidR="0080130F" w:rsidRPr="006F5480" w:rsidRDefault="0080130F" w:rsidP="0080130F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F88CF7" w14:textId="77777777" w:rsidR="0080130F" w:rsidRPr="006F5480" w:rsidRDefault="0080130F" w:rsidP="0080130F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744905C" w14:textId="77777777" w:rsidR="0080130F" w:rsidRPr="006F5480" w:rsidRDefault="0080130F" w:rsidP="0080130F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62EED7" w14:textId="77777777" w:rsidR="0080130F" w:rsidRPr="006F5480" w:rsidRDefault="0080130F" w:rsidP="0080130F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0092" w14:paraId="74BB0433" w14:textId="77777777" w:rsidTr="00F90092">
        <w:trPr>
          <w:cantSplit/>
        </w:trPr>
        <w:tc>
          <w:tcPr>
            <w:tcW w:w="3330" w:type="dxa"/>
            <w:hideMark/>
          </w:tcPr>
          <w:p w14:paraId="5453143A" w14:textId="30E2AB23" w:rsidR="00297731" w:rsidRPr="006F5480" w:rsidRDefault="00297731" w:rsidP="00297731">
            <w:pPr>
              <w:spacing w:line="240" w:lineRule="auto"/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  <w:hideMark/>
          </w:tcPr>
          <w:p w14:paraId="123BD462" w14:textId="6886C322" w:rsidR="00297731" w:rsidRPr="006F5480" w:rsidRDefault="00297731" w:rsidP="00297731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170" w:type="dxa"/>
            <w:hideMark/>
          </w:tcPr>
          <w:p w14:paraId="1C4F68E1" w14:textId="3565EFD5" w:rsidR="00297731" w:rsidRPr="006F5480" w:rsidRDefault="00297731" w:rsidP="00297731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sz w:val="30"/>
                <w:szCs w:val="30"/>
              </w:rPr>
              <w:t>470</w:t>
            </w:r>
          </w:p>
        </w:tc>
        <w:tc>
          <w:tcPr>
            <w:tcW w:w="180" w:type="dxa"/>
          </w:tcPr>
          <w:p w14:paraId="2D7738D6" w14:textId="77777777" w:rsidR="00297731" w:rsidRPr="006F5480" w:rsidRDefault="00297731" w:rsidP="00297731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51CC2CF4" w14:textId="57C9C2C8" w:rsidR="00297731" w:rsidRPr="006F5480" w:rsidRDefault="00297731" w:rsidP="00297731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sz w:val="30"/>
                <w:szCs w:val="30"/>
              </w:rPr>
              <w:t>4,700</w:t>
            </w:r>
          </w:p>
        </w:tc>
        <w:tc>
          <w:tcPr>
            <w:tcW w:w="180" w:type="dxa"/>
          </w:tcPr>
          <w:p w14:paraId="20E563DC" w14:textId="77777777" w:rsidR="00297731" w:rsidRPr="006F5480" w:rsidRDefault="00297731" w:rsidP="00297731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14:paraId="1B34B2E2" w14:textId="58179D13" w:rsidR="00297731" w:rsidRPr="006F5480" w:rsidRDefault="00297731" w:rsidP="00297731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sz w:val="30"/>
                <w:szCs w:val="30"/>
              </w:rPr>
              <w:t>211</w:t>
            </w:r>
          </w:p>
        </w:tc>
        <w:tc>
          <w:tcPr>
            <w:tcW w:w="180" w:type="dxa"/>
          </w:tcPr>
          <w:p w14:paraId="4FBF5846" w14:textId="77777777" w:rsidR="00297731" w:rsidRPr="006F5480" w:rsidRDefault="00297731" w:rsidP="00297731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14:paraId="7AAA5CE7" w14:textId="01B36E94" w:rsidR="00297731" w:rsidRPr="006F5480" w:rsidRDefault="00297731" w:rsidP="00297731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sz w:val="30"/>
                <w:szCs w:val="30"/>
              </w:rPr>
              <w:t>2,114</w:t>
            </w:r>
          </w:p>
        </w:tc>
      </w:tr>
      <w:tr w:rsidR="00F90092" w14:paraId="72E24CDC" w14:textId="77777777" w:rsidTr="00F90092">
        <w:trPr>
          <w:cantSplit/>
        </w:trPr>
        <w:tc>
          <w:tcPr>
            <w:tcW w:w="3330" w:type="dxa"/>
          </w:tcPr>
          <w:p w14:paraId="459D0326" w14:textId="58D55C80" w:rsidR="0080130F" w:rsidRPr="006F5480" w:rsidRDefault="00297731" w:rsidP="00F10F95">
            <w:pPr>
              <w:spacing w:line="240" w:lineRule="auto"/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10" w:type="dxa"/>
          </w:tcPr>
          <w:p w14:paraId="338EB4ED" w14:textId="1B81865A" w:rsidR="0080130F" w:rsidRPr="006F5480" w:rsidRDefault="00297731" w:rsidP="00F10F95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170" w:type="dxa"/>
          </w:tcPr>
          <w:p w14:paraId="04BFC610" w14:textId="77777777" w:rsidR="0080130F" w:rsidRPr="006F5480" w:rsidRDefault="0080130F" w:rsidP="00F10F9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C1DFEBF" w14:textId="77777777" w:rsidR="0080130F" w:rsidRPr="006F5480" w:rsidRDefault="0080130F" w:rsidP="00F10F9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C2C24C" w14:textId="77777777" w:rsidR="0080130F" w:rsidRPr="006F5480" w:rsidRDefault="0080130F" w:rsidP="00F10F9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BA4C071" w14:textId="77777777" w:rsidR="0080130F" w:rsidRPr="006F5480" w:rsidRDefault="0080130F" w:rsidP="00F10F9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7778EE" w14:textId="77777777" w:rsidR="0080130F" w:rsidRPr="006F5480" w:rsidRDefault="0080130F" w:rsidP="00F10F9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sz w:val="30"/>
                <w:szCs w:val="30"/>
              </w:rPr>
              <w:t>259</w:t>
            </w:r>
          </w:p>
        </w:tc>
        <w:tc>
          <w:tcPr>
            <w:tcW w:w="180" w:type="dxa"/>
          </w:tcPr>
          <w:p w14:paraId="6467200B" w14:textId="77777777" w:rsidR="0080130F" w:rsidRPr="006F5480" w:rsidRDefault="0080130F" w:rsidP="00F10F9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45412D" w14:textId="77777777" w:rsidR="0080130F" w:rsidRPr="006F5480" w:rsidRDefault="0080130F" w:rsidP="00F10F9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sz w:val="30"/>
                <w:szCs w:val="30"/>
              </w:rPr>
              <w:t>2,586</w:t>
            </w:r>
          </w:p>
        </w:tc>
      </w:tr>
      <w:tr w:rsidR="00F90092" w14:paraId="279975F3" w14:textId="77777777" w:rsidTr="00F90092">
        <w:trPr>
          <w:cantSplit/>
        </w:trPr>
        <w:tc>
          <w:tcPr>
            <w:tcW w:w="3330" w:type="dxa"/>
          </w:tcPr>
          <w:p w14:paraId="6EAB9B3D" w14:textId="0BFAF93C" w:rsidR="00297731" w:rsidRPr="006F5480" w:rsidRDefault="00297731" w:rsidP="00297731">
            <w:pPr>
              <w:spacing w:line="240" w:lineRule="auto"/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sz w:val="30"/>
                <w:szCs w:val="30"/>
                <w:cs/>
              </w:rPr>
              <w:t>ลดมูลค่าหุ้น</w:t>
            </w:r>
          </w:p>
        </w:tc>
        <w:tc>
          <w:tcPr>
            <w:tcW w:w="810" w:type="dxa"/>
          </w:tcPr>
          <w:p w14:paraId="486F7529" w14:textId="77777777" w:rsidR="00297731" w:rsidRPr="006F5480" w:rsidRDefault="00297731" w:rsidP="00297731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EE856D" w14:textId="77777777" w:rsidR="00297731" w:rsidRPr="006F5480" w:rsidRDefault="00297731" w:rsidP="00297731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7819724" w14:textId="77777777" w:rsidR="00297731" w:rsidRPr="006F5480" w:rsidRDefault="00297731" w:rsidP="00297731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901354" w14:textId="77777777" w:rsidR="00297731" w:rsidRPr="006F5480" w:rsidRDefault="00297731" w:rsidP="00297731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F42296D" w14:textId="77777777" w:rsidR="00297731" w:rsidRPr="006F5480" w:rsidRDefault="00297731" w:rsidP="00297731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3BFF01" w14:textId="77777777" w:rsidR="00297731" w:rsidRPr="006F5480" w:rsidRDefault="00297731" w:rsidP="00297731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0B2CED9" w14:textId="77777777" w:rsidR="00297731" w:rsidRPr="006F5480" w:rsidRDefault="00297731" w:rsidP="00297731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B63844" w14:textId="77777777" w:rsidR="00297731" w:rsidRPr="006F5480" w:rsidRDefault="00297731" w:rsidP="00297731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0092" w14:paraId="43EB0234" w14:textId="77777777" w:rsidTr="00F90092">
        <w:trPr>
          <w:cantSplit/>
        </w:trPr>
        <w:tc>
          <w:tcPr>
            <w:tcW w:w="3330" w:type="dxa"/>
          </w:tcPr>
          <w:p w14:paraId="454EBEAC" w14:textId="774C6253" w:rsidR="00297731" w:rsidRPr="006F5480" w:rsidRDefault="00297731" w:rsidP="00297731">
            <w:pPr>
              <w:spacing w:line="240" w:lineRule="auto"/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จากหุ้นละ </w:t>
            </w:r>
            <w:r w:rsidRPr="006F5480">
              <w:rPr>
                <w:rFonts w:asciiTheme="majorBidi" w:hAnsiTheme="majorBidi" w:cstheme="majorBidi"/>
                <w:sz w:val="30"/>
                <w:szCs w:val="30"/>
              </w:rPr>
              <w:t xml:space="preserve">10 </w:t>
            </w:r>
            <w:r w:rsidRPr="006F54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บาทเป็นหุ้นละ </w:t>
            </w:r>
            <w:r w:rsidRPr="006F548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F5480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</w:p>
        </w:tc>
        <w:tc>
          <w:tcPr>
            <w:tcW w:w="810" w:type="dxa"/>
          </w:tcPr>
          <w:p w14:paraId="78F5ACB0" w14:textId="77777777" w:rsidR="00297731" w:rsidRPr="006F5480" w:rsidRDefault="00297731" w:rsidP="00297731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170" w:type="dxa"/>
          </w:tcPr>
          <w:p w14:paraId="03EEE4D6" w14:textId="77777777" w:rsidR="00297731" w:rsidRPr="006F5480" w:rsidRDefault="00297731" w:rsidP="00297731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sz w:val="30"/>
                <w:szCs w:val="30"/>
              </w:rPr>
              <w:t>4,700</w:t>
            </w:r>
          </w:p>
        </w:tc>
        <w:tc>
          <w:tcPr>
            <w:tcW w:w="180" w:type="dxa"/>
          </w:tcPr>
          <w:p w14:paraId="7ECD93D2" w14:textId="77777777" w:rsidR="00297731" w:rsidRPr="006F5480" w:rsidRDefault="00297731" w:rsidP="00297731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ACD454" w14:textId="77777777" w:rsidR="00297731" w:rsidRPr="006F5480" w:rsidRDefault="00297731" w:rsidP="00297731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sz w:val="30"/>
                <w:szCs w:val="30"/>
              </w:rPr>
              <w:t>4,700</w:t>
            </w:r>
          </w:p>
        </w:tc>
        <w:tc>
          <w:tcPr>
            <w:tcW w:w="180" w:type="dxa"/>
          </w:tcPr>
          <w:p w14:paraId="145A69DE" w14:textId="77777777" w:rsidR="00297731" w:rsidRPr="006F5480" w:rsidRDefault="00297731" w:rsidP="00297731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9C2AD5" w14:textId="77777777" w:rsidR="00297731" w:rsidRPr="006F5480" w:rsidRDefault="00297731" w:rsidP="00297731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1242EA1" w14:textId="77777777" w:rsidR="00297731" w:rsidRPr="006F5480" w:rsidRDefault="00297731" w:rsidP="00297731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1DBD11" w14:textId="77777777" w:rsidR="00297731" w:rsidRPr="006F5480" w:rsidRDefault="00297731" w:rsidP="00297731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90092" w:rsidRPr="003372B9" w14:paraId="750482AA" w14:textId="77777777" w:rsidTr="00F90092">
        <w:trPr>
          <w:cantSplit/>
        </w:trPr>
        <w:tc>
          <w:tcPr>
            <w:tcW w:w="3330" w:type="dxa"/>
          </w:tcPr>
          <w:p w14:paraId="29C0543E" w14:textId="0D0E7486" w:rsidR="0080130F" w:rsidRPr="006F5480" w:rsidRDefault="00297731" w:rsidP="00F10F95">
            <w:pPr>
              <w:spacing w:line="240" w:lineRule="auto"/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10" w:type="dxa"/>
          </w:tcPr>
          <w:p w14:paraId="526C8FB6" w14:textId="77777777" w:rsidR="0080130F" w:rsidRPr="006F5480" w:rsidRDefault="0080130F" w:rsidP="00F10F95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F548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170" w:type="dxa"/>
          </w:tcPr>
          <w:p w14:paraId="29D21402" w14:textId="77777777" w:rsidR="0080130F" w:rsidRPr="006F5480" w:rsidRDefault="0080130F" w:rsidP="00F10F9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sz w:val="30"/>
                <w:szCs w:val="30"/>
              </w:rPr>
              <w:t>1,620</w:t>
            </w:r>
          </w:p>
        </w:tc>
        <w:tc>
          <w:tcPr>
            <w:tcW w:w="180" w:type="dxa"/>
          </w:tcPr>
          <w:p w14:paraId="7B5650DD" w14:textId="77777777" w:rsidR="0080130F" w:rsidRPr="006F5480" w:rsidRDefault="0080130F" w:rsidP="00F10F9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691AB5" w14:textId="77777777" w:rsidR="0080130F" w:rsidRPr="006F5480" w:rsidRDefault="0080130F" w:rsidP="00F10F9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sz w:val="30"/>
                <w:szCs w:val="30"/>
              </w:rPr>
              <w:t>1,620</w:t>
            </w:r>
          </w:p>
        </w:tc>
        <w:tc>
          <w:tcPr>
            <w:tcW w:w="180" w:type="dxa"/>
          </w:tcPr>
          <w:p w14:paraId="1032654D" w14:textId="77777777" w:rsidR="0080130F" w:rsidRPr="006F5480" w:rsidRDefault="0080130F" w:rsidP="00F10F9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6502C0" w14:textId="77777777" w:rsidR="0080130F" w:rsidRPr="006F5480" w:rsidRDefault="0080130F" w:rsidP="00F10F9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6278067" w14:textId="77777777" w:rsidR="0080130F" w:rsidRPr="006F5480" w:rsidRDefault="0080130F" w:rsidP="00F10F9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75C49D" w14:textId="77777777" w:rsidR="0080130F" w:rsidRPr="006F5480" w:rsidRDefault="0080130F" w:rsidP="00F10F9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90092" w14:paraId="1C746405" w14:textId="77777777" w:rsidTr="00F90092">
        <w:trPr>
          <w:cantSplit/>
        </w:trPr>
        <w:tc>
          <w:tcPr>
            <w:tcW w:w="3330" w:type="dxa"/>
            <w:hideMark/>
          </w:tcPr>
          <w:p w14:paraId="4915A679" w14:textId="7409A226" w:rsidR="0080130F" w:rsidRPr="006F5480" w:rsidRDefault="00297731" w:rsidP="00F10F95">
            <w:pPr>
              <w:spacing w:line="240" w:lineRule="auto"/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F54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6F54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810" w:type="dxa"/>
          </w:tcPr>
          <w:p w14:paraId="5EA04D64" w14:textId="77777777" w:rsidR="0080130F" w:rsidRPr="006F5480" w:rsidRDefault="0080130F" w:rsidP="00F10F95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46C5E293" w14:textId="77777777" w:rsidR="0080130F" w:rsidRPr="006F5480" w:rsidRDefault="0080130F" w:rsidP="00F10F9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091F4CC" w14:textId="77777777" w:rsidR="0080130F" w:rsidRPr="006F5480" w:rsidRDefault="0080130F" w:rsidP="00F10F9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6A691651" w14:textId="77777777" w:rsidR="0080130F" w:rsidRPr="006F5480" w:rsidRDefault="0080130F" w:rsidP="00F10F9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C8A03F4" w14:textId="77777777" w:rsidR="0080130F" w:rsidRPr="006F5480" w:rsidRDefault="0080130F" w:rsidP="00F10F9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35C6A260" w14:textId="77777777" w:rsidR="0080130F" w:rsidRPr="006F5480" w:rsidRDefault="0080130F" w:rsidP="00F10F9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0500495" w14:textId="77777777" w:rsidR="0080130F" w:rsidRPr="006F5480" w:rsidRDefault="0080130F" w:rsidP="00F10F9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38CC9B73" w14:textId="77777777" w:rsidR="0080130F" w:rsidRPr="006F5480" w:rsidRDefault="0080130F" w:rsidP="00F10F9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0092" w14:paraId="7D6411CB" w14:textId="77777777" w:rsidTr="00F90092">
        <w:trPr>
          <w:cantSplit/>
        </w:trPr>
        <w:tc>
          <w:tcPr>
            <w:tcW w:w="3330" w:type="dxa"/>
            <w:hideMark/>
          </w:tcPr>
          <w:p w14:paraId="382DD41B" w14:textId="07D65295" w:rsidR="00297731" w:rsidRPr="006F5480" w:rsidRDefault="00297731" w:rsidP="00297731">
            <w:pPr>
              <w:spacing w:line="240" w:lineRule="auto"/>
              <w:ind w:left="187" w:hanging="1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  <w:hideMark/>
          </w:tcPr>
          <w:p w14:paraId="512EE3CD" w14:textId="77777777" w:rsidR="00297731" w:rsidRPr="006F5480" w:rsidRDefault="00297731" w:rsidP="00297731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EE62111" w14:textId="77777777" w:rsidR="00297731" w:rsidRPr="006F5480" w:rsidRDefault="00297731" w:rsidP="00297731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D8F4ABD" w14:textId="77777777" w:rsidR="00297731" w:rsidRPr="006F5480" w:rsidRDefault="00297731" w:rsidP="00297731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D330C06" w14:textId="77777777" w:rsidR="00297731" w:rsidRPr="006F5480" w:rsidRDefault="00297731" w:rsidP="00297731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A613A70" w14:textId="77777777" w:rsidR="00297731" w:rsidRPr="006F5480" w:rsidRDefault="00297731" w:rsidP="00297731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hideMark/>
          </w:tcPr>
          <w:p w14:paraId="5F0BC90E" w14:textId="77777777" w:rsidR="00297731" w:rsidRPr="006F5480" w:rsidRDefault="00297731" w:rsidP="00297731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470</w:t>
            </w:r>
          </w:p>
        </w:tc>
        <w:tc>
          <w:tcPr>
            <w:tcW w:w="180" w:type="dxa"/>
          </w:tcPr>
          <w:p w14:paraId="622D0D47" w14:textId="77777777" w:rsidR="00297731" w:rsidRPr="006F5480" w:rsidRDefault="00297731" w:rsidP="00297731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hideMark/>
          </w:tcPr>
          <w:p w14:paraId="75634BE9" w14:textId="77777777" w:rsidR="00297731" w:rsidRPr="006F5480" w:rsidRDefault="00297731" w:rsidP="00297731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4,700</w:t>
            </w:r>
          </w:p>
        </w:tc>
      </w:tr>
      <w:tr w:rsidR="00F90092" w14:paraId="72F99D77" w14:textId="77777777" w:rsidTr="00F90092">
        <w:trPr>
          <w:cantSplit/>
        </w:trPr>
        <w:tc>
          <w:tcPr>
            <w:tcW w:w="3330" w:type="dxa"/>
          </w:tcPr>
          <w:p w14:paraId="030B852C" w14:textId="3AA0CE81" w:rsidR="00297731" w:rsidRPr="006F5480" w:rsidRDefault="00297731" w:rsidP="00297731">
            <w:pPr>
              <w:spacing w:line="240" w:lineRule="auto"/>
              <w:ind w:left="187" w:hanging="1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6C00962A" w14:textId="77777777" w:rsidR="00297731" w:rsidRPr="006F5480" w:rsidRDefault="00297731" w:rsidP="00297731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6D8DB767" w14:textId="77777777" w:rsidR="00297731" w:rsidRPr="006F5480" w:rsidRDefault="00297731" w:rsidP="00297731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6,320</w:t>
            </w:r>
          </w:p>
        </w:tc>
        <w:tc>
          <w:tcPr>
            <w:tcW w:w="180" w:type="dxa"/>
          </w:tcPr>
          <w:p w14:paraId="70C1DBC8" w14:textId="77777777" w:rsidR="00297731" w:rsidRPr="006F5480" w:rsidRDefault="00297731" w:rsidP="00297731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5819811D" w14:textId="77777777" w:rsidR="00297731" w:rsidRPr="006F5480" w:rsidRDefault="00297731" w:rsidP="00297731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6,320</w:t>
            </w:r>
          </w:p>
        </w:tc>
        <w:tc>
          <w:tcPr>
            <w:tcW w:w="180" w:type="dxa"/>
          </w:tcPr>
          <w:p w14:paraId="657B204E" w14:textId="77777777" w:rsidR="00297731" w:rsidRPr="006F5480" w:rsidRDefault="00297731" w:rsidP="00297731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3F934A52" w14:textId="77777777" w:rsidR="00297731" w:rsidRPr="006F5480" w:rsidRDefault="00297731" w:rsidP="00297731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096FA8B" w14:textId="77777777" w:rsidR="00297731" w:rsidRPr="006F5480" w:rsidRDefault="00297731" w:rsidP="00297731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0B16564E" w14:textId="77777777" w:rsidR="00297731" w:rsidRPr="006F5480" w:rsidRDefault="00297731" w:rsidP="00297731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643D1D87" w14:textId="2EAAE0F2" w:rsidR="00297731" w:rsidRDefault="00297731" w:rsidP="0080130F">
      <w:pPr>
        <w:rPr>
          <w:rFonts w:cstheme="minorBidi"/>
          <w:lang w:val="th-TH"/>
        </w:rPr>
      </w:pPr>
    </w:p>
    <w:p w14:paraId="6C8480AC" w14:textId="77777777" w:rsidR="00297731" w:rsidRDefault="00297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lang w:val="th-TH"/>
        </w:rPr>
      </w:pPr>
      <w:r>
        <w:rPr>
          <w:rFonts w:cstheme="minorBidi"/>
          <w:cs/>
          <w:lang w:val="th-TH"/>
        </w:rPr>
        <w:br w:type="page"/>
      </w: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240"/>
        <w:gridCol w:w="990"/>
        <w:gridCol w:w="1080"/>
        <w:gridCol w:w="180"/>
        <w:gridCol w:w="1080"/>
        <w:gridCol w:w="180"/>
        <w:gridCol w:w="1080"/>
        <w:gridCol w:w="180"/>
        <w:gridCol w:w="1080"/>
      </w:tblGrid>
      <w:tr w:rsidR="00297731" w14:paraId="739B94D5" w14:textId="77777777" w:rsidTr="006F5480">
        <w:trPr>
          <w:cantSplit/>
        </w:trPr>
        <w:tc>
          <w:tcPr>
            <w:tcW w:w="3240" w:type="dxa"/>
          </w:tcPr>
          <w:p w14:paraId="6AA0AD7B" w14:textId="77777777" w:rsidR="00297731" w:rsidRPr="006F5480" w:rsidRDefault="00297731" w:rsidP="00F10F95">
            <w:pPr>
              <w:spacing w:line="240" w:lineRule="auto"/>
              <w:ind w:left="187" w:hanging="18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312C43FE" w14:textId="77777777" w:rsidR="00297731" w:rsidRPr="006F5480" w:rsidRDefault="00297731" w:rsidP="00F10F9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340" w:type="dxa"/>
            <w:gridSpan w:val="3"/>
            <w:hideMark/>
          </w:tcPr>
          <w:p w14:paraId="0A3927DE" w14:textId="77777777" w:rsidR="00297731" w:rsidRPr="006F5480" w:rsidRDefault="00297731" w:rsidP="00F10F9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14:paraId="4DBB12CA" w14:textId="77777777" w:rsidR="00297731" w:rsidRPr="006F5480" w:rsidRDefault="00297731" w:rsidP="00F10F9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hideMark/>
          </w:tcPr>
          <w:p w14:paraId="1CCCB07E" w14:textId="77777777" w:rsidR="00297731" w:rsidRPr="006F5480" w:rsidRDefault="00297731" w:rsidP="00F10F9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6F5480" w14:paraId="4F5ACEF6" w14:textId="77777777" w:rsidTr="006F5480">
        <w:trPr>
          <w:cantSplit/>
        </w:trPr>
        <w:tc>
          <w:tcPr>
            <w:tcW w:w="3240" w:type="dxa"/>
          </w:tcPr>
          <w:p w14:paraId="32A99F06" w14:textId="77777777" w:rsidR="00297731" w:rsidRPr="006F5480" w:rsidRDefault="00297731" w:rsidP="00F10F95">
            <w:pPr>
              <w:pStyle w:val="acctfourfigures"/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30467588" w14:textId="77777777" w:rsidR="00297731" w:rsidRPr="006F5480" w:rsidRDefault="00297731" w:rsidP="00F10F95">
            <w:pPr>
              <w:pStyle w:val="acctfourfigures"/>
              <w:tabs>
                <w:tab w:val="decimal" w:pos="371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080" w:type="dxa"/>
            <w:hideMark/>
          </w:tcPr>
          <w:p w14:paraId="1A17BFC5" w14:textId="77777777" w:rsidR="00297731" w:rsidRPr="006F5480" w:rsidRDefault="00297731" w:rsidP="00F10F9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80" w:type="dxa"/>
          </w:tcPr>
          <w:p w14:paraId="1C24A87C" w14:textId="77777777" w:rsidR="00297731" w:rsidRPr="006F5480" w:rsidRDefault="00297731" w:rsidP="00F10F9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45604E33" w14:textId="77777777" w:rsidR="00297731" w:rsidRPr="006F5480" w:rsidRDefault="00297731" w:rsidP="00F10F9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80" w:type="dxa"/>
          </w:tcPr>
          <w:p w14:paraId="1AA4DA5D" w14:textId="77777777" w:rsidR="00297731" w:rsidRPr="006F5480" w:rsidRDefault="00297731" w:rsidP="00F10F9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4159E179" w14:textId="77777777" w:rsidR="00297731" w:rsidRPr="006F5480" w:rsidRDefault="00297731" w:rsidP="00F10F9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80" w:type="dxa"/>
          </w:tcPr>
          <w:p w14:paraId="302BC7EF" w14:textId="77777777" w:rsidR="00297731" w:rsidRPr="006F5480" w:rsidRDefault="00297731" w:rsidP="00F10F9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1AA1E1A9" w14:textId="77777777" w:rsidR="00297731" w:rsidRPr="006F5480" w:rsidRDefault="00297731" w:rsidP="00F10F9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จำนวนเงิน</w:t>
            </w:r>
          </w:p>
        </w:tc>
      </w:tr>
      <w:tr w:rsidR="00297731" w14:paraId="1699735F" w14:textId="77777777" w:rsidTr="006F5480">
        <w:trPr>
          <w:cantSplit/>
        </w:trPr>
        <w:tc>
          <w:tcPr>
            <w:tcW w:w="3240" w:type="dxa"/>
            <w:hideMark/>
          </w:tcPr>
          <w:p w14:paraId="69C2808B" w14:textId="77777777" w:rsidR="00297731" w:rsidRPr="006F5480" w:rsidRDefault="00297731" w:rsidP="00F10F95">
            <w:pPr>
              <w:spacing w:line="240" w:lineRule="auto"/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5CA31C8" w14:textId="77777777" w:rsidR="00297731" w:rsidRPr="006F5480" w:rsidRDefault="00297731" w:rsidP="00F10F95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4860" w:type="dxa"/>
            <w:gridSpan w:val="7"/>
          </w:tcPr>
          <w:p w14:paraId="18E4A4F8" w14:textId="77777777" w:rsidR="00297731" w:rsidRPr="006F5480" w:rsidRDefault="00297731" w:rsidP="00F10F9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(ล้านหุ้น</w:t>
            </w:r>
            <w:r w:rsidRPr="006F548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Pr="006F548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6F5480" w14:paraId="41E0CDDE" w14:textId="77777777" w:rsidTr="006F5480">
        <w:trPr>
          <w:cantSplit/>
        </w:trPr>
        <w:tc>
          <w:tcPr>
            <w:tcW w:w="3240" w:type="dxa"/>
            <w:hideMark/>
          </w:tcPr>
          <w:p w14:paraId="17EBBC9C" w14:textId="2223357C" w:rsidR="00297731" w:rsidRPr="006F5480" w:rsidRDefault="00297731" w:rsidP="00F10F95">
            <w:pPr>
              <w:spacing w:line="240" w:lineRule="auto"/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990" w:type="dxa"/>
          </w:tcPr>
          <w:p w14:paraId="49AF6FE2" w14:textId="77777777" w:rsidR="00297731" w:rsidRPr="006F5480" w:rsidRDefault="00297731" w:rsidP="00F10F95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640851" w14:textId="77777777" w:rsidR="00297731" w:rsidRPr="006F5480" w:rsidRDefault="00297731" w:rsidP="00F10F9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A9FF5C0" w14:textId="77777777" w:rsidR="00297731" w:rsidRPr="006F5480" w:rsidRDefault="00297731" w:rsidP="00F10F9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A396ED" w14:textId="77777777" w:rsidR="00297731" w:rsidRPr="006F5480" w:rsidRDefault="00297731" w:rsidP="00F10F9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FE1C335" w14:textId="77777777" w:rsidR="00297731" w:rsidRPr="006F5480" w:rsidRDefault="00297731" w:rsidP="00F10F9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0AC289" w14:textId="77777777" w:rsidR="00297731" w:rsidRPr="006F5480" w:rsidRDefault="00297731" w:rsidP="00F10F9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ED5EC65" w14:textId="77777777" w:rsidR="00297731" w:rsidRPr="006F5480" w:rsidRDefault="00297731" w:rsidP="00F10F9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DAA460" w14:textId="77777777" w:rsidR="00297731" w:rsidRPr="006F5480" w:rsidRDefault="00297731" w:rsidP="00F10F9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F5480" w14:paraId="376A93B6" w14:textId="77777777" w:rsidTr="006F5480">
        <w:trPr>
          <w:cantSplit/>
        </w:trPr>
        <w:tc>
          <w:tcPr>
            <w:tcW w:w="3240" w:type="dxa"/>
            <w:hideMark/>
          </w:tcPr>
          <w:p w14:paraId="68469311" w14:textId="77777777" w:rsidR="00297731" w:rsidRPr="006F5480" w:rsidRDefault="00297731" w:rsidP="00F10F95">
            <w:pPr>
              <w:spacing w:line="240" w:lineRule="auto"/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F548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F54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990" w:type="dxa"/>
          </w:tcPr>
          <w:p w14:paraId="7684CFB6" w14:textId="77777777" w:rsidR="00297731" w:rsidRPr="006F5480" w:rsidRDefault="00297731" w:rsidP="00F10F95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215F78" w14:textId="77777777" w:rsidR="00297731" w:rsidRPr="006F5480" w:rsidRDefault="00297731" w:rsidP="00F10F9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B585D3A" w14:textId="77777777" w:rsidR="00297731" w:rsidRPr="006F5480" w:rsidRDefault="00297731" w:rsidP="00F10F9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FD63B9" w14:textId="77777777" w:rsidR="00297731" w:rsidRPr="006F5480" w:rsidRDefault="00297731" w:rsidP="00F10F9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EE7682E" w14:textId="77777777" w:rsidR="00297731" w:rsidRPr="006F5480" w:rsidRDefault="00297731" w:rsidP="00F10F9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947A7D" w14:textId="77777777" w:rsidR="00297731" w:rsidRPr="006F5480" w:rsidRDefault="00297731" w:rsidP="00F10F9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12BD5B8" w14:textId="77777777" w:rsidR="00297731" w:rsidRPr="006F5480" w:rsidRDefault="00297731" w:rsidP="00F10F9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B2B22F" w14:textId="77777777" w:rsidR="00297731" w:rsidRPr="006F5480" w:rsidRDefault="00297731" w:rsidP="00F10F9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F5480" w14:paraId="2AC92714" w14:textId="77777777" w:rsidTr="006F5480">
        <w:trPr>
          <w:cantSplit/>
        </w:trPr>
        <w:tc>
          <w:tcPr>
            <w:tcW w:w="3240" w:type="dxa"/>
            <w:hideMark/>
          </w:tcPr>
          <w:p w14:paraId="0EB17068" w14:textId="77777777" w:rsidR="00297731" w:rsidRPr="006F5480" w:rsidRDefault="00297731" w:rsidP="00F10F95">
            <w:pPr>
              <w:spacing w:line="240" w:lineRule="auto"/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90" w:type="dxa"/>
            <w:hideMark/>
          </w:tcPr>
          <w:p w14:paraId="4831FD9A" w14:textId="77777777" w:rsidR="00297731" w:rsidRPr="006F5480" w:rsidRDefault="00297731" w:rsidP="00F10F95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080" w:type="dxa"/>
            <w:hideMark/>
          </w:tcPr>
          <w:p w14:paraId="40DAE326" w14:textId="77777777" w:rsidR="00297731" w:rsidRPr="006F5480" w:rsidRDefault="00297731" w:rsidP="00F10F9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sz w:val="30"/>
                <w:szCs w:val="30"/>
              </w:rPr>
              <w:t>470</w:t>
            </w:r>
          </w:p>
        </w:tc>
        <w:tc>
          <w:tcPr>
            <w:tcW w:w="180" w:type="dxa"/>
          </w:tcPr>
          <w:p w14:paraId="2848F95B" w14:textId="77777777" w:rsidR="00297731" w:rsidRPr="006F5480" w:rsidRDefault="00297731" w:rsidP="00F10F9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1292D5A7" w14:textId="77777777" w:rsidR="00297731" w:rsidRPr="006F5480" w:rsidRDefault="00297731" w:rsidP="00F10F9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sz w:val="30"/>
                <w:szCs w:val="30"/>
              </w:rPr>
              <w:t>4,700</w:t>
            </w:r>
          </w:p>
        </w:tc>
        <w:tc>
          <w:tcPr>
            <w:tcW w:w="180" w:type="dxa"/>
          </w:tcPr>
          <w:p w14:paraId="261B26FC" w14:textId="77777777" w:rsidR="00297731" w:rsidRPr="006F5480" w:rsidRDefault="00297731" w:rsidP="00F10F9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14:paraId="7AB357AD" w14:textId="77777777" w:rsidR="00297731" w:rsidRPr="006F5480" w:rsidRDefault="00297731" w:rsidP="00F10F9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sz w:val="30"/>
                <w:szCs w:val="30"/>
              </w:rPr>
              <w:t>211</w:t>
            </w:r>
          </w:p>
        </w:tc>
        <w:tc>
          <w:tcPr>
            <w:tcW w:w="180" w:type="dxa"/>
          </w:tcPr>
          <w:p w14:paraId="4D3788A6" w14:textId="77777777" w:rsidR="00297731" w:rsidRPr="006F5480" w:rsidRDefault="00297731" w:rsidP="00F10F9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14:paraId="66822B6F" w14:textId="77777777" w:rsidR="00297731" w:rsidRPr="006F5480" w:rsidRDefault="00297731" w:rsidP="00F10F9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sz w:val="30"/>
                <w:szCs w:val="30"/>
              </w:rPr>
              <w:t>2,114</w:t>
            </w:r>
          </w:p>
        </w:tc>
      </w:tr>
      <w:tr w:rsidR="006F5480" w:rsidRPr="00297731" w14:paraId="603AF37B" w14:textId="77777777" w:rsidTr="006F5480">
        <w:trPr>
          <w:cantSplit/>
        </w:trPr>
        <w:tc>
          <w:tcPr>
            <w:tcW w:w="3240" w:type="dxa"/>
          </w:tcPr>
          <w:p w14:paraId="01ECF75F" w14:textId="77777777" w:rsidR="00297731" w:rsidRPr="006F5480" w:rsidRDefault="00297731" w:rsidP="00F10F95">
            <w:pPr>
              <w:spacing w:line="240" w:lineRule="auto"/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990" w:type="dxa"/>
          </w:tcPr>
          <w:p w14:paraId="7ADAA776" w14:textId="77777777" w:rsidR="00297731" w:rsidRPr="006F5480" w:rsidRDefault="00297731" w:rsidP="00F10F95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080" w:type="dxa"/>
          </w:tcPr>
          <w:p w14:paraId="315763AA" w14:textId="77777777" w:rsidR="00297731" w:rsidRPr="006F5480" w:rsidRDefault="00297731" w:rsidP="00F10F9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0973CAA" w14:textId="77777777" w:rsidR="00297731" w:rsidRPr="006F5480" w:rsidRDefault="00297731" w:rsidP="00F10F9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FEF94F" w14:textId="77777777" w:rsidR="00297731" w:rsidRPr="006F5480" w:rsidRDefault="00297731" w:rsidP="00F10F9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4AF2458" w14:textId="77777777" w:rsidR="00297731" w:rsidRPr="006F5480" w:rsidRDefault="00297731" w:rsidP="00F10F9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11FE56" w14:textId="77777777" w:rsidR="00297731" w:rsidRPr="006F5480" w:rsidRDefault="00297731" w:rsidP="00F10F9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sz w:val="30"/>
                <w:szCs w:val="30"/>
              </w:rPr>
              <w:t>259</w:t>
            </w:r>
          </w:p>
        </w:tc>
        <w:tc>
          <w:tcPr>
            <w:tcW w:w="180" w:type="dxa"/>
          </w:tcPr>
          <w:p w14:paraId="23571631" w14:textId="77777777" w:rsidR="00297731" w:rsidRPr="006F5480" w:rsidRDefault="00297731" w:rsidP="00F10F9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FB0D52" w14:textId="77777777" w:rsidR="00297731" w:rsidRPr="006F5480" w:rsidRDefault="00297731" w:rsidP="00F10F9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sz w:val="30"/>
                <w:szCs w:val="30"/>
              </w:rPr>
              <w:t>2,586</w:t>
            </w:r>
          </w:p>
        </w:tc>
      </w:tr>
      <w:tr w:rsidR="006F5480" w:rsidRPr="00297731" w14:paraId="7A1146C4" w14:textId="77777777" w:rsidTr="006F5480">
        <w:trPr>
          <w:cantSplit/>
        </w:trPr>
        <w:tc>
          <w:tcPr>
            <w:tcW w:w="3240" w:type="dxa"/>
          </w:tcPr>
          <w:p w14:paraId="509B96B7" w14:textId="77777777" w:rsidR="00297731" w:rsidRPr="006F5480" w:rsidRDefault="00297731" w:rsidP="00F10F95">
            <w:pPr>
              <w:spacing w:line="240" w:lineRule="auto"/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sz w:val="30"/>
                <w:szCs w:val="30"/>
                <w:cs/>
              </w:rPr>
              <w:t>ลดมูลค่าหุ้น</w:t>
            </w:r>
          </w:p>
        </w:tc>
        <w:tc>
          <w:tcPr>
            <w:tcW w:w="990" w:type="dxa"/>
          </w:tcPr>
          <w:p w14:paraId="7BF1CCEF" w14:textId="77777777" w:rsidR="00297731" w:rsidRPr="006F5480" w:rsidRDefault="00297731" w:rsidP="00F10F95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4FE098" w14:textId="77777777" w:rsidR="00297731" w:rsidRPr="006F5480" w:rsidRDefault="00297731" w:rsidP="00F10F9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167CCC2" w14:textId="77777777" w:rsidR="00297731" w:rsidRPr="006F5480" w:rsidRDefault="00297731" w:rsidP="00F10F9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270864" w14:textId="77777777" w:rsidR="00297731" w:rsidRPr="006F5480" w:rsidRDefault="00297731" w:rsidP="00F10F9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279BCF7" w14:textId="77777777" w:rsidR="00297731" w:rsidRPr="006F5480" w:rsidRDefault="00297731" w:rsidP="00F10F9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534B5C" w14:textId="77777777" w:rsidR="00297731" w:rsidRPr="006F5480" w:rsidRDefault="00297731" w:rsidP="00F10F9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D7EFD62" w14:textId="77777777" w:rsidR="00297731" w:rsidRPr="006F5480" w:rsidRDefault="00297731" w:rsidP="00F10F9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CB8745" w14:textId="77777777" w:rsidR="00297731" w:rsidRPr="006F5480" w:rsidRDefault="00297731" w:rsidP="00F10F9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F5480" w:rsidRPr="00297731" w14:paraId="7FC464AD" w14:textId="77777777" w:rsidTr="006F5480">
        <w:trPr>
          <w:cantSplit/>
        </w:trPr>
        <w:tc>
          <w:tcPr>
            <w:tcW w:w="3240" w:type="dxa"/>
          </w:tcPr>
          <w:p w14:paraId="03D4D234" w14:textId="77777777" w:rsidR="00297731" w:rsidRPr="006F5480" w:rsidRDefault="00297731" w:rsidP="00F10F95">
            <w:pPr>
              <w:spacing w:line="240" w:lineRule="auto"/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จากหุ้นละ </w:t>
            </w:r>
            <w:r w:rsidRPr="006F5480">
              <w:rPr>
                <w:rFonts w:asciiTheme="majorBidi" w:hAnsiTheme="majorBidi" w:cstheme="majorBidi"/>
                <w:sz w:val="30"/>
                <w:szCs w:val="30"/>
              </w:rPr>
              <w:t xml:space="preserve">10 </w:t>
            </w:r>
            <w:r w:rsidRPr="006F54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บาทเป็นหุ้นละ </w:t>
            </w:r>
            <w:r w:rsidRPr="006F548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F5480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</w:p>
        </w:tc>
        <w:tc>
          <w:tcPr>
            <w:tcW w:w="990" w:type="dxa"/>
          </w:tcPr>
          <w:p w14:paraId="1690D841" w14:textId="77777777" w:rsidR="00297731" w:rsidRPr="006F5480" w:rsidRDefault="00297731" w:rsidP="00F10F95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80" w:type="dxa"/>
          </w:tcPr>
          <w:p w14:paraId="4DC4F467" w14:textId="77777777" w:rsidR="00297731" w:rsidRPr="006F5480" w:rsidRDefault="00297731" w:rsidP="00F10F9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sz w:val="30"/>
                <w:szCs w:val="30"/>
              </w:rPr>
              <w:t>4,700</w:t>
            </w:r>
          </w:p>
        </w:tc>
        <w:tc>
          <w:tcPr>
            <w:tcW w:w="180" w:type="dxa"/>
          </w:tcPr>
          <w:p w14:paraId="17E0F580" w14:textId="77777777" w:rsidR="00297731" w:rsidRPr="006F5480" w:rsidRDefault="00297731" w:rsidP="00F10F9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37006D" w14:textId="77777777" w:rsidR="00297731" w:rsidRPr="006F5480" w:rsidRDefault="00297731" w:rsidP="00F10F9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sz w:val="30"/>
                <w:szCs w:val="30"/>
              </w:rPr>
              <w:t>4,700</w:t>
            </w:r>
          </w:p>
        </w:tc>
        <w:tc>
          <w:tcPr>
            <w:tcW w:w="180" w:type="dxa"/>
          </w:tcPr>
          <w:p w14:paraId="55180FAB" w14:textId="77777777" w:rsidR="00297731" w:rsidRPr="006F5480" w:rsidRDefault="00297731" w:rsidP="00F10F9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1DE432" w14:textId="77777777" w:rsidR="00297731" w:rsidRPr="006F5480" w:rsidRDefault="00297731" w:rsidP="00F10F9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0C81A2B" w14:textId="77777777" w:rsidR="00297731" w:rsidRPr="006F5480" w:rsidRDefault="00297731" w:rsidP="00F10F9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A0D2D1" w14:textId="77777777" w:rsidR="00297731" w:rsidRPr="006F5480" w:rsidRDefault="00297731" w:rsidP="00F10F9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F5480" w:rsidRPr="00297731" w14:paraId="5046CAF0" w14:textId="77777777" w:rsidTr="006F5480">
        <w:trPr>
          <w:cantSplit/>
        </w:trPr>
        <w:tc>
          <w:tcPr>
            <w:tcW w:w="3240" w:type="dxa"/>
            <w:hideMark/>
          </w:tcPr>
          <w:p w14:paraId="3F349B0E" w14:textId="77777777" w:rsidR="00297731" w:rsidRPr="006F5480" w:rsidRDefault="00297731" w:rsidP="00F10F95">
            <w:pPr>
              <w:spacing w:line="240" w:lineRule="auto"/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F54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6F54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90" w:type="dxa"/>
          </w:tcPr>
          <w:p w14:paraId="602D38EF" w14:textId="77777777" w:rsidR="00297731" w:rsidRPr="006F5480" w:rsidRDefault="00297731" w:rsidP="00F10F95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41EE024A" w14:textId="77777777" w:rsidR="00297731" w:rsidRPr="006F5480" w:rsidRDefault="00297731" w:rsidP="00F10F9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2DAA613" w14:textId="77777777" w:rsidR="00297731" w:rsidRPr="006F5480" w:rsidRDefault="00297731" w:rsidP="00F10F9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792214E5" w14:textId="77777777" w:rsidR="00297731" w:rsidRPr="006F5480" w:rsidRDefault="00297731" w:rsidP="00F10F9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B8887E8" w14:textId="77777777" w:rsidR="00297731" w:rsidRPr="006F5480" w:rsidRDefault="00297731" w:rsidP="00F10F9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2FD2ACB8" w14:textId="77777777" w:rsidR="00297731" w:rsidRPr="006F5480" w:rsidRDefault="00297731" w:rsidP="00F10F9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038D5BA" w14:textId="77777777" w:rsidR="00297731" w:rsidRPr="006F5480" w:rsidRDefault="00297731" w:rsidP="00F10F9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F6C13F7" w14:textId="77777777" w:rsidR="00297731" w:rsidRPr="006F5480" w:rsidRDefault="00297731" w:rsidP="00F10F9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F5480" w:rsidRPr="00297731" w14:paraId="0EFD0E3F" w14:textId="77777777" w:rsidTr="006F5480">
        <w:trPr>
          <w:cantSplit/>
        </w:trPr>
        <w:tc>
          <w:tcPr>
            <w:tcW w:w="3240" w:type="dxa"/>
            <w:hideMark/>
          </w:tcPr>
          <w:p w14:paraId="46E43BB8" w14:textId="77777777" w:rsidR="00297731" w:rsidRPr="006F5480" w:rsidRDefault="00297731" w:rsidP="00F10F95">
            <w:pPr>
              <w:spacing w:line="240" w:lineRule="auto"/>
              <w:ind w:left="187" w:hanging="1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90" w:type="dxa"/>
            <w:hideMark/>
          </w:tcPr>
          <w:p w14:paraId="3CD3D637" w14:textId="77777777" w:rsidR="00297731" w:rsidRPr="006F5480" w:rsidRDefault="00297731" w:rsidP="00F10F95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25CDC3B0" w14:textId="77777777" w:rsidR="00297731" w:rsidRPr="006F5480" w:rsidRDefault="00297731" w:rsidP="00F10F9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1D90A42" w14:textId="77777777" w:rsidR="00297731" w:rsidRPr="006F5480" w:rsidRDefault="00297731" w:rsidP="00F10F9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E6B5F37" w14:textId="77777777" w:rsidR="00297731" w:rsidRPr="006F5480" w:rsidRDefault="00297731" w:rsidP="00F10F9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830A7A2" w14:textId="77777777" w:rsidR="00297731" w:rsidRPr="006F5480" w:rsidRDefault="00297731" w:rsidP="00F10F9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hideMark/>
          </w:tcPr>
          <w:p w14:paraId="5D9BC5D8" w14:textId="77777777" w:rsidR="00297731" w:rsidRPr="006F5480" w:rsidRDefault="00297731" w:rsidP="00F10F9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470</w:t>
            </w:r>
          </w:p>
        </w:tc>
        <w:tc>
          <w:tcPr>
            <w:tcW w:w="180" w:type="dxa"/>
          </w:tcPr>
          <w:p w14:paraId="3C01E110" w14:textId="77777777" w:rsidR="00297731" w:rsidRPr="006F5480" w:rsidRDefault="00297731" w:rsidP="00F10F9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hideMark/>
          </w:tcPr>
          <w:p w14:paraId="2F23E460" w14:textId="77777777" w:rsidR="00297731" w:rsidRPr="006F5480" w:rsidRDefault="00297731" w:rsidP="00F10F9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4,700</w:t>
            </w:r>
          </w:p>
        </w:tc>
      </w:tr>
      <w:tr w:rsidR="006F5480" w:rsidRPr="00297731" w14:paraId="6FF7390F" w14:textId="77777777" w:rsidTr="006F5480">
        <w:trPr>
          <w:cantSplit/>
        </w:trPr>
        <w:tc>
          <w:tcPr>
            <w:tcW w:w="3240" w:type="dxa"/>
          </w:tcPr>
          <w:p w14:paraId="1D18326C" w14:textId="77777777" w:rsidR="00297731" w:rsidRPr="006F5480" w:rsidRDefault="00297731" w:rsidP="00297731">
            <w:pPr>
              <w:spacing w:line="240" w:lineRule="auto"/>
              <w:ind w:left="187" w:hanging="1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90" w:type="dxa"/>
          </w:tcPr>
          <w:p w14:paraId="4453212A" w14:textId="77777777" w:rsidR="00297731" w:rsidRPr="006F5480" w:rsidRDefault="00297731" w:rsidP="00297731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442C307C" w14:textId="5926C642" w:rsidR="00297731" w:rsidRPr="006F5480" w:rsidRDefault="00297731" w:rsidP="00297731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4,700</w:t>
            </w:r>
          </w:p>
        </w:tc>
        <w:tc>
          <w:tcPr>
            <w:tcW w:w="180" w:type="dxa"/>
          </w:tcPr>
          <w:p w14:paraId="6E4CD1EC" w14:textId="77777777" w:rsidR="00297731" w:rsidRPr="006F5480" w:rsidRDefault="00297731" w:rsidP="00297731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141E3283" w14:textId="3C5062C3" w:rsidR="00297731" w:rsidRPr="006F5480" w:rsidRDefault="00297731" w:rsidP="00297731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4,700</w:t>
            </w:r>
          </w:p>
        </w:tc>
        <w:tc>
          <w:tcPr>
            <w:tcW w:w="180" w:type="dxa"/>
          </w:tcPr>
          <w:p w14:paraId="65849518" w14:textId="77777777" w:rsidR="00297731" w:rsidRPr="006F5480" w:rsidRDefault="00297731" w:rsidP="00297731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2A589AD4" w14:textId="77777777" w:rsidR="00297731" w:rsidRPr="006F5480" w:rsidRDefault="00297731" w:rsidP="00297731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4387A14" w14:textId="77777777" w:rsidR="00297731" w:rsidRPr="006F5480" w:rsidRDefault="00297731" w:rsidP="00297731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25B01A8C" w14:textId="77777777" w:rsidR="00297731" w:rsidRPr="006F5480" w:rsidRDefault="00297731" w:rsidP="00297731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54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6F5480" w:rsidRPr="00297731" w14:paraId="5D01990F" w14:textId="77777777" w:rsidTr="006F5480">
        <w:trPr>
          <w:cantSplit/>
        </w:trPr>
        <w:tc>
          <w:tcPr>
            <w:tcW w:w="3240" w:type="dxa"/>
          </w:tcPr>
          <w:p w14:paraId="7A54EA3C" w14:textId="77777777" w:rsidR="00297731" w:rsidRPr="006F5480" w:rsidRDefault="00297731" w:rsidP="00297731">
            <w:pPr>
              <w:spacing w:line="240" w:lineRule="auto"/>
              <w:ind w:left="187" w:hanging="1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6AAEE51" w14:textId="77777777" w:rsidR="00297731" w:rsidRPr="006F5480" w:rsidRDefault="00297731" w:rsidP="00297731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06857046" w14:textId="77777777" w:rsidR="00297731" w:rsidRPr="006F5480" w:rsidRDefault="00297731" w:rsidP="00297731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830CE8C" w14:textId="77777777" w:rsidR="00297731" w:rsidRPr="006F5480" w:rsidRDefault="00297731" w:rsidP="00297731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1370B5A4" w14:textId="77777777" w:rsidR="00297731" w:rsidRPr="006F5480" w:rsidRDefault="00297731" w:rsidP="00297731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5F513D1" w14:textId="77777777" w:rsidR="00297731" w:rsidRPr="006F5480" w:rsidRDefault="00297731" w:rsidP="00297731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06061E75" w14:textId="77777777" w:rsidR="00297731" w:rsidRPr="006F5480" w:rsidRDefault="00297731" w:rsidP="00297731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3CB26B4" w14:textId="77777777" w:rsidR="00297731" w:rsidRPr="006F5480" w:rsidRDefault="00297731" w:rsidP="00297731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139883B6" w14:textId="77777777" w:rsidR="00297731" w:rsidRPr="006F5480" w:rsidRDefault="00297731" w:rsidP="00297731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797A0DEB" w14:textId="77777777" w:rsidR="00F90734" w:rsidRPr="00F90734" w:rsidRDefault="00F90734" w:rsidP="00F90734">
      <w:pPr>
        <w:rPr>
          <w:rFonts w:cstheme="minorBidi"/>
          <w:cs/>
          <w:lang w:val="th-TH"/>
        </w:rPr>
      </w:pPr>
    </w:p>
    <w:p w14:paraId="1E5C6213" w14:textId="25E8B2B0" w:rsidR="00FB7CD3" w:rsidRDefault="00FB7CD3" w:rsidP="00FB7CD3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ใน</w:t>
      </w:r>
      <w:r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/>
          <w:sz w:val="30"/>
          <w:szCs w:val="30"/>
        </w:rPr>
        <w:t xml:space="preserve">6 </w:t>
      </w:r>
      <w:r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>
        <w:rPr>
          <w:rFonts w:ascii="Angsana New" w:hAnsi="Angsana New" w:cs="Angsana New"/>
          <w:sz w:val="30"/>
          <w:szCs w:val="30"/>
        </w:rPr>
        <w:t xml:space="preserve">2562 </w:t>
      </w:r>
      <w:r>
        <w:rPr>
          <w:rFonts w:ascii="Angsana New" w:hAnsi="Angsana New" w:cs="Angsana New" w:hint="cs"/>
          <w:sz w:val="30"/>
          <w:szCs w:val="30"/>
          <w:cs/>
        </w:rPr>
        <w:t xml:space="preserve">บริษัทเปลี่ยนแปลงมูลค่าที่ตราไว้ของหุ้นสามัญของบริษัทจากเดิมหุ้นละ </w:t>
      </w:r>
      <w:r>
        <w:rPr>
          <w:rFonts w:ascii="Angsana New" w:hAnsi="Angsana New" w:cs="Angsana New"/>
          <w:sz w:val="30"/>
          <w:szCs w:val="30"/>
        </w:rPr>
        <w:t xml:space="preserve">10.00 </w:t>
      </w:r>
      <w:r>
        <w:rPr>
          <w:rFonts w:ascii="Angsana New" w:hAnsi="Angsana New" w:cs="Angsana New" w:hint="cs"/>
          <w:sz w:val="30"/>
          <w:szCs w:val="30"/>
          <w:cs/>
        </w:rPr>
        <w:t xml:space="preserve">บาทเป็นหุ้นละ </w:t>
      </w:r>
      <w:r>
        <w:rPr>
          <w:rFonts w:ascii="Angsana New" w:hAnsi="Angsana New" w:cs="Angsana New"/>
          <w:sz w:val="30"/>
          <w:szCs w:val="30"/>
        </w:rPr>
        <w:t xml:space="preserve">1.00 </w:t>
      </w:r>
      <w:r>
        <w:rPr>
          <w:rFonts w:ascii="Angsana New" w:hAnsi="Angsana New" w:cs="Angsana New" w:hint="cs"/>
          <w:sz w:val="30"/>
          <w:szCs w:val="30"/>
          <w:cs/>
        </w:rPr>
        <w:t>บาท ทั้งนี้</w:t>
      </w:r>
      <w:r w:rsidRPr="002129E0">
        <w:rPr>
          <w:rFonts w:ascii="Angsana New" w:hAnsi="Angsana New" w:cs="Angsana New"/>
          <w:sz w:val="30"/>
          <w:szCs w:val="30"/>
          <w:cs/>
        </w:rPr>
        <w:t>บริษัทได้ด</w:t>
      </w:r>
      <w:r w:rsidRPr="002129E0">
        <w:rPr>
          <w:rFonts w:ascii="Angsana New" w:hAnsi="Angsana New" w:cs="Angsana New" w:hint="cs"/>
          <w:sz w:val="30"/>
          <w:szCs w:val="30"/>
          <w:cs/>
        </w:rPr>
        <w:t>ำ</w:t>
      </w:r>
      <w:r w:rsidRPr="002129E0">
        <w:rPr>
          <w:rFonts w:ascii="Angsana New" w:hAnsi="Angsana New" w:cs="Angsana New"/>
          <w:sz w:val="30"/>
          <w:szCs w:val="30"/>
          <w:cs/>
        </w:rPr>
        <w:t>เนินการจดทะเบียนเปลี่ยนแปลงมูลค่าที่ตราไว้ของหุ้นของบริษัท</w:t>
      </w:r>
      <w:r>
        <w:rPr>
          <w:rFonts w:ascii="Angsana New" w:hAnsi="Angsana New" w:cs="Angsana New" w:hint="cs"/>
          <w:sz w:val="30"/>
          <w:szCs w:val="30"/>
          <w:cs/>
        </w:rPr>
        <w:t xml:space="preserve">และออกหุ้นสามัญใหม่จำนวน </w:t>
      </w:r>
      <w:r>
        <w:rPr>
          <w:rFonts w:ascii="Angsana New" w:hAnsi="Angsana New" w:cs="Angsana New"/>
          <w:sz w:val="30"/>
          <w:szCs w:val="30"/>
        </w:rPr>
        <w:t xml:space="preserve">1,620 </w:t>
      </w:r>
      <w:r>
        <w:rPr>
          <w:rFonts w:ascii="Angsana New" w:hAnsi="Angsana New" w:cs="Angsana New" w:hint="cs"/>
          <w:sz w:val="30"/>
          <w:szCs w:val="30"/>
          <w:cs/>
        </w:rPr>
        <w:t xml:space="preserve">ล้านหุ้น รวมเป็นจำนวนเงิน </w:t>
      </w:r>
      <w:r>
        <w:rPr>
          <w:rFonts w:ascii="Angsana New" w:hAnsi="Angsana New" w:cs="Angsana New"/>
          <w:sz w:val="30"/>
          <w:szCs w:val="30"/>
        </w:rPr>
        <w:t xml:space="preserve">1,620 </w:t>
      </w:r>
      <w:r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Pr="002129E0">
        <w:rPr>
          <w:rFonts w:ascii="Angsana New" w:hAnsi="Angsana New" w:cs="Angsana New"/>
          <w:sz w:val="30"/>
          <w:szCs w:val="30"/>
          <w:cs/>
        </w:rPr>
        <w:t>ตามที่ได้รับอนุมัติจากที่ประชุม</w:t>
      </w:r>
      <w:r w:rsidR="000C134F">
        <w:rPr>
          <w:rFonts w:ascii="Angsana New" w:hAnsi="Angsana New" w:cs="Angsana New" w:hint="cs"/>
          <w:sz w:val="30"/>
          <w:szCs w:val="30"/>
          <w:cs/>
        </w:rPr>
        <w:t>คณะกรรมการบริษัท</w:t>
      </w:r>
      <w:r>
        <w:rPr>
          <w:rFonts w:ascii="Angsana New" w:hAnsi="Angsana New" w:cs="Angsana New" w:hint="cs"/>
          <w:sz w:val="30"/>
          <w:szCs w:val="30"/>
          <w:cs/>
        </w:rPr>
        <w:t xml:space="preserve">กับกระทรวงพาณิชย์แล้ว </w:t>
      </w:r>
      <w:r w:rsidRPr="002129E0">
        <w:rPr>
          <w:rFonts w:ascii="Angsana New" w:hAnsi="Angsana New" w:cs="Angsana New"/>
          <w:sz w:val="30"/>
          <w:szCs w:val="30"/>
          <w:cs/>
        </w:rPr>
        <w:t>ส่งผลให้จำนวนหุ้นสามัญของบริษัทเพิ่มขึ้น จากเดิม</w:t>
      </w:r>
      <w:r w:rsidR="006F5480">
        <w:rPr>
          <w:rFonts w:ascii="Angsana New" w:hAnsi="Angsana New" w:cs="Angsana New"/>
          <w:sz w:val="30"/>
          <w:szCs w:val="30"/>
        </w:rPr>
        <w:t xml:space="preserve"> 470</w:t>
      </w:r>
      <w:r w:rsidRPr="002129E0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ล้านหุ้น</w:t>
      </w:r>
      <w:r w:rsidRPr="002129E0">
        <w:rPr>
          <w:rFonts w:ascii="Angsana New" w:hAnsi="Angsana New" w:cs="Angsana New"/>
          <w:sz w:val="30"/>
          <w:szCs w:val="30"/>
          <w:cs/>
        </w:rPr>
        <w:t>เป็น</w:t>
      </w:r>
      <w:r w:rsidR="006F5480">
        <w:rPr>
          <w:rFonts w:ascii="Angsana New" w:hAnsi="Angsana New" w:cs="Angsana New"/>
          <w:sz w:val="30"/>
          <w:szCs w:val="30"/>
        </w:rPr>
        <w:t xml:space="preserve"> 6,320</w:t>
      </w:r>
      <w:r w:rsidRPr="002129E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610AF">
        <w:rPr>
          <w:rFonts w:ascii="Angsana New" w:hAnsi="Angsana New" w:cs="Angsana New" w:hint="cs"/>
          <w:sz w:val="30"/>
          <w:szCs w:val="30"/>
          <w:cs/>
        </w:rPr>
        <w:t xml:space="preserve">      </w:t>
      </w:r>
      <w:r w:rsidRPr="002129E0">
        <w:rPr>
          <w:rFonts w:ascii="Angsana New" w:hAnsi="Angsana New" w:cs="Angsana New" w:hint="cs"/>
          <w:sz w:val="30"/>
          <w:szCs w:val="30"/>
          <w:cs/>
        </w:rPr>
        <w:t>ล้าน</w:t>
      </w:r>
      <w:r w:rsidRPr="002129E0">
        <w:rPr>
          <w:rFonts w:ascii="Angsana New" w:hAnsi="Angsana New" w:cs="Angsana New"/>
          <w:sz w:val="30"/>
          <w:szCs w:val="30"/>
          <w:cs/>
        </w:rPr>
        <w:t>หุ้น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5365F312" w14:textId="682B5162" w:rsidR="006F5480" w:rsidRDefault="006F54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lang w:val="en-GB"/>
        </w:rPr>
      </w:pPr>
      <w:r>
        <w:rPr>
          <w:rFonts w:ascii="Angsana New" w:hAnsi="Angsana New" w:cs="Angsana New"/>
          <w:sz w:val="30"/>
          <w:szCs w:val="30"/>
          <w:lang w:val="en-GB"/>
        </w:rPr>
        <w:br w:type="page"/>
      </w:r>
    </w:p>
    <w:p w14:paraId="23AC6E83" w14:textId="6E66E945" w:rsidR="00AC180B" w:rsidRPr="00D829D6" w:rsidRDefault="00137F28" w:rsidP="00BA04A1">
      <w:pPr>
        <w:pStyle w:val="Heading1"/>
        <w:keepLines/>
        <w:numPr>
          <w:ilvl w:val="0"/>
          <w:numId w:val="10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D829D6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lastRenderedPageBreak/>
        <w:t>ส่วน</w:t>
      </w:r>
      <w:r w:rsidR="00D829D6" w:rsidRPr="00D829D6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งานดำเนินงานและการจำแนกรายได้</w:t>
      </w:r>
    </w:p>
    <w:p w14:paraId="29184E24" w14:textId="051B5916" w:rsidR="00AC180B" w:rsidRPr="00AD5D6E" w:rsidRDefault="00AC180B" w:rsidP="00AC180B">
      <w:pPr>
        <w:rPr>
          <w:rFonts w:asciiTheme="majorBidi" w:hAnsiTheme="majorBidi" w:cs="Angsana New"/>
          <w:sz w:val="20"/>
          <w:szCs w:val="20"/>
          <w:cs/>
          <w:lang w:val="th-TH"/>
        </w:rPr>
      </w:pPr>
    </w:p>
    <w:p w14:paraId="247A778C" w14:textId="74BF649C" w:rsidR="00AC180B" w:rsidRDefault="00AC180B" w:rsidP="00AC180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7CF2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 </w:t>
      </w:r>
      <w:r w:rsidRPr="007B7CF2">
        <w:rPr>
          <w:rFonts w:asciiTheme="majorBidi" w:hAnsiTheme="majorBidi" w:cstheme="majorBidi"/>
          <w:sz w:val="30"/>
          <w:szCs w:val="30"/>
        </w:rPr>
        <w:t>4</w:t>
      </w:r>
      <w:r w:rsidRPr="007B7CF2">
        <w:rPr>
          <w:rFonts w:asciiTheme="majorBidi" w:hAnsiTheme="majorBidi" w:cstheme="majorBidi"/>
          <w:sz w:val="30"/>
          <w:szCs w:val="30"/>
          <w:cs/>
        </w:rPr>
        <w:t xml:space="preserve"> ส่วนงานที่รายงาน ดังรายละเอียดด้านล่าง ซึ่งเป็น </w:t>
      </w:r>
      <w:r>
        <w:rPr>
          <w:rFonts w:asciiTheme="majorBidi" w:hAnsiTheme="majorBidi" w:cstheme="majorBidi"/>
          <w:sz w:val="30"/>
          <w:szCs w:val="30"/>
        </w:rPr>
        <w:t>3</w:t>
      </w:r>
      <w:r w:rsidRPr="007B7CF2">
        <w:rPr>
          <w:rFonts w:asciiTheme="majorBidi" w:hAnsiTheme="majorBidi" w:cstheme="majorBidi"/>
          <w:sz w:val="30"/>
          <w:szCs w:val="30"/>
          <w:cs/>
        </w:rPr>
        <w:t xml:space="preserve"> หน่วยงานธุรกิจที่สำคัญของกลุ่มบริษัท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และ               </w:t>
      </w:r>
      <w:r w:rsidRPr="007B7CF2">
        <w:rPr>
          <w:rFonts w:asciiTheme="majorBidi" w:hAnsiTheme="majorBidi" w:cstheme="majorBidi"/>
          <w:sz w:val="30"/>
          <w:szCs w:val="30"/>
          <w:cs/>
        </w:rPr>
        <w:t>กลุ่มธุรกิจที่จะถูกโอนออกจากกลุ่มบริษัท (กลุ่มธุรกิจดังกล่าวไม่รวมอยู่ในกลุ่มบริษัทตั้งแต่ปี 256</w:t>
      </w:r>
      <w:r>
        <w:rPr>
          <w:rFonts w:asciiTheme="majorBidi" w:hAnsiTheme="majorBidi" w:cstheme="majorBidi"/>
          <w:sz w:val="30"/>
          <w:szCs w:val="30"/>
        </w:rPr>
        <w:t>1</w:t>
      </w:r>
      <w:r w:rsidRPr="007B7CF2">
        <w:rPr>
          <w:rFonts w:asciiTheme="majorBidi" w:hAnsiTheme="majorBidi" w:cstheme="majorBidi"/>
          <w:sz w:val="30"/>
          <w:szCs w:val="30"/>
          <w:cs/>
        </w:rPr>
        <w:t xml:space="preserve"> เป็นต้นไป) โดยทั้ง </w:t>
      </w:r>
      <w:r w:rsidRPr="007B7CF2">
        <w:rPr>
          <w:rFonts w:asciiTheme="majorBidi" w:hAnsiTheme="majorBidi" w:cstheme="majorBidi"/>
          <w:sz w:val="30"/>
          <w:szCs w:val="30"/>
        </w:rPr>
        <w:t>4</w:t>
      </w:r>
      <w:r w:rsidRPr="007B7CF2">
        <w:rPr>
          <w:rFonts w:asciiTheme="majorBidi" w:hAnsiTheme="majorBidi" w:cstheme="majorBidi"/>
          <w:sz w:val="30"/>
          <w:szCs w:val="30"/>
          <w:cs/>
        </w:rPr>
        <w:t xml:space="preserve"> หน่วยงานธุรกิจที่สำคัญนี้ขายสินค้าและให้บริการที่แตกต่างกัน เพื่อตอบสนองความต้องการของลูกค้าที่แตกต่างกัน ทั้งนี้ เพื่อที่จะให้การค้าปลีกของกลุ่มบริษัทครบวงจร โดยผู้มีอำนาจตัดสินใจสูงสุดด้านการดำเนินงานจะสอบทานรายงานภายในที่เสนอต่อผู้บริหารของแต่ละหน่วยงานธุรกิจที่สำคัญอย่างน้อยทุกไตรมาส</w:t>
      </w:r>
      <w:r w:rsidR="006F3C7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B7CF2">
        <w:rPr>
          <w:rFonts w:asciiTheme="majorBidi" w:hAnsiTheme="majorBidi" w:cstheme="majorBidi"/>
          <w:sz w:val="30"/>
          <w:szCs w:val="30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5A432972" w14:textId="5D99EE2D" w:rsidR="00AC180B" w:rsidRDefault="00AC180B" w:rsidP="00AC180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08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8"/>
        <w:gridCol w:w="5940"/>
      </w:tblGrid>
      <w:tr w:rsidR="00AC180B" w:rsidRPr="007B7CF2" w14:paraId="2EE8A6E9" w14:textId="77777777" w:rsidTr="006F5480">
        <w:tc>
          <w:tcPr>
            <w:tcW w:w="3168" w:type="dxa"/>
          </w:tcPr>
          <w:p w14:paraId="5087D33F" w14:textId="77777777" w:rsidR="00AC180B" w:rsidRPr="00261CA8" w:rsidRDefault="00AC180B" w:rsidP="009A1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61CA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ส่วนงาน </w:t>
            </w:r>
            <w:r w:rsidRPr="00261CA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  <w:r w:rsidRPr="00261CA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แฟชั่น</w:t>
            </w:r>
          </w:p>
        </w:tc>
        <w:tc>
          <w:tcPr>
            <w:tcW w:w="5940" w:type="dxa"/>
          </w:tcPr>
          <w:p w14:paraId="05BFECB6" w14:textId="77777777" w:rsidR="00AC180B" w:rsidRPr="007B7CF2" w:rsidRDefault="00AC180B" w:rsidP="006F3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B7CF2">
              <w:rPr>
                <w:rFonts w:asciiTheme="majorBidi" w:hAnsiTheme="majorBidi" w:cstheme="majorBidi"/>
                <w:sz w:val="30"/>
                <w:szCs w:val="30"/>
                <w:cs/>
              </w:rPr>
              <w:t>ดำเนินธุรกิจเกี่ยวกับแฟชั่นโดยส่วนใหญ่เป็นธุรกิจในห้างสรรพสินค้าทั้งในประเทศไทยและต่างประเทศ</w:t>
            </w:r>
          </w:p>
        </w:tc>
      </w:tr>
      <w:tr w:rsidR="00AC180B" w:rsidRPr="007B7CF2" w14:paraId="54721FD3" w14:textId="77777777" w:rsidTr="006F5480">
        <w:tc>
          <w:tcPr>
            <w:tcW w:w="3168" w:type="dxa"/>
          </w:tcPr>
          <w:p w14:paraId="2E57F33D" w14:textId="77777777" w:rsidR="00AC180B" w:rsidRPr="00261CA8" w:rsidRDefault="00AC180B" w:rsidP="009A1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61CA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ส่วนงาน 2 ฟู้ดโปรดักส์</w:t>
            </w:r>
          </w:p>
        </w:tc>
        <w:tc>
          <w:tcPr>
            <w:tcW w:w="5940" w:type="dxa"/>
          </w:tcPr>
          <w:p w14:paraId="7F1B46A5" w14:textId="77777777" w:rsidR="00AC180B" w:rsidRPr="007B7CF2" w:rsidRDefault="00AC180B" w:rsidP="006F3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B7CF2">
              <w:rPr>
                <w:rFonts w:asciiTheme="majorBidi" w:hAnsiTheme="majorBidi" w:cstheme="majorBidi"/>
                <w:sz w:val="30"/>
                <w:szCs w:val="30"/>
                <w:cs/>
              </w:rPr>
              <w:t>ดำเนินธุรกิจค้าปลีกด้านอาหาร เช่น ซูเปอร์มาร์เก็ตและร้านสะดวกซื้อ</w:t>
            </w:r>
          </w:p>
        </w:tc>
      </w:tr>
      <w:tr w:rsidR="00AC180B" w:rsidRPr="007B7CF2" w14:paraId="102D25D2" w14:textId="77777777" w:rsidTr="006F5480">
        <w:tc>
          <w:tcPr>
            <w:tcW w:w="3168" w:type="dxa"/>
          </w:tcPr>
          <w:p w14:paraId="393BD378" w14:textId="77777777" w:rsidR="00AC180B" w:rsidRPr="00261CA8" w:rsidRDefault="00AC180B" w:rsidP="009A1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61CA8">
              <w:rPr>
                <w:rFonts w:asciiTheme="majorBidi" w:eastAsia="AngsanaNew,Italic" w:hAnsiTheme="majorBidi" w:cstheme="majorBidi"/>
                <w:i/>
                <w:iCs/>
                <w:sz w:val="30"/>
                <w:szCs w:val="30"/>
                <w:cs/>
              </w:rPr>
              <w:t>ส่วนงาน</w:t>
            </w:r>
            <w:r w:rsidRPr="00261CA8">
              <w:rPr>
                <w:rFonts w:asciiTheme="majorBidi" w:eastAsia="AngsanaNew,Italic" w:hAnsiTheme="majorBidi" w:cstheme="majorBidi"/>
                <w:i/>
                <w:iCs/>
                <w:sz w:val="30"/>
                <w:szCs w:val="30"/>
              </w:rPr>
              <w:t xml:space="preserve"> 3 </w:t>
            </w:r>
            <w:r w:rsidRPr="00261CA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ฮาร์ดไลน์</w:t>
            </w:r>
          </w:p>
        </w:tc>
        <w:tc>
          <w:tcPr>
            <w:tcW w:w="5940" w:type="dxa"/>
          </w:tcPr>
          <w:p w14:paraId="472C7910" w14:textId="77777777" w:rsidR="00AC180B" w:rsidRPr="007B7CF2" w:rsidRDefault="00AC180B" w:rsidP="006F3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B7CF2">
              <w:rPr>
                <w:rFonts w:asciiTheme="majorBidi" w:eastAsia="AngsanaNew" w:hAnsiTheme="majorBidi" w:cstheme="majorBidi"/>
                <w:sz w:val="30"/>
                <w:szCs w:val="30"/>
                <w:cs/>
              </w:rPr>
              <w:t>ดำเนินธุรกิจค้าปลีกฮาร์ดไลน์ โดยรวมถึงจำหน่ายเครื่องใช้ไฟฟ้า วัสดุก่อสร้าง และสินค้าต่างๆ ภายในบ้าน</w:t>
            </w:r>
          </w:p>
        </w:tc>
      </w:tr>
      <w:tr w:rsidR="00AC180B" w:rsidRPr="007B7CF2" w14:paraId="24D0B2B7" w14:textId="77777777" w:rsidTr="006F5480">
        <w:tc>
          <w:tcPr>
            <w:tcW w:w="3168" w:type="dxa"/>
          </w:tcPr>
          <w:p w14:paraId="2F1095F3" w14:textId="77777777" w:rsidR="00AC180B" w:rsidRPr="00261CA8" w:rsidRDefault="00AC180B" w:rsidP="009A1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61CA8">
              <w:rPr>
                <w:rFonts w:asciiTheme="majorBidi" w:eastAsia="AngsanaNew,Italic" w:hAnsiTheme="majorBidi" w:cstheme="majorBidi"/>
                <w:i/>
                <w:iCs/>
                <w:sz w:val="30"/>
                <w:szCs w:val="30"/>
                <w:cs/>
              </w:rPr>
              <w:t>ส่วนงาน</w:t>
            </w:r>
            <w:r w:rsidRPr="00261CA8">
              <w:rPr>
                <w:rFonts w:asciiTheme="majorBidi" w:eastAsia="AngsanaNew,Italic" w:hAnsiTheme="majorBidi" w:cstheme="majorBidi"/>
                <w:i/>
                <w:iCs/>
                <w:sz w:val="30"/>
                <w:szCs w:val="30"/>
              </w:rPr>
              <w:t xml:space="preserve"> 4 </w:t>
            </w:r>
            <w:r w:rsidRPr="00261CA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5940" w:type="dxa"/>
          </w:tcPr>
          <w:p w14:paraId="2A5548A5" w14:textId="77777777" w:rsidR="00AC180B" w:rsidRPr="007B7CF2" w:rsidRDefault="00AC180B" w:rsidP="006F3C7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</w:tabs>
              <w:autoSpaceDE w:val="0"/>
              <w:autoSpaceDN w:val="0"/>
              <w:adjustRightInd w:val="0"/>
              <w:spacing w:line="240" w:lineRule="auto"/>
              <w:ind w:left="162" w:hanging="162"/>
              <w:jc w:val="thaiDistribute"/>
              <w:rPr>
                <w:rFonts w:asciiTheme="majorBidi" w:eastAsia="AngsanaNew" w:hAnsiTheme="majorBidi" w:cstheme="majorBidi"/>
                <w:sz w:val="30"/>
                <w:szCs w:val="30"/>
              </w:rPr>
            </w:pPr>
            <w:r w:rsidRPr="007B7CF2">
              <w:rPr>
                <w:rFonts w:asciiTheme="majorBidi" w:eastAsia="AngsanaNew" w:hAnsiTheme="majorBidi" w:cstheme="majorBidi"/>
                <w:sz w:val="30"/>
                <w:szCs w:val="30"/>
                <w:cs/>
              </w:rPr>
              <w:t>ดำเนินธุรกิจ</w:t>
            </w:r>
            <w:r w:rsidRPr="007B7CF2">
              <w:rPr>
                <w:rFonts w:asciiTheme="majorBidi" w:hAnsiTheme="majorBidi" w:cstheme="majorBidi"/>
                <w:sz w:val="30"/>
                <w:szCs w:val="30"/>
                <w:cs/>
              </w:rPr>
              <w:t>และจัดการ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</w:t>
            </w:r>
            <w:r w:rsidRPr="007B7CF2">
              <w:rPr>
                <w:rFonts w:asciiTheme="majorBidi" w:eastAsia="AngsanaNew" w:hAnsiTheme="majorBidi" w:cstheme="majorBidi"/>
                <w:sz w:val="30"/>
                <w:szCs w:val="30"/>
                <w:cs/>
              </w:rPr>
              <w:t xml:space="preserve">กี่ยวกับห้างสรรพสินค้า การจัดการอสังหาริมทรัพย์ เป็นต้น ส่วนงานนี้ขายไปในระหว่างปี </w:t>
            </w:r>
            <w:r w:rsidRPr="007B7CF2">
              <w:rPr>
                <w:rFonts w:asciiTheme="majorBidi" w:eastAsia="AngsanaNew" w:hAnsiTheme="majorBidi" w:cstheme="majorBidi"/>
                <w:sz w:val="30"/>
                <w:szCs w:val="30"/>
              </w:rPr>
              <w:t>2561</w:t>
            </w:r>
          </w:p>
        </w:tc>
      </w:tr>
    </w:tbl>
    <w:p w14:paraId="05F5731F" w14:textId="2CE27F1E" w:rsidR="004212DF" w:rsidRPr="00CC050E" w:rsidRDefault="00AC180B" w:rsidP="00CC050E">
      <w:pPr>
        <w:pStyle w:val="ListParagraph"/>
        <w:tabs>
          <w:tab w:val="left" w:pos="2970"/>
        </w:tabs>
        <w:autoSpaceDE w:val="0"/>
        <w:autoSpaceDN w:val="0"/>
        <w:adjustRightInd w:val="0"/>
        <w:ind w:left="2790" w:hanging="2250"/>
        <w:jc w:val="thaiDistribute"/>
        <w:rPr>
          <w:rFonts w:asciiTheme="majorBidi" w:eastAsia="AngsanaNew" w:hAnsiTheme="majorBidi" w:cstheme="majorBidi"/>
          <w:sz w:val="22"/>
        </w:rPr>
      </w:pPr>
      <w:r w:rsidRPr="007B7CF2">
        <w:rPr>
          <w:rFonts w:asciiTheme="majorBidi" w:hAnsiTheme="majorBidi" w:cstheme="majorBidi"/>
          <w:sz w:val="30"/>
          <w:szCs w:val="30"/>
        </w:rPr>
        <w:tab/>
      </w:r>
      <w:r w:rsidRPr="007B7CF2">
        <w:rPr>
          <w:rFonts w:asciiTheme="majorBidi" w:hAnsiTheme="majorBidi" w:cstheme="majorBidi"/>
          <w:sz w:val="30"/>
          <w:szCs w:val="30"/>
        </w:rPr>
        <w:tab/>
      </w:r>
      <w:r w:rsidRPr="007B7CF2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B4A9823" w14:textId="32FF448C" w:rsidR="00AC180B" w:rsidRPr="007B7CF2" w:rsidRDefault="00AC180B" w:rsidP="00AC180B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7B7CF2">
        <w:rPr>
          <w:rFonts w:asciiTheme="majorBidi" w:eastAsia="AngsanaNew" w:hAnsiTheme="majorBidi" w:cstheme="majorBidi"/>
          <w:sz w:val="30"/>
          <w:szCs w:val="30"/>
          <w:cs/>
        </w:rPr>
        <w:t>ข้อมูลผลการดำเนินงานของแต่ละส่วนงานที่รายงานได้รวมอยู่ด้านล่างนี้ ผลการดำเนิ</w:t>
      </w:r>
      <w:r w:rsidR="0079706F">
        <w:rPr>
          <w:rFonts w:asciiTheme="majorBidi" w:eastAsia="AngsanaNew" w:hAnsiTheme="majorBidi" w:cstheme="majorBidi"/>
          <w:sz w:val="30"/>
          <w:szCs w:val="30"/>
          <w:cs/>
        </w:rPr>
        <w:t>นงานวัดโดยใช้กำไรก่อนดอกเบี้</w:t>
      </w:r>
      <w:r w:rsidR="00B1041C">
        <w:rPr>
          <w:rFonts w:asciiTheme="majorBidi" w:eastAsia="AngsanaNew" w:hAnsiTheme="majorBidi" w:cstheme="majorBidi" w:hint="cs"/>
          <w:sz w:val="30"/>
          <w:szCs w:val="30"/>
          <w:cs/>
        </w:rPr>
        <w:t xml:space="preserve">ย </w:t>
      </w:r>
      <w:r w:rsidRPr="007B7CF2">
        <w:rPr>
          <w:rFonts w:asciiTheme="majorBidi" w:eastAsia="AngsanaNew" w:hAnsiTheme="majorBidi" w:cstheme="majorBidi"/>
          <w:sz w:val="30"/>
          <w:szCs w:val="30"/>
          <w:cs/>
        </w:rPr>
        <w:t>ภาษีเงินได้</w:t>
      </w:r>
      <w:r w:rsidR="0079706F">
        <w:rPr>
          <w:rFonts w:asciiTheme="majorBidi" w:eastAsia="AngsanaNew" w:hAnsiTheme="majorBidi" w:cstheme="majorBidi" w:hint="cs"/>
          <w:sz w:val="30"/>
          <w:szCs w:val="30"/>
          <w:cs/>
        </w:rPr>
        <w:t xml:space="preserve"> ค่าเสื่อมราคาและค่าตัดจำหน่าย </w:t>
      </w:r>
      <w:r w:rsidR="0079706F">
        <w:rPr>
          <w:rFonts w:asciiTheme="majorBidi" w:eastAsia="AngsanaNew" w:hAnsiTheme="majorBidi" w:cstheme="majorBidi"/>
          <w:sz w:val="30"/>
          <w:szCs w:val="30"/>
        </w:rPr>
        <w:t xml:space="preserve">“EBITDA” </w:t>
      </w:r>
      <w:r w:rsidRPr="007B7CF2">
        <w:rPr>
          <w:rFonts w:asciiTheme="majorBidi" w:eastAsia="AngsanaNew" w:hAnsiTheme="majorBidi" w:cstheme="majorBidi"/>
          <w:sz w:val="30"/>
          <w:szCs w:val="30"/>
          <w:cs/>
        </w:rPr>
        <w:t>ของส่วนงาน ซึ่งรวมในรายงานที่นำเสนอต่อผู้บริหาร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ผู้บริหารเชื่อว่าการใช้กำไรก่อนดอกเบี้ย</w:t>
      </w:r>
      <w:r w:rsidR="00106154">
        <w:rPr>
          <w:rFonts w:asciiTheme="majorBidi" w:eastAsia="AngsanaNew" w:hAnsiTheme="majorBidi" w:cstheme="majorBidi" w:hint="cs"/>
          <w:sz w:val="30"/>
          <w:szCs w:val="30"/>
          <w:cs/>
        </w:rPr>
        <w:t xml:space="preserve"> </w:t>
      </w:r>
      <w:r w:rsidRPr="007B7CF2">
        <w:rPr>
          <w:rFonts w:asciiTheme="majorBidi" w:eastAsia="AngsanaNew" w:hAnsiTheme="majorBidi" w:cstheme="majorBidi"/>
          <w:sz w:val="30"/>
          <w:szCs w:val="30"/>
          <w:cs/>
        </w:rPr>
        <w:t>ภาษีเงินได้</w:t>
      </w:r>
      <w:r w:rsidR="00106154">
        <w:rPr>
          <w:rFonts w:asciiTheme="majorBidi" w:eastAsia="AngsanaNew" w:hAnsiTheme="majorBidi" w:cstheme="majorBidi" w:hint="cs"/>
          <w:sz w:val="30"/>
          <w:szCs w:val="30"/>
          <w:cs/>
        </w:rPr>
        <w:t xml:space="preserve"> ค่าเสื่อมราคาและค่าตัดจำหน่าย </w:t>
      </w:r>
      <w:r w:rsidRPr="007B7CF2">
        <w:rPr>
          <w:rFonts w:asciiTheme="majorBidi" w:eastAsia="AngsanaNew" w:hAnsiTheme="majorBidi" w:cstheme="majorBidi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ของกลุ่มบริษัท</w:t>
      </w:r>
    </w:p>
    <w:p w14:paraId="37BB3DF9" w14:textId="77777777" w:rsidR="00AC180B" w:rsidRPr="00AD5D6E" w:rsidRDefault="00AC180B" w:rsidP="00AC1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25454955" w14:textId="4933CBDB" w:rsidR="00AC180B" w:rsidRPr="007B7CF2" w:rsidRDefault="00AC180B" w:rsidP="00AC180B">
      <w:pPr>
        <w:ind w:left="540" w:right="-45"/>
        <w:jc w:val="thaiDistribute"/>
        <w:rPr>
          <w:rFonts w:asciiTheme="majorBidi" w:eastAsia="AngsanaNew" w:hAnsiTheme="majorBidi" w:cstheme="majorBidi"/>
          <w:sz w:val="30"/>
          <w:szCs w:val="30"/>
        </w:rPr>
      </w:pPr>
      <w:r w:rsidRPr="007B7CF2">
        <w:rPr>
          <w:rFonts w:asciiTheme="majorBidi" w:eastAsia="AngsanaNew" w:hAnsiTheme="majorBidi" w:cstheme="majorBidi"/>
          <w:sz w:val="30"/>
          <w:szCs w:val="30"/>
          <w:cs/>
        </w:rPr>
        <w:t>การดำเนินงานและรายได้หลักของกลุ่มบริษัทได้เปิดเผยไว้ในงบการเงินประจำปี</w:t>
      </w:r>
      <w:r w:rsidR="00C4343D">
        <w:rPr>
          <w:rFonts w:asciiTheme="majorBidi" w:eastAsia="AngsanaNew" w:hAnsiTheme="majorBidi" w:cstheme="majorBidi" w:hint="cs"/>
          <w:sz w:val="30"/>
          <w:szCs w:val="30"/>
          <w:cs/>
        </w:rPr>
        <w:t>ล่าสุด</w:t>
      </w:r>
      <w:r w:rsidR="000165D8">
        <w:rPr>
          <w:rFonts w:asciiTheme="majorBidi" w:eastAsia="AngsanaNew" w:hAnsiTheme="majorBidi" w:cstheme="majorBidi" w:hint="cs"/>
          <w:sz w:val="30"/>
          <w:szCs w:val="30"/>
          <w:cs/>
        </w:rPr>
        <w:t xml:space="preserve"> </w:t>
      </w:r>
      <w:r w:rsidRPr="007B7CF2">
        <w:rPr>
          <w:rFonts w:asciiTheme="majorBidi" w:eastAsia="AngsanaNew" w:hAnsiTheme="majorBidi" w:cstheme="majorBidi"/>
          <w:sz w:val="30"/>
          <w:szCs w:val="30"/>
          <w:cs/>
        </w:rPr>
        <w:t xml:space="preserve">รายได้หลักของกลุ่มบริษัทได้มาจากสัญญาที่ทำกับลูกค้า </w:t>
      </w:r>
    </w:p>
    <w:p w14:paraId="6E1B0D7B" w14:textId="77777777" w:rsidR="00AC180B" w:rsidRPr="00AD5D6E" w:rsidRDefault="00AC180B" w:rsidP="00AC180B">
      <w:pPr>
        <w:ind w:left="540" w:right="-45"/>
        <w:jc w:val="thaiDistribute"/>
        <w:rPr>
          <w:rFonts w:asciiTheme="majorBidi" w:eastAsia="AngsanaNew" w:hAnsiTheme="majorBidi" w:cstheme="majorBidi"/>
          <w:sz w:val="20"/>
          <w:szCs w:val="20"/>
        </w:rPr>
      </w:pPr>
    </w:p>
    <w:p w14:paraId="1EE10C17" w14:textId="77777777" w:rsidR="00AC180B" w:rsidRPr="007B7CF2" w:rsidRDefault="00AC180B" w:rsidP="00AC180B">
      <w:pPr>
        <w:ind w:left="540" w:right="-45"/>
        <w:jc w:val="thaiDistribute"/>
        <w:rPr>
          <w:rFonts w:asciiTheme="majorBidi" w:eastAsia="AngsanaNew" w:hAnsiTheme="majorBidi" w:cstheme="majorBidi"/>
          <w:i/>
          <w:iCs/>
          <w:sz w:val="30"/>
          <w:szCs w:val="30"/>
        </w:rPr>
      </w:pPr>
      <w:r w:rsidRPr="007B7CF2">
        <w:rPr>
          <w:rFonts w:asciiTheme="majorBidi" w:eastAsia="AngsanaNew" w:hAnsiTheme="majorBidi" w:cstheme="majorBidi"/>
          <w:i/>
          <w:iCs/>
          <w:sz w:val="30"/>
          <w:szCs w:val="30"/>
          <w:cs/>
        </w:rPr>
        <w:t xml:space="preserve">การจำแนกรายได้ </w:t>
      </w:r>
    </w:p>
    <w:p w14:paraId="3A99911E" w14:textId="77777777" w:rsidR="00AC180B" w:rsidRPr="00AD5D6E" w:rsidRDefault="00AC180B" w:rsidP="00AC180B">
      <w:pPr>
        <w:ind w:left="540" w:right="-45"/>
        <w:jc w:val="thaiDistribute"/>
        <w:rPr>
          <w:rFonts w:asciiTheme="majorBidi" w:eastAsia="AngsanaNew" w:hAnsiTheme="majorBidi" w:cstheme="majorBidi"/>
          <w:sz w:val="20"/>
          <w:szCs w:val="20"/>
        </w:rPr>
      </w:pPr>
    </w:p>
    <w:p w14:paraId="1E382B23" w14:textId="62E50005" w:rsidR="00AC180B" w:rsidRPr="00AC180B" w:rsidRDefault="00AC180B" w:rsidP="006610AF">
      <w:pPr>
        <w:ind w:left="540" w:right="-45"/>
        <w:jc w:val="thaiDistribute"/>
        <w:rPr>
          <w:rFonts w:ascii="Angsana New" w:hAnsi="Angsana New" w:cs="Angsana New"/>
          <w:sz w:val="24"/>
          <w:szCs w:val="24"/>
          <w:cs/>
        </w:rPr>
        <w:sectPr w:rsidR="00AC180B" w:rsidRPr="00AC180B" w:rsidSect="00EB0184">
          <w:headerReference w:type="even" r:id="rId14"/>
          <w:headerReference w:type="default" r:id="rId15"/>
          <w:headerReference w:type="first" r:id="rId16"/>
          <w:footerReference w:type="first" r:id="rId17"/>
          <w:type w:val="nextColumn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  <w:r w:rsidRPr="007B7CF2">
        <w:rPr>
          <w:rFonts w:asciiTheme="majorBidi" w:eastAsia="AngsanaNew" w:hAnsiTheme="majorBidi" w:cstheme="majorBidi"/>
          <w:sz w:val="30"/>
          <w:szCs w:val="30"/>
          <w:cs/>
        </w:rPr>
        <w:t>ตารางต่อไปนี้แสดงข้อมูลรายได้ที่ถูกจำแนกตามส่วนงานภูมิศาสตร์หลัก ประเภทของผลิตภัณฑ์และบริการหลัก และจังหวะเวลาในการรับรู้รายได</w:t>
      </w:r>
      <w:r w:rsidR="005C7E27">
        <w:rPr>
          <w:rFonts w:asciiTheme="majorBidi" w:eastAsia="AngsanaNew" w:hAnsiTheme="majorBidi" w:cstheme="majorBidi" w:hint="cs"/>
          <w:sz w:val="30"/>
          <w:szCs w:val="30"/>
          <w:cs/>
        </w:rPr>
        <w:t>้</w:t>
      </w:r>
    </w:p>
    <w:p w14:paraId="29993E55" w14:textId="20631685" w:rsidR="003B720D" w:rsidRDefault="006F3C7A" w:rsidP="006F3C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B7CF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ข้อมูลเกี่ยวกับส่วนงานที่รายงาน </w:t>
      </w:r>
    </w:p>
    <w:p w14:paraId="1463A989" w14:textId="77777777" w:rsidR="00BE4D1D" w:rsidRPr="00BE4D1D" w:rsidRDefault="00BE4D1D" w:rsidP="006F3C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tbl>
      <w:tblPr>
        <w:tblW w:w="14760" w:type="dxa"/>
        <w:jc w:val="center"/>
        <w:tblLayout w:type="fixed"/>
        <w:tblLook w:val="01E0" w:firstRow="1" w:lastRow="1" w:firstColumn="1" w:lastColumn="1" w:noHBand="0" w:noVBand="0"/>
      </w:tblPr>
      <w:tblGrid>
        <w:gridCol w:w="3321"/>
        <w:gridCol w:w="34"/>
        <w:gridCol w:w="865"/>
        <w:gridCol w:w="254"/>
        <w:gridCol w:w="921"/>
        <w:gridCol w:w="270"/>
        <w:gridCol w:w="895"/>
        <w:gridCol w:w="7"/>
        <w:gridCol w:w="263"/>
        <w:gridCol w:w="7"/>
        <w:gridCol w:w="899"/>
        <w:gridCol w:w="270"/>
        <w:gridCol w:w="899"/>
        <w:gridCol w:w="242"/>
        <w:gridCol w:w="28"/>
        <w:gridCol w:w="899"/>
        <w:gridCol w:w="266"/>
        <w:gridCol w:w="903"/>
        <w:gridCol w:w="236"/>
        <w:gridCol w:w="17"/>
        <w:gridCol w:w="17"/>
        <w:gridCol w:w="903"/>
        <w:gridCol w:w="248"/>
        <w:gridCol w:w="23"/>
        <w:gridCol w:w="901"/>
        <w:gridCol w:w="270"/>
        <w:gridCol w:w="902"/>
      </w:tblGrid>
      <w:tr w:rsidR="003B720D" w:rsidRPr="00DD7702" w14:paraId="2B2EF5BF" w14:textId="77777777" w:rsidTr="009B05FE">
        <w:trPr>
          <w:trHeight w:val="74"/>
          <w:tblHeader/>
          <w:jc w:val="center"/>
        </w:trPr>
        <w:tc>
          <w:tcPr>
            <w:tcW w:w="3321" w:type="dxa"/>
            <w:vAlign w:val="bottom"/>
          </w:tcPr>
          <w:p w14:paraId="76F90962" w14:textId="69F12B7C" w:rsidR="003B720D" w:rsidRPr="00DD7702" w:rsidRDefault="000165D8" w:rsidP="009B05F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DD770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สาม</w:t>
            </w:r>
            <w:r w:rsidRPr="00DD770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เดือนสิ้นสุดวันที่</w:t>
            </w:r>
            <w:r w:rsidRPr="00DD770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              </w:t>
            </w:r>
          </w:p>
        </w:tc>
        <w:tc>
          <w:tcPr>
            <w:tcW w:w="2074" w:type="dxa"/>
            <w:gridSpan w:val="4"/>
          </w:tcPr>
          <w:p w14:paraId="4AE9F1E2" w14:textId="77777777" w:rsidR="003B720D" w:rsidRPr="00DD7702" w:rsidRDefault="003B720D" w:rsidP="009B05F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D77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แฟชั่น</w:t>
            </w:r>
          </w:p>
        </w:tc>
        <w:tc>
          <w:tcPr>
            <w:tcW w:w="270" w:type="dxa"/>
          </w:tcPr>
          <w:p w14:paraId="0BF1398E" w14:textId="77777777" w:rsidR="003B720D" w:rsidRPr="00DD7702" w:rsidRDefault="003B720D" w:rsidP="009B05F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071" w:type="dxa"/>
            <w:gridSpan w:val="5"/>
          </w:tcPr>
          <w:p w14:paraId="4039B6E1" w14:textId="77777777" w:rsidR="003B720D" w:rsidRPr="00DD7702" w:rsidRDefault="003B720D" w:rsidP="009B05F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D770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ฟู้ดโปรดักส์</w:t>
            </w:r>
          </w:p>
        </w:tc>
        <w:tc>
          <w:tcPr>
            <w:tcW w:w="270" w:type="dxa"/>
          </w:tcPr>
          <w:p w14:paraId="0129BBB8" w14:textId="77777777" w:rsidR="003B720D" w:rsidRPr="00DD7702" w:rsidRDefault="003B720D" w:rsidP="009B05F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068" w:type="dxa"/>
            <w:gridSpan w:val="4"/>
          </w:tcPr>
          <w:p w14:paraId="39133D7D" w14:textId="77777777" w:rsidR="003B720D" w:rsidRPr="00DD7702" w:rsidRDefault="003B720D" w:rsidP="009B05F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D770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ฮาร์ดไลน์</w:t>
            </w:r>
          </w:p>
        </w:tc>
        <w:tc>
          <w:tcPr>
            <w:tcW w:w="266" w:type="dxa"/>
          </w:tcPr>
          <w:p w14:paraId="322AAE5E" w14:textId="77777777" w:rsidR="003B720D" w:rsidRPr="00DD7702" w:rsidRDefault="003B720D" w:rsidP="009B05F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076" w:type="dxa"/>
            <w:gridSpan w:val="5"/>
          </w:tcPr>
          <w:p w14:paraId="2A7015CE" w14:textId="77777777" w:rsidR="003B720D" w:rsidRPr="00DD7702" w:rsidRDefault="003B720D" w:rsidP="009B05F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D77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การดำเนินงานที่ยกเลิก</w:t>
            </w:r>
          </w:p>
        </w:tc>
        <w:tc>
          <w:tcPr>
            <w:tcW w:w="248" w:type="dxa"/>
          </w:tcPr>
          <w:p w14:paraId="29014885" w14:textId="77777777" w:rsidR="003B720D" w:rsidRPr="00DD7702" w:rsidRDefault="003B720D" w:rsidP="009B05F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096" w:type="dxa"/>
            <w:gridSpan w:val="4"/>
          </w:tcPr>
          <w:p w14:paraId="3147D123" w14:textId="77777777" w:rsidR="003B720D" w:rsidRPr="00DD7702" w:rsidRDefault="003B720D" w:rsidP="009B05F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DD77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</w:tr>
      <w:tr w:rsidR="003B720D" w:rsidRPr="00DD7702" w14:paraId="491F91C2" w14:textId="77777777" w:rsidTr="009B05FE">
        <w:trPr>
          <w:trHeight w:val="74"/>
          <w:tblHeader/>
          <w:jc w:val="center"/>
        </w:trPr>
        <w:tc>
          <w:tcPr>
            <w:tcW w:w="3321" w:type="dxa"/>
            <w:vAlign w:val="bottom"/>
          </w:tcPr>
          <w:p w14:paraId="4396658C" w14:textId="720B4813" w:rsidR="003B720D" w:rsidRPr="00DD7702" w:rsidRDefault="000165D8" w:rsidP="000165D8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    </w:t>
            </w:r>
            <w:r w:rsidR="003B720D" w:rsidRPr="00DD770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3</w:t>
            </w:r>
            <w:r w:rsidR="003B720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0 </w:t>
            </w:r>
            <w:r w:rsidR="005C61A0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กันย</w:t>
            </w:r>
            <w:r w:rsidR="003B720D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ายน</w:t>
            </w:r>
          </w:p>
        </w:tc>
        <w:tc>
          <w:tcPr>
            <w:tcW w:w="899" w:type="dxa"/>
            <w:gridSpan w:val="2"/>
          </w:tcPr>
          <w:p w14:paraId="6E932C96" w14:textId="77777777" w:rsidR="003B720D" w:rsidRPr="00DD7702" w:rsidRDefault="003B720D" w:rsidP="009B05FE">
            <w:pPr>
              <w:pStyle w:val="BodyText"/>
              <w:spacing w:after="0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D770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54" w:type="dxa"/>
          </w:tcPr>
          <w:p w14:paraId="1F2276D9" w14:textId="77777777" w:rsidR="003B720D" w:rsidRPr="00DD7702" w:rsidRDefault="003B720D" w:rsidP="009B05F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21" w:type="dxa"/>
          </w:tcPr>
          <w:p w14:paraId="1EE2DC49" w14:textId="77777777" w:rsidR="003B720D" w:rsidRPr="00DD7702" w:rsidRDefault="003B720D" w:rsidP="009B05F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D770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2561</w:t>
            </w:r>
          </w:p>
        </w:tc>
        <w:tc>
          <w:tcPr>
            <w:tcW w:w="270" w:type="dxa"/>
          </w:tcPr>
          <w:p w14:paraId="0029A761" w14:textId="77777777" w:rsidR="003B720D" w:rsidRPr="00DD7702" w:rsidRDefault="003B720D" w:rsidP="009B05F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02" w:type="dxa"/>
            <w:gridSpan w:val="2"/>
          </w:tcPr>
          <w:p w14:paraId="75D7ECF9" w14:textId="77777777" w:rsidR="003B720D" w:rsidRPr="00DD7702" w:rsidRDefault="003B720D" w:rsidP="009B05FE">
            <w:pPr>
              <w:pStyle w:val="BodyText"/>
              <w:spacing w:after="0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D770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70" w:type="dxa"/>
            <w:gridSpan w:val="2"/>
          </w:tcPr>
          <w:p w14:paraId="77AB113A" w14:textId="77777777" w:rsidR="003B720D" w:rsidRPr="00DD7702" w:rsidRDefault="003B720D" w:rsidP="009B05F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899" w:type="dxa"/>
          </w:tcPr>
          <w:p w14:paraId="19587DF9" w14:textId="77777777" w:rsidR="003B720D" w:rsidRPr="00DD7702" w:rsidRDefault="003B720D" w:rsidP="009B05F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D770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2561</w:t>
            </w:r>
          </w:p>
        </w:tc>
        <w:tc>
          <w:tcPr>
            <w:tcW w:w="270" w:type="dxa"/>
          </w:tcPr>
          <w:p w14:paraId="72E57F36" w14:textId="77777777" w:rsidR="003B720D" w:rsidRPr="00DD7702" w:rsidRDefault="003B720D" w:rsidP="009B05F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899" w:type="dxa"/>
          </w:tcPr>
          <w:p w14:paraId="79D174FF" w14:textId="77777777" w:rsidR="003B720D" w:rsidRPr="00DD7702" w:rsidRDefault="003B720D" w:rsidP="009B05FE">
            <w:pPr>
              <w:pStyle w:val="BodyText"/>
              <w:spacing w:after="0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D770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70" w:type="dxa"/>
            <w:gridSpan w:val="2"/>
          </w:tcPr>
          <w:p w14:paraId="7382457B" w14:textId="77777777" w:rsidR="003B720D" w:rsidRPr="00DD7702" w:rsidRDefault="003B720D" w:rsidP="009B05F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899" w:type="dxa"/>
          </w:tcPr>
          <w:p w14:paraId="794977A8" w14:textId="77777777" w:rsidR="003B720D" w:rsidRPr="00DD7702" w:rsidRDefault="003B720D" w:rsidP="009B05F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D770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2561</w:t>
            </w:r>
          </w:p>
        </w:tc>
        <w:tc>
          <w:tcPr>
            <w:tcW w:w="266" w:type="dxa"/>
          </w:tcPr>
          <w:p w14:paraId="128063AB" w14:textId="77777777" w:rsidR="003B720D" w:rsidRPr="00DD7702" w:rsidRDefault="003B720D" w:rsidP="009B05F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03" w:type="dxa"/>
          </w:tcPr>
          <w:p w14:paraId="539D3465" w14:textId="77777777" w:rsidR="003B720D" w:rsidRPr="00DD7702" w:rsidRDefault="003B720D" w:rsidP="009B05FE">
            <w:pPr>
              <w:pStyle w:val="BodyText"/>
              <w:spacing w:after="0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D770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36" w:type="dxa"/>
          </w:tcPr>
          <w:p w14:paraId="50EFDC2F" w14:textId="77777777" w:rsidR="003B720D" w:rsidRPr="00DD7702" w:rsidRDefault="003B720D" w:rsidP="009B05F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37" w:type="dxa"/>
            <w:gridSpan w:val="3"/>
          </w:tcPr>
          <w:p w14:paraId="2C744200" w14:textId="77777777" w:rsidR="003B720D" w:rsidRPr="00DD7702" w:rsidRDefault="003B720D" w:rsidP="009B05F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D770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2561</w:t>
            </w:r>
          </w:p>
        </w:tc>
        <w:tc>
          <w:tcPr>
            <w:tcW w:w="248" w:type="dxa"/>
          </w:tcPr>
          <w:p w14:paraId="0314B280" w14:textId="77777777" w:rsidR="003B720D" w:rsidRPr="00DD7702" w:rsidRDefault="003B720D" w:rsidP="009B05F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24" w:type="dxa"/>
            <w:gridSpan w:val="2"/>
          </w:tcPr>
          <w:p w14:paraId="31978A57" w14:textId="77777777" w:rsidR="003B720D" w:rsidRPr="00DD7702" w:rsidRDefault="003B720D" w:rsidP="009B05FE">
            <w:pPr>
              <w:pStyle w:val="BodyText"/>
              <w:spacing w:after="0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D770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1DA30393" w14:textId="77777777" w:rsidR="003B720D" w:rsidRPr="00DD7702" w:rsidRDefault="003B720D" w:rsidP="009B05F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02" w:type="dxa"/>
          </w:tcPr>
          <w:p w14:paraId="7B06A61D" w14:textId="77777777" w:rsidR="003B720D" w:rsidRPr="00DD7702" w:rsidRDefault="003B720D" w:rsidP="009B05F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D770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2561</w:t>
            </w:r>
          </w:p>
        </w:tc>
      </w:tr>
      <w:tr w:rsidR="003B720D" w:rsidRPr="00DD7702" w14:paraId="1AA4D669" w14:textId="77777777" w:rsidTr="009B05FE">
        <w:trPr>
          <w:trHeight w:val="74"/>
          <w:tblHeader/>
          <w:jc w:val="center"/>
        </w:trPr>
        <w:tc>
          <w:tcPr>
            <w:tcW w:w="3321" w:type="dxa"/>
            <w:vAlign w:val="bottom"/>
          </w:tcPr>
          <w:p w14:paraId="5B27969E" w14:textId="77777777" w:rsidR="003B720D" w:rsidRPr="00DD7702" w:rsidRDefault="003B720D" w:rsidP="009B05FE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439" w:type="dxa"/>
            <w:gridSpan w:val="26"/>
          </w:tcPr>
          <w:p w14:paraId="18CA0EC2" w14:textId="77777777" w:rsidR="003B720D" w:rsidRPr="00DD7702" w:rsidRDefault="003B720D" w:rsidP="009B05F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D770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E1593B" w:rsidRPr="00DD7702" w14:paraId="6795CB18" w14:textId="77777777" w:rsidTr="00C1140B">
        <w:trPr>
          <w:jc w:val="center"/>
        </w:trPr>
        <w:tc>
          <w:tcPr>
            <w:tcW w:w="3321" w:type="dxa"/>
            <w:vAlign w:val="bottom"/>
            <w:hideMark/>
          </w:tcPr>
          <w:p w14:paraId="40C23AE2" w14:textId="77777777" w:rsidR="00E1593B" w:rsidRPr="00DD7702" w:rsidRDefault="00E1593B" w:rsidP="007E1764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D770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899" w:type="dxa"/>
            <w:gridSpan w:val="2"/>
          </w:tcPr>
          <w:p w14:paraId="7659C78A" w14:textId="39453CD2" w:rsidR="00E1593B" w:rsidRPr="00E1593B" w:rsidRDefault="00E1593B" w:rsidP="00CC0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16,330 </w:t>
            </w:r>
          </w:p>
        </w:tc>
        <w:tc>
          <w:tcPr>
            <w:tcW w:w="254" w:type="dxa"/>
          </w:tcPr>
          <w:p w14:paraId="6D48F85C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</w:tcPr>
          <w:p w14:paraId="236CCBBF" w14:textId="303B1271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16,751 </w:t>
            </w:r>
          </w:p>
        </w:tc>
        <w:tc>
          <w:tcPr>
            <w:tcW w:w="270" w:type="dxa"/>
          </w:tcPr>
          <w:p w14:paraId="1FD12EA3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gridSpan w:val="2"/>
          </w:tcPr>
          <w:p w14:paraId="36F6EB4C" w14:textId="0B91C489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20,</w:t>
            </w:r>
            <w:r w:rsidR="000D4B1F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255</w:t>
            </w: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270" w:type="dxa"/>
            <w:gridSpan w:val="2"/>
          </w:tcPr>
          <w:p w14:paraId="39AD9269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52D68AC7" w14:textId="74EE60F8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20,</w:t>
            </w:r>
            <w:r w:rsidR="000D4B1F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496</w:t>
            </w: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270" w:type="dxa"/>
          </w:tcPr>
          <w:p w14:paraId="0B96DCD2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35A226AD" w14:textId="5590BA9D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13,439 </w:t>
            </w:r>
          </w:p>
        </w:tc>
        <w:tc>
          <w:tcPr>
            <w:tcW w:w="270" w:type="dxa"/>
            <w:gridSpan w:val="2"/>
          </w:tcPr>
          <w:p w14:paraId="28B29224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659D3A01" w14:textId="7D1C2A4D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9,60</w:t>
            </w:r>
            <w:r w:rsidR="000D4B1F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</w:t>
            </w: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266" w:type="dxa"/>
          </w:tcPr>
          <w:p w14:paraId="5BC72AC7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3" w:type="dxa"/>
          </w:tcPr>
          <w:p w14:paraId="02C0FC26" w14:textId="2B54502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6" w:type="dxa"/>
          </w:tcPr>
          <w:p w14:paraId="4095E7D7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7" w:type="dxa"/>
            <w:gridSpan w:val="3"/>
          </w:tcPr>
          <w:p w14:paraId="51EBF920" w14:textId="5C93B15F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48" w:type="dxa"/>
          </w:tcPr>
          <w:p w14:paraId="64C11F2F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4" w:type="dxa"/>
            <w:gridSpan w:val="2"/>
          </w:tcPr>
          <w:p w14:paraId="5FD630C1" w14:textId="663D958C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50,</w:t>
            </w:r>
            <w:r w:rsidR="00C02F6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024</w:t>
            </w: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270" w:type="dxa"/>
          </w:tcPr>
          <w:p w14:paraId="37193E6C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5E7C74B2" w14:textId="0235C92A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46,</w:t>
            </w:r>
            <w:r w:rsidR="00C02F6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850</w:t>
            </w: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</w:t>
            </w:r>
          </w:p>
        </w:tc>
      </w:tr>
      <w:tr w:rsidR="00E1593B" w:rsidRPr="00DD7702" w14:paraId="25B1D170" w14:textId="77777777" w:rsidTr="00C1140B">
        <w:trPr>
          <w:jc w:val="center"/>
        </w:trPr>
        <w:tc>
          <w:tcPr>
            <w:tcW w:w="3321" w:type="dxa"/>
            <w:vAlign w:val="bottom"/>
            <w:hideMark/>
          </w:tcPr>
          <w:p w14:paraId="789D5046" w14:textId="77777777" w:rsidR="00E1593B" w:rsidRPr="00DD7702" w:rsidRDefault="00E1593B" w:rsidP="007E1764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  <w:rtl/>
                <w:cs/>
                <w:lang w:eastAsia="en-GB" w:bidi="ar-SA"/>
              </w:rPr>
            </w:pPr>
            <w:r w:rsidRPr="00DD770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1D9799" w14:textId="381A08A0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1,180 </w:t>
            </w:r>
          </w:p>
        </w:tc>
        <w:tc>
          <w:tcPr>
            <w:tcW w:w="254" w:type="dxa"/>
          </w:tcPr>
          <w:p w14:paraId="784DA052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0C5E87" w14:textId="59C9BC6A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1,397 </w:t>
            </w:r>
          </w:p>
        </w:tc>
        <w:tc>
          <w:tcPr>
            <w:tcW w:w="270" w:type="dxa"/>
          </w:tcPr>
          <w:p w14:paraId="56933AE2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46C1C5" w14:textId="554AE776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54</w:t>
            </w:r>
            <w:r w:rsidR="000D4B1F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</w:t>
            </w: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270" w:type="dxa"/>
            <w:gridSpan w:val="2"/>
          </w:tcPr>
          <w:p w14:paraId="5A84A251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53F204" w14:textId="6AEDF826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245 </w:t>
            </w:r>
          </w:p>
        </w:tc>
        <w:tc>
          <w:tcPr>
            <w:tcW w:w="270" w:type="dxa"/>
          </w:tcPr>
          <w:p w14:paraId="08784F36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83703C" w14:textId="4655C0A4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177 </w:t>
            </w:r>
          </w:p>
        </w:tc>
        <w:tc>
          <w:tcPr>
            <w:tcW w:w="270" w:type="dxa"/>
            <w:gridSpan w:val="2"/>
          </w:tcPr>
          <w:p w14:paraId="6F756850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2FBFF3" w14:textId="62CC3090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129 </w:t>
            </w:r>
          </w:p>
        </w:tc>
        <w:tc>
          <w:tcPr>
            <w:tcW w:w="266" w:type="dxa"/>
          </w:tcPr>
          <w:p w14:paraId="70E37C8E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2E4507" w14:textId="4E6FEE1C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6" w:type="dxa"/>
          </w:tcPr>
          <w:p w14:paraId="241AF7AF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9CBBC2" w14:textId="391B1C71" w:rsidR="00E1593B" w:rsidRPr="00E1593B" w:rsidRDefault="00C02F68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11</w:t>
            </w:r>
          </w:p>
        </w:tc>
        <w:tc>
          <w:tcPr>
            <w:tcW w:w="248" w:type="dxa"/>
          </w:tcPr>
          <w:p w14:paraId="4CDBCA62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EFE154" w14:textId="66CB6899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1,90</w:t>
            </w:r>
            <w:r w:rsidR="00C02F6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</w:t>
            </w: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270" w:type="dxa"/>
          </w:tcPr>
          <w:p w14:paraId="5BA4112E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33FE5B" w14:textId="73C1349B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1,7</w:t>
            </w:r>
            <w:r w:rsidR="00C02F6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82</w:t>
            </w: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</w:t>
            </w:r>
          </w:p>
        </w:tc>
      </w:tr>
      <w:tr w:rsidR="00E1593B" w:rsidRPr="00DD7702" w14:paraId="37699557" w14:textId="77777777" w:rsidTr="00C1140B">
        <w:trPr>
          <w:trHeight w:val="280"/>
          <w:jc w:val="center"/>
        </w:trPr>
        <w:tc>
          <w:tcPr>
            <w:tcW w:w="3321" w:type="dxa"/>
            <w:vAlign w:val="bottom"/>
            <w:hideMark/>
          </w:tcPr>
          <w:p w14:paraId="31BC6A23" w14:textId="77777777" w:rsidR="00E1593B" w:rsidRPr="00DD7702" w:rsidRDefault="00E1593B" w:rsidP="007E1764">
            <w:pPr>
              <w:ind w:right="-115"/>
              <w:rPr>
                <w:rFonts w:asciiTheme="majorBidi" w:hAnsiTheme="majorBidi" w:cstheme="majorBidi"/>
                <w:sz w:val="28"/>
                <w:szCs w:val="28"/>
                <w:lang w:eastAsia="en-GB" w:bidi="ar-SA"/>
              </w:rPr>
            </w:pPr>
            <w:r w:rsidRPr="00DD770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ตามส่วนงาน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40A040" w14:textId="303D8F23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17,510 </w:t>
            </w:r>
          </w:p>
        </w:tc>
        <w:tc>
          <w:tcPr>
            <w:tcW w:w="254" w:type="dxa"/>
          </w:tcPr>
          <w:p w14:paraId="5E50816D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822C0E" w14:textId="44A8EE2F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18,148 </w:t>
            </w:r>
          </w:p>
        </w:tc>
        <w:tc>
          <w:tcPr>
            <w:tcW w:w="270" w:type="dxa"/>
          </w:tcPr>
          <w:p w14:paraId="09E0FFCA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C18EAD" w14:textId="3B047B2A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2</w:t>
            </w:r>
            <w:r w:rsidR="000D4B1F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0</w:t>
            </w: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="000D4B1F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802</w:t>
            </w: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270" w:type="dxa"/>
            <w:gridSpan w:val="2"/>
          </w:tcPr>
          <w:p w14:paraId="778B2F5A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A48BDA" w14:textId="3F0716F1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20,</w:t>
            </w:r>
            <w:r w:rsidR="000D4B1F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741</w:t>
            </w: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270" w:type="dxa"/>
          </w:tcPr>
          <w:p w14:paraId="1096034A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08E03C" w14:textId="5FB095E3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13,616 </w:t>
            </w:r>
          </w:p>
        </w:tc>
        <w:tc>
          <w:tcPr>
            <w:tcW w:w="270" w:type="dxa"/>
            <w:gridSpan w:val="2"/>
          </w:tcPr>
          <w:p w14:paraId="7D8F3A08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B235BF" w14:textId="740E86B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9,73</w:t>
            </w:r>
            <w:r w:rsidR="000D4B1F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</w:t>
            </w: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266" w:type="dxa"/>
          </w:tcPr>
          <w:p w14:paraId="21C4CF82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597017" w14:textId="1E457C25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6" w:type="dxa"/>
          </w:tcPr>
          <w:p w14:paraId="002DEF3C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7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3F9235" w14:textId="7ED49300" w:rsidR="00E1593B" w:rsidRPr="00E1593B" w:rsidRDefault="00C02F68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11</w:t>
            </w:r>
          </w:p>
        </w:tc>
        <w:tc>
          <w:tcPr>
            <w:tcW w:w="248" w:type="dxa"/>
          </w:tcPr>
          <w:p w14:paraId="0AD8EB0D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BE13E2" w14:textId="11138DCA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5</w:t>
            </w:r>
            <w:r w:rsidR="00C02F6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</w:t>
            </w: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="00C02F6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928</w:t>
            </w: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270" w:type="dxa"/>
          </w:tcPr>
          <w:p w14:paraId="1D0DADDB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D35B7D" w14:textId="2361CD21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48,</w:t>
            </w:r>
            <w:r w:rsidR="00C02F6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632</w:t>
            </w: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</w:t>
            </w:r>
          </w:p>
        </w:tc>
      </w:tr>
      <w:tr w:rsidR="00E1593B" w:rsidRPr="00DD7702" w14:paraId="73833CE6" w14:textId="77777777" w:rsidTr="00C1140B">
        <w:trPr>
          <w:trHeight w:val="332"/>
          <w:jc w:val="center"/>
        </w:trPr>
        <w:tc>
          <w:tcPr>
            <w:tcW w:w="3321" w:type="dxa"/>
            <w:hideMark/>
          </w:tcPr>
          <w:p w14:paraId="1BE00403" w14:textId="77777777" w:rsidR="0023758B" w:rsidRDefault="00E1593B" w:rsidP="009B05FE">
            <w:pPr>
              <w:shd w:val="clear" w:color="auto" w:fill="FFFFFF"/>
              <w:tabs>
                <w:tab w:val="clear" w:pos="227"/>
                <w:tab w:val="left" w:pos="0"/>
              </w:tabs>
              <w:ind w:left="180" w:right="-79" w:hanging="1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D770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กำไร (ขาดทุน) ตามส่วนงาน</w:t>
            </w:r>
            <w:r w:rsidRPr="00DD770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ก่อนหัก</w:t>
            </w:r>
          </w:p>
          <w:p w14:paraId="6892F6A8" w14:textId="2F6A4B85" w:rsidR="00E1593B" w:rsidRPr="00DD7702" w:rsidRDefault="00E1593B" w:rsidP="0023758B">
            <w:pPr>
              <w:shd w:val="clear" w:color="auto" w:fill="FFFFFF"/>
              <w:tabs>
                <w:tab w:val="clear" w:pos="227"/>
                <w:tab w:val="left" w:pos="0"/>
              </w:tabs>
              <w:ind w:left="180" w:right="-79" w:hanging="15"/>
              <w:rPr>
                <w:rFonts w:asciiTheme="majorBidi" w:hAnsiTheme="majorBidi" w:cstheme="majorBidi"/>
                <w:sz w:val="28"/>
                <w:szCs w:val="28"/>
                <w:lang w:eastAsia="en-GB" w:bidi="ar-SA"/>
              </w:rPr>
            </w:pPr>
            <w:r w:rsidRPr="00DD770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899" w:type="dxa"/>
            <w:gridSpan w:val="2"/>
          </w:tcPr>
          <w:p w14:paraId="356D8347" w14:textId="77777777" w:rsidR="00624C91" w:rsidRDefault="00E1593B" w:rsidP="004374F5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right="-123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 xml:space="preserve">  </w:t>
            </w:r>
          </w:p>
          <w:p w14:paraId="690D72E1" w14:textId="2A5A5084" w:rsidR="00E1593B" w:rsidRPr="00E1593B" w:rsidRDefault="00E1593B" w:rsidP="004374F5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right="-12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1,2</w:t>
            </w:r>
            <w:r w:rsidR="000D4B1F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50</w:t>
            </w:r>
          </w:p>
        </w:tc>
        <w:tc>
          <w:tcPr>
            <w:tcW w:w="254" w:type="dxa"/>
          </w:tcPr>
          <w:p w14:paraId="43FD1880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</w:tcPr>
          <w:p w14:paraId="768A1811" w14:textId="77777777" w:rsidR="00624C91" w:rsidRDefault="00624C91" w:rsidP="004374F5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right="-123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  <w:p w14:paraId="5FA1BC84" w14:textId="455204AC" w:rsidR="00E1593B" w:rsidRPr="00E1593B" w:rsidRDefault="00E1593B" w:rsidP="004374F5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right="-12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 xml:space="preserve">  529</w:t>
            </w:r>
          </w:p>
        </w:tc>
        <w:tc>
          <w:tcPr>
            <w:tcW w:w="270" w:type="dxa"/>
          </w:tcPr>
          <w:p w14:paraId="5ACA01DF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gridSpan w:val="2"/>
          </w:tcPr>
          <w:p w14:paraId="4D193B5E" w14:textId="77777777" w:rsidR="00624C91" w:rsidRDefault="00624C91" w:rsidP="004374F5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right="-123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  <w:p w14:paraId="12B6B3C3" w14:textId="4CC4E89B" w:rsidR="00E1593B" w:rsidRPr="00E1593B" w:rsidRDefault="00E1593B" w:rsidP="004374F5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right="-12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 xml:space="preserve"> 3</w:t>
            </w:r>
            <w:r w:rsidR="000D4B1F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61</w:t>
            </w:r>
            <w:r w:rsidRPr="00E1593B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 xml:space="preserve"> </w:t>
            </w:r>
          </w:p>
        </w:tc>
        <w:tc>
          <w:tcPr>
            <w:tcW w:w="270" w:type="dxa"/>
            <w:gridSpan w:val="2"/>
          </w:tcPr>
          <w:p w14:paraId="061AFAF6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255A78FA" w14:textId="77777777" w:rsidR="00624C91" w:rsidRDefault="00624C91" w:rsidP="004374F5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right="-123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  <w:p w14:paraId="541A6EE8" w14:textId="5C077683" w:rsidR="00E1593B" w:rsidRPr="00E1593B" w:rsidRDefault="00E1593B" w:rsidP="004374F5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right="-12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584</w:t>
            </w:r>
          </w:p>
        </w:tc>
        <w:tc>
          <w:tcPr>
            <w:tcW w:w="270" w:type="dxa"/>
          </w:tcPr>
          <w:p w14:paraId="151D9552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16A91E37" w14:textId="77777777" w:rsidR="00624C91" w:rsidRDefault="00624C91" w:rsidP="004374F5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right="-123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  <w:p w14:paraId="2AF638DE" w14:textId="01FC7ABB" w:rsidR="00E1593B" w:rsidRPr="00E1593B" w:rsidRDefault="00E1593B" w:rsidP="004374F5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right="-12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 xml:space="preserve"> 58</w:t>
            </w:r>
            <w:r w:rsidR="000D4B1F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2</w:t>
            </w:r>
            <w:r w:rsidRPr="00E1593B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 xml:space="preserve"> </w:t>
            </w:r>
          </w:p>
        </w:tc>
        <w:tc>
          <w:tcPr>
            <w:tcW w:w="270" w:type="dxa"/>
            <w:gridSpan w:val="2"/>
          </w:tcPr>
          <w:p w14:paraId="42F05A77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1454C1DA" w14:textId="77777777" w:rsidR="00624C91" w:rsidRDefault="00624C91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23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19CB5B74" w14:textId="70F8D01C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446</w:t>
            </w:r>
          </w:p>
        </w:tc>
        <w:tc>
          <w:tcPr>
            <w:tcW w:w="266" w:type="dxa"/>
            <w:vAlign w:val="bottom"/>
          </w:tcPr>
          <w:p w14:paraId="29802AE9" w14:textId="77777777" w:rsidR="00E1593B" w:rsidRPr="00E1593B" w:rsidRDefault="00E1593B" w:rsidP="004374F5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right="-12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3" w:type="dxa"/>
            <w:vAlign w:val="bottom"/>
          </w:tcPr>
          <w:p w14:paraId="34FB0835" w14:textId="0D73DB41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1D76B1BF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7" w:type="dxa"/>
            <w:gridSpan w:val="3"/>
            <w:vAlign w:val="bottom"/>
          </w:tcPr>
          <w:p w14:paraId="6D8DB3B7" w14:textId="642C0C34" w:rsidR="00E1593B" w:rsidRPr="00E1593B" w:rsidRDefault="00C02F68" w:rsidP="00C0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2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)</w:t>
            </w:r>
          </w:p>
        </w:tc>
        <w:tc>
          <w:tcPr>
            <w:tcW w:w="248" w:type="dxa"/>
            <w:vAlign w:val="bottom"/>
          </w:tcPr>
          <w:p w14:paraId="703470AF" w14:textId="77777777" w:rsidR="00E1593B" w:rsidRPr="00E1593B" w:rsidRDefault="00E1593B" w:rsidP="004374F5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right="-12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24" w:type="dxa"/>
            <w:gridSpan w:val="2"/>
            <w:vAlign w:val="bottom"/>
          </w:tcPr>
          <w:p w14:paraId="26D3D77F" w14:textId="677834A2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2,1</w:t>
            </w:r>
            <w:r w:rsidR="00C02F6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93</w:t>
            </w:r>
          </w:p>
        </w:tc>
        <w:tc>
          <w:tcPr>
            <w:tcW w:w="270" w:type="dxa"/>
            <w:vAlign w:val="bottom"/>
          </w:tcPr>
          <w:p w14:paraId="27FEE899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vAlign w:val="bottom"/>
          </w:tcPr>
          <w:p w14:paraId="792DF7AA" w14:textId="0213BFC6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1,55</w:t>
            </w:r>
            <w:r w:rsidR="00C02F6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</w:t>
            </w:r>
          </w:p>
        </w:tc>
      </w:tr>
      <w:tr w:rsidR="00E1593B" w:rsidRPr="00DD7702" w14:paraId="6694FBB2" w14:textId="77777777" w:rsidTr="00C86C08">
        <w:trPr>
          <w:trHeight w:val="632"/>
          <w:jc w:val="center"/>
        </w:trPr>
        <w:tc>
          <w:tcPr>
            <w:tcW w:w="3355" w:type="dxa"/>
            <w:gridSpan w:val="2"/>
            <w:vAlign w:val="bottom"/>
          </w:tcPr>
          <w:p w14:paraId="7AED77FE" w14:textId="77777777" w:rsidR="00E1593B" w:rsidRDefault="00C86C08" w:rsidP="00624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2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  <w:lang w:val="en-GB"/>
              </w:rPr>
              <w:t>กำไร (ขาดทุน) ตามส่วนงานก่อนหักดอกเบี้ย</w:t>
            </w:r>
          </w:p>
          <w:p w14:paraId="0CC44569" w14:textId="76DF1665" w:rsidR="00C86C08" w:rsidRPr="00E1593B" w:rsidRDefault="00C86C08" w:rsidP="00C86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2" w:right="-232" w:hanging="187"/>
              <w:jc w:val="both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  <w:lang w:val="en-GB"/>
              </w:rPr>
              <w:t>ภาษีเงินได้ ค่าเสื่อมราคาและค่าตัดจำหน่าย</w:t>
            </w:r>
          </w:p>
        </w:tc>
        <w:tc>
          <w:tcPr>
            <w:tcW w:w="865" w:type="dxa"/>
          </w:tcPr>
          <w:p w14:paraId="35B3616B" w14:textId="52947A01" w:rsidR="00E1593B" w:rsidRPr="00E1593B" w:rsidRDefault="00E1593B">
            <w:pPr>
              <w:pStyle w:val="acctfourfigures"/>
              <w:tabs>
                <w:tab w:val="decimal" w:pos="682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 xml:space="preserve"> </w:t>
            </w:r>
          </w:p>
          <w:p w14:paraId="60A77860" w14:textId="73EE2250" w:rsidR="00E1593B" w:rsidRPr="00E1593B" w:rsidRDefault="001E5FDF" w:rsidP="00CC050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1E5FDF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2,763</w:t>
            </w:r>
          </w:p>
        </w:tc>
        <w:tc>
          <w:tcPr>
            <w:tcW w:w="254" w:type="dxa"/>
          </w:tcPr>
          <w:p w14:paraId="13C1F3AA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</w:tcPr>
          <w:p w14:paraId="5A25DA23" w14:textId="25195593" w:rsidR="00E1593B" w:rsidRPr="00E1593B" w:rsidRDefault="00E1593B">
            <w:pPr>
              <w:pStyle w:val="acctfourfigures"/>
              <w:tabs>
                <w:tab w:val="decimal" w:pos="682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 xml:space="preserve"> </w:t>
            </w:r>
          </w:p>
          <w:p w14:paraId="12AD6CBE" w14:textId="7A5BD06D" w:rsidR="00E1593B" w:rsidRPr="00E1593B" w:rsidRDefault="00807E34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  <w:r w:rsidRPr="00807E3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2,144</w:t>
            </w:r>
          </w:p>
        </w:tc>
        <w:tc>
          <w:tcPr>
            <w:tcW w:w="270" w:type="dxa"/>
          </w:tcPr>
          <w:p w14:paraId="22318067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gridSpan w:val="2"/>
          </w:tcPr>
          <w:p w14:paraId="40F35647" w14:textId="77777777" w:rsidR="00E1593B" w:rsidRPr="00E1593B" w:rsidRDefault="00E1593B">
            <w:pPr>
              <w:pStyle w:val="acctfourfigures"/>
              <w:tabs>
                <w:tab w:val="decimal" w:pos="682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  <w:p w14:paraId="6017BEEA" w14:textId="6BC4A45B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ind w:right="-109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1,1</w:t>
            </w:r>
            <w:r w:rsidR="000D4B1F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35</w:t>
            </w: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270" w:type="dxa"/>
            <w:gridSpan w:val="2"/>
          </w:tcPr>
          <w:p w14:paraId="0A040C80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4D81CD4A" w14:textId="77777777" w:rsidR="00E1593B" w:rsidRPr="00E1593B" w:rsidRDefault="00E1593B">
            <w:pPr>
              <w:pStyle w:val="acctfourfigures"/>
              <w:tabs>
                <w:tab w:val="decimal" w:pos="735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  <w:p w14:paraId="586036C8" w14:textId="17E91636" w:rsidR="00E1593B" w:rsidRPr="00E1593B" w:rsidRDefault="00807E34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07E3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1,431</w:t>
            </w:r>
          </w:p>
        </w:tc>
        <w:tc>
          <w:tcPr>
            <w:tcW w:w="270" w:type="dxa"/>
          </w:tcPr>
          <w:p w14:paraId="7E227DE7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4696DF7C" w14:textId="77777777" w:rsidR="00E1593B" w:rsidRPr="00E1593B" w:rsidRDefault="00E1593B">
            <w:pPr>
              <w:pStyle w:val="acctfourfigures"/>
              <w:tabs>
                <w:tab w:val="decimal" w:pos="682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  <w:p w14:paraId="0C4512AA" w14:textId="25087A48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1,022 </w:t>
            </w:r>
          </w:p>
        </w:tc>
        <w:tc>
          <w:tcPr>
            <w:tcW w:w="270" w:type="dxa"/>
            <w:gridSpan w:val="2"/>
          </w:tcPr>
          <w:p w14:paraId="50E9AE17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4BB5E2DC" w14:textId="77777777" w:rsidR="00E1593B" w:rsidRPr="00E1593B" w:rsidRDefault="00E1593B">
            <w:pPr>
              <w:pStyle w:val="acctfourfigures"/>
              <w:tabs>
                <w:tab w:val="decimal" w:pos="682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  <w:p w14:paraId="2FC89A3F" w14:textId="1BCCE3BF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ind w:right="-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811 </w:t>
            </w:r>
          </w:p>
        </w:tc>
        <w:tc>
          <w:tcPr>
            <w:tcW w:w="266" w:type="dxa"/>
            <w:vAlign w:val="bottom"/>
          </w:tcPr>
          <w:p w14:paraId="3DD24053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3" w:type="dxa"/>
            <w:vAlign w:val="bottom"/>
          </w:tcPr>
          <w:p w14:paraId="45FA7709" w14:textId="1E49D75A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34B567AA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7" w:type="dxa"/>
            <w:gridSpan w:val="3"/>
            <w:vAlign w:val="bottom"/>
          </w:tcPr>
          <w:p w14:paraId="2E56C4F8" w14:textId="789175F3" w:rsidR="00E1593B" w:rsidRPr="00E1593B" w:rsidRDefault="00C02F68" w:rsidP="00C0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12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)</w:t>
            </w:r>
          </w:p>
        </w:tc>
        <w:tc>
          <w:tcPr>
            <w:tcW w:w="248" w:type="dxa"/>
            <w:vAlign w:val="bottom"/>
          </w:tcPr>
          <w:p w14:paraId="51CF1A43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4" w:type="dxa"/>
            <w:gridSpan w:val="2"/>
            <w:vAlign w:val="bottom"/>
          </w:tcPr>
          <w:p w14:paraId="112F50B6" w14:textId="723180D1" w:rsidR="00E1593B" w:rsidRPr="00E1593B" w:rsidRDefault="00807E34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ind w:right="-194"/>
              <w:rPr>
                <w:rFonts w:asciiTheme="majorBidi" w:hAnsiTheme="majorBidi" w:cstheme="majorBidi"/>
                <w:sz w:val="28"/>
                <w:szCs w:val="28"/>
              </w:rPr>
            </w:pPr>
            <w:r w:rsidRPr="00807E3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4,920</w:t>
            </w:r>
          </w:p>
        </w:tc>
        <w:tc>
          <w:tcPr>
            <w:tcW w:w="270" w:type="dxa"/>
            <w:vAlign w:val="bottom"/>
          </w:tcPr>
          <w:p w14:paraId="5F381DD2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vAlign w:val="bottom"/>
          </w:tcPr>
          <w:p w14:paraId="06DCFAFA" w14:textId="38B01876" w:rsidR="00E1593B" w:rsidRPr="00E1593B" w:rsidRDefault="00807E34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07E3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4,376</w:t>
            </w:r>
          </w:p>
        </w:tc>
      </w:tr>
      <w:tr w:rsidR="00E1593B" w:rsidRPr="00DD7702" w14:paraId="31CB8E29" w14:textId="77777777" w:rsidTr="009B05FE">
        <w:trPr>
          <w:trHeight w:val="74"/>
          <w:jc w:val="center"/>
        </w:trPr>
        <w:tc>
          <w:tcPr>
            <w:tcW w:w="3321" w:type="dxa"/>
            <w:vAlign w:val="bottom"/>
          </w:tcPr>
          <w:p w14:paraId="045346CD" w14:textId="77777777" w:rsidR="00E1593B" w:rsidRPr="00C73784" w:rsidRDefault="00E1593B" w:rsidP="009B0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hanging="180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</w:p>
        </w:tc>
        <w:tc>
          <w:tcPr>
            <w:tcW w:w="899" w:type="dxa"/>
            <w:gridSpan w:val="2"/>
          </w:tcPr>
          <w:p w14:paraId="09CFD754" w14:textId="77777777" w:rsidR="00E1593B" w:rsidRPr="00E1593B" w:rsidRDefault="00E1593B" w:rsidP="009B05FE">
            <w:pPr>
              <w:tabs>
                <w:tab w:val="clear" w:pos="454"/>
                <w:tab w:val="clear" w:pos="680"/>
                <w:tab w:val="left" w:pos="540"/>
                <w:tab w:val="left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" w:type="dxa"/>
          </w:tcPr>
          <w:p w14:paraId="0584757B" w14:textId="77777777" w:rsidR="00E1593B" w:rsidRPr="00E1593B" w:rsidRDefault="00E1593B" w:rsidP="009B05FE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</w:tcPr>
          <w:p w14:paraId="459B997E" w14:textId="77777777" w:rsidR="00E1593B" w:rsidRPr="00E1593B" w:rsidRDefault="00E1593B" w:rsidP="009B05FE">
            <w:pPr>
              <w:tabs>
                <w:tab w:val="clear" w:pos="454"/>
                <w:tab w:val="clear" w:pos="680"/>
                <w:tab w:val="left" w:pos="540"/>
                <w:tab w:val="left" w:pos="77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D5C5E3F" w14:textId="77777777" w:rsidR="00E1593B" w:rsidRPr="00E1593B" w:rsidRDefault="00E1593B" w:rsidP="009B05FE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gridSpan w:val="2"/>
          </w:tcPr>
          <w:p w14:paraId="5B98912B" w14:textId="77777777" w:rsidR="00E1593B" w:rsidRPr="00E1593B" w:rsidRDefault="00E1593B" w:rsidP="009B05FE">
            <w:pPr>
              <w:tabs>
                <w:tab w:val="clear" w:pos="680"/>
                <w:tab w:val="clear" w:pos="907"/>
                <w:tab w:val="left" w:pos="540"/>
                <w:tab w:val="left" w:pos="86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0706093F" w14:textId="77777777" w:rsidR="00E1593B" w:rsidRPr="00E1593B" w:rsidRDefault="00E1593B" w:rsidP="009B05FE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0D9D7B93" w14:textId="77777777" w:rsidR="00E1593B" w:rsidRPr="00E1593B" w:rsidRDefault="00E1593B" w:rsidP="009B05FE">
            <w:pPr>
              <w:tabs>
                <w:tab w:val="clear" w:pos="680"/>
                <w:tab w:val="clear" w:pos="907"/>
                <w:tab w:val="left" w:pos="540"/>
                <w:tab w:val="left" w:pos="86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D9A6707" w14:textId="77777777" w:rsidR="00E1593B" w:rsidRPr="00E1593B" w:rsidRDefault="00E1593B" w:rsidP="009B05FE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576F7353" w14:textId="77777777" w:rsidR="00E1593B" w:rsidRPr="00E1593B" w:rsidRDefault="00E1593B" w:rsidP="009B05FE">
            <w:pPr>
              <w:tabs>
                <w:tab w:val="clear" w:pos="680"/>
                <w:tab w:val="left" w:pos="540"/>
                <w:tab w:val="left" w:pos="77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69A813B0" w14:textId="77777777" w:rsidR="00E1593B" w:rsidRPr="00E1593B" w:rsidRDefault="00E1593B" w:rsidP="009B05FE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70082D49" w14:textId="77777777" w:rsidR="00E1593B" w:rsidRPr="00E1593B" w:rsidRDefault="00E1593B" w:rsidP="009B05FE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04BE4E5F" w14:textId="77777777" w:rsidR="00E1593B" w:rsidRPr="00E1593B" w:rsidRDefault="00E1593B" w:rsidP="009B05FE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3" w:type="dxa"/>
          </w:tcPr>
          <w:p w14:paraId="13D147F0" w14:textId="77777777" w:rsidR="00E1593B" w:rsidRPr="00E1593B" w:rsidRDefault="00E1593B" w:rsidP="009B05FE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C18938" w14:textId="77777777" w:rsidR="00E1593B" w:rsidRPr="00E1593B" w:rsidRDefault="00E1593B" w:rsidP="009B05FE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7" w:type="dxa"/>
            <w:gridSpan w:val="3"/>
          </w:tcPr>
          <w:p w14:paraId="41BA0AAD" w14:textId="77777777" w:rsidR="00E1593B" w:rsidRPr="00E1593B" w:rsidRDefault="00E1593B" w:rsidP="009B05FE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</w:tcPr>
          <w:p w14:paraId="193866D1" w14:textId="77777777" w:rsidR="00E1593B" w:rsidRPr="00E1593B" w:rsidRDefault="00E1593B" w:rsidP="009B05FE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4" w:type="dxa"/>
            <w:gridSpan w:val="2"/>
          </w:tcPr>
          <w:p w14:paraId="23CD1CD8" w14:textId="77777777" w:rsidR="00E1593B" w:rsidRPr="00E1593B" w:rsidRDefault="00E1593B" w:rsidP="009B05FE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ED857CC" w14:textId="77777777" w:rsidR="00E1593B" w:rsidRPr="00E1593B" w:rsidRDefault="00E1593B" w:rsidP="009B05FE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1CACF1F9" w14:textId="77777777" w:rsidR="00E1593B" w:rsidRPr="00E1593B" w:rsidRDefault="00E1593B" w:rsidP="009B05FE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1593B" w:rsidRPr="00DD7702" w14:paraId="4E86B981" w14:textId="77777777" w:rsidTr="009B05FE">
        <w:trPr>
          <w:jc w:val="center"/>
        </w:trPr>
        <w:tc>
          <w:tcPr>
            <w:tcW w:w="3321" w:type="dxa"/>
          </w:tcPr>
          <w:p w14:paraId="69199747" w14:textId="77777777" w:rsidR="00E1593B" w:rsidRPr="00DD7702" w:rsidRDefault="00E1593B" w:rsidP="009B05FE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D77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ส่วนงานภูมิศาสตร์หลัก</w:t>
            </w:r>
          </w:p>
        </w:tc>
        <w:tc>
          <w:tcPr>
            <w:tcW w:w="899" w:type="dxa"/>
            <w:gridSpan w:val="2"/>
          </w:tcPr>
          <w:p w14:paraId="15CD7D93" w14:textId="77777777" w:rsidR="00E1593B" w:rsidRPr="00E1593B" w:rsidRDefault="00E1593B" w:rsidP="009B0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54" w:type="dxa"/>
          </w:tcPr>
          <w:p w14:paraId="075730C5" w14:textId="77777777" w:rsidR="00E1593B" w:rsidRPr="00E1593B" w:rsidRDefault="00E1593B" w:rsidP="009B0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21" w:type="dxa"/>
          </w:tcPr>
          <w:p w14:paraId="36F6AA2B" w14:textId="77777777" w:rsidR="00E1593B" w:rsidRPr="00E1593B" w:rsidRDefault="00E1593B" w:rsidP="009B0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2FEAFABB" w14:textId="77777777" w:rsidR="00E1593B" w:rsidRPr="00E1593B" w:rsidRDefault="00E1593B" w:rsidP="009B05FE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gridSpan w:val="2"/>
            <w:vAlign w:val="bottom"/>
          </w:tcPr>
          <w:p w14:paraId="64A199DE" w14:textId="77777777" w:rsidR="00E1593B" w:rsidRPr="00E1593B" w:rsidRDefault="00E1593B" w:rsidP="009B05FE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2698D3DC" w14:textId="77777777" w:rsidR="00E1593B" w:rsidRPr="00E1593B" w:rsidRDefault="00E1593B" w:rsidP="009B0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 w:right="-4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99" w:type="dxa"/>
          </w:tcPr>
          <w:p w14:paraId="50045C36" w14:textId="77777777" w:rsidR="00E1593B" w:rsidRPr="00E1593B" w:rsidRDefault="00E1593B" w:rsidP="009B0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 w:right="-4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525273C9" w14:textId="77777777" w:rsidR="00E1593B" w:rsidRPr="00E1593B" w:rsidRDefault="00E1593B" w:rsidP="009B0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</w:tcPr>
          <w:p w14:paraId="4030BCA3" w14:textId="77777777" w:rsidR="00E1593B" w:rsidRPr="00E1593B" w:rsidRDefault="00E1593B" w:rsidP="009B0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28C19228" w14:textId="77777777" w:rsidR="00E1593B" w:rsidRPr="00E1593B" w:rsidRDefault="00E1593B" w:rsidP="009B05FE">
            <w:pPr>
              <w:tabs>
                <w:tab w:val="clear" w:pos="454"/>
                <w:tab w:val="decimal" w:pos="436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2510D350" w14:textId="77777777" w:rsidR="00E1593B" w:rsidRPr="00E1593B" w:rsidRDefault="00E1593B" w:rsidP="009B05FE">
            <w:pPr>
              <w:tabs>
                <w:tab w:val="clear" w:pos="454"/>
                <w:tab w:val="decimal" w:pos="436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</w:tcPr>
          <w:p w14:paraId="1187622E" w14:textId="77777777" w:rsidR="00E1593B" w:rsidRPr="00E1593B" w:rsidRDefault="00E1593B" w:rsidP="009B05FE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3" w:type="dxa"/>
            <w:vAlign w:val="bottom"/>
          </w:tcPr>
          <w:p w14:paraId="11CE4872" w14:textId="77777777" w:rsidR="00E1593B" w:rsidRPr="00E1593B" w:rsidRDefault="00E1593B" w:rsidP="009B05FE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3" w:type="dxa"/>
            <w:gridSpan w:val="2"/>
          </w:tcPr>
          <w:p w14:paraId="31BDE6B3" w14:textId="77777777" w:rsidR="00E1593B" w:rsidRPr="00E1593B" w:rsidRDefault="00E1593B" w:rsidP="009B0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 w:right="-4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20" w:type="dxa"/>
            <w:gridSpan w:val="2"/>
          </w:tcPr>
          <w:p w14:paraId="5D483E16" w14:textId="77777777" w:rsidR="00E1593B" w:rsidRPr="00E1593B" w:rsidRDefault="00E1593B" w:rsidP="009B0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 w:right="-4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1" w:type="dxa"/>
            <w:gridSpan w:val="2"/>
          </w:tcPr>
          <w:p w14:paraId="3782C2C3" w14:textId="77777777" w:rsidR="00E1593B" w:rsidRPr="00E1593B" w:rsidRDefault="00E1593B" w:rsidP="009B05FE">
            <w:pPr>
              <w:tabs>
                <w:tab w:val="decimal" w:pos="6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14:paraId="2E76747A" w14:textId="77777777" w:rsidR="00E1593B" w:rsidRPr="00E1593B" w:rsidRDefault="00E1593B" w:rsidP="009B05FE">
            <w:pPr>
              <w:tabs>
                <w:tab w:val="decimal" w:pos="6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15F4AA9" w14:textId="77777777" w:rsidR="00E1593B" w:rsidRPr="00E1593B" w:rsidRDefault="00E1593B" w:rsidP="009B0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 w:right="-4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2" w:type="dxa"/>
          </w:tcPr>
          <w:p w14:paraId="0FBFDCCF" w14:textId="77777777" w:rsidR="00E1593B" w:rsidRPr="00E1593B" w:rsidRDefault="00E1593B" w:rsidP="009B0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 w:right="-4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</w:tr>
      <w:tr w:rsidR="006962F5" w:rsidRPr="00DD7702" w14:paraId="584227F6" w14:textId="77777777" w:rsidTr="009B05FE">
        <w:trPr>
          <w:jc w:val="center"/>
        </w:trPr>
        <w:tc>
          <w:tcPr>
            <w:tcW w:w="3321" w:type="dxa"/>
          </w:tcPr>
          <w:p w14:paraId="21876E92" w14:textId="77777777" w:rsidR="006962F5" w:rsidRPr="00DD7702" w:rsidRDefault="006962F5" w:rsidP="006962F5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</w:rPr>
            </w:pPr>
            <w:r w:rsidRPr="00DD770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899" w:type="dxa"/>
            <w:gridSpan w:val="2"/>
          </w:tcPr>
          <w:p w14:paraId="63A98F4F" w14:textId="78F3A262" w:rsidR="006962F5" w:rsidRPr="00E1593B" w:rsidRDefault="006962F5" w:rsidP="00696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962F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12,871 </w:t>
            </w:r>
          </w:p>
        </w:tc>
        <w:tc>
          <w:tcPr>
            <w:tcW w:w="254" w:type="dxa"/>
          </w:tcPr>
          <w:p w14:paraId="7AEBB358" w14:textId="77777777" w:rsidR="006962F5" w:rsidRPr="00E1593B" w:rsidRDefault="006962F5" w:rsidP="00696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</w:tcPr>
          <w:p w14:paraId="3F4C3B84" w14:textId="51072DC3" w:rsidR="006962F5" w:rsidRPr="00E1593B" w:rsidRDefault="006962F5" w:rsidP="00696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12,827 </w:t>
            </w:r>
          </w:p>
        </w:tc>
        <w:tc>
          <w:tcPr>
            <w:tcW w:w="270" w:type="dxa"/>
          </w:tcPr>
          <w:p w14:paraId="6A941D3A" w14:textId="77777777" w:rsidR="006962F5" w:rsidRPr="00E1593B" w:rsidRDefault="006962F5" w:rsidP="00696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gridSpan w:val="2"/>
          </w:tcPr>
          <w:p w14:paraId="4F3237F3" w14:textId="1B736AA2" w:rsidR="006962F5" w:rsidRPr="00E1593B" w:rsidRDefault="006962F5" w:rsidP="00696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13,084 </w:t>
            </w:r>
          </w:p>
        </w:tc>
        <w:tc>
          <w:tcPr>
            <w:tcW w:w="270" w:type="dxa"/>
            <w:gridSpan w:val="2"/>
          </w:tcPr>
          <w:p w14:paraId="5499451C" w14:textId="77777777" w:rsidR="006962F5" w:rsidRPr="00E1593B" w:rsidRDefault="006962F5" w:rsidP="00696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16FD293A" w14:textId="35CE85B2" w:rsidR="006962F5" w:rsidRPr="00E1593B" w:rsidRDefault="006962F5" w:rsidP="00696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13,331 </w:t>
            </w:r>
          </w:p>
        </w:tc>
        <w:tc>
          <w:tcPr>
            <w:tcW w:w="270" w:type="dxa"/>
          </w:tcPr>
          <w:p w14:paraId="092358AF" w14:textId="77777777" w:rsidR="006962F5" w:rsidRPr="00E1593B" w:rsidRDefault="006962F5" w:rsidP="00696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2C0DF769" w14:textId="4EEBC405" w:rsidR="006962F5" w:rsidRPr="00E1593B" w:rsidRDefault="006962F5" w:rsidP="00696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10,194 </w:t>
            </w:r>
          </w:p>
        </w:tc>
        <w:tc>
          <w:tcPr>
            <w:tcW w:w="270" w:type="dxa"/>
            <w:gridSpan w:val="2"/>
          </w:tcPr>
          <w:p w14:paraId="2ED935B6" w14:textId="77777777" w:rsidR="006962F5" w:rsidRPr="00E1593B" w:rsidRDefault="006962F5" w:rsidP="00696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5DEE544B" w14:textId="547D2030" w:rsidR="006962F5" w:rsidRPr="00E1593B" w:rsidRDefault="006962F5" w:rsidP="00696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9,60</w:t>
            </w:r>
            <w:r w:rsidR="00B52B6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</w:t>
            </w: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266" w:type="dxa"/>
          </w:tcPr>
          <w:p w14:paraId="1B249E89" w14:textId="77777777" w:rsidR="006962F5" w:rsidRPr="00E1593B" w:rsidRDefault="006962F5" w:rsidP="00696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3" w:type="dxa"/>
          </w:tcPr>
          <w:p w14:paraId="66E2A6B7" w14:textId="39D67296" w:rsidR="006962F5" w:rsidRPr="00E1593B" w:rsidRDefault="006962F5" w:rsidP="00696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53" w:type="dxa"/>
            <w:gridSpan w:val="2"/>
          </w:tcPr>
          <w:p w14:paraId="2022961F" w14:textId="77777777" w:rsidR="006962F5" w:rsidRPr="00E1593B" w:rsidRDefault="006962F5" w:rsidP="00696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0" w:type="dxa"/>
            <w:gridSpan w:val="2"/>
          </w:tcPr>
          <w:p w14:paraId="69E5DC5B" w14:textId="72F6C466" w:rsidR="006962F5" w:rsidRPr="00E1593B" w:rsidRDefault="006962F5" w:rsidP="00696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1" w:type="dxa"/>
            <w:gridSpan w:val="2"/>
          </w:tcPr>
          <w:p w14:paraId="324378A2" w14:textId="77777777" w:rsidR="006962F5" w:rsidRPr="00E1593B" w:rsidRDefault="006962F5" w:rsidP="00696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</w:tcPr>
          <w:p w14:paraId="6177B611" w14:textId="7FD96A12" w:rsidR="006962F5" w:rsidRPr="00E1593B" w:rsidRDefault="006962F5" w:rsidP="00696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36,149 </w:t>
            </w:r>
          </w:p>
        </w:tc>
        <w:tc>
          <w:tcPr>
            <w:tcW w:w="270" w:type="dxa"/>
          </w:tcPr>
          <w:p w14:paraId="48909480" w14:textId="77777777" w:rsidR="006962F5" w:rsidRPr="00E1593B" w:rsidRDefault="006962F5" w:rsidP="00696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6D9DC2AC" w14:textId="06BB2C45" w:rsidR="006962F5" w:rsidRPr="00E1593B" w:rsidRDefault="006962F5" w:rsidP="00696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35,76</w:t>
            </w:r>
            <w:r w:rsidR="00B52B6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</w:t>
            </w: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</w:t>
            </w:r>
          </w:p>
        </w:tc>
      </w:tr>
      <w:tr w:rsidR="006962F5" w:rsidRPr="00DD7702" w14:paraId="4449B8AF" w14:textId="77777777" w:rsidTr="009B05FE">
        <w:trPr>
          <w:jc w:val="center"/>
        </w:trPr>
        <w:tc>
          <w:tcPr>
            <w:tcW w:w="3321" w:type="dxa"/>
          </w:tcPr>
          <w:p w14:paraId="7D03DC5C" w14:textId="77777777" w:rsidR="006962F5" w:rsidRPr="00DD7702" w:rsidRDefault="006962F5" w:rsidP="006962F5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</w:rPr>
            </w:pPr>
            <w:r w:rsidRPr="00DD770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อิตาลี</w:t>
            </w:r>
          </w:p>
        </w:tc>
        <w:tc>
          <w:tcPr>
            <w:tcW w:w="899" w:type="dxa"/>
            <w:gridSpan w:val="2"/>
          </w:tcPr>
          <w:p w14:paraId="1829A704" w14:textId="402799FB" w:rsidR="006962F5" w:rsidRPr="00E1593B" w:rsidRDefault="006962F5" w:rsidP="00696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962F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3,363 </w:t>
            </w:r>
          </w:p>
        </w:tc>
        <w:tc>
          <w:tcPr>
            <w:tcW w:w="254" w:type="dxa"/>
          </w:tcPr>
          <w:p w14:paraId="10F90605" w14:textId="77777777" w:rsidR="006962F5" w:rsidRPr="00E1593B" w:rsidRDefault="006962F5" w:rsidP="00696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</w:tcPr>
          <w:p w14:paraId="3C689ED2" w14:textId="36A753BE" w:rsidR="006962F5" w:rsidRPr="00E1593B" w:rsidRDefault="006962F5" w:rsidP="00696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3,759</w:t>
            </w:r>
          </w:p>
        </w:tc>
        <w:tc>
          <w:tcPr>
            <w:tcW w:w="270" w:type="dxa"/>
          </w:tcPr>
          <w:p w14:paraId="14A1B030" w14:textId="77777777" w:rsidR="006962F5" w:rsidRPr="00E1593B" w:rsidRDefault="006962F5" w:rsidP="00696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gridSpan w:val="2"/>
          </w:tcPr>
          <w:p w14:paraId="19F0E95F" w14:textId="4C447B36" w:rsidR="006962F5" w:rsidRPr="00E1593B" w:rsidRDefault="006962F5" w:rsidP="00696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  <w:gridSpan w:val="2"/>
          </w:tcPr>
          <w:p w14:paraId="4A35A360" w14:textId="77777777" w:rsidR="006962F5" w:rsidRPr="00E1593B" w:rsidRDefault="006962F5" w:rsidP="00696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06C966C1" w14:textId="7A37A2A0" w:rsidR="006962F5" w:rsidRPr="00E1593B" w:rsidRDefault="006962F5" w:rsidP="00696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</w:tcPr>
          <w:p w14:paraId="7777BB86" w14:textId="77777777" w:rsidR="006962F5" w:rsidRPr="00E1593B" w:rsidRDefault="006962F5" w:rsidP="00696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4761F379" w14:textId="4366D66D" w:rsidR="006962F5" w:rsidRPr="00E1593B" w:rsidRDefault="006962F5" w:rsidP="00696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  <w:gridSpan w:val="2"/>
          </w:tcPr>
          <w:p w14:paraId="13C64319" w14:textId="77777777" w:rsidR="006962F5" w:rsidRPr="00E1593B" w:rsidRDefault="006962F5" w:rsidP="00696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3808DD44" w14:textId="5B3CE8A4" w:rsidR="006962F5" w:rsidRPr="00E1593B" w:rsidRDefault="006962F5" w:rsidP="00696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66" w:type="dxa"/>
          </w:tcPr>
          <w:p w14:paraId="471D429C" w14:textId="77777777" w:rsidR="006962F5" w:rsidRPr="00E1593B" w:rsidRDefault="006962F5" w:rsidP="00696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3" w:type="dxa"/>
          </w:tcPr>
          <w:p w14:paraId="48912A65" w14:textId="4AB5BBA3" w:rsidR="006962F5" w:rsidRPr="00E1593B" w:rsidRDefault="006962F5" w:rsidP="00696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53" w:type="dxa"/>
            <w:gridSpan w:val="2"/>
          </w:tcPr>
          <w:p w14:paraId="041448BA" w14:textId="77777777" w:rsidR="006962F5" w:rsidRPr="00E1593B" w:rsidRDefault="006962F5" w:rsidP="00696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0" w:type="dxa"/>
            <w:gridSpan w:val="2"/>
          </w:tcPr>
          <w:p w14:paraId="1936A77E" w14:textId="38EC30CF" w:rsidR="006962F5" w:rsidRPr="00E1593B" w:rsidRDefault="006962F5" w:rsidP="00696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1" w:type="dxa"/>
            <w:gridSpan w:val="2"/>
          </w:tcPr>
          <w:p w14:paraId="60C44EC9" w14:textId="77777777" w:rsidR="006962F5" w:rsidRPr="00E1593B" w:rsidRDefault="006962F5" w:rsidP="00696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</w:tcPr>
          <w:p w14:paraId="660F4FD5" w14:textId="581951CF" w:rsidR="006962F5" w:rsidRPr="00E1593B" w:rsidRDefault="006962F5" w:rsidP="00696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3,363 </w:t>
            </w:r>
          </w:p>
        </w:tc>
        <w:tc>
          <w:tcPr>
            <w:tcW w:w="270" w:type="dxa"/>
          </w:tcPr>
          <w:p w14:paraId="74767DE9" w14:textId="77777777" w:rsidR="006962F5" w:rsidRPr="00E1593B" w:rsidRDefault="006962F5" w:rsidP="00696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00C94431" w14:textId="5E645F85" w:rsidR="006962F5" w:rsidRPr="00E1593B" w:rsidRDefault="006962F5" w:rsidP="00696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3,759 </w:t>
            </w:r>
          </w:p>
        </w:tc>
      </w:tr>
      <w:tr w:rsidR="006962F5" w:rsidRPr="00DD7702" w14:paraId="7B6409B8" w14:textId="77777777" w:rsidTr="009B05FE">
        <w:trPr>
          <w:jc w:val="center"/>
        </w:trPr>
        <w:tc>
          <w:tcPr>
            <w:tcW w:w="3321" w:type="dxa"/>
          </w:tcPr>
          <w:p w14:paraId="5B3EE3D8" w14:textId="77777777" w:rsidR="006962F5" w:rsidRPr="00DD7702" w:rsidRDefault="006962F5" w:rsidP="006962F5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</w:rPr>
            </w:pPr>
            <w:r w:rsidRPr="00DD770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899" w:type="dxa"/>
            <w:gridSpan w:val="2"/>
          </w:tcPr>
          <w:p w14:paraId="16B7CBB5" w14:textId="3A054BC7" w:rsidR="006962F5" w:rsidRPr="00E1593B" w:rsidRDefault="006962F5" w:rsidP="00696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962F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65 </w:t>
            </w:r>
          </w:p>
        </w:tc>
        <w:tc>
          <w:tcPr>
            <w:tcW w:w="254" w:type="dxa"/>
          </w:tcPr>
          <w:p w14:paraId="240EAA5C" w14:textId="77777777" w:rsidR="006962F5" w:rsidRPr="00E1593B" w:rsidRDefault="006962F5" w:rsidP="00696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</w:tcPr>
          <w:p w14:paraId="61AA4976" w14:textId="6BB12E4C" w:rsidR="006962F5" w:rsidRPr="00E1593B" w:rsidRDefault="006962F5" w:rsidP="00696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76 </w:t>
            </w:r>
          </w:p>
        </w:tc>
        <w:tc>
          <w:tcPr>
            <w:tcW w:w="270" w:type="dxa"/>
          </w:tcPr>
          <w:p w14:paraId="5CD11CFD" w14:textId="77777777" w:rsidR="006962F5" w:rsidRPr="00E1593B" w:rsidRDefault="006962F5" w:rsidP="00696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gridSpan w:val="2"/>
          </w:tcPr>
          <w:p w14:paraId="5D52100B" w14:textId="7C20EA4E" w:rsidR="006962F5" w:rsidRPr="00E1593B" w:rsidRDefault="006962F5" w:rsidP="00696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7,</w:t>
            </w:r>
            <w:r w:rsidR="002F271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170</w:t>
            </w: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270" w:type="dxa"/>
            <w:gridSpan w:val="2"/>
          </w:tcPr>
          <w:p w14:paraId="303E52AF" w14:textId="77777777" w:rsidR="006962F5" w:rsidRPr="00E1593B" w:rsidRDefault="006962F5" w:rsidP="00696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61F6D17F" w14:textId="48EAD79E" w:rsidR="006962F5" w:rsidRPr="00E1593B" w:rsidRDefault="006962F5" w:rsidP="00696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7,</w:t>
            </w:r>
            <w:r w:rsidR="002F271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159</w:t>
            </w: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270" w:type="dxa"/>
          </w:tcPr>
          <w:p w14:paraId="54CFF1BE" w14:textId="77777777" w:rsidR="006962F5" w:rsidRPr="00E1593B" w:rsidRDefault="006962F5" w:rsidP="00696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4879E27C" w14:textId="28B5A5F0" w:rsidR="006962F5" w:rsidRPr="00E1593B" w:rsidRDefault="006962F5" w:rsidP="00696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3,245 </w:t>
            </w:r>
          </w:p>
        </w:tc>
        <w:tc>
          <w:tcPr>
            <w:tcW w:w="270" w:type="dxa"/>
            <w:gridSpan w:val="2"/>
          </w:tcPr>
          <w:p w14:paraId="06F28E6F" w14:textId="77777777" w:rsidR="006962F5" w:rsidRPr="00E1593B" w:rsidRDefault="006962F5" w:rsidP="00696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224EF492" w14:textId="5BABBD61" w:rsidR="006962F5" w:rsidRPr="00E1593B" w:rsidRDefault="006962F5" w:rsidP="00696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66" w:type="dxa"/>
          </w:tcPr>
          <w:p w14:paraId="4A093A03" w14:textId="77777777" w:rsidR="006962F5" w:rsidRPr="00E1593B" w:rsidRDefault="006962F5" w:rsidP="00696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3" w:type="dxa"/>
          </w:tcPr>
          <w:p w14:paraId="5F036F09" w14:textId="668D203B" w:rsidR="006962F5" w:rsidRPr="00E1593B" w:rsidRDefault="006962F5" w:rsidP="00696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53" w:type="dxa"/>
            <w:gridSpan w:val="2"/>
          </w:tcPr>
          <w:p w14:paraId="21C7A654" w14:textId="77777777" w:rsidR="006962F5" w:rsidRPr="00E1593B" w:rsidRDefault="006962F5" w:rsidP="00696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0" w:type="dxa"/>
            <w:gridSpan w:val="2"/>
          </w:tcPr>
          <w:p w14:paraId="0344BA3D" w14:textId="4F1A6A26" w:rsidR="006962F5" w:rsidRPr="00E1593B" w:rsidRDefault="006962F5" w:rsidP="00696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1" w:type="dxa"/>
            <w:gridSpan w:val="2"/>
          </w:tcPr>
          <w:p w14:paraId="7EA961D7" w14:textId="77777777" w:rsidR="006962F5" w:rsidRPr="00E1593B" w:rsidRDefault="006962F5" w:rsidP="00696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</w:tcPr>
          <w:p w14:paraId="431B7157" w14:textId="7160EC2C" w:rsidR="006962F5" w:rsidRPr="00E1593B" w:rsidRDefault="006962F5" w:rsidP="00696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10,</w:t>
            </w:r>
            <w:r w:rsidR="00B52B6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480</w:t>
            </w: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270" w:type="dxa"/>
          </w:tcPr>
          <w:p w14:paraId="0ED7E74E" w14:textId="77777777" w:rsidR="006962F5" w:rsidRPr="00E1593B" w:rsidRDefault="006962F5" w:rsidP="00696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0BD166DE" w14:textId="08F05F3B" w:rsidR="006962F5" w:rsidRPr="00E1593B" w:rsidRDefault="006962F5" w:rsidP="00696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7,</w:t>
            </w:r>
            <w:r w:rsidR="00B52B6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235</w:t>
            </w: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</w:t>
            </w:r>
          </w:p>
        </w:tc>
      </w:tr>
      <w:tr w:rsidR="006962F5" w:rsidRPr="00DD7702" w14:paraId="3CCF9EA8" w14:textId="77777777" w:rsidTr="009B05FE">
        <w:trPr>
          <w:trHeight w:val="92"/>
          <w:jc w:val="center"/>
        </w:trPr>
        <w:tc>
          <w:tcPr>
            <w:tcW w:w="3321" w:type="dxa"/>
          </w:tcPr>
          <w:p w14:paraId="47D5C517" w14:textId="77777777" w:rsidR="006962F5" w:rsidRPr="00DD7702" w:rsidRDefault="006962F5" w:rsidP="006962F5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</w:rPr>
            </w:pPr>
            <w:r w:rsidRPr="00DD770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899" w:type="dxa"/>
            <w:gridSpan w:val="2"/>
            <w:tcBorders>
              <w:bottom w:val="single" w:sz="4" w:space="0" w:color="auto"/>
            </w:tcBorders>
          </w:tcPr>
          <w:p w14:paraId="6EF6D6E6" w14:textId="39D53235" w:rsidR="006962F5" w:rsidRPr="00E1593B" w:rsidRDefault="006962F5" w:rsidP="00696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962F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31 </w:t>
            </w:r>
          </w:p>
        </w:tc>
        <w:tc>
          <w:tcPr>
            <w:tcW w:w="254" w:type="dxa"/>
          </w:tcPr>
          <w:p w14:paraId="0E9F23B4" w14:textId="77777777" w:rsidR="006962F5" w:rsidRPr="00E1593B" w:rsidRDefault="006962F5" w:rsidP="00696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0A296478" w14:textId="3FDB215A" w:rsidR="006962F5" w:rsidRPr="00E1593B" w:rsidRDefault="006962F5" w:rsidP="00696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89 </w:t>
            </w:r>
          </w:p>
        </w:tc>
        <w:tc>
          <w:tcPr>
            <w:tcW w:w="270" w:type="dxa"/>
          </w:tcPr>
          <w:p w14:paraId="71000C48" w14:textId="77777777" w:rsidR="006962F5" w:rsidRPr="00E1593B" w:rsidRDefault="006962F5" w:rsidP="00696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gridSpan w:val="2"/>
            <w:tcBorders>
              <w:bottom w:val="single" w:sz="4" w:space="0" w:color="auto"/>
            </w:tcBorders>
          </w:tcPr>
          <w:p w14:paraId="29E42B4E" w14:textId="549B5FD2" w:rsidR="006962F5" w:rsidRPr="00E1593B" w:rsidRDefault="006962F5" w:rsidP="00696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1 </w:t>
            </w:r>
          </w:p>
        </w:tc>
        <w:tc>
          <w:tcPr>
            <w:tcW w:w="270" w:type="dxa"/>
            <w:gridSpan w:val="2"/>
          </w:tcPr>
          <w:p w14:paraId="315E20A2" w14:textId="77777777" w:rsidR="006962F5" w:rsidRPr="00E1593B" w:rsidRDefault="006962F5" w:rsidP="00696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0316C3C4" w14:textId="67B7EB3B" w:rsidR="006962F5" w:rsidRPr="00E1593B" w:rsidRDefault="006962F5" w:rsidP="00696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6 </w:t>
            </w:r>
          </w:p>
        </w:tc>
        <w:tc>
          <w:tcPr>
            <w:tcW w:w="270" w:type="dxa"/>
          </w:tcPr>
          <w:p w14:paraId="1B60F2AC" w14:textId="77777777" w:rsidR="006962F5" w:rsidRPr="00E1593B" w:rsidRDefault="006962F5" w:rsidP="00696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714A7A5D" w14:textId="15C81E83" w:rsidR="006962F5" w:rsidRPr="00E1593B" w:rsidRDefault="006962F5" w:rsidP="00696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-   </w:t>
            </w:r>
          </w:p>
        </w:tc>
        <w:tc>
          <w:tcPr>
            <w:tcW w:w="270" w:type="dxa"/>
            <w:gridSpan w:val="2"/>
          </w:tcPr>
          <w:p w14:paraId="5145365F" w14:textId="77777777" w:rsidR="006962F5" w:rsidRPr="00E1593B" w:rsidRDefault="006962F5" w:rsidP="00696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6743CCA0" w14:textId="39474688" w:rsidR="006962F5" w:rsidRPr="00E1593B" w:rsidRDefault="006962F5" w:rsidP="00696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66" w:type="dxa"/>
          </w:tcPr>
          <w:p w14:paraId="2F0E0878" w14:textId="77777777" w:rsidR="006962F5" w:rsidRPr="00E1593B" w:rsidRDefault="006962F5" w:rsidP="00696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</w:tcPr>
          <w:p w14:paraId="48679E1D" w14:textId="7E69990F" w:rsidR="006962F5" w:rsidRPr="00E1593B" w:rsidRDefault="006962F5" w:rsidP="00696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53" w:type="dxa"/>
            <w:gridSpan w:val="2"/>
          </w:tcPr>
          <w:p w14:paraId="4A29930E" w14:textId="77777777" w:rsidR="006962F5" w:rsidRPr="00E1593B" w:rsidRDefault="006962F5" w:rsidP="00696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0" w:type="dxa"/>
            <w:gridSpan w:val="2"/>
            <w:tcBorders>
              <w:bottom w:val="single" w:sz="4" w:space="0" w:color="auto"/>
            </w:tcBorders>
          </w:tcPr>
          <w:p w14:paraId="37FB55BB" w14:textId="3421C37E" w:rsidR="006962F5" w:rsidRPr="00E1593B" w:rsidRDefault="006962F5" w:rsidP="00696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1" w:type="dxa"/>
            <w:gridSpan w:val="2"/>
          </w:tcPr>
          <w:p w14:paraId="4014B203" w14:textId="77777777" w:rsidR="006962F5" w:rsidRPr="00E1593B" w:rsidRDefault="006962F5" w:rsidP="00696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14:paraId="74FDF713" w14:textId="0E5599F5" w:rsidR="006962F5" w:rsidRPr="00E1593B" w:rsidRDefault="006962F5" w:rsidP="00696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32 </w:t>
            </w:r>
          </w:p>
        </w:tc>
        <w:tc>
          <w:tcPr>
            <w:tcW w:w="270" w:type="dxa"/>
          </w:tcPr>
          <w:p w14:paraId="4DFC99E0" w14:textId="77777777" w:rsidR="006962F5" w:rsidRPr="00E1593B" w:rsidRDefault="006962F5" w:rsidP="00696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6EA7F785" w14:textId="05001609" w:rsidR="006962F5" w:rsidRPr="00E1593B" w:rsidRDefault="006962F5" w:rsidP="00696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95 </w:t>
            </w:r>
          </w:p>
        </w:tc>
      </w:tr>
      <w:tr w:rsidR="006962F5" w:rsidRPr="00DD7702" w14:paraId="12C489B7" w14:textId="77777777" w:rsidTr="009B05FE">
        <w:trPr>
          <w:trHeight w:val="92"/>
          <w:jc w:val="center"/>
        </w:trPr>
        <w:tc>
          <w:tcPr>
            <w:tcW w:w="3321" w:type="dxa"/>
          </w:tcPr>
          <w:p w14:paraId="040657E5" w14:textId="77777777" w:rsidR="006962F5" w:rsidRPr="00C73784" w:rsidRDefault="006962F5" w:rsidP="006962F5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3784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2669CE6" w14:textId="21DB04BE" w:rsidR="006962F5" w:rsidRPr="006962F5" w:rsidRDefault="006962F5" w:rsidP="00CC0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6962F5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16,330 </w:t>
            </w:r>
          </w:p>
        </w:tc>
        <w:tc>
          <w:tcPr>
            <w:tcW w:w="254" w:type="dxa"/>
          </w:tcPr>
          <w:p w14:paraId="359DD994" w14:textId="77777777" w:rsidR="006962F5" w:rsidRPr="00E1593B" w:rsidRDefault="006962F5" w:rsidP="00696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</w:tcPr>
          <w:p w14:paraId="03B0DB30" w14:textId="6F017489" w:rsidR="006962F5" w:rsidRPr="00E1593B" w:rsidRDefault="006962F5" w:rsidP="00696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16,751 </w:t>
            </w:r>
          </w:p>
        </w:tc>
        <w:tc>
          <w:tcPr>
            <w:tcW w:w="270" w:type="dxa"/>
          </w:tcPr>
          <w:p w14:paraId="32D57171" w14:textId="77777777" w:rsidR="006962F5" w:rsidRPr="00E1593B" w:rsidRDefault="006962F5" w:rsidP="00696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16DCDF3" w14:textId="649DF256" w:rsidR="006962F5" w:rsidRPr="00E1593B" w:rsidRDefault="006962F5" w:rsidP="00696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20,</w:t>
            </w:r>
            <w:r w:rsidR="002F2717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255</w:t>
            </w: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270" w:type="dxa"/>
            <w:gridSpan w:val="2"/>
          </w:tcPr>
          <w:p w14:paraId="2C82AB36" w14:textId="77777777" w:rsidR="006962F5" w:rsidRPr="00E1593B" w:rsidRDefault="006962F5" w:rsidP="00696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2BEEF87B" w14:textId="0CB6D627" w:rsidR="006962F5" w:rsidRPr="00E1593B" w:rsidRDefault="006962F5" w:rsidP="00696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20,</w:t>
            </w:r>
            <w:r w:rsidR="00B52B63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496</w:t>
            </w: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270" w:type="dxa"/>
          </w:tcPr>
          <w:p w14:paraId="09BF5390" w14:textId="77777777" w:rsidR="006962F5" w:rsidRPr="00E1593B" w:rsidRDefault="006962F5" w:rsidP="00696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0BF57CBA" w14:textId="7ED35895" w:rsidR="006962F5" w:rsidRPr="00E1593B" w:rsidRDefault="006962F5" w:rsidP="00696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13,439 </w:t>
            </w:r>
          </w:p>
        </w:tc>
        <w:tc>
          <w:tcPr>
            <w:tcW w:w="270" w:type="dxa"/>
            <w:gridSpan w:val="2"/>
          </w:tcPr>
          <w:p w14:paraId="63BEB500" w14:textId="77777777" w:rsidR="006962F5" w:rsidRPr="00E1593B" w:rsidRDefault="006962F5" w:rsidP="00696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26329B24" w14:textId="00E4C03B" w:rsidR="006962F5" w:rsidRPr="00E1593B" w:rsidRDefault="006962F5" w:rsidP="00696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9,60</w:t>
            </w:r>
            <w:r w:rsidR="00B52B63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3</w:t>
            </w:r>
          </w:p>
        </w:tc>
        <w:tc>
          <w:tcPr>
            <w:tcW w:w="266" w:type="dxa"/>
          </w:tcPr>
          <w:p w14:paraId="7E767B42" w14:textId="77777777" w:rsidR="006962F5" w:rsidRPr="00E1593B" w:rsidRDefault="006962F5" w:rsidP="00696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</w:tcPr>
          <w:p w14:paraId="2263823F" w14:textId="7801B9A0" w:rsidR="006962F5" w:rsidRPr="00E1593B" w:rsidRDefault="006962F5" w:rsidP="00696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53" w:type="dxa"/>
            <w:gridSpan w:val="2"/>
          </w:tcPr>
          <w:p w14:paraId="5E887AAF" w14:textId="77777777" w:rsidR="006962F5" w:rsidRPr="00E1593B" w:rsidRDefault="006962F5" w:rsidP="00696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4D77693" w14:textId="753B212A" w:rsidR="006962F5" w:rsidRPr="00E1593B" w:rsidRDefault="006962F5" w:rsidP="00696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1" w:type="dxa"/>
            <w:gridSpan w:val="2"/>
          </w:tcPr>
          <w:p w14:paraId="48ECA790" w14:textId="77777777" w:rsidR="006962F5" w:rsidRPr="00E1593B" w:rsidRDefault="006962F5" w:rsidP="00696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</w:tcPr>
          <w:p w14:paraId="39E52810" w14:textId="37243896" w:rsidR="006962F5" w:rsidRPr="00E1593B" w:rsidRDefault="006962F5" w:rsidP="00696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50,</w:t>
            </w:r>
            <w:r w:rsidR="00B52B63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024</w:t>
            </w: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270" w:type="dxa"/>
          </w:tcPr>
          <w:p w14:paraId="273EC51B" w14:textId="77777777" w:rsidR="006962F5" w:rsidRPr="00E1593B" w:rsidRDefault="006962F5" w:rsidP="00696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2E1C67BD" w14:textId="2E0D5BCF" w:rsidR="006962F5" w:rsidRPr="00E1593B" w:rsidRDefault="006962F5" w:rsidP="00696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46,</w:t>
            </w:r>
            <w:r w:rsidR="00B52B63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850</w:t>
            </w: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</w:t>
            </w:r>
          </w:p>
        </w:tc>
      </w:tr>
      <w:tr w:rsidR="00E1593B" w:rsidRPr="00DD7702" w14:paraId="0CDBAC9F" w14:textId="77777777" w:rsidTr="000A1E29">
        <w:trPr>
          <w:trHeight w:val="92"/>
          <w:jc w:val="center"/>
        </w:trPr>
        <w:tc>
          <w:tcPr>
            <w:tcW w:w="3321" w:type="dxa"/>
          </w:tcPr>
          <w:p w14:paraId="18B5C932" w14:textId="77777777" w:rsidR="00E1593B" w:rsidRPr="00C73784" w:rsidRDefault="00E1593B" w:rsidP="009B05FE">
            <w:pPr>
              <w:ind w:left="72" w:right="-115" w:hanging="7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</w:tcBorders>
          </w:tcPr>
          <w:p w14:paraId="10F43585" w14:textId="77777777" w:rsidR="00E1593B" w:rsidRPr="00FB7DB0" w:rsidRDefault="00E1593B" w:rsidP="009B05FE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4" w:type="dxa"/>
          </w:tcPr>
          <w:p w14:paraId="03B5E532" w14:textId="77777777" w:rsidR="00E1593B" w:rsidRPr="00FB7DB0" w:rsidRDefault="00E1593B" w:rsidP="009B05FE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</w:tcPr>
          <w:p w14:paraId="74265347" w14:textId="77777777" w:rsidR="00E1593B" w:rsidRPr="00FB7DB0" w:rsidRDefault="00E1593B" w:rsidP="009B05FE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D55B9C2" w14:textId="77777777" w:rsidR="00E1593B" w:rsidRPr="00FB7DB0" w:rsidRDefault="00E1593B" w:rsidP="009B05FE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</w:tcBorders>
          </w:tcPr>
          <w:p w14:paraId="5CC44821" w14:textId="77777777" w:rsidR="00E1593B" w:rsidRPr="00FB7DB0" w:rsidRDefault="00E1593B" w:rsidP="009B05FE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710FEF2E" w14:textId="77777777" w:rsidR="00E1593B" w:rsidRPr="00FB7DB0" w:rsidRDefault="00E1593B" w:rsidP="009B05FE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14:paraId="0B57A5B6" w14:textId="77777777" w:rsidR="00E1593B" w:rsidRPr="00FB7DB0" w:rsidRDefault="00E1593B" w:rsidP="009B05FE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C7CDD1B" w14:textId="77777777" w:rsidR="00E1593B" w:rsidRPr="00FB7DB0" w:rsidRDefault="00E1593B" w:rsidP="009B05FE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14:paraId="1D3B322C" w14:textId="77777777" w:rsidR="00E1593B" w:rsidRPr="00FB7DB0" w:rsidRDefault="00E1593B" w:rsidP="009B05FE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030081E7" w14:textId="77777777" w:rsidR="00E1593B" w:rsidRPr="00FB7DB0" w:rsidRDefault="00E1593B" w:rsidP="009B05FE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14:paraId="45842C12" w14:textId="77777777" w:rsidR="00E1593B" w:rsidRPr="00FB7DB0" w:rsidRDefault="00E1593B" w:rsidP="009B05FE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</w:tcPr>
          <w:p w14:paraId="7A9B8E5F" w14:textId="77777777" w:rsidR="00E1593B" w:rsidRPr="00FB7DB0" w:rsidRDefault="00E1593B" w:rsidP="009B0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single" w:sz="4" w:space="0" w:color="auto"/>
            </w:tcBorders>
          </w:tcPr>
          <w:p w14:paraId="3CB1CF91" w14:textId="77777777" w:rsidR="00E1593B" w:rsidRPr="00FB7DB0" w:rsidRDefault="00E1593B" w:rsidP="009B0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3" w:type="dxa"/>
            <w:gridSpan w:val="2"/>
          </w:tcPr>
          <w:p w14:paraId="0C74CDAA" w14:textId="77777777" w:rsidR="00E1593B" w:rsidRPr="00FB7DB0" w:rsidRDefault="00E1593B" w:rsidP="009B05FE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0" w:type="dxa"/>
            <w:gridSpan w:val="2"/>
            <w:tcBorders>
              <w:top w:val="single" w:sz="4" w:space="0" w:color="auto"/>
            </w:tcBorders>
          </w:tcPr>
          <w:p w14:paraId="78029A04" w14:textId="77777777" w:rsidR="00E1593B" w:rsidRPr="00FB7DB0" w:rsidRDefault="00E1593B" w:rsidP="009B05FE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1" w:type="dxa"/>
            <w:gridSpan w:val="2"/>
          </w:tcPr>
          <w:p w14:paraId="16DB928D" w14:textId="77777777" w:rsidR="00E1593B" w:rsidRPr="00FB7DB0" w:rsidRDefault="00E1593B" w:rsidP="009B0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</w:tcPr>
          <w:p w14:paraId="0091F1E2" w14:textId="77777777" w:rsidR="00E1593B" w:rsidRPr="00FB7DB0" w:rsidRDefault="00E1593B" w:rsidP="009B05FE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9F92997" w14:textId="77777777" w:rsidR="00E1593B" w:rsidRPr="00FB7DB0" w:rsidRDefault="00E1593B" w:rsidP="009B05FE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</w:tcPr>
          <w:p w14:paraId="66BD726D" w14:textId="77777777" w:rsidR="00E1593B" w:rsidRPr="00FB7DB0" w:rsidRDefault="00E1593B" w:rsidP="009B05FE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1593B" w:rsidRPr="00DD7702" w14:paraId="276DFC0C" w14:textId="77777777" w:rsidTr="000A1E29">
        <w:trPr>
          <w:trHeight w:val="92"/>
          <w:jc w:val="center"/>
        </w:trPr>
        <w:tc>
          <w:tcPr>
            <w:tcW w:w="3321" w:type="dxa"/>
          </w:tcPr>
          <w:p w14:paraId="1EB7B662" w14:textId="77777777" w:rsidR="00E1593B" w:rsidRPr="00C73784" w:rsidRDefault="00E1593B" w:rsidP="009B05FE">
            <w:pPr>
              <w:ind w:left="72" w:right="-115" w:hanging="7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99" w:type="dxa"/>
            <w:gridSpan w:val="2"/>
          </w:tcPr>
          <w:p w14:paraId="08DC8055" w14:textId="77777777" w:rsidR="00E1593B" w:rsidRPr="00FB7DB0" w:rsidRDefault="00E1593B" w:rsidP="009B05FE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4" w:type="dxa"/>
          </w:tcPr>
          <w:p w14:paraId="0E33EF3C" w14:textId="77777777" w:rsidR="00E1593B" w:rsidRPr="00FB7DB0" w:rsidRDefault="00E1593B" w:rsidP="009B05FE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</w:tcPr>
          <w:p w14:paraId="796D86AB" w14:textId="77777777" w:rsidR="00E1593B" w:rsidRPr="00FB7DB0" w:rsidRDefault="00E1593B" w:rsidP="009B05FE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9D43EF6" w14:textId="77777777" w:rsidR="00E1593B" w:rsidRPr="00FB7DB0" w:rsidRDefault="00E1593B" w:rsidP="009B05FE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gridSpan w:val="2"/>
          </w:tcPr>
          <w:p w14:paraId="5E80527C" w14:textId="77777777" w:rsidR="00E1593B" w:rsidRPr="00FB7DB0" w:rsidRDefault="00E1593B" w:rsidP="009B05FE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7BE94745" w14:textId="77777777" w:rsidR="00E1593B" w:rsidRPr="00FB7DB0" w:rsidRDefault="00E1593B" w:rsidP="009B05FE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</w:tcPr>
          <w:p w14:paraId="3F60154E" w14:textId="77777777" w:rsidR="00E1593B" w:rsidRPr="00FB7DB0" w:rsidRDefault="00E1593B" w:rsidP="009B05FE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41E3942" w14:textId="77777777" w:rsidR="00E1593B" w:rsidRPr="00FB7DB0" w:rsidRDefault="00E1593B" w:rsidP="009B05FE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</w:tcPr>
          <w:p w14:paraId="768796B4" w14:textId="77777777" w:rsidR="00E1593B" w:rsidRPr="00FB7DB0" w:rsidRDefault="00E1593B" w:rsidP="009B05FE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4AAD6FA6" w14:textId="77777777" w:rsidR="00E1593B" w:rsidRPr="00FB7DB0" w:rsidRDefault="00E1593B" w:rsidP="009B05FE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</w:tcPr>
          <w:p w14:paraId="7AA121AC" w14:textId="77777777" w:rsidR="00E1593B" w:rsidRPr="00FB7DB0" w:rsidRDefault="00E1593B" w:rsidP="009B05FE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</w:tcPr>
          <w:p w14:paraId="1295B2AE" w14:textId="77777777" w:rsidR="00E1593B" w:rsidRPr="00FB7DB0" w:rsidRDefault="00E1593B" w:rsidP="009B0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3" w:type="dxa"/>
          </w:tcPr>
          <w:p w14:paraId="13F485F8" w14:textId="77777777" w:rsidR="00E1593B" w:rsidRPr="00FB7DB0" w:rsidRDefault="00E1593B" w:rsidP="009B0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3" w:type="dxa"/>
            <w:gridSpan w:val="2"/>
          </w:tcPr>
          <w:p w14:paraId="26C43CE2" w14:textId="77777777" w:rsidR="00E1593B" w:rsidRPr="00FB7DB0" w:rsidRDefault="00E1593B" w:rsidP="009B05FE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0" w:type="dxa"/>
            <w:gridSpan w:val="2"/>
          </w:tcPr>
          <w:p w14:paraId="51607002" w14:textId="77777777" w:rsidR="00E1593B" w:rsidRPr="00FB7DB0" w:rsidRDefault="00E1593B" w:rsidP="009B05FE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1" w:type="dxa"/>
            <w:gridSpan w:val="2"/>
          </w:tcPr>
          <w:p w14:paraId="7BB5E89F" w14:textId="77777777" w:rsidR="00E1593B" w:rsidRPr="00FB7DB0" w:rsidRDefault="00E1593B" w:rsidP="009B0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</w:tcPr>
          <w:p w14:paraId="0CAA0B2F" w14:textId="77777777" w:rsidR="00E1593B" w:rsidRPr="00FB7DB0" w:rsidRDefault="00E1593B" w:rsidP="009B05FE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27BC172" w14:textId="77777777" w:rsidR="00E1593B" w:rsidRPr="00FB7DB0" w:rsidRDefault="00E1593B" w:rsidP="009B05FE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</w:tcPr>
          <w:p w14:paraId="10B9152C" w14:textId="77777777" w:rsidR="00E1593B" w:rsidRPr="00FB7DB0" w:rsidRDefault="00E1593B" w:rsidP="009B05FE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1593B" w:rsidRPr="00DD7702" w14:paraId="72E06B32" w14:textId="77777777" w:rsidTr="000A1E29">
        <w:trPr>
          <w:trHeight w:val="92"/>
          <w:jc w:val="center"/>
        </w:trPr>
        <w:tc>
          <w:tcPr>
            <w:tcW w:w="3321" w:type="dxa"/>
          </w:tcPr>
          <w:p w14:paraId="18E3F2F8" w14:textId="77777777" w:rsidR="00E1593B" w:rsidRPr="00DD7702" w:rsidRDefault="00E1593B" w:rsidP="009B05FE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7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899" w:type="dxa"/>
            <w:gridSpan w:val="2"/>
          </w:tcPr>
          <w:p w14:paraId="7BECE47D" w14:textId="77777777" w:rsidR="00E1593B" w:rsidRPr="00DD7702" w:rsidRDefault="00E1593B" w:rsidP="009B05FE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" w:type="dxa"/>
          </w:tcPr>
          <w:p w14:paraId="4A068BCA" w14:textId="77777777" w:rsidR="00E1593B" w:rsidRPr="00DD7702" w:rsidRDefault="00E1593B" w:rsidP="009B05FE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</w:tcPr>
          <w:p w14:paraId="782DB24D" w14:textId="77777777" w:rsidR="00E1593B" w:rsidRPr="00DD7702" w:rsidRDefault="00E1593B" w:rsidP="009B05FE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C1E1FB9" w14:textId="77777777" w:rsidR="00E1593B" w:rsidRPr="00DD7702" w:rsidRDefault="00E1593B" w:rsidP="009B05FE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gridSpan w:val="2"/>
          </w:tcPr>
          <w:p w14:paraId="7AB3B779" w14:textId="77777777" w:rsidR="00E1593B" w:rsidRPr="00DD7702" w:rsidRDefault="00E1593B" w:rsidP="009B05FE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5B9290CB" w14:textId="77777777" w:rsidR="00E1593B" w:rsidRPr="00DD7702" w:rsidRDefault="00E1593B" w:rsidP="009B05FE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20C9B50F" w14:textId="77777777" w:rsidR="00E1593B" w:rsidRPr="00DD7702" w:rsidRDefault="00E1593B" w:rsidP="009B05FE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533B6D8" w14:textId="77777777" w:rsidR="00E1593B" w:rsidRPr="00DD7702" w:rsidRDefault="00E1593B" w:rsidP="009B05FE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5BFA77B9" w14:textId="77777777" w:rsidR="00E1593B" w:rsidRPr="00DD7702" w:rsidRDefault="00E1593B" w:rsidP="009B05FE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32CFECC5" w14:textId="77777777" w:rsidR="00E1593B" w:rsidRPr="00DD7702" w:rsidRDefault="00E1593B" w:rsidP="009B05FE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6DBAFF01" w14:textId="77777777" w:rsidR="00E1593B" w:rsidRPr="00DD7702" w:rsidRDefault="00E1593B" w:rsidP="009B05FE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39D5C778" w14:textId="77777777" w:rsidR="00E1593B" w:rsidRPr="00DD7702" w:rsidRDefault="00E1593B" w:rsidP="009B0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3" w:type="dxa"/>
          </w:tcPr>
          <w:p w14:paraId="5952150B" w14:textId="77777777" w:rsidR="00E1593B" w:rsidRPr="00DD7702" w:rsidRDefault="00E1593B" w:rsidP="009B0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  <w:gridSpan w:val="2"/>
          </w:tcPr>
          <w:p w14:paraId="3CFE27A7" w14:textId="77777777" w:rsidR="00E1593B" w:rsidRPr="00DD7702" w:rsidRDefault="00E1593B" w:rsidP="009B05FE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0" w:type="dxa"/>
            <w:gridSpan w:val="2"/>
            <w:vAlign w:val="bottom"/>
          </w:tcPr>
          <w:p w14:paraId="7D4417A4" w14:textId="77777777" w:rsidR="00E1593B" w:rsidRPr="00DD7702" w:rsidRDefault="00E1593B" w:rsidP="009B05FE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gridSpan w:val="2"/>
          </w:tcPr>
          <w:p w14:paraId="384BF6F3" w14:textId="77777777" w:rsidR="00E1593B" w:rsidRPr="00DD7702" w:rsidRDefault="00E1593B" w:rsidP="009B0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</w:tcPr>
          <w:p w14:paraId="554D923B" w14:textId="77777777" w:rsidR="00E1593B" w:rsidRPr="00DD7702" w:rsidRDefault="00E1593B" w:rsidP="009B05FE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BEFC5FD" w14:textId="77777777" w:rsidR="00E1593B" w:rsidRPr="00DD7702" w:rsidRDefault="00E1593B" w:rsidP="009B05FE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vAlign w:val="bottom"/>
          </w:tcPr>
          <w:p w14:paraId="588B4B9B" w14:textId="77777777" w:rsidR="00E1593B" w:rsidRPr="00DD7702" w:rsidRDefault="00E1593B" w:rsidP="009B05FE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1593B" w:rsidRPr="00DD7702" w14:paraId="1677940F" w14:textId="77777777" w:rsidTr="0003165F">
        <w:trPr>
          <w:jc w:val="center"/>
        </w:trPr>
        <w:tc>
          <w:tcPr>
            <w:tcW w:w="3321" w:type="dxa"/>
          </w:tcPr>
          <w:p w14:paraId="267D60F7" w14:textId="77777777" w:rsidR="00E1593B" w:rsidRPr="00DD7702" w:rsidRDefault="00E1593B" w:rsidP="009B05FE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70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899" w:type="dxa"/>
            <w:gridSpan w:val="2"/>
          </w:tcPr>
          <w:p w14:paraId="32FDAAB0" w14:textId="24C6538C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14,845 </w:t>
            </w:r>
          </w:p>
        </w:tc>
        <w:tc>
          <w:tcPr>
            <w:tcW w:w="254" w:type="dxa"/>
          </w:tcPr>
          <w:p w14:paraId="4889FC4D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</w:tcPr>
          <w:p w14:paraId="70A0F20F" w14:textId="677FE5E4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15,217 </w:t>
            </w:r>
          </w:p>
        </w:tc>
        <w:tc>
          <w:tcPr>
            <w:tcW w:w="270" w:type="dxa"/>
          </w:tcPr>
          <w:p w14:paraId="69730C5A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gridSpan w:val="2"/>
          </w:tcPr>
          <w:p w14:paraId="7DADCFE7" w14:textId="30A35956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19,641 </w:t>
            </w:r>
          </w:p>
        </w:tc>
        <w:tc>
          <w:tcPr>
            <w:tcW w:w="270" w:type="dxa"/>
            <w:gridSpan w:val="2"/>
          </w:tcPr>
          <w:p w14:paraId="100DD0C0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7D0E04BA" w14:textId="05A6F53D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19,923 </w:t>
            </w:r>
          </w:p>
        </w:tc>
        <w:tc>
          <w:tcPr>
            <w:tcW w:w="270" w:type="dxa"/>
          </w:tcPr>
          <w:p w14:paraId="1DD84F81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0E6ECC20" w14:textId="711AD31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13,294 </w:t>
            </w:r>
          </w:p>
        </w:tc>
        <w:tc>
          <w:tcPr>
            <w:tcW w:w="270" w:type="dxa"/>
            <w:gridSpan w:val="2"/>
          </w:tcPr>
          <w:p w14:paraId="4B99AD4F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619A86B0" w14:textId="2D210075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9,515 </w:t>
            </w:r>
          </w:p>
        </w:tc>
        <w:tc>
          <w:tcPr>
            <w:tcW w:w="266" w:type="dxa"/>
          </w:tcPr>
          <w:p w14:paraId="002E09B9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3" w:type="dxa"/>
          </w:tcPr>
          <w:p w14:paraId="0137B462" w14:textId="661B5FF1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53" w:type="dxa"/>
            <w:gridSpan w:val="2"/>
          </w:tcPr>
          <w:p w14:paraId="510FD397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0" w:type="dxa"/>
            <w:gridSpan w:val="2"/>
          </w:tcPr>
          <w:p w14:paraId="673534B6" w14:textId="433C9FC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1" w:type="dxa"/>
            <w:gridSpan w:val="2"/>
          </w:tcPr>
          <w:p w14:paraId="7F341C01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</w:tcPr>
          <w:p w14:paraId="0D23562A" w14:textId="07CA7F78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47,780 </w:t>
            </w:r>
          </w:p>
        </w:tc>
        <w:tc>
          <w:tcPr>
            <w:tcW w:w="270" w:type="dxa"/>
          </w:tcPr>
          <w:p w14:paraId="1FAD5038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56EB2858" w14:textId="7E88E0D4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44,655 </w:t>
            </w:r>
          </w:p>
        </w:tc>
      </w:tr>
      <w:tr w:rsidR="00E1593B" w:rsidRPr="00DD7702" w14:paraId="120B501A" w14:textId="77777777" w:rsidTr="0003165F">
        <w:trPr>
          <w:jc w:val="center"/>
        </w:trPr>
        <w:tc>
          <w:tcPr>
            <w:tcW w:w="3321" w:type="dxa"/>
          </w:tcPr>
          <w:p w14:paraId="0477BFFF" w14:textId="77777777" w:rsidR="00E1593B" w:rsidRPr="00DD7702" w:rsidRDefault="00E1593B" w:rsidP="009B05FE">
            <w:pPr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DD770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บริการ</w:t>
            </w:r>
            <w:r w:rsidRPr="00DD7702">
              <w:rPr>
                <w:rFonts w:asciiTheme="majorBidi" w:hAnsiTheme="majorBidi" w:cstheme="majorBidi"/>
                <w:sz w:val="28"/>
                <w:szCs w:val="28"/>
                <w:cs/>
              </w:rPr>
              <w:t>เช่า</w:t>
            </w:r>
          </w:p>
        </w:tc>
        <w:tc>
          <w:tcPr>
            <w:tcW w:w="899" w:type="dxa"/>
            <w:gridSpan w:val="2"/>
          </w:tcPr>
          <w:p w14:paraId="010D4420" w14:textId="642614BB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1,277 </w:t>
            </w:r>
          </w:p>
        </w:tc>
        <w:tc>
          <w:tcPr>
            <w:tcW w:w="254" w:type="dxa"/>
          </w:tcPr>
          <w:p w14:paraId="74FB32B9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</w:tcPr>
          <w:p w14:paraId="63D5DEC3" w14:textId="23F6438B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1,168 </w:t>
            </w:r>
          </w:p>
        </w:tc>
        <w:tc>
          <w:tcPr>
            <w:tcW w:w="270" w:type="dxa"/>
          </w:tcPr>
          <w:p w14:paraId="1ECFD873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gridSpan w:val="2"/>
          </w:tcPr>
          <w:p w14:paraId="26AF860D" w14:textId="284904A3" w:rsidR="00E1593B" w:rsidRPr="00E1593B" w:rsidRDefault="00B52B63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430</w:t>
            </w:r>
            <w:r w:rsidR="00E1593B"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270" w:type="dxa"/>
            <w:gridSpan w:val="2"/>
          </w:tcPr>
          <w:p w14:paraId="36B66522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0E529CFA" w14:textId="5A82261D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="00B52B6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388</w:t>
            </w: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270" w:type="dxa"/>
          </w:tcPr>
          <w:p w14:paraId="125CCB36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0CEC866D" w14:textId="10857472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93 </w:t>
            </w:r>
          </w:p>
        </w:tc>
        <w:tc>
          <w:tcPr>
            <w:tcW w:w="270" w:type="dxa"/>
            <w:gridSpan w:val="2"/>
          </w:tcPr>
          <w:p w14:paraId="68EDB2BA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01EE6D14" w14:textId="6AD0E1CC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79 </w:t>
            </w:r>
          </w:p>
        </w:tc>
        <w:tc>
          <w:tcPr>
            <w:tcW w:w="266" w:type="dxa"/>
          </w:tcPr>
          <w:p w14:paraId="32DB5422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3" w:type="dxa"/>
          </w:tcPr>
          <w:p w14:paraId="23377B37" w14:textId="6A734BA3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53" w:type="dxa"/>
            <w:gridSpan w:val="2"/>
          </w:tcPr>
          <w:p w14:paraId="227EB5D0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0" w:type="dxa"/>
            <w:gridSpan w:val="2"/>
          </w:tcPr>
          <w:p w14:paraId="7211B551" w14:textId="6429A812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1" w:type="dxa"/>
            <w:gridSpan w:val="2"/>
          </w:tcPr>
          <w:p w14:paraId="2C65CC94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</w:tcPr>
          <w:p w14:paraId="58660FD3" w14:textId="0AC4C48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1,</w:t>
            </w:r>
            <w:r w:rsidR="00B52B6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800</w:t>
            </w: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270" w:type="dxa"/>
          </w:tcPr>
          <w:p w14:paraId="5E79E51F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0557BD71" w14:textId="62D68816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1,</w:t>
            </w:r>
            <w:r w:rsidR="00B52B6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635</w:t>
            </w: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</w:t>
            </w:r>
          </w:p>
        </w:tc>
      </w:tr>
      <w:tr w:rsidR="00E1593B" w:rsidRPr="00DD7702" w14:paraId="717ACA85" w14:textId="77777777" w:rsidTr="0003165F">
        <w:trPr>
          <w:trHeight w:val="119"/>
          <w:jc w:val="center"/>
        </w:trPr>
        <w:tc>
          <w:tcPr>
            <w:tcW w:w="3321" w:type="dxa"/>
          </w:tcPr>
          <w:p w14:paraId="570CA3D3" w14:textId="77777777" w:rsidR="00E1593B" w:rsidRPr="00DD7702" w:rsidRDefault="00E1593B" w:rsidP="009B05FE">
            <w:pPr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DD770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899" w:type="dxa"/>
            <w:gridSpan w:val="2"/>
          </w:tcPr>
          <w:p w14:paraId="1AF5C034" w14:textId="3A9805EE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201 </w:t>
            </w:r>
          </w:p>
        </w:tc>
        <w:tc>
          <w:tcPr>
            <w:tcW w:w="254" w:type="dxa"/>
          </w:tcPr>
          <w:p w14:paraId="60DB499B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</w:tcPr>
          <w:p w14:paraId="57A39A6C" w14:textId="752853A6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229 </w:t>
            </w:r>
          </w:p>
        </w:tc>
        <w:tc>
          <w:tcPr>
            <w:tcW w:w="270" w:type="dxa"/>
          </w:tcPr>
          <w:p w14:paraId="3A67F647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gridSpan w:val="2"/>
          </w:tcPr>
          <w:p w14:paraId="415FE1DA" w14:textId="431228AA" w:rsidR="00E1593B" w:rsidRPr="00E1593B" w:rsidRDefault="00B52B63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151</w:t>
            </w:r>
            <w:r w:rsidR="00E1593B"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270" w:type="dxa"/>
            <w:gridSpan w:val="2"/>
          </w:tcPr>
          <w:p w14:paraId="16683CCB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37F0EDFF" w14:textId="28F2F16D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="00B52B6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134</w:t>
            </w: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270" w:type="dxa"/>
          </w:tcPr>
          <w:p w14:paraId="30E71698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2C5A9F95" w14:textId="448329A5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51 </w:t>
            </w:r>
          </w:p>
        </w:tc>
        <w:tc>
          <w:tcPr>
            <w:tcW w:w="270" w:type="dxa"/>
            <w:gridSpan w:val="2"/>
          </w:tcPr>
          <w:p w14:paraId="2BA8F338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0B8767E4" w14:textId="76E16B71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9 </w:t>
            </w:r>
          </w:p>
        </w:tc>
        <w:tc>
          <w:tcPr>
            <w:tcW w:w="266" w:type="dxa"/>
          </w:tcPr>
          <w:p w14:paraId="64A94050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3" w:type="dxa"/>
          </w:tcPr>
          <w:p w14:paraId="4C151687" w14:textId="40E3B959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53" w:type="dxa"/>
            <w:gridSpan w:val="2"/>
          </w:tcPr>
          <w:p w14:paraId="600E0E3C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0" w:type="dxa"/>
            <w:gridSpan w:val="2"/>
          </w:tcPr>
          <w:p w14:paraId="164501CB" w14:textId="7B4A695D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1" w:type="dxa"/>
            <w:gridSpan w:val="2"/>
          </w:tcPr>
          <w:p w14:paraId="70629518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</w:tcPr>
          <w:p w14:paraId="10FEBD72" w14:textId="327C3574" w:rsidR="00E1593B" w:rsidRPr="00E1593B" w:rsidRDefault="00B52B63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403</w:t>
            </w:r>
            <w:r w:rsidR="00E1593B"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270" w:type="dxa"/>
          </w:tcPr>
          <w:p w14:paraId="17B67E7B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4F1EF3C6" w14:textId="6073BAB2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="00B52B6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372</w:t>
            </w: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</w:t>
            </w:r>
          </w:p>
        </w:tc>
      </w:tr>
      <w:tr w:rsidR="00E1593B" w:rsidRPr="00DD7702" w14:paraId="77C0AAC5" w14:textId="77777777" w:rsidTr="0003165F">
        <w:trPr>
          <w:jc w:val="center"/>
        </w:trPr>
        <w:tc>
          <w:tcPr>
            <w:tcW w:w="3321" w:type="dxa"/>
          </w:tcPr>
          <w:p w14:paraId="0EB8371F" w14:textId="77777777" w:rsidR="00E1593B" w:rsidRPr="00DD7702" w:rsidRDefault="00E1593B" w:rsidP="005709A9">
            <w:pPr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DD770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รายได้จากการลงทุน</w:t>
            </w:r>
          </w:p>
        </w:tc>
        <w:tc>
          <w:tcPr>
            <w:tcW w:w="899" w:type="dxa"/>
            <w:gridSpan w:val="2"/>
          </w:tcPr>
          <w:p w14:paraId="4C275BD4" w14:textId="09A120E5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7 </w:t>
            </w:r>
          </w:p>
        </w:tc>
        <w:tc>
          <w:tcPr>
            <w:tcW w:w="254" w:type="dxa"/>
          </w:tcPr>
          <w:p w14:paraId="1CFABD5E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</w:tcPr>
          <w:p w14:paraId="5A3F8175" w14:textId="05779828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137 </w:t>
            </w:r>
          </w:p>
        </w:tc>
        <w:tc>
          <w:tcPr>
            <w:tcW w:w="270" w:type="dxa"/>
          </w:tcPr>
          <w:p w14:paraId="51565C31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gridSpan w:val="2"/>
          </w:tcPr>
          <w:p w14:paraId="791B92D9" w14:textId="6362A73E" w:rsidR="00E1593B" w:rsidRPr="00E1593B" w:rsidRDefault="00B52B63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33</w:t>
            </w:r>
            <w:r w:rsidR="00E1593B"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270" w:type="dxa"/>
            <w:gridSpan w:val="2"/>
          </w:tcPr>
          <w:p w14:paraId="31DD80E0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19A5D689" w14:textId="16EE7972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5</w:t>
            </w:r>
            <w:r w:rsidR="00B52B6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</w:t>
            </w: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270" w:type="dxa"/>
          </w:tcPr>
          <w:p w14:paraId="0A24125A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24E0AC3D" w14:textId="0051B915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1 </w:t>
            </w:r>
          </w:p>
        </w:tc>
        <w:tc>
          <w:tcPr>
            <w:tcW w:w="270" w:type="dxa"/>
            <w:gridSpan w:val="2"/>
          </w:tcPr>
          <w:p w14:paraId="5A3C53B6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576445C2" w14:textId="664F461A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="006F548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266" w:type="dxa"/>
          </w:tcPr>
          <w:p w14:paraId="3CD4F8BF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3" w:type="dxa"/>
          </w:tcPr>
          <w:p w14:paraId="515785FC" w14:textId="669155F0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53" w:type="dxa"/>
            <w:gridSpan w:val="2"/>
          </w:tcPr>
          <w:p w14:paraId="25BC0325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0" w:type="dxa"/>
            <w:gridSpan w:val="2"/>
          </w:tcPr>
          <w:p w14:paraId="38D159D0" w14:textId="709AC189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1" w:type="dxa"/>
            <w:gridSpan w:val="2"/>
          </w:tcPr>
          <w:p w14:paraId="526F6351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</w:tcPr>
          <w:p w14:paraId="164203B4" w14:textId="1A43AF0D" w:rsidR="00E1593B" w:rsidRPr="00E1593B" w:rsidRDefault="00B52B63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41</w:t>
            </w:r>
          </w:p>
        </w:tc>
        <w:tc>
          <w:tcPr>
            <w:tcW w:w="270" w:type="dxa"/>
          </w:tcPr>
          <w:p w14:paraId="7D94CBBB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5058BFBE" w14:textId="15E21ED1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188 </w:t>
            </w:r>
          </w:p>
        </w:tc>
      </w:tr>
      <w:tr w:rsidR="00E1593B" w:rsidRPr="00DD7702" w14:paraId="41E23981" w14:textId="77777777" w:rsidTr="0003165F">
        <w:trPr>
          <w:jc w:val="center"/>
        </w:trPr>
        <w:tc>
          <w:tcPr>
            <w:tcW w:w="3321" w:type="dxa"/>
          </w:tcPr>
          <w:p w14:paraId="35644419" w14:textId="77777777" w:rsidR="00E1593B" w:rsidRPr="00DD7702" w:rsidRDefault="00E1593B" w:rsidP="005709A9">
            <w:pPr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7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29548B9" w14:textId="1EC4E7A8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16,330 </w:t>
            </w:r>
          </w:p>
        </w:tc>
        <w:tc>
          <w:tcPr>
            <w:tcW w:w="254" w:type="dxa"/>
          </w:tcPr>
          <w:p w14:paraId="1413D2A7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</w:tcPr>
          <w:p w14:paraId="5785044B" w14:textId="02F7E68F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16,751 </w:t>
            </w:r>
          </w:p>
        </w:tc>
        <w:tc>
          <w:tcPr>
            <w:tcW w:w="270" w:type="dxa"/>
          </w:tcPr>
          <w:p w14:paraId="250290DB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E7BF2B4" w14:textId="085BA51F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20,</w:t>
            </w:r>
            <w:r w:rsidR="00B52B63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255</w:t>
            </w: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270" w:type="dxa"/>
            <w:gridSpan w:val="2"/>
          </w:tcPr>
          <w:p w14:paraId="241AD8BB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34F942CB" w14:textId="70EA621D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20,</w:t>
            </w:r>
            <w:r w:rsidR="00B52B63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496</w:t>
            </w: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270" w:type="dxa"/>
          </w:tcPr>
          <w:p w14:paraId="59843CD0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411DD3F3" w14:textId="76C4F543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13,439 </w:t>
            </w:r>
          </w:p>
        </w:tc>
        <w:tc>
          <w:tcPr>
            <w:tcW w:w="270" w:type="dxa"/>
            <w:gridSpan w:val="2"/>
          </w:tcPr>
          <w:p w14:paraId="3058E9B2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5E0A1207" w14:textId="317B138D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9,60</w:t>
            </w:r>
            <w:r w:rsidR="006F548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3</w:t>
            </w: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266" w:type="dxa"/>
          </w:tcPr>
          <w:p w14:paraId="43627182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</w:tcPr>
          <w:p w14:paraId="32A94F56" w14:textId="52F4A012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53" w:type="dxa"/>
            <w:gridSpan w:val="2"/>
          </w:tcPr>
          <w:p w14:paraId="2455582E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924B08D" w14:textId="0DADA796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1" w:type="dxa"/>
            <w:gridSpan w:val="2"/>
          </w:tcPr>
          <w:p w14:paraId="0F961B3E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</w:tcPr>
          <w:p w14:paraId="0C9FE37B" w14:textId="78A0450F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50,</w:t>
            </w:r>
            <w:r w:rsidR="00B52B63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024</w:t>
            </w: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270" w:type="dxa"/>
          </w:tcPr>
          <w:p w14:paraId="6CE6A3DF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67299912" w14:textId="27AECCBD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46,</w:t>
            </w:r>
            <w:r w:rsidR="00B52B63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850</w:t>
            </w: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</w:t>
            </w:r>
          </w:p>
        </w:tc>
      </w:tr>
      <w:tr w:rsidR="00E1593B" w:rsidRPr="002551EF" w14:paraId="7805B949" w14:textId="77777777" w:rsidTr="0003165F">
        <w:trPr>
          <w:jc w:val="center"/>
        </w:trPr>
        <w:tc>
          <w:tcPr>
            <w:tcW w:w="3321" w:type="dxa"/>
          </w:tcPr>
          <w:p w14:paraId="1EC4EE45" w14:textId="77777777" w:rsidR="00E1593B" w:rsidRPr="009D317A" w:rsidRDefault="00E1593B" w:rsidP="009B05FE">
            <w:pPr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9" w:type="dxa"/>
            <w:gridSpan w:val="2"/>
          </w:tcPr>
          <w:p w14:paraId="03F58FD5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" w:type="dxa"/>
          </w:tcPr>
          <w:p w14:paraId="7E9B8BC8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</w:tcPr>
          <w:p w14:paraId="304E7AB5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DC63FC1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95" w:type="dxa"/>
          </w:tcPr>
          <w:p w14:paraId="4988AC53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14:paraId="1B47C47F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gridSpan w:val="2"/>
          </w:tcPr>
          <w:p w14:paraId="2B49F589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F5D417D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99" w:type="dxa"/>
          </w:tcPr>
          <w:p w14:paraId="47A64581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2" w:type="dxa"/>
          </w:tcPr>
          <w:p w14:paraId="50C551AF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7" w:type="dxa"/>
            <w:gridSpan w:val="2"/>
          </w:tcPr>
          <w:p w14:paraId="3CDB8F06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4E0ABAF6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3" w:type="dxa"/>
          </w:tcPr>
          <w:p w14:paraId="0CB34AC8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3"/>
          </w:tcPr>
          <w:p w14:paraId="5548A535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3" w:type="dxa"/>
          </w:tcPr>
          <w:p w14:paraId="5EF6D831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gridSpan w:val="2"/>
          </w:tcPr>
          <w:p w14:paraId="3ED0A5E5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</w:tcPr>
          <w:p w14:paraId="657910B7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83241B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720D01AA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1593B" w:rsidRPr="002551EF" w14:paraId="7C26DBA4" w14:textId="77777777" w:rsidTr="00C1140B">
        <w:trPr>
          <w:jc w:val="center"/>
        </w:trPr>
        <w:tc>
          <w:tcPr>
            <w:tcW w:w="3321" w:type="dxa"/>
          </w:tcPr>
          <w:p w14:paraId="0EA22055" w14:textId="77777777" w:rsidR="00E1593B" w:rsidRPr="002551EF" w:rsidRDefault="00E1593B" w:rsidP="009B05FE">
            <w:pPr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1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899" w:type="dxa"/>
            <w:gridSpan w:val="2"/>
          </w:tcPr>
          <w:p w14:paraId="7CBF0543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" w:type="dxa"/>
          </w:tcPr>
          <w:p w14:paraId="4739D7DF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</w:tcPr>
          <w:p w14:paraId="111B5BA8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198071C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95" w:type="dxa"/>
          </w:tcPr>
          <w:p w14:paraId="2055972A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14:paraId="0E94DF82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gridSpan w:val="2"/>
          </w:tcPr>
          <w:p w14:paraId="004F2904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7E52710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99" w:type="dxa"/>
          </w:tcPr>
          <w:p w14:paraId="2D187BE3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2" w:type="dxa"/>
          </w:tcPr>
          <w:p w14:paraId="1F558B0F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7" w:type="dxa"/>
            <w:gridSpan w:val="2"/>
            <w:vAlign w:val="bottom"/>
          </w:tcPr>
          <w:p w14:paraId="2FC47EE4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2044AC66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3" w:type="dxa"/>
          </w:tcPr>
          <w:p w14:paraId="0596880B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3"/>
          </w:tcPr>
          <w:p w14:paraId="7AEDD04E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3" w:type="dxa"/>
          </w:tcPr>
          <w:p w14:paraId="105D3707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gridSpan w:val="2"/>
          </w:tcPr>
          <w:p w14:paraId="6314B03A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</w:tcPr>
          <w:p w14:paraId="2BB9931D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94D848C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7DE2AD7F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1593B" w:rsidRPr="007B7CF2" w14:paraId="1166053B" w14:textId="77777777" w:rsidTr="00CE4962">
        <w:trPr>
          <w:jc w:val="center"/>
        </w:trPr>
        <w:tc>
          <w:tcPr>
            <w:tcW w:w="3321" w:type="dxa"/>
            <w:vAlign w:val="bottom"/>
          </w:tcPr>
          <w:p w14:paraId="79C5222E" w14:textId="77777777" w:rsidR="00E1593B" w:rsidRPr="002551EF" w:rsidRDefault="00E1593B" w:rsidP="005709A9">
            <w:pPr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2551EF">
              <w:rPr>
                <w:rFonts w:asciiTheme="majorBidi" w:hAnsiTheme="majorBidi" w:cstheme="majorBidi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899" w:type="dxa"/>
            <w:gridSpan w:val="2"/>
          </w:tcPr>
          <w:p w14:paraId="1ABD2571" w14:textId="161C5485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15,053 </w:t>
            </w:r>
          </w:p>
        </w:tc>
        <w:tc>
          <w:tcPr>
            <w:tcW w:w="254" w:type="dxa"/>
          </w:tcPr>
          <w:p w14:paraId="655214B9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</w:tcPr>
          <w:p w14:paraId="18F1F1A6" w14:textId="57E33946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15,583 </w:t>
            </w:r>
          </w:p>
        </w:tc>
        <w:tc>
          <w:tcPr>
            <w:tcW w:w="270" w:type="dxa"/>
          </w:tcPr>
          <w:p w14:paraId="14D02B20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5" w:type="dxa"/>
          </w:tcPr>
          <w:p w14:paraId="1113187C" w14:textId="55F11611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="00B52B6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19</w:t>
            </w: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="00B52B6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825</w:t>
            </w: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270" w:type="dxa"/>
            <w:gridSpan w:val="2"/>
          </w:tcPr>
          <w:p w14:paraId="249F06D2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gridSpan w:val="2"/>
          </w:tcPr>
          <w:p w14:paraId="03D55B7E" w14:textId="07F26058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20,</w:t>
            </w:r>
            <w:r w:rsidR="00B52B6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108</w:t>
            </w: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270" w:type="dxa"/>
          </w:tcPr>
          <w:p w14:paraId="2B23A2E7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112D3F41" w14:textId="06F6054A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13,346 </w:t>
            </w:r>
          </w:p>
        </w:tc>
        <w:tc>
          <w:tcPr>
            <w:tcW w:w="242" w:type="dxa"/>
          </w:tcPr>
          <w:p w14:paraId="0FE05118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7" w:type="dxa"/>
            <w:gridSpan w:val="2"/>
          </w:tcPr>
          <w:p w14:paraId="2B93CD34" w14:textId="6C1A935D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9,52</w:t>
            </w:r>
            <w:r w:rsidR="00B52B6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</w:t>
            </w: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266" w:type="dxa"/>
          </w:tcPr>
          <w:p w14:paraId="6034024E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3" w:type="dxa"/>
          </w:tcPr>
          <w:p w14:paraId="46494FF0" w14:textId="4D3CF99D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  <w:gridSpan w:val="3"/>
          </w:tcPr>
          <w:p w14:paraId="058C8FB8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3" w:type="dxa"/>
          </w:tcPr>
          <w:p w14:paraId="7C723E09" w14:textId="3740D13B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1" w:type="dxa"/>
            <w:gridSpan w:val="2"/>
          </w:tcPr>
          <w:p w14:paraId="45C2E850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</w:tcPr>
          <w:p w14:paraId="61572771" w14:textId="674DDE19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48,</w:t>
            </w:r>
            <w:r w:rsidR="00B52B6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224</w:t>
            </w: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270" w:type="dxa"/>
          </w:tcPr>
          <w:p w14:paraId="679106D8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41C082C8" w14:textId="5742DAC9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45,</w:t>
            </w:r>
            <w:r w:rsidR="00B52B6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215</w:t>
            </w: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</w:t>
            </w:r>
          </w:p>
        </w:tc>
      </w:tr>
      <w:tr w:rsidR="00E1593B" w:rsidRPr="007B7CF2" w14:paraId="7E715290" w14:textId="77777777" w:rsidTr="00CE4962">
        <w:trPr>
          <w:jc w:val="center"/>
        </w:trPr>
        <w:tc>
          <w:tcPr>
            <w:tcW w:w="3321" w:type="dxa"/>
            <w:vAlign w:val="bottom"/>
          </w:tcPr>
          <w:p w14:paraId="11E3625B" w14:textId="77777777" w:rsidR="00E1593B" w:rsidRPr="002551EF" w:rsidRDefault="00E1593B" w:rsidP="005709A9">
            <w:pPr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2551EF">
              <w:rPr>
                <w:rFonts w:asciiTheme="majorBidi" w:hAnsiTheme="majorBidi" w:cstheme="majorBidi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899" w:type="dxa"/>
            <w:gridSpan w:val="2"/>
            <w:tcBorders>
              <w:bottom w:val="single" w:sz="4" w:space="0" w:color="auto"/>
            </w:tcBorders>
          </w:tcPr>
          <w:p w14:paraId="5B410031" w14:textId="0CACFC68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1,277 </w:t>
            </w:r>
          </w:p>
        </w:tc>
        <w:tc>
          <w:tcPr>
            <w:tcW w:w="254" w:type="dxa"/>
          </w:tcPr>
          <w:p w14:paraId="67B14E69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181A0097" w14:textId="635BE1B1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1,168 </w:t>
            </w:r>
          </w:p>
        </w:tc>
        <w:tc>
          <w:tcPr>
            <w:tcW w:w="270" w:type="dxa"/>
          </w:tcPr>
          <w:p w14:paraId="389570A8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</w:tcPr>
          <w:p w14:paraId="580FA1AA" w14:textId="3B8ED973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="00B52B6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430</w:t>
            </w: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270" w:type="dxa"/>
            <w:gridSpan w:val="2"/>
          </w:tcPr>
          <w:p w14:paraId="6AB9DF48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gridSpan w:val="2"/>
            <w:tcBorders>
              <w:bottom w:val="single" w:sz="4" w:space="0" w:color="auto"/>
            </w:tcBorders>
          </w:tcPr>
          <w:p w14:paraId="77B7B5E7" w14:textId="44FD32F2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="00B52B6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388</w:t>
            </w: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270" w:type="dxa"/>
          </w:tcPr>
          <w:p w14:paraId="5DCA5C92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374E3E68" w14:textId="0675F78D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93 </w:t>
            </w:r>
          </w:p>
        </w:tc>
        <w:tc>
          <w:tcPr>
            <w:tcW w:w="242" w:type="dxa"/>
          </w:tcPr>
          <w:p w14:paraId="4FBCEECD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7" w:type="dxa"/>
            <w:gridSpan w:val="2"/>
            <w:tcBorders>
              <w:bottom w:val="single" w:sz="4" w:space="0" w:color="auto"/>
            </w:tcBorders>
          </w:tcPr>
          <w:p w14:paraId="1E221234" w14:textId="76A69ED5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79 </w:t>
            </w:r>
          </w:p>
        </w:tc>
        <w:tc>
          <w:tcPr>
            <w:tcW w:w="266" w:type="dxa"/>
          </w:tcPr>
          <w:p w14:paraId="1C2125AA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</w:tcPr>
          <w:p w14:paraId="3EAEBD41" w14:textId="71283D93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  <w:gridSpan w:val="3"/>
          </w:tcPr>
          <w:p w14:paraId="509F3FED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</w:tcPr>
          <w:p w14:paraId="086454B9" w14:textId="2FCF1555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1" w:type="dxa"/>
            <w:gridSpan w:val="2"/>
          </w:tcPr>
          <w:p w14:paraId="0C12E6B9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14:paraId="4C29EC72" w14:textId="6ECAEF55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1,</w:t>
            </w:r>
            <w:r w:rsidR="00B52B6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800</w:t>
            </w: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270" w:type="dxa"/>
          </w:tcPr>
          <w:p w14:paraId="7F60B5D0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3C2BFC0D" w14:textId="477B59A4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1,</w:t>
            </w:r>
            <w:r w:rsidR="00B52B6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635</w:t>
            </w: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</w:t>
            </w:r>
          </w:p>
        </w:tc>
      </w:tr>
      <w:tr w:rsidR="00E1593B" w:rsidRPr="007B7CF2" w14:paraId="096DD6E5" w14:textId="77777777" w:rsidTr="0003165F">
        <w:trPr>
          <w:jc w:val="center"/>
        </w:trPr>
        <w:tc>
          <w:tcPr>
            <w:tcW w:w="3321" w:type="dxa"/>
          </w:tcPr>
          <w:p w14:paraId="5C796854" w14:textId="77777777" w:rsidR="00E1593B" w:rsidRPr="002551EF" w:rsidRDefault="00E1593B" w:rsidP="005709A9">
            <w:pPr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51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8A44ED5" w14:textId="34B7A6B6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16,330 </w:t>
            </w:r>
          </w:p>
        </w:tc>
        <w:tc>
          <w:tcPr>
            <w:tcW w:w="254" w:type="dxa"/>
          </w:tcPr>
          <w:p w14:paraId="127125F0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</w:tcPr>
          <w:p w14:paraId="19C91286" w14:textId="04837022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16,751 </w:t>
            </w:r>
          </w:p>
        </w:tc>
        <w:tc>
          <w:tcPr>
            <w:tcW w:w="270" w:type="dxa"/>
          </w:tcPr>
          <w:p w14:paraId="51D86A35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</w:tcPr>
          <w:p w14:paraId="766F50B0" w14:textId="7C7AC3E4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20,</w:t>
            </w:r>
            <w:r w:rsidR="00B52B63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255</w:t>
            </w: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270" w:type="dxa"/>
            <w:gridSpan w:val="2"/>
          </w:tcPr>
          <w:p w14:paraId="27775D2F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93EA79F" w14:textId="774DDD6D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20,</w:t>
            </w:r>
            <w:r w:rsidR="00B52B63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496</w:t>
            </w: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270" w:type="dxa"/>
          </w:tcPr>
          <w:p w14:paraId="63B1468B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22EC1CC9" w14:textId="1739DF45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13,439 </w:t>
            </w:r>
          </w:p>
        </w:tc>
        <w:tc>
          <w:tcPr>
            <w:tcW w:w="242" w:type="dxa"/>
          </w:tcPr>
          <w:p w14:paraId="57192023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9F2C5BD" w14:textId="1B8A2B52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9,60</w:t>
            </w:r>
            <w:r w:rsidR="00B52B63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3</w:t>
            </w: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266" w:type="dxa"/>
          </w:tcPr>
          <w:p w14:paraId="7198DA7E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</w:tcPr>
          <w:p w14:paraId="10031747" w14:textId="34E4411C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  <w:gridSpan w:val="3"/>
          </w:tcPr>
          <w:p w14:paraId="61A0A9E0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</w:tcPr>
          <w:p w14:paraId="6BA1E138" w14:textId="33A299A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1" w:type="dxa"/>
            <w:gridSpan w:val="2"/>
          </w:tcPr>
          <w:p w14:paraId="3C4A224C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</w:tcPr>
          <w:p w14:paraId="03128851" w14:textId="7E8A702C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50,</w:t>
            </w:r>
            <w:r w:rsidR="00B52B63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024</w:t>
            </w: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270" w:type="dxa"/>
          </w:tcPr>
          <w:p w14:paraId="79044292" w14:textId="77777777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337ACF42" w14:textId="0C3DFA62" w:rsidR="00E1593B" w:rsidRPr="00E1593B" w:rsidRDefault="00E1593B" w:rsidP="00437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46,</w:t>
            </w:r>
            <w:r w:rsidR="00B52B63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850</w:t>
            </w: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</w:t>
            </w:r>
          </w:p>
        </w:tc>
      </w:tr>
    </w:tbl>
    <w:p w14:paraId="1E572F3C" w14:textId="5322B9DF" w:rsidR="006F3C7A" w:rsidRDefault="006F3C7A" w:rsidP="006F3C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6418B15" w14:textId="77777777" w:rsidR="000165D8" w:rsidRDefault="000165D8" w:rsidP="006F3C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DB4CFCE" w14:textId="3C94D187" w:rsidR="003B720D" w:rsidRDefault="003B720D" w:rsidP="006F3C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436EAA8" w14:textId="6EF3A329" w:rsidR="003B720D" w:rsidRDefault="003B720D" w:rsidP="006F3C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14760" w:type="dxa"/>
        <w:jc w:val="center"/>
        <w:tblLayout w:type="fixed"/>
        <w:tblLook w:val="01E0" w:firstRow="1" w:lastRow="1" w:firstColumn="1" w:lastColumn="1" w:noHBand="0" w:noVBand="0"/>
      </w:tblPr>
      <w:tblGrid>
        <w:gridCol w:w="3321"/>
        <w:gridCol w:w="124"/>
        <w:gridCol w:w="775"/>
        <w:gridCol w:w="254"/>
        <w:gridCol w:w="921"/>
        <w:gridCol w:w="270"/>
        <w:gridCol w:w="895"/>
        <w:gridCol w:w="7"/>
        <w:gridCol w:w="263"/>
        <w:gridCol w:w="7"/>
        <w:gridCol w:w="899"/>
        <w:gridCol w:w="270"/>
        <w:gridCol w:w="899"/>
        <w:gridCol w:w="242"/>
        <w:gridCol w:w="28"/>
        <w:gridCol w:w="899"/>
        <w:gridCol w:w="266"/>
        <w:gridCol w:w="903"/>
        <w:gridCol w:w="236"/>
        <w:gridCol w:w="17"/>
        <w:gridCol w:w="17"/>
        <w:gridCol w:w="903"/>
        <w:gridCol w:w="248"/>
        <w:gridCol w:w="23"/>
        <w:gridCol w:w="901"/>
        <w:gridCol w:w="270"/>
        <w:gridCol w:w="902"/>
      </w:tblGrid>
      <w:tr w:rsidR="006F3C7A" w:rsidRPr="00DD7702" w14:paraId="5CEC810E" w14:textId="77777777" w:rsidTr="006F3C7A">
        <w:trPr>
          <w:trHeight w:val="74"/>
          <w:tblHeader/>
          <w:jc w:val="center"/>
        </w:trPr>
        <w:tc>
          <w:tcPr>
            <w:tcW w:w="3321" w:type="dxa"/>
            <w:vAlign w:val="bottom"/>
          </w:tcPr>
          <w:p w14:paraId="6FE06F7F" w14:textId="2E0BAF7A" w:rsidR="006F3C7A" w:rsidRPr="00DD7702" w:rsidRDefault="000165D8" w:rsidP="006F3C7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DD770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lastRenderedPageBreak/>
              <w:t>สำหรับงวด</w:t>
            </w:r>
            <w:r w:rsidR="005C61A0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เก้า</w:t>
            </w:r>
            <w:r w:rsidRPr="00DD770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เดือนสิ้นสุดวันที่</w:t>
            </w:r>
            <w:r w:rsidRPr="00DD770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2074" w:type="dxa"/>
            <w:gridSpan w:val="4"/>
          </w:tcPr>
          <w:p w14:paraId="10226036" w14:textId="77777777" w:rsidR="006F3C7A" w:rsidRPr="00DD7702" w:rsidRDefault="006F3C7A" w:rsidP="006F3C7A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D77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แฟชั่น</w:t>
            </w:r>
          </w:p>
        </w:tc>
        <w:tc>
          <w:tcPr>
            <w:tcW w:w="270" w:type="dxa"/>
          </w:tcPr>
          <w:p w14:paraId="11D1C1E0" w14:textId="77777777" w:rsidR="006F3C7A" w:rsidRPr="00DD7702" w:rsidRDefault="006F3C7A" w:rsidP="006F3C7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071" w:type="dxa"/>
            <w:gridSpan w:val="5"/>
          </w:tcPr>
          <w:p w14:paraId="37076214" w14:textId="77777777" w:rsidR="006F3C7A" w:rsidRPr="00DD7702" w:rsidRDefault="006F3C7A" w:rsidP="006F3C7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D770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ฟู้ดโปรดักส์</w:t>
            </w:r>
          </w:p>
        </w:tc>
        <w:tc>
          <w:tcPr>
            <w:tcW w:w="270" w:type="dxa"/>
          </w:tcPr>
          <w:p w14:paraId="314A597B" w14:textId="77777777" w:rsidR="006F3C7A" w:rsidRPr="00DD7702" w:rsidRDefault="006F3C7A" w:rsidP="006F3C7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068" w:type="dxa"/>
            <w:gridSpan w:val="4"/>
          </w:tcPr>
          <w:p w14:paraId="0C5790B7" w14:textId="77777777" w:rsidR="006F3C7A" w:rsidRPr="00DD7702" w:rsidRDefault="006F3C7A" w:rsidP="006F3C7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D770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ฮาร์ดไลน์</w:t>
            </w:r>
          </w:p>
        </w:tc>
        <w:tc>
          <w:tcPr>
            <w:tcW w:w="266" w:type="dxa"/>
          </w:tcPr>
          <w:p w14:paraId="16576578" w14:textId="77777777" w:rsidR="006F3C7A" w:rsidRPr="00DD7702" w:rsidRDefault="006F3C7A" w:rsidP="006F3C7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076" w:type="dxa"/>
            <w:gridSpan w:val="5"/>
          </w:tcPr>
          <w:p w14:paraId="31DC6DC8" w14:textId="77777777" w:rsidR="006F3C7A" w:rsidRPr="00DD7702" w:rsidRDefault="006F3C7A" w:rsidP="006F3C7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D77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การดำเนินงานที่ยกเลิก</w:t>
            </w:r>
          </w:p>
        </w:tc>
        <w:tc>
          <w:tcPr>
            <w:tcW w:w="248" w:type="dxa"/>
          </w:tcPr>
          <w:p w14:paraId="706C6C8B" w14:textId="77777777" w:rsidR="006F3C7A" w:rsidRPr="00DD7702" w:rsidRDefault="006F3C7A" w:rsidP="006F3C7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096" w:type="dxa"/>
            <w:gridSpan w:val="4"/>
          </w:tcPr>
          <w:p w14:paraId="0A8CF700" w14:textId="77777777" w:rsidR="006F3C7A" w:rsidRPr="00DD7702" w:rsidRDefault="006F3C7A" w:rsidP="006F3C7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DD77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</w:tr>
      <w:tr w:rsidR="006F3C7A" w:rsidRPr="00DD7702" w14:paraId="537D0072" w14:textId="77777777" w:rsidTr="006F3C7A">
        <w:trPr>
          <w:trHeight w:val="74"/>
          <w:tblHeader/>
          <w:jc w:val="center"/>
        </w:trPr>
        <w:tc>
          <w:tcPr>
            <w:tcW w:w="3321" w:type="dxa"/>
            <w:vAlign w:val="bottom"/>
          </w:tcPr>
          <w:p w14:paraId="781FEFEB" w14:textId="787B862C" w:rsidR="006F3C7A" w:rsidRPr="00DD7702" w:rsidRDefault="000165D8" w:rsidP="000165D8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    </w:t>
            </w:r>
            <w:r w:rsidR="005C61A0" w:rsidRPr="00DD770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3</w:t>
            </w:r>
            <w:r w:rsidR="005C61A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0 </w:t>
            </w:r>
            <w:r w:rsidR="005C61A0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899" w:type="dxa"/>
            <w:gridSpan w:val="2"/>
          </w:tcPr>
          <w:p w14:paraId="55966658" w14:textId="77777777" w:rsidR="006F3C7A" w:rsidRPr="00DD7702" w:rsidRDefault="006F3C7A" w:rsidP="006F3C7A">
            <w:pPr>
              <w:pStyle w:val="BodyText"/>
              <w:spacing w:after="0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D770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54" w:type="dxa"/>
          </w:tcPr>
          <w:p w14:paraId="05E119C3" w14:textId="77777777" w:rsidR="006F3C7A" w:rsidRPr="00DD7702" w:rsidRDefault="006F3C7A" w:rsidP="006F3C7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21" w:type="dxa"/>
          </w:tcPr>
          <w:p w14:paraId="23BBD28F" w14:textId="77777777" w:rsidR="006F3C7A" w:rsidRPr="00DD7702" w:rsidRDefault="006F3C7A" w:rsidP="006F3C7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D770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2561</w:t>
            </w:r>
          </w:p>
        </w:tc>
        <w:tc>
          <w:tcPr>
            <w:tcW w:w="270" w:type="dxa"/>
          </w:tcPr>
          <w:p w14:paraId="77898FE9" w14:textId="77777777" w:rsidR="006F3C7A" w:rsidRPr="00DD7702" w:rsidRDefault="006F3C7A" w:rsidP="006F3C7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02" w:type="dxa"/>
            <w:gridSpan w:val="2"/>
          </w:tcPr>
          <w:p w14:paraId="344FCF49" w14:textId="77777777" w:rsidR="006F3C7A" w:rsidRPr="00DD7702" w:rsidRDefault="006F3C7A" w:rsidP="006F3C7A">
            <w:pPr>
              <w:pStyle w:val="BodyText"/>
              <w:spacing w:after="0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D770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70" w:type="dxa"/>
            <w:gridSpan w:val="2"/>
          </w:tcPr>
          <w:p w14:paraId="74CFEF6B" w14:textId="77777777" w:rsidR="006F3C7A" w:rsidRPr="00DD7702" w:rsidRDefault="006F3C7A" w:rsidP="006F3C7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899" w:type="dxa"/>
          </w:tcPr>
          <w:p w14:paraId="4FAA7672" w14:textId="77777777" w:rsidR="006F3C7A" w:rsidRPr="00DD7702" w:rsidRDefault="006F3C7A" w:rsidP="006F3C7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D770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2561</w:t>
            </w:r>
          </w:p>
        </w:tc>
        <w:tc>
          <w:tcPr>
            <w:tcW w:w="270" w:type="dxa"/>
          </w:tcPr>
          <w:p w14:paraId="598EC8AE" w14:textId="77777777" w:rsidR="006F3C7A" w:rsidRPr="00DD7702" w:rsidRDefault="006F3C7A" w:rsidP="006F3C7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899" w:type="dxa"/>
          </w:tcPr>
          <w:p w14:paraId="36347694" w14:textId="77777777" w:rsidR="006F3C7A" w:rsidRPr="00DD7702" w:rsidRDefault="006F3C7A" w:rsidP="006F3C7A">
            <w:pPr>
              <w:pStyle w:val="BodyText"/>
              <w:spacing w:after="0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D770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70" w:type="dxa"/>
            <w:gridSpan w:val="2"/>
          </w:tcPr>
          <w:p w14:paraId="15B5E981" w14:textId="77777777" w:rsidR="006F3C7A" w:rsidRPr="00DD7702" w:rsidRDefault="006F3C7A" w:rsidP="006F3C7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899" w:type="dxa"/>
          </w:tcPr>
          <w:p w14:paraId="681BC4E3" w14:textId="77777777" w:rsidR="006F3C7A" w:rsidRPr="00DD7702" w:rsidRDefault="006F3C7A" w:rsidP="006F3C7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D770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2561</w:t>
            </w:r>
          </w:p>
        </w:tc>
        <w:tc>
          <w:tcPr>
            <w:tcW w:w="266" w:type="dxa"/>
          </w:tcPr>
          <w:p w14:paraId="0C5D1A40" w14:textId="77777777" w:rsidR="006F3C7A" w:rsidRPr="00DD7702" w:rsidRDefault="006F3C7A" w:rsidP="006F3C7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03" w:type="dxa"/>
          </w:tcPr>
          <w:p w14:paraId="18C55A87" w14:textId="77777777" w:rsidR="006F3C7A" w:rsidRPr="00DD7702" w:rsidRDefault="006F3C7A" w:rsidP="006F3C7A">
            <w:pPr>
              <w:pStyle w:val="BodyText"/>
              <w:spacing w:after="0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D770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36" w:type="dxa"/>
          </w:tcPr>
          <w:p w14:paraId="662EBCB1" w14:textId="77777777" w:rsidR="006F3C7A" w:rsidRPr="00DD7702" w:rsidRDefault="006F3C7A" w:rsidP="006F3C7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37" w:type="dxa"/>
            <w:gridSpan w:val="3"/>
          </w:tcPr>
          <w:p w14:paraId="50994D30" w14:textId="77777777" w:rsidR="006F3C7A" w:rsidRPr="00DD7702" w:rsidRDefault="006F3C7A" w:rsidP="006F3C7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D770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2561</w:t>
            </w:r>
          </w:p>
        </w:tc>
        <w:tc>
          <w:tcPr>
            <w:tcW w:w="248" w:type="dxa"/>
          </w:tcPr>
          <w:p w14:paraId="24331271" w14:textId="77777777" w:rsidR="006F3C7A" w:rsidRPr="00DD7702" w:rsidRDefault="006F3C7A" w:rsidP="006F3C7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24" w:type="dxa"/>
            <w:gridSpan w:val="2"/>
          </w:tcPr>
          <w:p w14:paraId="6A0080F4" w14:textId="77777777" w:rsidR="006F3C7A" w:rsidRPr="00DD7702" w:rsidRDefault="006F3C7A" w:rsidP="006F3C7A">
            <w:pPr>
              <w:pStyle w:val="BodyText"/>
              <w:spacing w:after="0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D770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305FFF50" w14:textId="77777777" w:rsidR="006F3C7A" w:rsidRPr="00DD7702" w:rsidRDefault="006F3C7A" w:rsidP="006F3C7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02" w:type="dxa"/>
          </w:tcPr>
          <w:p w14:paraId="3A7C740E" w14:textId="77777777" w:rsidR="006F3C7A" w:rsidRPr="00DD7702" w:rsidRDefault="006F3C7A" w:rsidP="006F3C7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D770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2561</w:t>
            </w:r>
          </w:p>
        </w:tc>
      </w:tr>
      <w:tr w:rsidR="006F3C7A" w:rsidRPr="00DD7702" w14:paraId="5570D979" w14:textId="77777777" w:rsidTr="006F3C7A">
        <w:trPr>
          <w:trHeight w:val="74"/>
          <w:tblHeader/>
          <w:jc w:val="center"/>
        </w:trPr>
        <w:tc>
          <w:tcPr>
            <w:tcW w:w="3321" w:type="dxa"/>
            <w:vAlign w:val="bottom"/>
          </w:tcPr>
          <w:p w14:paraId="7D86FA90" w14:textId="77777777" w:rsidR="006F3C7A" w:rsidRPr="00DD7702" w:rsidRDefault="006F3C7A" w:rsidP="006F3C7A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439" w:type="dxa"/>
            <w:gridSpan w:val="26"/>
          </w:tcPr>
          <w:p w14:paraId="3E476EC2" w14:textId="77777777" w:rsidR="006F3C7A" w:rsidRPr="00DD7702" w:rsidRDefault="006F3C7A" w:rsidP="006F3C7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D770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E1593B" w:rsidRPr="00DD7702" w14:paraId="1CEAEF03" w14:textId="77777777" w:rsidTr="00CE4962">
        <w:trPr>
          <w:jc w:val="center"/>
        </w:trPr>
        <w:tc>
          <w:tcPr>
            <w:tcW w:w="3321" w:type="dxa"/>
            <w:vAlign w:val="bottom"/>
            <w:hideMark/>
          </w:tcPr>
          <w:p w14:paraId="6553DE5B" w14:textId="77777777" w:rsidR="00E1593B" w:rsidRPr="00DD7702" w:rsidRDefault="00E1593B" w:rsidP="004144D6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D770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899" w:type="dxa"/>
            <w:gridSpan w:val="2"/>
          </w:tcPr>
          <w:p w14:paraId="5D863C5F" w14:textId="4E609D55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50,634</w:t>
            </w:r>
          </w:p>
        </w:tc>
        <w:tc>
          <w:tcPr>
            <w:tcW w:w="254" w:type="dxa"/>
          </w:tcPr>
          <w:p w14:paraId="01C6F743" w14:textId="77777777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</w:tcPr>
          <w:p w14:paraId="49086449" w14:textId="6B80B1D9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49,992</w:t>
            </w:r>
          </w:p>
        </w:tc>
        <w:tc>
          <w:tcPr>
            <w:tcW w:w="270" w:type="dxa"/>
          </w:tcPr>
          <w:p w14:paraId="61FC1F09" w14:textId="77777777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gridSpan w:val="2"/>
          </w:tcPr>
          <w:p w14:paraId="203F76EF" w14:textId="7940CD13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62,</w:t>
            </w:r>
            <w:r w:rsidR="00D74F6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147</w:t>
            </w:r>
          </w:p>
        </w:tc>
        <w:tc>
          <w:tcPr>
            <w:tcW w:w="270" w:type="dxa"/>
            <w:gridSpan w:val="2"/>
          </w:tcPr>
          <w:p w14:paraId="3DC2806C" w14:textId="77777777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69C581A7" w14:textId="488F6127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</w:t>
            </w:r>
            <w:r w:rsidR="00D74F6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0</w:t>
            </w: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="00D74F6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772</w:t>
            </w:r>
          </w:p>
        </w:tc>
        <w:tc>
          <w:tcPr>
            <w:tcW w:w="270" w:type="dxa"/>
          </w:tcPr>
          <w:p w14:paraId="590BDC60" w14:textId="77777777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3712409E" w14:textId="4F43EB43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36,213</w:t>
            </w:r>
          </w:p>
        </w:tc>
        <w:tc>
          <w:tcPr>
            <w:tcW w:w="270" w:type="dxa"/>
            <w:gridSpan w:val="2"/>
          </w:tcPr>
          <w:p w14:paraId="5245BCE6" w14:textId="77777777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586C92AE" w14:textId="7BA55336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29,261</w:t>
            </w:r>
          </w:p>
        </w:tc>
        <w:tc>
          <w:tcPr>
            <w:tcW w:w="266" w:type="dxa"/>
          </w:tcPr>
          <w:p w14:paraId="5843EFDB" w14:textId="77777777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3" w:type="dxa"/>
          </w:tcPr>
          <w:p w14:paraId="41558BCF" w14:textId="107631B6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6" w:type="dxa"/>
          </w:tcPr>
          <w:p w14:paraId="09E16995" w14:textId="77777777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7" w:type="dxa"/>
            <w:gridSpan w:val="3"/>
          </w:tcPr>
          <w:p w14:paraId="279C2364" w14:textId="215DC698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11,842</w:t>
            </w:r>
          </w:p>
        </w:tc>
        <w:tc>
          <w:tcPr>
            <w:tcW w:w="248" w:type="dxa"/>
          </w:tcPr>
          <w:p w14:paraId="2C0677E4" w14:textId="77777777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4" w:type="dxa"/>
            <w:gridSpan w:val="2"/>
          </w:tcPr>
          <w:p w14:paraId="0F322106" w14:textId="5CEA12B6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14</w:t>
            </w:r>
            <w:r w:rsidR="002A203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</w:t>
            </w: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="002A203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994</w:t>
            </w:r>
          </w:p>
        </w:tc>
        <w:tc>
          <w:tcPr>
            <w:tcW w:w="270" w:type="dxa"/>
          </w:tcPr>
          <w:p w14:paraId="1129A9B1" w14:textId="77777777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065F9BDC" w14:textId="06112B7E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15</w:t>
            </w:r>
            <w:r w:rsidR="002A203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</w:t>
            </w: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="002A203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867</w:t>
            </w:r>
          </w:p>
        </w:tc>
      </w:tr>
      <w:tr w:rsidR="00E1593B" w:rsidRPr="00DD7702" w14:paraId="5BB08C3F" w14:textId="77777777" w:rsidTr="00CE4962">
        <w:trPr>
          <w:jc w:val="center"/>
        </w:trPr>
        <w:tc>
          <w:tcPr>
            <w:tcW w:w="3321" w:type="dxa"/>
            <w:vAlign w:val="bottom"/>
            <w:hideMark/>
          </w:tcPr>
          <w:p w14:paraId="7BE00061" w14:textId="77777777" w:rsidR="00E1593B" w:rsidRPr="00DD7702" w:rsidRDefault="00E1593B" w:rsidP="004144D6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  <w:rtl/>
                <w:cs/>
                <w:lang w:eastAsia="en-GB" w:bidi="ar-SA"/>
              </w:rPr>
            </w:pPr>
            <w:r w:rsidRPr="00DD770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7B9594" w14:textId="0F70DC92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27,671</w:t>
            </w:r>
          </w:p>
        </w:tc>
        <w:tc>
          <w:tcPr>
            <w:tcW w:w="254" w:type="dxa"/>
          </w:tcPr>
          <w:p w14:paraId="2F2630D9" w14:textId="77777777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2CC5C1" w14:textId="77CA98CA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5,182</w:t>
            </w:r>
          </w:p>
        </w:tc>
        <w:tc>
          <w:tcPr>
            <w:tcW w:w="270" w:type="dxa"/>
          </w:tcPr>
          <w:p w14:paraId="3BAB5D8C" w14:textId="77777777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3094EF" w14:textId="46083FE6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</w:t>
            </w:r>
            <w:r w:rsidR="00D74F6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652</w:t>
            </w:r>
          </w:p>
        </w:tc>
        <w:tc>
          <w:tcPr>
            <w:tcW w:w="270" w:type="dxa"/>
            <w:gridSpan w:val="2"/>
          </w:tcPr>
          <w:p w14:paraId="3ACE5CD5" w14:textId="77777777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CC2036" w14:textId="3F8EFA06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</w:t>
            </w:r>
            <w:r w:rsidR="00D74F6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490</w:t>
            </w:r>
          </w:p>
        </w:tc>
        <w:tc>
          <w:tcPr>
            <w:tcW w:w="270" w:type="dxa"/>
          </w:tcPr>
          <w:p w14:paraId="46FC805F" w14:textId="77777777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D5A4A9" w14:textId="2AEA5FE0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645</w:t>
            </w:r>
          </w:p>
        </w:tc>
        <w:tc>
          <w:tcPr>
            <w:tcW w:w="270" w:type="dxa"/>
            <w:gridSpan w:val="2"/>
          </w:tcPr>
          <w:p w14:paraId="221AD3AB" w14:textId="77777777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370CA7" w14:textId="7C6CEA04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333</w:t>
            </w:r>
          </w:p>
        </w:tc>
        <w:tc>
          <w:tcPr>
            <w:tcW w:w="266" w:type="dxa"/>
          </w:tcPr>
          <w:p w14:paraId="2CED5216" w14:textId="77777777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72F3BB" w14:textId="795A8CE4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6" w:type="dxa"/>
          </w:tcPr>
          <w:p w14:paraId="7FFD0952" w14:textId="77777777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5B9E6E" w14:textId="21DC072F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841</w:t>
            </w:r>
          </w:p>
        </w:tc>
        <w:tc>
          <w:tcPr>
            <w:tcW w:w="248" w:type="dxa"/>
          </w:tcPr>
          <w:p w14:paraId="3AD99D61" w14:textId="77777777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776DA7" w14:textId="110C4F66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29,968</w:t>
            </w:r>
          </w:p>
        </w:tc>
        <w:tc>
          <w:tcPr>
            <w:tcW w:w="270" w:type="dxa"/>
          </w:tcPr>
          <w:p w14:paraId="05B66A3A" w14:textId="77777777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15DC48" w14:textId="204EADCF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7,846</w:t>
            </w:r>
          </w:p>
        </w:tc>
      </w:tr>
      <w:tr w:rsidR="00E1593B" w:rsidRPr="00DD7702" w14:paraId="4963446A" w14:textId="77777777" w:rsidTr="00CE4962">
        <w:trPr>
          <w:trHeight w:val="60"/>
          <w:jc w:val="center"/>
        </w:trPr>
        <w:tc>
          <w:tcPr>
            <w:tcW w:w="3321" w:type="dxa"/>
            <w:vAlign w:val="bottom"/>
            <w:hideMark/>
          </w:tcPr>
          <w:p w14:paraId="1F0141C7" w14:textId="77777777" w:rsidR="00E1593B" w:rsidRPr="00DD7702" w:rsidRDefault="00E1593B" w:rsidP="004144D6">
            <w:pPr>
              <w:ind w:right="-115"/>
              <w:rPr>
                <w:rFonts w:asciiTheme="majorBidi" w:hAnsiTheme="majorBidi" w:cstheme="majorBidi"/>
                <w:sz w:val="28"/>
                <w:szCs w:val="28"/>
                <w:lang w:eastAsia="en-GB" w:bidi="ar-SA"/>
              </w:rPr>
            </w:pPr>
            <w:r w:rsidRPr="00DD770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ตามส่วนงาน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45308F" w14:textId="056EA90E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78,305</w:t>
            </w:r>
          </w:p>
        </w:tc>
        <w:tc>
          <w:tcPr>
            <w:tcW w:w="254" w:type="dxa"/>
          </w:tcPr>
          <w:p w14:paraId="0F649972" w14:textId="77777777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5F666F" w14:textId="0158432D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55,174</w:t>
            </w:r>
          </w:p>
        </w:tc>
        <w:tc>
          <w:tcPr>
            <w:tcW w:w="270" w:type="dxa"/>
          </w:tcPr>
          <w:p w14:paraId="63E976C1" w14:textId="77777777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7DC06E" w14:textId="1CADAE5B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6</w:t>
            </w:r>
            <w:r w:rsidR="00D74F6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3</w:t>
            </w: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="00D74F6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799</w:t>
            </w:r>
          </w:p>
        </w:tc>
        <w:tc>
          <w:tcPr>
            <w:tcW w:w="270" w:type="dxa"/>
            <w:gridSpan w:val="2"/>
          </w:tcPr>
          <w:p w14:paraId="094BE82C" w14:textId="77777777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1699E7" w14:textId="65CAE8A5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62,</w:t>
            </w:r>
            <w:r w:rsidR="00D74F6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262</w:t>
            </w:r>
          </w:p>
        </w:tc>
        <w:tc>
          <w:tcPr>
            <w:tcW w:w="270" w:type="dxa"/>
          </w:tcPr>
          <w:p w14:paraId="3E1B1C6B" w14:textId="77777777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1E051F" w14:textId="645C5E90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36,858</w:t>
            </w:r>
          </w:p>
        </w:tc>
        <w:tc>
          <w:tcPr>
            <w:tcW w:w="270" w:type="dxa"/>
            <w:gridSpan w:val="2"/>
          </w:tcPr>
          <w:p w14:paraId="67B73E57" w14:textId="77777777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DF85C4" w14:textId="46A4A51F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29,594</w:t>
            </w:r>
          </w:p>
        </w:tc>
        <w:tc>
          <w:tcPr>
            <w:tcW w:w="266" w:type="dxa"/>
          </w:tcPr>
          <w:p w14:paraId="491B9B33" w14:textId="77777777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1DDC0D" w14:textId="355F8096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6" w:type="dxa"/>
          </w:tcPr>
          <w:p w14:paraId="6B8FC778" w14:textId="77777777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7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E44441" w14:textId="2BD4CAAB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12,683</w:t>
            </w:r>
          </w:p>
        </w:tc>
        <w:tc>
          <w:tcPr>
            <w:tcW w:w="248" w:type="dxa"/>
          </w:tcPr>
          <w:p w14:paraId="211B1641" w14:textId="77777777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318EA3" w14:textId="3F10E3E5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17</w:t>
            </w:r>
            <w:r w:rsidR="002A203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8</w:t>
            </w: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="002A203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962</w:t>
            </w:r>
          </w:p>
        </w:tc>
        <w:tc>
          <w:tcPr>
            <w:tcW w:w="270" w:type="dxa"/>
          </w:tcPr>
          <w:p w14:paraId="3339C095" w14:textId="77777777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9DE4E7" w14:textId="5A26BD9D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159,</w:t>
            </w:r>
            <w:r w:rsidR="002A203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713</w:t>
            </w:r>
          </w:p>
        </w:tc>
      </w:tr>
      <w:tr w:rsidR="00E1593B" w:rsidRPr="00DD7702" w14:paraId="5FFC27B7" w14:textId="77777777" w:rsidTr="00CE4962">
        <w:trPr>
          <w:trHeight w:val="332"/>
          <w:jc w:val="center"/>
        </w:trPr>
        <w:tc>
          <w:tcPr>
            <w:tcW w:w="3321" w:type="dxa"/>
            <w:hideMark/>
          </w:tcPr>
          <w:p w14:paraId="00446FD4" w14:textId="77777777" w:rsidR="00E1593B" w:rsidRPr="00DD7702" w:rsidRDefault="00E1593B" w:rsidP="006F3C7A">
            <w:pPr>
              <w:shd w:val="clear" w:color="auto" w:fill="FFFFFF"/>
              <w:tabs>
                <w:tab w:val="clear" w:pos="227"/>
                <w:tab w:val="left" w:pos="0"/>
              </w:tabs>
              <w:ind w:left="180" w:right="-79" w:hanging="198"/>
              <w:rPr>
                <w:rFonts w:asciiTheme="majorBidi" w:hAnsiTheme="majorBidi" w:cstheme="majorBidi"/>
                <w:sz w:val="28"/>
                <w:szCs w:val="28"/>
                <w:lang w:eastAsia="en-GB" w:bidi="ar-SA"/>
              </w:rPr>
            </w:pPr>
            <w:r w:rsidRPr="00DD770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กำไร (ขาดทุน) ตามส่วนงาน</w:t>
            </w:r>
            <w:r w:rsidRPr="00DD770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ก่อนหักภาษีเงินได้</w:t>
            </w:r>
          </w:p>
        </w:tc>
        <w:tc>
          <w:tcPr>
            <w:tcW w:w="899" w:type="dxa"/>
            <w:gridSpan w:val="2"/>
          </w:tcPr>
          <w:p w14:paraId="4BD25F1A" w14:textId="77777777" w:rsidR="00E1593B" w:rsidRPr="00E1593B" w:rsidRDefault="00E1593B">
            <w:pPr>
              <w:pStyle w:val="acctfourfigures"/>
              <w:tabs>
                <w:tab w:val="decimal" w:pos="682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  <w:p w14:paraId="1DFC9286" w14:textId="2046815F" w:rsidR="00E1593B" w:rsidRPr="00E1593B" w:rsidRDefault="00E1593B" w:rsidP="004E0B4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12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3,92</w:t>
            </w:r>
            <w:r w:rsidR="00D74F60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6</w:t>
            </w:r>
          </w:p>
        </w:tc>
        <w:tc>
          <w:tcPr>
            <w:tcW w:w="254" w:type="dxa"/>
          </w:tcPr>
          <w:p w14:paraId="7D8DD24D" w14:textId="77777777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</w:tcPr>
          <w:p w14:paraId="28913CC4" w14:textId="77777777" w:rsidR="00E1593B" w:rsidRPr="00E1593B" w:rsidRDefault="00E1593B">
            <w:pPr>
              <w:pStyle w:val="acctfourfigures"/>
              <w:tabs>
                <w:tab w:val="decimal" w:pos="682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  <w:p w14:paraId="0EBAEA11" w14:textId="66D5009F" w:rsidR="00E1593B" w:rsidRPr="00E1593B" w:rsidRDefault="00E1593B" w:rsidP="004E0B4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12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 xml:space="preserve"> 6,863 </w:t>
            </w:r>
          </w:p>
        </w:tc>
        <w:tc>
          <w:tcPr>
            <w:tcW w:w="270" w:type="dxa"/>
          </w:tcPr>
          <w:p w14:paraId="33B236CA" w14:textId="77777777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gridSpan w:val="2"/>
          </w:tcPr>
          <w:p w14:paraId="1485B04D" w14:textId="77777777" w:rsidR="00E1593B" w:rsidRPr="00E1593B" w:rsidRDefault="00E1593B">
            <w:pPr>
              <w:pStyle w:val="acctfourfigures"/>
              <w:tabs>
                <w:tab w:val="decimal" w:pos="682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  <w:p w14:paraId="4FF969D9" w14:textId="6D330AF7" w:rsidR="00E1593B" w:rsidRPr="00E1593B" w:rsidRDefault="00E1593B" w:rsidP="004E0B4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12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 xml:space="preserve"> 1,48</w:t>
            </w:r>
            <w:r w:rsidR="00D74F60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7</w:t>
            </w:r>
            <w:r w:rsidRPr="00E1593B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 xml:space="preserve"> </w:t>
            </w:r>
          </w:p>
        </w:tc>
        <w:tc>
          <w:tcPr>
            <w:tcW w:w="270" w:type="dxa"/>
            <w:gridSpan w:val="2"/>
          </w:tcPr>
          <w:p w14:paraId="2E5E8E76" w14:textId="77777777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2DC170DA" w14:textId="77777777" w:rsidR="00E1593B" w:rsidRPr="00E1593B" w:rsidRDefault="00E1593B">
            <w:pPr>
              <w:pStyle w:val="acctfourfigures"/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 xml:space="preserve"> </w:t>
            </w:r>
          </w:p>
          <w:p w14:paraId="262F7B2E" w14:textId="711336E8" w:rsidR="00E1593B" w:rsidRPr="00E1593B" w:rsidRDefault="00E1593B" w:rsidP="004E0B4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12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 xml:space="preserve">1,696 </w:t>
            </w:r>
          </w:p>
        </w:tc>
        <w:tc>
          <w:tcPr>
            <w:tcW w:w="270" w:type="dxa"/>
          </w:tcPr>
          <w:p w14:paraId="06954B3D" w14:textId="77777777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092E48B6" w14:textId="77777777" w:rsidR="00E1593B" w:rsidRPr="00E1593B" w:rsidRDefault="00E1593B">
            <w:pPr>
              <w:pStyle w:val="acctfourfigures"/>
              <w:tabs>
                <w:tab w:val="decimal" w:pos="682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 xml:space="preserve"> </w:t>
            </w:r>
          </w:p>
          <w:p w14:paraId="064237A9" w14:textId="6234C009" w:rsidR="00E1593B" w:rsidRPr="00E1593B" w:rsidRDefault="00E1593B" w:rsidP="004E0B4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12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2,13</w:t>
            </w:r>
            <w:r w:rsidR="00D74F60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6</w:t>
            </w:r>
            <w:r w:rsidRPr="00E1593B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 xml:space="preserve"> </w:t>
            </w:r>
          </w:p>
        </w:tc>
        <w:tc>
          <w:tcPr>
            <w:tcW w:w="270" w:type="dxa"/>
            <w:gridSpan w:val="2"/>
          </w:tcPr>
          <w:p w14:paraId="355E0A7D" w14:textId="77777777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01DE01B8" w14:textId="77777777" w:rsidR="00E1593B" w:rsidRPr="00E1593B" w:rsidRDefault="00E1593B">
            <w:pPr>
              <w:pStyle w:val="acctfourfigures"/>
              <w:tabs>
                <w:tab w:val="decimal" w:pos="682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  <w:p w14:paraId="6E083963" w14:textId="3CF4AC29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1,793 </w:t>
            </w:r>
          </w:p>
        </w:tc>
        <w:tc>
          <w:tcPr>
            <w:tcW w:w="266" w:type="dxa"/>
          </w:tcPr>
          <w:p w14:paraId="4C8E8446" w14:textId="77777777" w:rsidR="00E1593B" w:rsidRPr="00E1593B" w:rsidRDefault="00E1593B" w:rsidP="004E0B4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12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3" w:type="dxa"/>
          </w:tcPr>
          <w:p w14:paraId="117D8335" w14:textId="77777777" w:rsidR="00E1593B" w:rsidRPr="00E1593B" w:rsidRDefault="00E1593B">
            <w:pPr>
              <w:pStyle w:val="acctfourfigures"/>
              <w:tabs>
                <w:tab w:val="decimal" w:pos="607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  <w:p w14:paraId="39486291" w14:textId="171F385C" w:rsidR="00E1593B" w:rsidRPr="00E1593B" w:rsidRDefault="00E1593B" w:rsidP="00130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6" w:type="dxa"/>
          </w:tcPr>
          <w:p w14:paraId="28FA22AE" w14:textId="77777777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7" w:type="dxa"/>
            <w:gridSpan w:val="3"/>
          </w:tcPr>
          <w:p w14:paraId="23C1EC6D" w14:textId="77777777" w:rsidR="00E1593B" w:rsidRPr="00E1593B" w:rsidRDefault="00E1593B">
            <w:pPr>
              <w:tabs>
                <w:tab w:val="clear" w:pos="680"/>
                <w:tab w:val="decimal" w:pos="682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6FA12BC9" w14:textId="6197E49E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(1,067)</w:t>
            </w:r>
          </w:p>
        </w:tc>
        <w:tc>
          <w:tcPr>
            <w:tcW w:w="248" w:type="dxa"/>
          </w:tcPr>
          <w:p w14:paraId="1519C425" w14:textId="77777777" w:rsidR="00E1593B" w:rsidRPr="00E1593B" w:rsidRDefault="00E1593B" w:rsidP="004E0B4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12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24" w:type="dxa"/>
            <w:gridSpan w:val="2"/>
          </w:tcPr>
          <w:p w14:paraId="1B2A6521" w14:textId="77777777" w:rsidR="00E1593B" w:rsidRPr="00E1593B" w:rsidRDefault="00E1593B">
            <w:pPr>
              <w:pStyle w:val="acctfourfigures"/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  <w:p w14:paraId="79C269BA" w14:textId="461174A9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7,54</w:t>
            </w:r>
            <w:r w:rsidR="000B33D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</w:t>
            </w:r>
          </w:p>
        </w:tc>
        <w:tc>
          <w:tcPr>
            <w:tcW w:w="270" w:type="dxa"/>
          </w:tcPr>
          <w:p w14:paraId="325F0E84" w14:textId="77777777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0F43D257" w14:textId="77777777" w:rsidR="00E1593B" w:rsidRPr="00E1593B" w:rsidRDefault="00E1593B">
            <w:pPr>
              <w:pStyle w:val="acctfourfigures"/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  <w:p w14:paraId="76741FFD" w14:textId="37E9068F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9,285</w:t>
            </w:r>
          </w:p>
        </w:tc>
      </w:tr>
      <w:tr w:rsidR="00E1593B" w:rsidRPr="00DD7702" w14:paraId="6DCEE35F" w14:textId="77777777" w:rsidTr="00C1140B">
        <w:trPr>
          <w:trHeight w:val="632"/>
          <w:jc w:val="center"/>
        </w:trPr>
        <w:tc>
          <w:tcPr>
            <w:tcW w:w="3445" w:type="dxa"/>
            <w:gridSpan w:val="2"/>
            <w:vAlign w:val="bottom"/>
          </w:tcPr>
          <w:p w14:paraId="728F9F6B" w14:textId="05A053B0" w:rsidR="000C6855" w:rsidRPr="00E1593B" w:rsidRDefault="001275F3" w:rsidP="00661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7" w:right="-142" w:hanging="18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GB"/>
              </w:rPr>
              <w:t>กำไร (ขาดทุน)</w:t>
            </w:r>
            <w:r w:rsidR="000C6855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GB"/>
              </w:rPr>
              <w:t xml:space="preserve"> ตามส่วนงานก่อนหักดอกเบี้ย ภาษีเงินได้ ค่าเสื่อมราคาและค่าตัดจำหน่าย</w:t>
            </w:r>
          </w:p>
        </w:tc>
        <w:tc>
          <w:tcPr>
            <w:tcW w:w="775" w:type="dxa"/>
          </w:tcPr>
          <w:p w14:paraId="6350A9D4" w14:textId="77777777" w:rsidR="006610AF" w:rsidRDefault="006610AF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ind w:right="-123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0AE3C9FB" w14:textId="49006AB1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ind w:right="-12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8,31</w:t>
            </w:r>
            <w:r w:rsidR="001E5FDF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</w:t>
            </w:r>
          </w:p>
        </w:tc>
        <w:tc>
          <w:tcPr>
            <w:tcW w:w="254" w:type="dxa"/>
          </w:tcPr>
          <w:p w14:paraId="5FC84A45" w14:textId="77777777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</w:tcPr>
          <w:p w14:paraId="64CDBAF1" w14:textId="77777777" w:rsidR="00807E34" w:rsidRDefault="00807E34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right="-123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  <w:p w14:paraId="21D619BA" w14:textId="44009129" w:rsidR="00E1593B" w:rsidRPr="00E1593B" w:rsidRDefault="00807E34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807E34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11,609</w:t>
            </w:r>
          </w:p>
        </w:tc>
        <w:tc>
          <w:tcPr>
            <w:tcW w:w="270" w:type="dxa"/>
          </w:tcPr>
          <w:p w14:paraId="2DA5B430" w14:textId="77777777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gridSpan w:val="2"/>
          </w:tcPr>
          <w:p w14:paraId="27D3B0FE" w14:textId="77777777" w:rsidR="00E1593B" w:rsidRPr="00E1593B" w:rsidRDefault="00E1593B">
            <w:pPr>
              <w:pStyle w:val="acctfourfigures"/>
              <w:tabs>
                <w:tab w:val="decimal" w:pos="682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  <w:p w14:paraId="48FE5115" w14:textId="67A850C5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3,921 </w:t>
            </w:r>
          </w:p>
        </w:tc>
        <w:tc>
          <w:tcPr>
            <w:tcW w:w="270" w:type="dxa"/>
            <w:gridSpan w:val="2"/>
          </w:tcPr>
          <w:p w14:paraId="5F795C95" w14:textId="77777777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3F2F721A" w14:textId="77777777" w:rsidR="00E1593B" w:rsidRPr="00E1593B" w:rsidRDefault="00E1593B">
            <w:pPr>
              <w:pStyle w:val="acctfourfigures"/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  <w:p w14:paraId="4DE1A4AF" w14:textId="3824EAE6" w:rsidR="00E1593B" w:rsidRPr="00E1593B" w:rsidRDefault="00807E34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807E3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4,259</w:t>
            </w:r>
          </w:p>
        </w:tc>
        <w:tc>
          <w:tcPr>
            <w:tcW w:w="270" w:type="dxa"/>
          </w:tcPr>
          <w:p w14:paraId="64779E45" w14:textId="77777777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4A96EFEE" w14:textId="77777777" w:rsidR="00E1593B" w:rsidRPr="00E1593B" w:rsidRDefault="00E1593B">
            <w:pPr>
              <w:pStyle w:val="acctfourfigures"/>
              <w:tabs>
                <w:tab w:val="decimal" w:pos="682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 xml:space="preserve"> </w:t>
            </w:r>
          </w:p>
          <w:p w14:paraId="5BFFAEF5" w14:textId="0127E0EC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3,340 </w:t>
            </w:r>
          </w:p>
        </w:tc>
        <w:tc>
          <w:tcPr>
            <w:tcW w:w="270" w:type="dxa"/>
            <w:gridSpan w:val="2"/>
          </w:tcPr>
          <w:p w14:paraId="7AE7CA70" w14:textId="77777777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71EC6EF6" w14:textId="77777777" w:rsidR="00E1593B" w:rsidRPr="00E1593B" w:rsidRDefault="00E1593B">
            <w:pPr>
              <w:pStyle w:val="acctfourfigures"/>
              <w:tabs>
                <w:tab w:val="decimal" w:pos="682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 xml:space="preserve"> </w:t>
            </w:r>
          </w:p>
          <w:p w14:paraId="294E17EF" w14:textId="7117F117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2,921</w:t>
            </w:r>
          </w:p>
        </w:tc>
        <w:tc>
          <w:tcPr>
            <w:tcW w:w="266" w:type="dxa"/>
            <w:vAlign w:val="bottom"/>
          </w:tcPr>
          <w:p w14:paraId="33F8FF38" w14:textId="77777777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3" w:type="dxa"/>
            <w:vAlign w:val="bottom"/>
          </w:tcPr>
          <w:p w14:paraId="7263E78D" w14:textId="3E88E7A8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7DB6EEC0" w14:textId="77777777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7" w:type="dxa"/>
            <w:gridSpan w:val="3"/>
            <w:vAlign w:val="bottom"/>
          </w:tcPr>
          <w:p w14:paraId="6DF2368E" w14:textId="252BEBE1" w:rsidR="00E1593B" w:rsidRPr="00E1593B" w:rsidRDefault="00E1593B" w:rsidP="00AB3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(129)</w:t>
            </w:r>
          </w:p>
        </w:tc>
        <w:tc>
          <w:tcPr>
            <w:tcW w:w="248" w:type="dxa"/>
            <w:vAlign w:val="bottom"/>
          </w:tcPr>
          <w:p w14:paraId="0023DAB4" w14:textId="77777777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4" w:type="dxa"/>
            <w:gridSpan w:val="2"/>
          </w:tcPr>
          <w:p w14:paraId="55F98E9F" w14:textId="77777777" w:rsidR="00807E34" w:rsidRDefault="00807E34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23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  <w:p w14:paraId="7A89DB44" w14:textId="6FE2418C" w:rsidR="00E1593B" w:rsidRPr="00E1593B" w:rsidRDefault="00807E34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807E34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15,580</w:t>
            </w:r>
          </w:p>
        </w:tc>
        <w:tc>
          <w:tcPr>
            <w:tcW w:w="270" w:type="dxa"/>
          </w:tcPr>
          <w:p w14:paraId="15ADC288" w14:textId="77777777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28A2313D" w14:textId="77777777" w:rsidR="00E1593B" w:rsidRPr="00E1593B" w:rsidRDefault="00E1593B">
            <w:pPr>
              <w:pStyle w:val="acctfourfigures"/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  <w:p w14:paraId="460CA2D0" w14:textId="1D6FD71A" w:rsidR="00E1593B" w:rsidRPr="00E1593B" w:rsidRDefault="00807E34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807E3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18,660</w:t>
            </w:r>
          </w:p>
        </w:tc>
      </w:tr>
      <w:tr w:rsidR="00E1593B" w:rsidRPr="00DD7702" w14:paraId="7B76540E" w14:textId="77777777" w:rsidTr="006F3C7A">
        <w:trPr>
          <w:trHeight w:val="74"/>
          <w:jc w:val="center"/>
        </w:trPr>
        <w:tc>
          <w:tcPr>
            <w:tcW w:w="3321" w:type="dxa"/>
            <w:vAlign w:val="bottom"/>
          </w:tcPr>
          <w:p w14:paraId="1A55DC14" w14:textId="77777777" w:rsidR="00E1593B" w:rsidRPr="00C73784" w:rsidRDefault="00E1593B" w:rsidP="006F3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hanging="180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</w:p>
        </w:tc>
        <w:tc>
          <w:tcPr>
            <w:tcW w:w="899" w:type="dxa"/>
            <w:gridSpan w:val="2"/>
          </w:tcPr>
          <w:p w14:paraId="6AE8B944" w14:textId="77777777" w:rsidR="00E1593B" w:rsidRPr="00E1593B" w:rsidRDefault="00E1593B" w:rsidP="006F3C7A">
            <w:pPr>
              <w:tabs>
                <w:tab w:val="clear" w:pos="454"/>
                <w:tab w:val="clear" w:pos="680"/>
                <w:tab w:val="left" w:pos="540"/>
                <w:tab w:val="left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" w:type="dxa"/>
          </w:tcPr>
          <w:p w14:paraId="7D1842E9" w14:textId="77777777" w:rsidR="00E1593B" w:rsidRPr="00E1593B" w:rsidRDefault="00E1593B" w:rsidP="006F3C7A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</w:tcPr>
          <w:p w14:paraId="26CBE35A" w14:textId="77777777" w:rsidR="00E1593B" w:rsidRPr="00E1593B" w:rsidRDefault="00E1593B" w:rsidP="006F3C7A">
            <w:pPr>
              <w:tabs>
                <w:tab w:val="clear" w:pos="454"/>
                <w:tab w:val="clear" w:pos="680"/>
                <w:tab w:val="left" w:pos="540"/>
                <w:tab w:val="left" w:pos="77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6DDAD2A" w14:textId="77777777" w:rsidR="00E1593B" w:rsidRPr="00E1593B" w:rsidRDefault="00E1593B" w:rsidP="006F3C7A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gridSpan w:val="2"/>
          </w:tcPr>
          <w:p w14:paraId="31490A50" w14:textId="77777777" w:rsidR="00E1593B" w:rsidRPr="00E1593B" w:rsidRDefault="00E1593B" w:rsidP="006F3C7A">
            <w:pPr>
              <w:tabs>
                <w:tab w:val="clear" w:pos="680"/>
                <w:tab w:val="clear" w:pos="907"/>
                <w:tab w:val="left" w:pos="540"/>
                <w:tab w:val="left" w:pos="86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5A1D61D3" w14:textId="77777777" w:rsidR="00E1593B" w:rsidRPr="00E1593B" w:rsidRDefault="00E1593B" w:rsidP="006F3C7A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343EAF6C" w14:textId="77777777" w:rsidR="00E1593B" w:rsidRPr="00E1593B" w:rsidRDefault="00E1593B" w:rsidP="006F3C7A">
            <w:pPr>
              <w:tabs>
                <w:tab w:val="clear" w:pos="680"/>
                <w:tab w:val="clear" w:pos="907"/>
                <w:tab w:val="left" w:pos="540"/>
                <w:tab w:val="left" w:pos="86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3DC9EEB" w14:textId="77777777" w:rsidR="00E1593B" w:rsidRPr="00E1593B" w:rsidRDefault="00E1593B" w:rsidP="006F3C7A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21C991A9" w14:textId="77777777" w:rsidR="00E1593B" w:rsidRPr="00E1593B" w:rsidRDefault="00E1593B" w:rsidP="006F3C7A">
            <w:pPr>
              <w:tabs>
                <w:tab w:val="clear" w:pos="680"/>
                <w:tab w:val="left" w:pos="540"/>
                <w:tab w:val="left" w:pos="77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4CE5D6A3" w14:textId="77777777" w:rsidR="00E1593B" w:rsidRPr="00E1593B" w:rsidRDefault="00E1593B" w:rsidP="006F3C7A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286807AE" w14:textId="77777777" w:rsidR="00E1593B" w:rsidRPr="00E1593B" w:rsidRDefault="00E1593B" w:rsidP="006F3C7A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39FB573B" w14:textId="77777777" w:rsidR="00E1593B" w:rsidRPr="00E1593B" w:rsidRDefault="00E1593B" w:rsidP="006F3C7A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3" w:type="dxa"/>
          </w:tcPr>
          <w:p w14:paraId="7A4E5509" w14:textId="77777777" w:rsidR="00E1593B" w:rsidRPr="00E1593B" w:rsidRDefault="00E1593B" w:rsidP="006F3C7A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A213BF9" w14:textId="77777777" w:rsidR="00E1593B" w:rsidRPr="00E1593B" w:rsidRDefault="00E1593B" w:rsidP="006F3C7A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7" w:type="dxa"/>
            <w:gridSpan w:val="3"/>
          </w:tcPr>
          <w:p w14:paraId="5806831E" w14:textId="77777777" w:rsidR="00E1593B" w:rsidRPr="00E1593B" w:rsidRDefault="00E1593B" w:rsidP="006F3C7A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</w:tcPr>
          <w:p w14:paraId="0CE0F091" w14:textId="77777777" w:rsidR="00E1593B" w:rsidRPr="00E1593B" w:rsidRDefault="00E1593B" w:rsidP="006F3C7A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4" w:type="dxa"/>
            <w:gridSpan w:val="2"/>
          </w:tcPr>
          <w:p w14:paraId="2C7995E9" w14:textId="77777777" w:rsidR="00E1593B" w:rsidRPr="00E1593B" w:rsidRDefault="00E1593B" w:rsidP="006F3C7A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F78DE11" w14:textId="77777777" w:rsidR="00E1593B" w:rsidRPr="00E1593B" w:rsidRDefault="00E1593B" w:rsidP="006F3C7A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6AEC0485" w14:textId="77777777" w:rsidR="00E1593B" w:rsidRPr="00E1593B" w:rsidRDefault="00E1593B" w:rsidP="006F3C7A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1593B" w:rsidRPr="00DD7702" w14:paraId="68A3E85E" w14:textId="77777777" w:rsidTr="00C1140B">
        <w:trPr>
          <w:jc w:val="center"/>
        </w:trPr>
        <w:tc>
          <w:tcPr>
            <w:tcW w:w="3321" w:type="dxa"/>
          </w:tcPr>
          <w:p w14:paraId="0583931A" w14:textId="77777777" w:rsidR="00E1593B" w:rsidRPr="00DD7702" w:rsidRDefault="00E1593B" w:rsidP="006F3C7A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D77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ส่วนงานภูมิศาสตร์หลัก</w:t>
            </w:r>
          </w:p>
        </w:tc>
        <w:tc>
          <w:tcPr>
            <w:tcW w:w="899" w:type="dxa"/>
            <w:gridSpan w:val="2"/>
          </w:tcPr>
          <w:p w14:paraId="23AF0338" w14:textId="77777777" w:rsidR="00E1593B" w:rsidRPr="00E1593B" w:rsidRDefault="00E1593B" w:rsidP="006F3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54" w:type="dxa"/>
          </w:tcPr>
          <w:p w14:paraId="0C1B4CB8" w14:textId="77777777" w:rsidR="00E1593B" w:rsidRPr="00E1593B" w:rsidRDefault="00E1593B" w:rsidP="006F3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21" w:type="dxa"/>
          </w:tcPr>
          <w:p w14:paraId="0E5AEC5D" w14:textId="77777777" w:rsidR="00E1593B" w:rsidRPr="00E1593B" w:rsidRDefault="00E1593B" w:rsidP="006F3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512A6421" w14:textId="77777777" w:rsidR="00E1593B" w:rsidRPr="00E1593B" w:rsidRDefault="00E1593B" w:rsidP="006F3C7A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gridSpan w:val="2"/>
            <w:vAlign w:val="bottom"/>
          </w:tcPr>
          <w:p w14:paraId="6250369B" w14:textId="77777777" w:rsidR="00E1593B" w:rsidRPr="00E1593B" w:rsidRDefault="00E1593B" w:rsidP="006F3C7A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3A4BB260" w14:textId="77777777" w:rsidR="00E1593B" w:rsidRPr="00E1593B" w:rsidRDefault="00E1593B" w:rsidP="006F3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 w:right="-4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99" w:type="dxa"/>
          </w:tcPr>
          <w:p w14:paraId="0506CD18" w14:textId="77777777" w:rsidR="00E1593B" w:rsidRPr="00E1593B" w:rsidRDefault="00E1593B" w:rsidP="006F3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 w:right="-4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70F6B861" w14:textId="77777777" w:rsidR="00E1593B" w:rsidRPr="00E1593B" w:rsidRDefault="00E1593B" w:rsidP="006F3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</w:tcPr>
          <w:p w14:paraId="440C56F3" w14:textId="77777777" w:rsidR="00E1593B" w:rsidRPr="00E1593B" w:rsidRDefault="00E1593B" w:rsidP="006F3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28708FE8" w14:textId="77777777" w:rsidR="00E1593B" w:rsidRPr="00E1593B" w:rsidRDefault="00E1593B" w:rsidP="006F3C7A">
            <w:pPr>
              <w:tabs>
                <w:tab w:val="clear" w:pos="454"/>
                <w:tab w:val="decimal" w:pos="436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014D72C7" w14:textId="77777777" w:rsidR="00E1593B" w:rsidRPr="00E1593B" w:rsidRDefault="00E1593B" w:rsidP="006F3C7A">
            <w:pPr>
              <w:tabs>
                <w:tab w:val="clear" w:pos="454"/>
                <w:tab w:val="decimal" w:pos="436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</w:tcPr>
          <w:p w14:paraId="1338F850" w14:textId="77777777" w:rsidR="00E1593B" w:rsidRPr="00E1593B" w:rsidRDefault="00E1593B" w:rsidP="006F3C7A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3" w:type="dxa"/>
            <w:vAlign w:val="bottom"/>
          </w:tcPr>
          <w:p w14:paraId="0B9ADB80" w14:textId="77777777" w:rsidR="00E1593B" w:rsidRPr="00E1593B" w:rsidRDefault="00E1593B" w:rsidP="006F3C7A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3" w:type="dxa"/>
            <w:gridSpan w:val="2"/>
          </w:tcPr>
          <w:p w14:paraId="4EE37296" w14:textId="77777777" w:rsidR="00E1593B" w:rsidRPr="00E1593B" w:rsidRDefault="00E1593B" w:rsidP="006F3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 w:right="-4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20" w:type="dxa"/>
            <w:gridSpan w:val="2"/>
          </w:tcPr>
          <w:p w14:paraId="06AFC5B7" w14:textId="77777777" w:rsidR="00E1593B" w:rsidRPr="00E1593B" w:rsidRDefault="00E1593B" w:rsidP="006F3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 w:right="-4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1" w:type="dxa"/>
            <w:gridSpan w:val="2"/>
          </w:tcPr>
          <w:p w14:paraId="2040B7C7" w14:textId="77777777" w:rsidR="00E1593B" w:rsidRPr="00E1593B" w:rsidRDefault="00E1593B" w:rsidP="006F3C7A">
            <w:pPr>
              <w:tabs>
                <w:tab w:val="decimal" w:pos="6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14:paraId="6DD70CE8" w14:textId="77777777" w:rsidR="00E1593B" w:rsidRPr="00E1593B" w:rsidRDefault="00E1593B" w:rsidP="006F3C7A">
            <w:pPr>
              <w:tabs>
                <w:tab w:val="decimal" w:pos="6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E170249" w14:textId="77777777" w:rsidR="00E1593B" w:rsidRPr="00E1593B" w:rsidRDefault="00E1593B" w:rsidP="006F3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 w:right="-4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2" w:type="dxa"/>
          </w:tcPr>
          <w:p w14:paraId="03BF9AD7" w14:textId="77777777" w:rsidR="00E1593B" w:rsidRPr="00E1593B" w:rsidRDefault="00E1593B" w:rsidP="006F3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 w:right="-4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</w:tr>
      <w:tr w:rsidR="00E1593B" w:rsidRPr="00DD7702" w14:paraId="77C83863" w14:textId="77777777" w:rsidTr="006F3C7A">
        <w:trPr>
          <w:jc w:val="center"/>
        </w:trPr>
        <w:tc>
          <w:tcPr>
            <w:tcW w:w="3321" w:type="dxa"/>
          </w:tcPr>
          <w:p w14:paraId="73165C2D" w14:textId="77777777" w:rsidR="00E1593B" w:rsidRPr="00DD7702" w:rsidRDefault="00E1593B" w:rsidP="006F3C7A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</w:rPr>
            </w:pPr>
            <w:r w:rsidRPr="00DD770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899" w:type="dxa"/>
            <w:gridSpan w:val="2"/>
          </w:tcPr>
          <w:p w14:paraId="3BDB181E" w14:textId="27C8CBED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39,687</w:t>
            </w:r>
          </w:p>
        </w:tc>
        <w:tc>
          <w:tcPr>
            <w:tcW w:w="254" w:type="dxa"/>
          </w:tcPr>
          <w:p w14:paraId="5F3914C8" w14:textId="77777777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</w:tcPr>
          <w:p w14:paraId="2BDF2D5A" w14:textId="5D4419B7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38,175</w:t>
            </w:r>
          </w:p>
        </w:tc>
        <w:tc>
          <w:tcPr>
            <w:tcW w:w="270" w:type="dxa"/>
          </w:tcPr>
          <w:p w14:paraId="2BDB905E" w14:textId="77777777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gridSpan w:val="2"/>
          </w:tcPr>
          <w:p w14:paraId="213E223E" w14:textId="189B5A6C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40,122</w:t>
            </w:r>
          </w:p>
        </w:tc>
        <w:tc>
          <w:tcPr>
            <w:tcW w:w="270" w:type="dxa"/>
            <w:gridSpan w:val="2"/>
          </w:tcPr>
          <w:p w14:paraId="67B471EC" w14:textId="77777777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10835CEE" w14:textId="1AE8AC04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39,861</w:t>
            </w:r>
          </w:p>
        </w:tc>
        <w:tc>
          <w:tcPr>
            <w:tcW w:w="270" w:type="dxa"/>
          </w:tcPr>
          <w:p w14:paraId="1A90C30C" w14:textId="77777777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3E9759C2" w14:textId="6B1BD391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31,819 </w:t>
            </w:r>
          </w:p>
        </w:tc>
        <w:tc>
          <w:tcPr>
            <w:tcW w:w="270" w:type="dxa"/>
            <w:gridSpan w:val="2"/>
          </w:tcPr>
          <w:p w14:paraId="4F5B3C5F" w14:textId="77777777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7A27DAA1" w14:textId="259051C5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29,261</w:t>
            </w:r>
          </w:p>
        </w:tc>
        <w:tc>
          <w:tcPr>
            <w:tcW w:w="266" w:type="dxa"/>
          </w:tcPr>
          <w:p w14:paraId="65FB55B0" w14:textId="77777777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3" w:type="dxa"/>
          </w:tcPr>
          <w:p w14:paraId="76131CDF" w14:textId="2C9DC237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53" w:type="dxa"/>
            <w:gridSpan w:val="2"/>
          </w:tcPr>
          <w:p w14:paraId="56479258" w14:textId="77777777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0" w:type="dxa"/>
            <w:gridSpan w:val="2"/>
          </w:tcPr>
          <w:p w14:paraId="12C61336" w14:textId="3B30950B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</w:t>
            </w:r>
          </w:p>
        </w:tc>
        <w:tc>
          <w:tcPr>
            <w:tcW w:w="271" w:type="dxa"/>
            <w:gridSpan w:val="2"/>
          </w:tcPr>
          <w:p w14:paraId="53DBBEE8" w14:textId="77777777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</w:tcPr>
          <w:p w14:paraId="30379E47" w14:textId="51D29166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111,628</w:t>
            </w:r>
          </w:p>
        </w:tc>
        <w:tc>
          <w:tcPr>
            <w:tcW w:w="270" w:type="dxa"/>
          </w:tcPr>
          <w:p w14:paraId="60BFD505" w14:textId="77777777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3A5C08BE" w14:textId="1620DE0F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107,303</w:t>
            </w:r>
          </w:p>
        </w:tc>
      </w:tr>
      <w:tr w:rsidR="00E1593B" w:rsidRPr="00DD7702" w14:paraId="1BDBC9EB" w14:textId="77777777" w:rsidTr="006F3C7A">
        <w:trPr>
          <w:jc w:val="center"/>
        </w:trPr>
        <w:tc>
          <w:tcPr>
            <w:tcW w:w="3321" w:type="dxa"/>
          </w:tcPr>
          <w:p w14:paraId="57282639" w14:textId="77777777" w:rsidR="00E1593B" w:rsidRPr="00DD7702" w:rsidRDefault="00E1593B" w:rsidP="006F3C7A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</w:rPr>
            </w:pPr>
            <w:r w:rsidRPr="00DD770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อิตาลี</w:t>
            </w:r>
          </w:p>
        </w:tc>
        <w:tc>
          <w:tcPr>
            <w:tcW w:w="899" w:type="dxa"/>
            <w:gridSpan w:val="2"/>
          </w:tcPr>
          <w:p w14:paraId="3A4F4714" w14:textId="05F39D6D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10,596</w:t>
            </w:r>
          </w:p>
        </w:tc>
        <w:tc>
          <w:tcPr>
            <w:tcW w:w="254" w:type="dxa"/>
          </w:tcPr>
          <w:p w14:paraId="0E669319" w14:textId="77777777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</w:tcPr>
          <w:p w14:paraId="1025EED7" w14:textId="6DEB0602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11,302</w:t>
            </w:r>
          </w:p>
        </w:tc>
        <w:tc>
          <w:tcPr>
            <w:tcW w:w="270" w:type="dxa"/>
          </w:tcPr>
          <w:p w14:paraId="1A486FE5" w14:textId="77777777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gridSpan w:val="2"/>
          </w:tcPr>
          <w:p w14:paraId="67F96A19" w14:textId="6C526965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  <w:gridSpan w:val="2"/>
          </w:tcPr>
          <w:p w14:paraId="66682CFA" w14:textId="77777777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4592623D" w14:textId="30A22C79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</w:tcPr>
          <w:p w14:paraId="1BCF9BD3" w14:textId="77777777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0699A314" w14:textId="5890DD45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  <w:gridSpan w:val="2"/>
          </w:tcPr>
          <w:p w14:paraId="4F11FD4C" w14:textId="77777777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002F2DF2" w14:textId="48858C90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66" w:type="dxa"/>
          </w:tcPr>
          <w:p w14:paraId="2D024E85" w14:textId="77777777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3" w:type="dxa"/>
          </w:tcPr>
          <w:p w14:paraId="4C8B013C" w14:textId="466E4AC0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53" w:type="dxa"/>
            <w:gridSpan w:val="2"/>
          </w:tcPr>
          <w:p w14:paraId="0BBB3683" w14:textId="77777777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0" w:type="dxa"/>
            <w:gridSpan w:val="2"/>
          </w:tcPr>
          <w:p w14:paraId="2826FFA8" w14:textId="10368ACF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1" w:type="dxa"/>
            <w:gridSpan w:val="2"/>
          </w:tcPr>
          <w:p w14:paraId="7B2A8F1E" w14:textId="77777777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</w:tcPr>
          <w:p w14:paraId="2AC16FDB" w14:textId="1777DF9F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10,596</w:t>
            </w:r>
          </w:p>
        </w:tc>
        <w:tc>
          <w:tcPr>
            <w:tcW w:w="270" w:type="dxa"/>
          </w:tcPr>
          <w:p w14:paraId="59ECE512" w14:textId="77777777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701CCC70" w14:textId="6CCAA7FB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11,302</w:t>
            </w:r>
          </w:p>
        </w:tc>
      </w:tr>
      <w:tr w:rsidR="00E1593B" w:rsidRPr="00DD7702" w14:paraId="5CE00952" w14:textId="77777777" w:rsidTr="006F3C7A">
        <w:trPr>
          <w:jc w:val="center"/>
        </w:trPr>
        <w:tc>
          <w:tcPr>
            <w:tcW w:w="3321" w:type="dxa"/>
          </w:tcPr>
          <w:p w14:paraId="59DDFF22" w14:textId="77777777" w:rsidR="00E1593B" w:rsidRPr="00DD7702" w:rsidRDefault="00E1593B" w:rsidP="00F74654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</w:rPr>
            </w:pPr>
            <w:r w:rsidRPr="00DD770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899" w:type="dxa"/>
            <w:gridSpan w:val="2"/>
          </w:tcPr>
          <w:p w14:paraId="34918F1F" w14:textId="359B447E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214</w:t>
            </w:r>
          </w:p>
        </w:tc>
        <w:tc>
          <w:tcPr>
            <w:tcW w:w="254" w:type="dxa"/>
          </w:tcPr>
          <w:p w14:paraId="4F2C74F3" w14:textId="77777777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</w:tcPr>
          <w:p w14:paraId="778F5C33" w14:textId="209F5670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269</w:t>
            </w:r>
          </w:p>
        </w:tc>
        <w:tc>
          <w:tcPr>
            <w:tcW w:w="270" w:type="dxa"/>
          </w:tcPr>
          <w:p w14:paraId="51D10D22" w14:textId="77777777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gridSpan w:val="2"/>
          </w:tcPr>
          <w:p w14:paraId="5BF1ADE3" w14:textId="6FE5B4AE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22,</w:t>
            </w:r>
            <w:r w:rsidR="0007534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012</w:t>
            </w:r>
          </w:p>
        </w:tc>
        <w:tc>
          <w:tcPr>
            <w:tcW w:w="270" w:type="dxa"/>
            <w:gridSpan w:val="2"/>
          </w:tcPr>
          <w:p w14:paraId="61A8C3D1" w14:textId="77777777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226D076A" w14:textId="1864D7FA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</w:t>
            </w:r>
            <w:r w:rsidR="0007534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0</w:t>
            </w: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="0007534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902</w:t>
            </w:r>
          </w:p>
        </w:tc>
        <w:tc>
          <w:tcPr>
            <w:tcW w:w="270" w:type="dxa"/>
          </w:tcPr>
          <w:p w14:paraId="4BC222DB" w14:textId="77777777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71C011FC" w14:textId="0EBACD8A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4,394 </w:t>
            </w:r>
          </w:p>
        </w:tc>
        <w:tc>
          <w:tcPr>
            <w:tcW w:w="270" w:type="dxa"/>
            <w:gridSpan w:val="2"/>
          </w:tcPr>
          <w:p w14:paraId="707ED5FF" w14:textId="77777777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4CE495BE" w14:textId="2F6BECE4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66" w:type="dxa"/>
          </w:tcPr>
          <w:p w14:paraId="78516878" w14:textId="77777777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3" w:type="dxa"/>
          </w:tcPr>
          <w:p w14:paraId="6621CA9D" w14:textId="5A6BC4C9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53" w:type="dxa"/>
            <w:gridSpan w:val="2"/>
          </w:tcPr>
          <w:p w14:paraId="3966CF2A" w14:textId="77777777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0" w:type="dxa"/>
            <w:gridSpan w:val="2"/>
          </w:tcPr>
          <w:p w14:paraId="382647D7" w14:textId="73694AAD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1" w:type="dxa"/>
            <w:gridSpan w:val="2"/>
          </w:tcPr>
          <w:p w14:paraId="2F9EC4D2" w14:textId="77777777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</w:tcPr>
          <w:p w14:paraId="78F16B3A" w14:textId="57CC6207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</w:t>
            </w:r>
            <w:r w:rsidR="0007534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</w:t>
            </w: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="0007534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620</w:t>
            </w:r>
          </w:p>
        </w:tc>
        <w:tc>
          <w:tcPr>
            <w:tcW w:w="270" w:type="dxa"/>
          </w:tcPr>
          <w:p w14:paraId="60AB8016" w14:textId="77777777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2E5DBB1D" w14:textId="3556FCCF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21,</w:t>
            </w:r>
            <w:r w:rsidR="0007534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171</w:t>
            </w:r>
          </w:p>
        </w:tc>
      </w:tr>
      <w:tr w:rsidR="00E1593B" w:rsidRPr="00DD7702" w14:paraId="6C27AB03" w14:textId="77777777" w:rsidTr="006F3C7A">
        <w:trPr>
          <w:trHeight w:val="92"/>
          <w:jc w:val="center"/>
        </w:trPr>
        <w:tc>
          <w:tcPr>
            <w:tcW w:w="3321" w:type="dxa"/>
          </w:tcPr>
          <w:p w14:paraId="19D27B10" w14:textId="77777777" w:rsidR="00E1593B" w:rsidRPr="00DD7702" w:rsidRDefault="00E1593B" w:rsidP="00F74654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</w:rPr>
            </w:pPr>
            <w:r w:rsidRPr="00DD770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899" w:type="dxa"/>
            <w:gridSpan w:val="2"/>
            <w:tcBorders>
              <w:bottom w:val="single" w:sz="4" w:space="0" w:color="auto"/>
            </w:tcBorders>
          </w:tcPr>
          <w:p w14:paraId="3AC7DA59" w14:textId="2C3FAC99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137</w:t>
            </w:r>
          </w:p>
        </w:tc>
        <w:tc>
          <w:tcPr>
            <w:tcW w:w="254" w:type="dxa"/>
          </w:tcPr>
          <w:p w14:paraId="20105164" w14:textId="77777777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2D0F20A0" w14:textId="21CD472B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246</w:t>
            </w:r>
          </w:p>
        </w:tc>
        <w:tc>
          <w:tcPr>
            <w:tcW w:w="270" w:type="dxa"/>
          </w:tcPr>
          <w:p w14:paraId="386375EA" w14:textId="77777777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gridSpan w:val="2"/>
            <w:tcBorders>
              <w:bottom w:val="single" w:sz="4" w:space="0" w:color="auto"/>
            </w:tcBorders>
          </w:tcPr>
          <w:p w14:paraId="5AAF590A" w14:textId="5B301170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13</w:t>
            </w:r>
          </w:p>
        </w:tc>
        <w:tc>
          <w:tcPr>
            <w:tcW w:w="270" w:type="dxa"/>
            <w:gridSpan w:val="2"/>
          </w:tcPr>
          <w:p w14:paraId="13F7B5F8" w14:textId="77777777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210C9CB3" w14:textId="5E19E734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</w:t>
            </w:r>
          </w:p>
        </w:tc>
        <w:tc>
          <w:tcPr>
            <w:tcW w:w="270" w:type="dxa"/>
          </w:tcPr>
          <w:p w14:paraId="7BE43BF1" w14:textId="77777777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7DDC803D" w14:textId="22C796DA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  <w:gridSpan w:val="2"/>
          </w:tcPr>
          <w:p w14:paraId="0F308F63" w14:textId="77777777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54F979BE" w14:textId="5DF2DE51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66" w:type="dxa"/>
          </w:tcPr>
          <w:p w14:paraId="01C05162" w14:textId="77777777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</w:tcPr>
          <w:p w14:paraId="49FECA88" w14:textId="4947C150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53" w:type="dxa"/>
            <w:gridSpan w:val="2"/>
          </w:tcPr>
          <w:p w14:paraId="4EACAA82" w14:textId="77777777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0" w:type="dxa"/>
            <w:gridSpan w:val="2"/>
            <w:tcBorders>
              <w:bottom w:val="single" w:sz="4" w:space="0" w:color="auto"/>
            </w:tcBorders>
          </w:tcPr>
          <w:p w14:paraId="51162BAC" w14:textId="60CFE583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11,836</w:t>
            </w:r>
          </w:p>
        </w:tc>
        <w:tc>
          <w:tcPr>
            <w:tcW w:w="271" w:type="dxa"/>
            <w:gridSpan w:val="2"/>
          </w:tcPr>
          <w:p w14:paraId="5A963548" w14:textId="77777777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14:paraId="4F86F627" w14:textId="22A4CF6C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150</w:t>
            </w:r>
          </w:p>
        </w:tc>
        <w:tc>
          <w:tcPr>
            <w:tcW w:w="270" w:type="dxa"/>
          </w:tcPr>
          <w:p w14:paraId="079E1EB2" w14:textId="77777777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580C550D" w14:textId="27B62D3D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12,091</w:t>
            </w:r>
          </w:p>
        </w:tc>
      </w:tr>
      <w:tr w:rsidR="00E1593B" w:rsidRPr="00DD7702" w14:paraId="011F7776" w14:textId="77777777" w:rsidTr="006F3C7A">
        <w:trPr>
          <w:trHeight w:val="92"/>
          <w:jc w:val="center"/>
        </w:trPr>
        <w:tc>
          <w:tcPr>
            <w:tcW w:w="3321" w:type="dxa"/>
          </w:tcPr>
          <w:p w14:paraId="48D88362" w14:textId="77777777" w:rsidR="00E1593B" w:rsidRPr="00C73784" w:rsidRDefault="00E1593B" w:rsidP="00F74654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3784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53512A8" w14:textId="12F2502F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50,634</w:t>
            </w:r>
          </w:p>
        </w:tc>
        <w:tc>
          <w:tcPr>
            <w:tcW w:w="254" w:type="dxa"/>
          </w:tcPr>
          <w:p w14:paraId="50197885" w14:textId="77777777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</w:tcPr>
          <w:p w14:paraId="7C3156B6" w14:textId="74FAD870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49,992</w:t>
            </w:r>
          </w:p>
        </w:tc>
        <w:tc>
          <w:tcPr>
            <w:tcW w:w="270" w:type="dxa"/>
          </w:tcPr>
          <w:p w14:paraId="0BD88080" w14:textId="77777777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BC6760F" w14:textId="78BCF16B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62,</w:t>
            </w:r>
            <w:r w:rsidR="00075346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147</w:t>
            </w:r>
          </w:p>
        </w:tc>
        <w:tc>
          <w:tcPr>
            <w:tcW w:w="270" w:type="dxa"/>
            <w:gridSpan w:val="2"/>
          </w:tcPr>
          <w:p w14:paraId="57ABE2D5" w14:textId="77777777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7829E6DC" w14:textId="3F6781B4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6</w:t>
            </w:r>
            <w:r w:rsidR="00075346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0</w:t>
            </w: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="00075346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772</w:t>
            </w:r>
          </w:p>
        </w:tc>
        <w:tc>
          <w:tcPr>
            <w:tcW w:w="270" w:type="dxa"/>
          </w:tcPr>
          <w:p w14:paraId="7A8A6BD2" w14:textId="77777777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2B5758B1" w14:textId="1E01C71F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36,213</w:t>
            </w:r>
          </w:p>
        </w:tc>
        <w:tc>
          <w:tcPr>
            <w:tcW w:w="270" w:type="dxa"/>
            <w:gridSpan w:val="2"/>
          </w:tcPr>
          <w:p w14:paraId="50F24C73" w14:textId="77777777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7A6BC2EC" w14:textId="4540B785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29,261</w:t>
            </w:r>
          </w:p>
        </w:tc>
        <w:tc>
          <w:tcPr>
            <w:tcW w:w="266" w:type="dxa"/>
          </w:tcPr>
          <w:p w14:paraId="1321CE33" w14:textId="77777777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</w:tcPr>
          <w:p w14:paraId="12F034C0" w14:textId="5ECD3930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53" w:type="dxa"/>
            <w:gridSpan w:val="2"/>
          </w:tcPr>
          <w:p w14:paraId="24246266" w14:textId="77777777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2DFA2D2" w14:textId="0217D868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11,842</w:t>
            </w:r>
          </w:p>
        </w:tc>
        <w:tc>
          <w:tcPr>
            <w:tcW w:w="271" w:type="dxa"/>
            <w:gridSpan w:val="2"/>
          </w:tcPr>
          <w:p w14:paraId="78761BDE" w14:textId="77777777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</w:tcPr>
          <w:p w14:paraId="6617FBB9" w14:textId="0B119294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14</w:t>
            </w:r>
            <w:r w:rsidR="00075346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8</w:t>
            </w: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="00075346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994</w:t>
            </w:r>
          </w:p>
        </w:tc>
        <w:tc>
          <w:tcPr>
            <w:tcW w:w="270" w:type="dxa"/>
          </w:tcPr>
          <w:p w14:paraId="4120CD96" w14:textId="77777777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227BC41E" w14:textId="23936BE5" w:rsidR="00E1593B" w:rsidRPr="00E1593B" w:rsidRDefault="00E1593B" w:rsidP="004E0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15</w:t>
            </w:r>
            <w:r w:rsidR="00075346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</w:t>
            </w: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="00075346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867</w:t>
            </w:r>
          </w:p>
        </w:tc>
      </w:tr>
      <w:tr w:rsidR="00E1593B" w:rsidRPr="00DD7702" w14:paraId="06664A84" w14:textId="77777777" w:rsidTr="00FA4753">
        <w:trPr>
          <w:trHeight w:val="92"/>
          <w:jc w:val="center"/>
        </w:trPr>
        <w:tc>
          <w:tcPr>
            <w:tcW w:w="3321" w:type="dxa"/>
          </w:tcPr>
          <w:p w14:paraId="038925CA" w14:textId="77777777" w:rsidR="00E1593B" w:rsidRDefault="00E1593B" w:rsidP="006F3C7A">
            <w:pPr>
              <w:ind w:left="72" w:right="-115" w:hanging="7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  <w:p w14:paraId="7B096091" w14:textId="77777777" w:rsidR="00130BDE" w:rsidRDefault="00130BDE" w:rsidP="006F3C7A">
            <w:pPr>
              <w:ind w:left="72" w:right="-115" w:hanging="7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  <w:p w14:paraId="2D3E8DF2" w14:textId="3F7B5F72" w:rsidR="00130BDE" w:rsidRPr="00C73784" w:rsidRDefault="00130BDE" w:rsidP="006F3C7A">
            <w:pPr>
              <w:ind w:left="72" w:right="-115" w:hanging="7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</w:tcBorders>
          </w:tcPr>
          <w:p w14:paraId="53D83901" w14:textId="77777777" w:rsidR="00E1593B" w:rsidRPr="00E1593B" w:rsidRDefault="00E1593B" w:rsidP="006F3C7A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4" w:type="dxa"/>
          </w:tcPr>
          <w:p w14:paraId="290FCF21" w14:textId="77777777" w:rsidR="00E1593B" w:rsidRPr="00E1593B" w:rsidRDefault="00E1593B" w:rsidP="006F3C7A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</w:tcPr>
          <w:p w14:paraId="5E89F0D0" w14:textId="77777777" w:rsidR="00E1593B" w:rsidRPr="00E1593B" w:rsidRDefault="00E1593B" w:rsidP="006F3C7A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CE854DE" w14:textId="77777777" w:rsidR="00E1593B" w:rsidRPr="00E1593B" w:rsidRDefault="00E1593B" w:rsidP="006F3C7A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</w:tcBorders>
          </w:tcPr>
          <w:p w14:paraId="280CCBC6" w14:textId="77777777" w:rsidR="00E1593B" w:rsidRPr="00E1593B" w:rsidRDefault="00E1593B" w:rsidP="006F3C7A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0DF23FFA" w14:textId="77777777" w:rsidR="00E1593B" w:rsidRPr="00E1593B" w:rsidRDefault="00E1593B" w:rsidP="006F3C7A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14:paraId="218D1384" w14:textId="77777777" w:rsidR="00E1593B" w:rsidRPr="00E1593B" w:rsidRDefault="00E1593B" w:rsidP="006F3C7A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C32838C" w14:textId="77777777" w:rsidR="00E1593B" w:rsidRPr="00E1593B" w:rsidRDefault="00E1593B" w:rsidP="006F3C7A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14:paraId="78ED6E78" w14:textId="77777777" w:rsidR="00E1593B" w:rsidRPr="00E1593B" w:rsidRDefault="00E1593B" w:rsidP="006F3C7A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47B3DEEA" w14:textId="77777777" w:rsidR="00E1593B" w:rsidRPr="00E1593B" w:rsidRDefault="00E1593B" w:rsidP="006F3C7A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14:paraId="5A7B9172" w14:textId="77777777" w:rsidR="00E1593B" w:rsidRPr="00E1593B" w:rsidRDefault="00E1593B" w:rsidP="006F3C7A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</w:tcPr>
          <w:p w14:paraId="5187A578" w14:textId="77777777" w:rsidR="00E1593B" w:rsidRPr="00E1593B" w:rsidRDefault="00E1593B" w:rsidP="006F3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single" w:sz="4" w:space="0" w:color="auto"/>
            </w:tcBorders>
          </w:tcPr>
          <w:p w14:paraId="5BE3CB60" w14:textId="77777777" w:rsidR="00E1593B" w:rsidRPr="00E1593B" w:rsidRDefault="00E1593B" w:rsidP="006F3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3" w:type="dxa"/>
            <w:gridSpan w:val="2"/>
          </w:tcPr>
          <w:p w14:paraId="4CFE1976" w14:textId="77777777" w:rsidR="00E1593B" w:rsidRPr="00E1593B" w:rsidRDefault="00E1593B" w:rsidP="006F3C7A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0" w:type="dxa"/>
            <w:gridSpan w:val="2"/>
            <w:tcBorders>
              <w:top w:val="single" w:sz="4" w:space="0" w:color="auto"/>
            </w:tcBorders>
          </w:tcPr>
          <w:p w14:paraId="4B2399CF" w14:textId="77777777" w:rsidR="00E1593B" w:rsidRPr="00E1593B" w:rsidRDefault="00E1593B" w:rsidP="006F3C7A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1" w:type="dxa"/>
            <w:gridSpan w:val="2"/>
          </w:tcPr>
          <w:p w14:paraId="2FD08127" w14:textId="77777777" w:rsidR="00E1593B" w:rsidRPr="00E1593B" w:rsidRDefault="00E1593B" w:rsidP="006F3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</w:tcPr>
          <w:p w14:paraId="6CF77EAC" w14:textId="77777777" w:rsidR="00E1593B" w:rsidRPr="00E1593B" w:rsidRDefault="00E1593B" w:rsidP="006F3C7A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DC36D97" w14:textId="77777777" w:rsidR="00E1593B" w:rsidRPr="00E1593B" w:rsidRDefault="00E1593B" w:rsidP="006F3C7A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</w:tcPr>
          <w:p w14:paraId="32198B98" w14:textId="77777777" w:rsidR="00E1593B" w:rsidRDefault="00E1593B" w:rsidP="006F3C7A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D502347" w14:textId="07A723EA" w:rsidR="000C6855" w:rsidRPr="00E1593B" w:rsidRDefault="000C6855" w:rsidP="006F3C7A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1593B" w:rsidRPr="00DD7702" w14:paraId="2EA86ED9" w14:textId="77777777" w:rsidTr="00FA4753">
        <w:trPr>
          <w:trHeight w:val="92"/>
          <w:jc w:val="center"/>
        </w:trPr>
        <w:tc>
          <w:tcPr>
            <w:tcW w:w="3321" w:type="dxa"/>
          </w:tcPr>
          <w:p w14:paraId="2F36A510" w14:textId="77777777" w:rsidR="00E1593B" w:rsidRPr="00DD7702" w:rsidRDefault="00E1593B" w:rsidP="006F3C7A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7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lastRenderedPageBreak/>
              <w:t>ประเภทของสินค้าและบริการหลัก</w:t>
            </w:r>
          </w:p>
        </w:tc>
        <w:tc>
          <w:tcPr>
            <w:tcW w:w="899" w:type="dxa"/>
            <w:gridSpan w:val="2"/>
          </w:tcPr>
          <w:p w14:paraId="5E671D52" w14:textId="77777777" w:rsidR="00E1593B" w:rsidRPr="00DD7702" w:rsidRDefault="00E1593B" w:rsidP="006F3C7A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" w:type="dxa"/>
          </w:tcPr>
          <w:p w14:paraId="34DCB535" w14:textId="77777777" w:rsidR="00E1593B" w:rsidRPr="00DD7702" w:rsidRDefault="00E1593B" w:rsidP="006F3C7A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</w:tcPr>
          <w:p w14:paraId="12208F51" w14:textId="77777777" w:rsidR="00E1593B" w:rsidRPr="00DD7702" w:rsidRDefault="00E1593B" w:rsidP="006F3C7A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626E0D5" w14:textId="77777777" w:rsidR="00E1593B" w:rsidRPr="00DD7702" w:rsidRDefault="00E1593B" w:rsidP="006F3C7A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gridSpan w:val="2"/>
          </w:tcPr>
          <w:p w14:paraId="1C8C0D05" w14:textId="77777777" w:rsidR="00E1593B" w:rsidRPr="00DD7702" w:rsidRDefault="00E1593B" w:rsidP="006F3C7A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43DC30CA" w14:textId="77777777" w:rsidR="00E1593B" w:rsidRPr="00DD7702" w:rsidRDefault="00E1593B" w:rsidP="006F3C7A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71488328" w14:textId="77777777" w:rsidR="00E1593B" w:rsidRPr="00DD7702" w:rsidRDefault="00E1593B" w:rsidP="006F3C7A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DC8434" w14:textId="77777777" w:rsidR="00E1593B" w:rsidRPr="00DD7702" w:rsidRDefault="00E1593B" w:rsidP="006F3C7A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77C87D4E" w14:textId="77777777" w:rsidR="00E1593B" w:rsidRPr="00DD7702" w:rsidRDefault="00E1593B" w:rsidP="006F3C7A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617BFEF0" w14:textId="77777777" w:rsidR="00E1593B" w:rsidRPr="00DD7702" w:rsidRDefault="00E1593B" w:rsidP="006F3C7A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6CF022B7" w14:textId="77777777" w:rsidR="00E1593B" w:rsidRPr="00DD7702" w:rsidRDefault="00E1593B" w:rsidP="006F3C7A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5370A50A" w14:textId="77777777" w:rsidR="00E1593B" w:rsidRPr="00DD7702" w:rsidRDefault="00E1593B" w:rsidP="006F3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3" w:type="dxa"/>
          </w:tcPr>
          <w:p w14:paraId="23785377" w14:textId="77777777" w:rsidR="00E1593B" w:rsidRPr="00DD7702" w:rsidRDefault="00E1593B" w:rsidP="006F3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  <w:gridSpan w:val="2"/>
          </w:tcPr>
          <w:p w14:paraId="5A26C61C" w14:textId="77777777" w:rsidR="00E1593B" w:rsidRPr="00DD7702" w:rsidRDefault="00E1593B" w:rsidP="006F3C7A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0" w:type="dxa"/>
            <w:gridSpan w:val="2"/>
            <w:vAlign w:val="bottom"/>
          </w:tcPr>
          <w:p w14:paraId="1C8AFDC3" w14:textId="77777777" w:rsidR="00E1593B" w:rsidRPr="00DD7702" w:rsidRDefault="00E1593B" w:rsidP="006F3C7A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gridSpan w:val="2"/>
          </w:tcPr>
          <w:p w14:paraId="1B35D04C" w14:textId="77777777" w:rsidR="00E1593B" w:rsidRPr="00DD7702" w:rsidRDefault="00E1593B" w:rsidP="006F3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</w:tcPr>
          <w:p w14:paraId="7A84BEC2" w14:textId="77777777" w:rsidR="00E1593B" w:rsidRPr="00DD7702" w:rsidRDefault="00E1593B" w:rsidP="006F3C7A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1971FCC" w14:textId="77777777" w:rsidR="00E1593B" w:rsidRPr="00DD7702" w:rsidRDefault="00E1593B" w:rsidP="006F3C7A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vAlign w:val="bottom"/>
          </w:tcPr>
          <w:p w14:paraId="2DABB0C0" w14:textId="77777777" w:rsidR="00E1593B" w:rsidRPr="00DD7702" w:rsidRDefault="00E1593B" w:rsidP="006F3C7A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1593B" w:rsidRPr="00DD7702" w14:paraId="1D713006" w14:textId="77777777" w:rsidTr="00CE4962">
        <w:trPr>
          <w:jc w:val="center"/>
        </w:trPr>
        <w:tc>
          <w:tcPr>
            <w:tcW w:w="3321" w:type="dxa"/>
          </w:tcPr>
          <w:p w14:paraId="0EB13E0C" w14:textId="77777777" w:rsidR="00E1593B" w:rsidRPr="00DD7702" w:rsidRDefault="00E1593B" w:rsidP="006F3C7A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70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899" w:type="dxa"/>
            <w:gridSpan w:val="2"/>
          </w:tcPr>
          <w:p w14:paraId="40A60337" w14:textId="09CFBE7E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46,188</w:t>
            </w:r>
          </w:p>
        </w:tc>
        <w:tc>
          <w:tcPr>
            <w:tcW w:w="254" w:type="dxa"/>
          </w:tcPr>
          <w:p w14:paraId="3BD618F1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</w:tcPr>
          <w:p w14:paraId="1F87A5BA" w14:textId="01CBA79E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45,442</w:t>
            </w:r>
          </w:p>
        </w:tc>
        <w:tc>
          <w:tcPr>
            <w:tcW w:w="270" w:type="dxa"/>
          </w:tcPr>
          <w:p w14:paraId="31ED91AF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gridSpan w:val="2"/>
          </w:tcPr>
          <w:p w14:paraId="01FABA7F" w14:textId="7CEA0294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60,315</w:t>
            </w:r>
          </w:p>
        </w:tc>
        <w:tc>
          <w:tcPr>
            <w:tcW w:w="270" w:type="dxa"/>
            <w:gridSpan w:val="2"/>
          </w:tcPr>
          <w:p w14:paraId="0AD15E66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1D1F34BE" w14:textId="3871F216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58,997</w:t>
            </w:r>
          </w:p>
        </w:tc>
        <w:tc>
          <w:tcPr>
            <w:tcW w:w="270" w:type="dxa"/>
          </w:tcPr>
          <w:p w14:paraId="513724A5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4B85B169" w14:textId="06610C3D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35,866</w:t>
            </w:r>
          </w:p>
        </w:tc>
        <w:tc>
          <w:tcPr>
            <w:tcW w:w="270" w:type="dxa"/>
            <w:gridSpan w:val="2"/>
          </w:tcPr>
          <w:p w14:paraId="62F3D4AC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3F32A7EC" w14:textId="541F3642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29,005</w:t>
            </w:r>
          </w:p>
        </w:tc>
        <w:tc>
          <w:tcPr>
            <w:tcW w:w="266" w:type="dxa"/>
          </w:tcPr>
          <w:p w14:paraId="1560CF9F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3" w:type="dxa"/>
          </w:tcPr>
          <w:p w14:paraId="3E09B3CB" w14:textId="4C71615C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53" w:type="dxa"/>
            <w:gridSpan w:val="2"/>
          </w:tcPr>
          <w:p w14:paraId="154352F5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0" w:type="dxa"/>
            <w:gridSpan w:val="2"/>
          </w:tcPr>
          <w:p w14:paraId="52D23D2C" w14:textId="34B0E90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11,357</w:t>
            </w:r>
          </w:p>
        </w:tc>
        <w:tc>
          <w:tcPr>
            <w:tcW w:w="271" w:type="dxa"/>
            <w:gridSpan w:val="2"/>
          </w:tcPr>
          <w:p w14:paraId="6681955A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</w:tcPr>
          <w:p w14:paraId="144B8BC5" w14:textId="01E88CE2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142,369</w:t>
            </w:r>
          </w:p>
        </w:tc>
        <w:tc>
          <w:tcPr>
            <w:tcW w:w="270" w:type="dxa"/>
          </w:tcPr>
          <w:p w14:paraId="313DB186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26D03AEC" w14:textId="51717DB0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144,801</w:t>
            </w:r>
          </w:p>
        </w:tc>
      </w:tr>
      <w:tr w:rsidR="00E1593B" w:rsidRPr="00DD7702" w14:paraId="63C706A9" w14:textId="77777777" w:rsidTr="00CE4962">
        <w:trPr>
          <w:jc w:val="center"/>
        </w:trPr>
        <w:tc>
          <w:tcPr>
            <w:tcW w:w="3321" w:type="dxa"/>
          </w:tcPr>
          <w:p w14:paraId="1A4C2A2D" w14:textId="77777777" w:rsidR="00E1593B" w:rsidRPr="00DD7702" w:rsidRDefault="00E1593B" w:rsidP="006F3C7A">
            <w:pPr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DD770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บริการ</w:t>
            </w:r>
            <w:r w:rsidRPr="00DD7702">
              <w:rPr>
                <w:rFonts w:asciiTheme="majorBidi" w:hAnsiTheme="majorBidi" w:cstheme="majorBidi"/>
                <w:sz w:val="28"/>
                <w:szCs w:val="28"/>
                <w:cs/>
              </w:rPr>
              <w:t>เช่า</w:t>
            </w:r>
          </w:p>
        </w:tc>
        <w:tc>
          <w:tcPr>
            <w:tcW w:w="899" w:type="dxa"/>
            <w:gridSpan w:val="2"/>
          </w:tcPr>
          <w:p w14:paraId="76FACB93" w14:textId="09EF9CA3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3,706</w:t>
            </w:r>
          </w:p>
        </w:tc>
        <w:tc>
          <w:tcPr>
            <w:tcW w:w="254" w:type="dxa"/>
          </w:tcPr>
          <w:p w14:paraId="0E60AE55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</w:tcPr>
          <w:p w14:paraId="2E0CA3F5" w14:textId="4858DF93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3,366</w:t>
            </w:r>
          </w:p>
        </w:tc>
        <w:tc>
          <w:tcPr>
            <w:tcW w:w="270" w:type="dxa"/>
          </w:tcPr>
          <w:p w14:paraId="35FAC6DF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gridSpan w:val="2"/>
          </w:tcPr>
          <w:p w14:paraId="70AC1CD2" w14:textId="3F9587E0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1,2</w:t>
            </w:r>
            <w:r w:rsidR="007944E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59</w:t>
            </w:r>
          </w:p>
        </w:tc>
        <w:tc>
          <w:tcPr>
            <w:tcW w:w="270" w:type="dxa"/>
            <w:gridSpan w:val="2"/>
          </w:tcPr>
          <w:p w14:paraId="15DA8CE4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7C5BD02E" w14:textId="3728C4BF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1,19</w:t>
            </w:r>
            <w:r w:rsidR="007944E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</w:t>
            </w:r>
          </w:p>
        </w:tc>
        <w:tc>
          <w:tcPr>
            <w:tcW w:w="270" w:type="dxa"/>
          </w:tcPr>
          <w:p w14:paraId="694E6E3E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00E83258" w14:textId="60D5762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247</w:t>
            </w:r>
          </w:p>
        </w:tc>
        <w:tc>
          <w:tcPr>
            <w:tcW w:w="270" w:type="dxa"/>
            <w:gridSpan w:val="2"/>
          </w:tcPr>
          <w:p w14:paraId="66E00A12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3BEF45E8" w14:textId="7822A32F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223</w:t>
            </w:r>
          </w:p>
        </w:tc>
        <w:tc>
          <w:tcPr>
            <w:tcW w:w="266" w:type="dxa"/>
          </w:tcPr>
          <w:p w14:paraId="6559B3C4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3" w:type="dxa"/>
          </w:tcPr>
          <w:p w14:paraId="3D5241EA" w14:textId="63DB4D4A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53" w:type="dxa"/>
            <w:gridSpan w:val="2"/>
          </w:tcPr>
          <w:p w14:paraId="17B79470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0" w:type="dxa"/>
            <w:gridSpan w:val="2"/>
          </w:tcPr>
          <w:p w14:paraId="78C64BC6" w14:textId="6F30FC74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479</w:t>
            </w:r>
          </w:p>
        </w:tc>
        <w:tc>
          <w:tcPr>
            <w:tcW w:w="271" w:type="dxa"/>
            <w:gridSpan w:val="2"/>
          </w:tcPr>
          <w:p w14:paraId="6A55E8E2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</w:tcPr>
          <w:p w14:paraId="7CD40CFA" w14:textId="27A31004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5,21</w:t>
            </w:r>
            <w:r w:rsidR="007944E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</w:t>
            </w:r>
          </w:p>
        </w:tc>
        <w:tc>
          <w:tcPr>
            <w:tcW w:w="270" w:type="dxa"/>
          </w:tcPr>
          <w:p w14:paraId="6E02BBB8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79E86712" w14:textId="40E6D645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5,26</w:t>
            </w:r>
            <w:r w:rsidR="007944E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</w:t>
            </w:r>
          </w:p>
        </w:tc>
      </w:tr>
      <w:tr w:rsidR="00E1593B" w:rsidRPr="00DD7702" w14:paraId="4F88461E" w14:textId="77777777" w:rsidTr="00CE4962">
        <w:trPr>
          <w:trHeight w:val="119"/>
          <w:jc w:val="center"/>
        </w:trPr>
        <w:tc>
          <w:tcPr>
            <w:tcW w:w="3321" w:type="dxa"/>
          </w:tcPr>
          <w:p w14:paraId="65577B9A" w14:textId="77777777" w:rsidR="00E1593B" w:rsidRPr="00DD7702" w:rsidRDefault="00E1593B" w:rsidP="006F3C7A">
            <w:pPr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DD770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899" w:type="dxa"/>
            <w:gridSpan w:val="2"/>
          </w:tcPr>
          <w:p w14:paraId="682DA699" w14:textId="40BBA6E8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648</w:t>
            </w:r>
          </w:p>
        </w:tc>
        <w:tc>
          <w:tcPr>
            <w:tcW w:w="254" w:type="dxa"/>
          </w:tcPr>
          <w:p w14:paraId="3A5D2BC0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</w:tcPr>
          <w:p w14:paraId="23643B5F" w14:textId="79FEDFFB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667</w:t>
            </w:r>
          </w:p>
        </w:tc>
        <w:tc>
          <w:tcPr>
            <w:tcW w:w="270" w:type="dxa"/>
          </w:tcPr>
          <w:p w14:paraId="57465E16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gridSpan w:val="2"/>
          </w:tcPr>
          <w:p w14:paraId="41946322" w14:textId="03A4642D" w:rsidR="00E1593B" w:rsidRPr="00E1593B" w:rsidRDefault="007944E0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47</w:t>
            </w:r>
            <w:r w:rsidR="00E1593B"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0</w:t>
            </w:r>
          </w:p>
        </w:tc>
        <w:tc>
          <w:tcPr>
            <w:tcW w:w="270" w:type="dxa"/>
            <w:gridSpan w:val="2"/>
          </w:tcPr>
          <w:p w14:paraId="74ABF3D4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03B5FC1D" w14:textId="7131A804" w:rsidR="00E1593B" w:rsidRPr="00E1593B" w:rsidRDefault="007944E0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426</w:t>
            </w:r>
          </w:p>
        </w:tc>
        <w:tc>
          <w:tcPr>
            <w:tcW w:w="270" w:type="dxa"/>
          </w:tcPr>
          <w:p w14:paraId="77958DD1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3F6E8E5A" w14:textId="5BE24F5B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82</w:t>
            </w:r>
          </w:p>
        </w:tc>
        <w:tc>
          <w:tcPr>
            <w:tcW w:w="270" w:type="dxa"/>
            <w:gridSpan w:val="2"/>
          </w:tcPr>
          <w:p w14:paraId="0F57DD41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38CFAFD3" w14:textId="140B433B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27</w:t>
            </w:r>
          </w:p>
        </w:tc>
        <w:tc>
          <w:tcPr>
            <w:tcW w:w="266" w:type="dxa"/>
          </w:tcPr>
          <w:p w14:paraId="129907C0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3" w:type="dxa"/>
          </w:tcPr>
          <w:p w14:paraId="13CAF8EA" w14:textId="0F1EFADD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53" w:type="dxa"/>
            <w:gridSpan w:val="2"/>
          </w:tcPr>
          <w:p w14:paraId="6CBBEA45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0" w:type="dxa"/>
            <w:gridSpan w:val="2"/>
          </w:tcPr>
          <w:p w14:paraId="00173AED" w14:textId="328AAE41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1" w:type="dxa"/>
            <w:gridSpan w:val="2"/>
          </w:tcPr>
          <w:p w14:paraId="163C5245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</w:tcPr>
          <w:p w14:paraId="232CCF13" w14:textId="47ACDB1B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</w:t>
            </w:r>
            <w:r w:rsidR="007944E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200</w:t>
            </w:r>
          </w:p>
        </w:tc>
        <w:tc>
          <w:tcPr>
            <w:tcW w:w="270" w:type="dxa"/>
          </w:tcPr>
          <w:p w14:paraId="0910E145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679EBB67" w14:textId="4274D9E3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</w:t>
            </w:r>
            <w:r w:rsidR="007944E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120</w:t>
            </w:r>
          </w:p>
        </w:tc>
      </w:tr>
      <w:tr w:rsidR="00E1593B" w:rsidRPr="00DD7702" w14:paraId="1A8C22B4" w14:textId="77777777" w:rsidTr="00CE4962">
        <w:trPr>
          <w:jc w:val="center"/>
        </w:trPr>
        <w:tc>
          <w:tcPr>
            <w:tcW w:w="3321" w:type="dxa"/>
          </w:tcPr>
          <w:p w14:paraId="39F6D5B9" w14:textId="77777777" w:rsidR="00E1593B" w:rsidRPr="00DD7702" w:rsidRDefault="00E1593B" w:rsidP="0010136C">
            <w:pPr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DD770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รายได้จากการลงทุน</w:t>
            </w:r>
          </w:p>
        </w:tc>
        <w:tc>
          <w:tcPr>
            <w:tcW w:w="899" w:type="dxa"/>
            <w:gridSpan w:val="2"/>
          </w:tcPr>
          <w:p w14:paraId="4D71F877" w14:textId="0E47A2CD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92</w:t>
            </w:r>
          </w:p>
        </w:tc>
        <w:tc>
          <w:tcPr>
            <w:tcW w:w="254" w:type="dxa"/>
          </w:tcPr>
          <w:p w14:paraId="2855DA67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</w:tcPr>
          <w:p w14:paraId="00A86DD9" w14:textId="6D3D3D8E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517</w:t>
            </w:r>
          </w:p>
        </w:tc>
        <w:tc>
          <w:tcPr>
            <w:tcW w:w="270" w:type="dxa"/>
          </w:tcPr>
          <w:p w14:paraId="588ADBCC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gridSpan w:val="2"/>
          </w:tcPr>
          <w:p w14:paraId="621F0344" w14:textId="31DE1D50" w:rsidR="00E1593B" w:rsidRPr="00E1593B" w:rsidRDefault="007944E0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103</w:t>
            </w:r>
          </w:p>
        </w:tc>
        <w:tc>
          <w:tcPr>
            <w:tcW w:w="270" w:type="dxa"/>
            <w:gridSpan w:val="2"/>
          </w:tcPr>
          <w:p w14:paraId="5ACD2B0F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0BF9B2BF" w14:textId="08138BEB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153</w:t>
            </w:r>
          </w:p>
        </w:tc>
        <w:tc>
          <w:tcPr>
            <w:tcW w:w="270" w:type="dxa"/>
          </w:tcPr>
          <w:p w14:paraId="054B0A21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2AD04511" w14:textId="70EB5AA2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18</w:t>
            </w:r>
          </w:p>
        </w:tc>
        <w:tc>
          <w:tcPr>
            <w:tcW w:w="270" w:type="dxa"/>
            <w:gridSpan w:val="2"/>
          </w:tcPr>
          <w:p w14:paraId="12F6760B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141B47CF" w14:textId="1000F5C3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</w:t>
            </w:r>
          </w:p>
        </w:tc>
        <w:tc>
          <w:tcPr>
            <w:tcW w:w="266" w:type="dxa"/>
          </w:tcPr>
          <w:p w14:paraId="759E926F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3" w:type="dxa"/>
          </w:tcPr>
          <w:p w14:paraId="5F649C0A" w14:textId="0FE0E58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53" w:type="dxa"/>
            <w:gridSpan w:val="2"/>
          </w:tcPr>
          <w:p w14:paraId="31C3253E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0" w:type="dxa"/>
            <w:gridSpan w:val="2"/>
          </w:tcPr>
          <w:p w14:paraId="26788DCC" w14:textId="41D21B8C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</w:t>
            </w:r>
          </w:p>
        </w:tc>
        <w:tc>
          <w:tcPr>
            <w:tcW w:w="271" w:type="dxa"/>
            <w:gridSpan w:val="2"/>
          </w:tcPr>
          <w:p w14:paraId="79E48F84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</w:tcPr>
          <w:p w14:paraId="5062B4F0" w14:textId="39CD6518" w:rsidR="00E1593B" w:rsidRPr="00E1593B" w:rsidRDefault="007944E0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213</w:t>
            </w:r>
          </w:p>
        </w:tc>
        <w:tc>
          <w:tcPr>
            <w:tcW w:w="270" w:type="dxa"/>
          </w:tcPr>
          <w:p w14:paraId="75C429EF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0189B25C" w14:textId="6DBB9118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682</w:t>
            </w:r>
          </w:p>
        </w:tc>
      </w:tr>
      <w:tr w:rsidR="00E1593B" w:rsidRPr="00DD7702" w14:paraId="63FBE7F8" w14:textId="77777777" w:rsidTr="00CE4962">
        <w:trPr>
          <w:jc w:val="center"/>
        </w:trPr>
        <w:tc>
          <w:tcPr>
            <w:tcW w:w="3321" w:type="dxa"/>
          </w:tcPr>
          <w:p w14:paraId="0D1C1E79" w14:textId="77777777" w:rsidR="00E1593B" w:rsidRPr="00DD7702" w:rsidRDefault="00E1593B" w:rsidP="0010136C">
            <w:pPr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7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AC9C716" w14:textId="4FBA2673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50,634</w:t>
            </w:r>
          </w:p>
        </w:tc>
        <w:tc>
          <w:tcPr>
            <w:tcW w:w="254" w:type="dxa"/>
          </w:tcPr>
          <w:p w14:paraId="79E75EE2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</w:tcPr>
          <w:p w14:paraId="3C2FFC06" w14:textId="3361F6CD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49,992</w:t>
            </w:r>
          </w:p>
        </w:tc>
        <w:tc>
          <w:tcPr>
            <w:tcW w:w="270" w:type="dxa"/>
          </w:tcPr>
          <w:p w14:paraId="17E4546A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D871F01" w14:textId="618DC2DF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62,</w:t>
            </w:r>
            <w:r w:rsidR="007944E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147</w:t>
            </w:r>
          </w:p>
        </w:tc>
        <w:tc>
          <w:tcPr>
            <w:tcW w:w="270" w:type="dxa"/>
            <w:gridSpan w:val="2"/>
          </w:tcPr>
          <w:p w14:paraId="33BD418E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7E88B667" w14:textId="4709A0F0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6</w:t>
            </w:r>
            <w:r w:rsidR="007944E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0</w:t>
            </w: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="007944E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772</w:t>
            </w:r>
          </w:p>
        </w:tc>
        <w:tc>
          <w:tcPr>
            <w:tcW w:w="270" w:type="dxa"/>
          </w:tcPr>
          <w:p w14:paraId="5DCA9B1B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40AD473B" w14:textId="20745199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36,213</w:t>
            </w:r>
          </w:p>
        </w:tc>
        <w:tc>
          <w:tcPr>
            <w:tcW w:w="270" w:type="dxa"/>
            <w:gridSpan w:val="2"/>
          </w:tcPr>
          <w:p w14:paraId="529275E7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57C20618" w14:textId="296B1328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29,261</w:t>
            </w:r>
          </w:p>
        </w:tc>
        <w:tc>
          <w:tcPr>
            <w:tcW w:w="266" w:type="dxa"/>
          </w:tcPr>
          <w:p w14:paraId="4970A521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</w:tcPr>
          <w:p w14:paraId="017BB7BC" w14:textId="0BCA9E55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53" w:type="dxa"/>
            <w:gridSpan w:val="2"/>
          </w:tcPr>
          <w:p w14:paraId="02446B7C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5DC32C4" w14:textId="7728CA3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11,842</w:t>
            </w:r>
          </w:p>
        </w:tc>
        <w:tc>
          <w:tcPr>
            <w:tcW w:w="271" w:type="dxa"/>
            <w:gridSpan w:val="2"/>
          </w:tcPr>
          <w:p w14:paraId="3B944974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</w:tcPr>
          <w:p w14:paraId="42D2B3D4" w14:textId="1B67BC85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14</w:t>
            </w:r>
            <w:r w:rsidR="007944E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8</w:t>
            </w: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="007944E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994</w:t>
            </w:r>
          </w:p>
        </w:tc>
        <w:tc>
          <w:tcPr>
            <w:tcW w:w="270" w:type="dxa"/>
          </w:tcPr>
          <w:p w14:paraId="2849B584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2EC55934" w14:textId="13727EA9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15</w:t>
            </w:r>
            <w:r w:rsidR="007944E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</w:t>
            </w: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="007944E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867</w:t>
            </w:r>
          </w:p>
        </w:tc>
      </w:tr>
      <w:tr w:rsidR="00E1593B" w:rsidRPr="002551EF" w14:paraId="6F0F5B8A" w14:textId="77777777" w:rsidTr="00C1140B">
        <w:trPr>
          <w:jc w:val="center"/>
        </w:trPr>
        <w:tc>
          <w:tcPr>
            <w:tcW w:w="3321" w:type="dxa"/>
          </w:tcPr>
          <w:p w14:paraId="51FF0B41" w14:textId="77777777" w:rsidR="00E1593B" w:rsidRPr="009D317A" w:rsidRDefault="00E1593B" w:rsidP="006F3C7A">
            <w:pPr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9" w:type="dxa"/>
            <w:gridSpan w:val="2"/>
          </w:tcPr>
          <w:p w14:paraId="405FA79C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" w:type="dxa"/>
          </w:tcPr>
          <w:p w14:paraId="30ADF433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</w:tcPr>
          <w:p w14:paraId="1C7E0AEB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758A4D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95" w:type="dxa"/>
          </w:tcPr>
          <w:p w14:paraId="7A4776E6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14:paraId="22A947F9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gridSpan w:val="2"/>
          </w:tcPr>
          <w:p w14:paraId="533ADD05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43DE030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99" w:type="dxa"/>
          </w:tcPr>
          <w:p w14:paraId="24CE3CF9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2" w:type="dxa"/>
          </w:tcPr>
          <w:p w14:paraId="1705E464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7" w:type="dxa"/>
            <w:gridSpan w:val="2"/>
            <w:vAlign w:val="bottom"/>
          </w:tcPr>
          <w:p w14:paraId="58179230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1B502EAE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3" w:type="dxa"/>
          </w:tcPr>
          <w:p w14:paraId="6E1B8A9F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3"/>
          </w:tcPr>
          <w:p w14:paraId="31A1E58E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3" w:type="dxa"/>
          </w:tcPr>
          <w:p w14:paraId="2AF052BA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gridSpan w:val="2"/>
          </w:tcPr>
          <w:p w14:paraId="60A270C0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</w:tcPr>
          <w:p w14:paraId="52CC6505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64C408B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3654D22A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1593B" w:rsidRPr="002551EF" w14:paraId="78658266" w14:textId="77777777" w:rsidTr="00C1140B">
        <w:trPr>
          <w:jc w:val="center"/>
        </w:trPr>
        <w:tc>
          <w:tcPr>
            <w:tcW w:w="3321" w:type="dxa"/>
          </w:tcPr>
          <w:p w14:paraId="3B37A582" w14:textId="77777777" w:rsidR="00E1593B" w:rsidRPr="002551EF" w:rsidRDefault="00E1593B" w:rsidP="006F3C7A">
            <w:pPr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1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899" w:type="dxa"/>
            <w:gridSpan w:val="2"/>
          </w:tcPr>
          <w:p w14:paraId="60D5471D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" w:type="dxa"/>
          </w:tcPr>
          <w:p w14:paraId="71160A09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</w:tcPr>
          <w:p w14:paraId="758BE7B0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34444D9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95" w:type="dxa"/>
          </w:tcPr>
          <w:p w14:paraId="3D1200B0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14:paraId="76B14131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gridSpan w:val="2"/>
          </w:tcPr>
          <w:p w14:paraId="091EEC2A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256C860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99" w:type="dxa"/>
          </w:tcPr>
          <w:p w14:paraId="5651B86E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2" w:type="dxa"/>
          </w:tcPr>
          <w:p w14:paraId="181D3E97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7" w:type="dxa"/>
            <w:gridSpan w:val="2"/>
            <w:vAlign w:val="bottom"/>
          </w:tcPr>
          <w:p w14:paraId="34F6DD2E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7D8FFBA2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3" w:type="dxa"/>
          </w:tcPr>
          <w:p w14:paraId="17B57276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3"/>
          </w:tcPr>
          <w:p w14:paraId="26F4CF0B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3" w:type="dxa"/>
          </w:tcPr>
          <w:p w14:paraId="18B798FD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gridSpan w:val="2"/>
          </w:tcPr>
          <w:p w14:paraId="5674DA08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</w:tcPr>
          <w:p w14:paraId="5BDD409E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204D3D3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1E3F2B1C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1593B" w:rsidRPr="007B7CF2" w14:paraId="047628B1" w14:textId="77777777" w:rsidTr="00CE4962">
        <w:trPr>
          <w:jc w:val="center"/>
        </w:trPr>
        <w:tc>
          <w:tcPr>
            <w:tcW w:w="3321" w:type="dxa"/>
            <w:vAlign w:val="bottom"/>
          </w:tcPr>
          <w:p w14:paraId="694869DB" w14:textId="77777777" w:rsidR="00E1593B" w:rsidRPr="002551EF" w:rsidRDefault="00E1593B" w:rsidP="00971312">
            <w:pPr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2551EF">
              <w:rPr>
                <w:rFonts w:asciiTheme="majorBidi" w:hAnsiTheme="majorBidi" w:cstheme="majorBidi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899" w:type="dxa"/>
            <w:gridSpan w:val="2"/>
          </w:tcPr>
          <w:p w14:paraId="1A11D87E" w14:textId="6C26C29A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46,928</w:t>
            </w:r>
          </w:p>
        </w:tc>
        <w:tc>
          <w:tcPr>
            <w:tcW w:w="254" w:type="dxa"/>
          </w:tcPr>
          <w:p w14:paraId="39AB1CC3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</w:tcPr>
          <w:p w14:paraId="747B2726" w14:textId="26048229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46,626</w:t>
            </w:r>
          </w:p>
        </w:tc>
        <w:tc>
          <w:tcPr>
            <w:tcW w:w="270" w:type="dxa"/>
          </w:tcPr>
          <w:p w14:paraId="3399D37E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5" w:type="dxa"/>
          </w:tcPr>
          <w:p w14:paraId="2F5357D3" w14:textId="68859D9B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</w:t>
            </w:r>
            <w:r w:rsidR="007944E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0</w:t>
            </w: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="007944E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888</w:t>
            </w:r>
          </w:p>
        </w:tc>
        <w:tc>
          <w:tcPr>
            <w:tcW w:w="270" w:type="dxa"/>
            <w:gridSpan w:val="2"/>
          </w:tcPr>
          <w:p w14:paraId="2B5D0555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gridSpan w:val="2"/>
          </w:tcPr>
          <w:p w14:paraId="2AA252E4" w14:textId="1C9F1A58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59,</w:t>
            </w:r>
            <w:r w:rsidR="007944E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576</w:t>
            </w:r>
          </w:p>
        </w:tc>
        <w:tc>
          <w:tcPr>
            <w:tcW w:w="270" w:type="dxa"/>
          </w:tcPr>
          <w:p w14:paraId="3052B378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6FBBD6BC" w14:textId="7337FBCA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35,966</w:t>
            </w:r>
          </w:p>
        </w:tc>
        <w:tc>
          <w:tcPr>
            <w:tcW w:w="242" w:type="dxa"/>
          </w:tcPr>
          <w:p w14:paraId="1429E9D4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7" w:type="dxa"/>
            <w:gridSpan w:val="2"/>
          </w:tcPr>
          <w:p w14:paraId="26FC237D" w14:textId="45C35AF6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29,038</w:t>
            </w:r>
          </w:p>
        </w:tc>
        <w:tc>
          <w:tcPr>
            <w:tcW w:w="266" w:type="dxa"/>
          </w:tcPr>
          <w:p w14:paraId="31EA321A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3" w:type="dxa"/>
          </w:tcPr>
          <w:p w14:paraId="0090D210" w14:textId="72855C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  <w:gridSpan w:val="3"/>
          </w:tcPr>
          <w:p w14:paraId="4ED74F48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3" w:type="dxa"/>
          </w:tcPr>
          <w:p w14:paraId="35096216" w14:textId="01393DEA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11,363</w:t>
            </w:r>
          </w:p>
        </w:tc>
        <w:tc>
          <w:tcPr>
            <w:tcW w:w="271" w:type="dxa"/>
            <w:gridSpan w:val="2"/>
          </w:tcPr>
          <w:p w14:paraId="4404BEA2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</w:tcPr>
          <w:p w14:paraId="05122220" w14:textId="0F9B271B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14</w:t>
            </w:r>
            <w:r w:rsidR="007944E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</w:t>
            </w: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="007944E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782</w:t>
            </w:r>
          </w:p>
        </w:tc>
        <w:tc>
          <w:tcPr>
            <w:tcW w:w="270" w:type="dxa"/>
          </w:tcPr>
          <w:p w14:paraId="23B3CDDD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43ED5F84" w14:textId="3CB991E9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146,</w:t>
            </w:r>
            <w:r w:rsidR="007944E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603</w:t>
            </w:r>
          </w:p>
        </w:tc>
      </w:tr>
      <w:tr w:rsidR="00E1593B" w:rsidRPr="007B7CF2" w14:paraId="67885592" w14:textId="77777777" w:rsidTr="00CE4962">
        <w:trPr>
          <w:jc w:val="center"/>
        </w:trPr>
        <w:tc>
          <w:tcPr>
            <w:tcW w:w="3321" w:type="dxa"/>
            <w:vAlign w:val="bottom"/>
          </w:tcPr>
          <w:p w14:paraId="4403CAB1" w14:textId="77777777" w:rsidR="00E1593B" w:rsidRPr="002551EF" w:rsidRDefault="00E1593B" w:rsidP="00971312">
            <w:pPr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2551EF">
              <w:rPr>
                <w:rFonts w:asciiTheme="majorBidi" w:hAnsiTheme="majorBidi" w:cstheme="majorBidi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899" w:type="dxa"/>
            <w:gridSpan w:val="2"/>
            <w:tcBorders>
              <w:bottom w:val="single" w:sz="4" w:space="0" w:color="auto"/>
            </w:tcBorders>
          </w:tcPr>
          <w:p w14:paraId="6083D193" w14:textId="1EE48CBE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3,706</w:t>
            </w:r>
          </w:p>
        </w:tc>
        <w:tc>
          <w:tcPr>
            <w:tcW w:w="254" w:type="dxa"/>
          </w:tcPr>
          <w:p w14:paraId="3C0BD61C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2D21C49E" w14:textId="40F8152A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3,366</w:t>
            </w:r>
          </w:p>
        </w:tc>
        <w:tc>
          <w:tcPr>
            <w:tcW w:w="270" w:type="dxa"/>
          </w:tcPr>
          <w:p w14:paraId="0380B014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</w:tcPr>
          <w:p w14:paraId="7AEF9819" w14:textId="353468BF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1,2</w:t>
            </w:r>
            <w:r w:rsidR="007944E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59</w:t>
            </w:r>
          </w:p>
        </w:tc>
        <w:tc>
          <w:tcPr>
            <w:tcW w:w="270" w:type="dxa"/>
            <w:gridSpan w:val="2"/>
          </w:tcPr>
          <w:p w14:paraId="54AAF70F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gridSpan w:val="2"/>
            <w:tcBorders>
              <w:bottom w:val="single" w:sz="4" w:space="0" w:color="auto"/>
            </w:tcBorders>
          </w:tcPr>
          <w:p w14:paraId="3DD4DD94" w14:textId="25372FD5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1,19</w:t>
            </w:r>
            <w:r w:rsidR="007944E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</w:t>
            </w:r>
          </w:p>
        </w:tc>
        <w:tc>
          <w:tcPr>
            <w:tcW w:w="270" w:type="dxa"/>
          </w:tcPr>
          <w:p w14:paraId="2A455C85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41FB276B" w14:textId="108A585F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247</w:t>
            </w:r>
          </w:p>
        </w:tc>
        <w:tc>
          <w:tcPr>
            <w:tcW w:w="242" w:type="dxa"/>
          </w:tcPr>
          <w:p w14:paraId="5B240A30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7" w:type="dxa"/>
            <w:gridSpan w:val="2"/>
            <w:tcBorders>
              <w:bottom w:val="single" w:sz="4" w:space="0" w:color="auto"/>
            </w:tcBorders>
          </w:tcPr>
          <w:p w14:paraId="10A7B6DF" w14:textId="266CEC8F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223</w:t>
            </w:r>
          </w:p>
        </w:tc>
        <w:tc>
          <w:tcPr>
            <w:tcW w:w="266" w:type="dxa"/>
          </w:tcPr>
          <w:p w14:paraId="0D1F3DEA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</w:tcPr>
          <w:p w14:paraId="0296F6A1" w14:textId="3BBBFEB2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  <w:gridSpan w:val="3"/>
          </w:tcPr>
          <w:p w14:paraId="74802FF0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</w:tcPr>
          <w:p w14:paraId="74BC05E5" w14:textId="3626B6DA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479</w:t>
            </w:r>
          </w:p>
        </w:tc>
        <w:tc>
          <w:tcPr>
            <w:tcW w:w="271" w:type="dxa"/>
            <w:gridSpan w:val="2"/>
          </w:tcPr>
          <w:p w14:paraId="6C3B0EC3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14:paraId="30B23053" w14:textId="523AC328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5,21</w:t>
            </w:r>
            <w:r w:rsidR="007944E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</w:t>
            </w:r>
          </w:p>
        </w:tc>
        <w:tc>
          <w:tcPr>
            <w:tcW w:w="270" w:type="dxa"/>
          </w:tcPr>
          <w:p w14:paraId="3EF49FC4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49A20436" w14:textId="6E2F20C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5,26</w:t>
            </w:r>
            <w:r w:rsidR="007944E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</w:t>
            </w:r>
          </w:p>
        </w:tc>
      </w:tr>
      <w:tr w:rsidR="00E1593B" w:rsidRPr="007B7CF2" w14:paraId="75E789CF" w14:textId="77777777" w:rsidTr="00CE4962">
        <w:trPr>
          <w:jc w:val="center"/>
        </w:trPr>
        <w:tc>
          <w:tcPr>
            <w:tcW w:w="3321" w:type="dxa"/>
          </w:tcPr>
          <w:p w14:paraId="7447A697" w14:textId="77777777" w:rsidR="00E1593B" w:rsidRPr="002551EF" w:rsidRDefault="00E1593B" w:rsidP="00971312">
            <w:pPr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51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BCEE5EA" w14:textId="15E07786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50,634</w:t>
            </w:r>
          </w:p>
        </w:tc>
        <w:tc>
          <w:tcPr>
            <w:tcW w:w="254" w:type="dxa"/>
          </w:tcPr>
          <w:p w14:paraId="4B5733F9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</w:tcPr>
          <w:p w14:paraId="6B71BBEF" w14:textId="5F56095F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49,992</w:t>
            </w:r>
          </w:p>
        </w:tc>
        <w:tc>
          <w:tcPr>
            <w:tcW w:w="270" w:type="dxa"/>
          </w:tcPr>
          <w:p w14:paraId="0543AFEC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</w:tcPr>
          <w:p w14:paraId="10C09A06" w14:textId="1D844DA0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62,</w:t>
            </w:r>
            <w:r w:rsidR="007944E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147</w:t>
            </w:r>
          </w:p>
        </w:tc>
        <w:tc>
          <w:tcPr>
            <w:tcW w:w="270" w:type="dxa"/>
            <w:gridSpan w:val="2"/>
          </w:tcPr>
          <w:p w14:paraId="47E18EE1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3331825" w14:textId="5EE2334E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6</w:t>
            </w:r>
            <w:r w:rsidR="007944E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0</w:t>
            </w: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="007944E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772</w:t>
            </w:r>
          </w:p>
        </w:tc>
        <w:tc>
          <w:tcPr>
            <w:tcW w:w="270" w:type="dxa"/>
          </w:tcPr>
          <w:p w14:paraId="4A320514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7BF9AE99" w14:textId="71088C36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36,213</w:t>
            </w:r>
          </w:p>
        </w:tc>
        <w:tc>
          <w:tcPr>
            <w:tcW w:w="242" w:type="dxa"/>
          </w:tcPr>
          <w:p w14:paraId="34AC17B9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916DCAA" w14:textId="6FF7E4FB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29,261</w:t>
            </w:r>
          </w:p>
        </w:tc>
        <w:tc>
          <w:tcPr>
            <w:tcW w:w="266" w:type="dxa"/>
          </w:tcPr>
          <w:p w14:paraId="0D1C320A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</w:tcPr>
          <w:p w14:paraId="0DB859AA" w14:textId="14186AA5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  <w:gridSpan w:val="3"/>
          </w:tcPr>
          <w:p w14:paraId="745492CA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</w:tcPr>
          <w:p w14:paraId="6B904CE3" w14:textId="07C0005B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11,842</w:t>
            </w:r>
          </w:p>
        </w:tc>
        <w:tc>
          <w:tcPr>
            <w:tcW w:w="271" w:type="dxa"/>
            <w:gridSpan w:val="2"/>
          </w:tcPr>
          <w:p w14:paraId="19E283E6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</w:tcPr>
          <w:p w14:paraId="21EAC388" w14:textId="33D61385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14</w:t>
            </w:r>
            <w:r w:rsidR="007944E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8</w:t>
            </w: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="007944E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994</w:t>
            </w:r>
          </w:p>
        </w:tc>
        <w:tc>
          <w:tcPr>
            <w:tcW w:w="270" w:type="dxa"/>
          </w:tcPr>
          <w:p w14:paraId="465BFBFE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51DF12F8" w14:textId="7D12538E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15</w:t>
            </w:r>
            <w:r w:rsidR="007944E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</w:t>
            </w:r>
            <w:r w:rsidRPr="00E1593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="007944E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867</w:t>
            </w:r>
          </w:p>
        </w:tc>
      </w:tr>
      <w:tr w:rsidR="00E1593B" w:rsidRPr="007B7CF2" w14:paraId="0692F828" w14:textId="77777777" w:rsidTr="0003165F">
        <w:trPr>
          <w:jc w:val="center"/>
        </w:trPr>
        <w:tc>
          <w:tcPr>
            <w:tcW w:w="3321" w:type="dxa"/>
          </w:tcPr>
          <w:p w14:paraId="5055B041" w14:textId="77777777" w:rsidR="00E1593B" w:rsidRPr="002551EF" w:rsidRDefault="00E1593B" w:rsidP="006F3C7A">
            <w:pPr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99" w:type="dxa"/>
            <w:gridSpan w:val="2"/>
            <w:tcBorders>
              <w:top w:val="double" w:sz="4" w:space="0" w:color="auto"/>
            </w:tcBorders>
          </w:tcPr>
          <w:p w14:paraId="025799F7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4" w:type="dxa"/>
          </w:tcPr>
          <w:p w14:paraId="75BA3EDE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double" w:sz="4" w:space="0" w:color="auto"/>
            </w:tcBorders>
          </w:tcPr>
          <w:p w14:paraId="050AB5F4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6F2FA08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5" w:type="dxa"/>
            <w:tcBorders>
              <w:top w:val="double" w:sz="4" w:space="0" w:color="auto"/>
            </w:tcBorders>
          </w:tcPr>
          <w:p w14:paraId="326EB4B6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5C177F9C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6" w:type="dxa"/>
            <w:gridSpan w:val="2"/>
            <w:tcBorders>
              <w:top w:val="double" w:sz="4" w:space="0" w:color="auto"/>
            </w:tcBorders>
          </w:tcPr>
          <w:p w14:paraId="0C87672E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18E0B94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</w:tcPr>
          <w:p w14:paraId="015F0BA1" w14:textId="64D5E2A2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</w:tcPr>
          <w:p w14:paraId="364DD151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7" w:type="dxa"/>
            <w:gridSpan w:val="2"/>
            <w:tcBorders>
              <w:top w:val="double" w:sz="4" w:space="0" w:color="auto"/>
            </w:tcBorders>
          </w:tcPr>
          <w:p w14:paraId="6263E23F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</w:tcPr>
          <w:p w14:paraId="2CEB7DAE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double" w:sz="4" w:space="0" w:color="auto"/>
            </w:tcBorders>
          </w:tcPr>
          <w:p w14:paraId="61413A2D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3"/>
          </w:tcPr>
          <w:p w14:paraId="1E61B282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double" w:sz="4" w:space="0" w:color="auto"/>
            </w:tcBorders>
          </w:tcPr>
          <w:p w14:paraId="2509D6C2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1" w:type="dxa"/>
            <w:gridSpan w:val="2"/>
          </w:tcPr>
          <w:p w14:paraId="0580866E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double" w:sz="4" w:space="0" w:color="auto"/>
            </w:tcBorders>
          </w:tcPr>
          <w:p w14:paraId="2EB1D50C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746F1D7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</w:tcPr>
          <w:p w14:paraId="77B8C60E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1593B" w:rsidRPr="00DD7702" w14:paraId="61D4BDA8" w14:textId="77777777" w:rsidTr="00C1140B">
        <w:trPr>
          <w:jc w:val="center"/>
        </w:trPr>
        <w:tc>
          <w:tcPr>
            <w:tcW w:w="3321" w:type="dxa"/>
          </w:tcPr>
          <w:p w14:paraId="4F46CDC1" w14:textId="77777777" w:rsidR="00E1593B" w:rsidRPr="00893B37" w:rsidRDefault="00E1593B" w:rsidP="00893B37">
            <w:pPr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93B3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สินทรัพย์ส่วนงาน</w:t>
            </w:r>
          </w:p>
          <w:p w14:paraId="6A5039EE" w14:textId="777F1D7D" w:rsidR="00E1593B" w:rsidRPr="00893B37" w:rsidRDefault="00E1593B" w:rsidP="00893B37">
            <w:pPr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93B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ณ วันที่ </w:t>
            </w:r>
            <w:r w:rsidRPr="00893B3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</w:t>
            </w:r>
            <w:r w:rsidRPr="00893B37">
              <w:rPr>
                <w:rFonts w:asciiTheme="majorBidi" w:hAnsiTheme="majorBidi" w:cstheme="majorBidi" w:hint="cs"/>
                <w:sz w:val="28"/>
                <w:szCs w:val="28"/>
                <w:cs/>
              </w:rPr>
              <w:t>ายน</w:t>
            </w:r>
            <w:r w:rsidRPr="00893B37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893B37">
              <w:rPr>
                <w:rFonts w:asciiTheme="majorBidi" w:hAnsiTheme="majorBidi" w:cstheme="majorBidi"/>
                <w:sz w:val="28"/>
                <w:szCs w:val="28"/>
              </w:rPr>
              <w:t xml:space="preserve"> 31</w:t>
            </w:r>
            <w:r w:rsidRPr="00893B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899" w:type="dxa"/>
            <w:gridSpan w:val="2"/>
          </w:tcPr>
          <w:p w14:paraId="32884E97" w14:textId="77777777" w:rsidR="00E1593B" w:rsidRPr="00E1593B" w:rsidRDefault="00E1593B">
            <w:pPr>
              <w:pStyle w:val="acctfourfigures"/>
              <w:tabs>
                <w:tab w:val="decimal" w:pos="682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  <w:p w14:paraId="22CB50FB" w14:textId="6D9121F9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76,45</w:t>
            </w:r>
            <w:r w:rsidR="004F74F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</w:t>
            </w:r>
          </w:p>
        </w:tc>
        <w:tc>
          <w:tcPr>
            <w:tcW w:w="254" w:type="dxa"/>
          </w:tcPr>
          <w:p w14:paraId="6CEE67C6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</w:tcPr>
          <w:p w14:paraId="3C26A9CF" w14:textId="77777777" w:rsidR="00E1593B" w:rsidRPr="00E1593B" w:rsidRDefault="00E1593B">
            <w:pPr>
              <w:pStyle w:val="acctfourfigures"/>
              <w:tabs>
                <w:tab w:val="decimal" w:pos="697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  <w:p w14:paraId="111018C9" w14:textId="324D4CCE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77,361</w:t>
            </w:r>
          </w:p>
        </w:tc>
        <w:tc>
          <w:tcPr>
            <w:tcW w:w="270" w:type="dxa"/>
          </w:tcPr>
          <w:p w14:paraId="31938241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5" w:type="dxa"/>
          </w:tcPr>
          <w:p w14:paraId="5A88562C" w14:textId="77777777" w:rsidR="00E1593B" w:rsidRPr="00E1593B" w:rsidRDefault="00E1593B">
            <w:pPr>
              <w:pStyle w:val="acctfourfigures"/>
              <w:tabs>
                <w:tab w:val="decimal" w:pos="682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  <w:p w14:paraId="02F8CA0A" w14:textId="3B5EBFEF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67,134</w:t>
            </w:r>
          </w:p>
        </w:tc>
        <w:tc>
          <w:tcPr>
            <w:tcW w:w="270" w:type="dxa"/>
            <w:gridSpan w:val="2"/>
          </w:tcPr>
          <w:p w14:paraId="1D6B8D9E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gridSpan w:val="2"/>
          </w:tcPr>
          <w:p w14:paraId="3CF60785" w14:textId="77777777" w:rsidR="00E1593B" w:rsidRPr="00E1593B" w:rsidRDefault="00E1593B">
            <w:pPr>
              <w:pStyle w:val="acctfourfigures"/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  <w:p w14:paraId="4224B1C7" w14:textId="458B4F09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67,371</w:t>
            </w:r>
          </w:p>
        </w:tc>
        <w:tc>
          <w:tcPr>
            <w:tcW w:w="270" w:type="dxa"/>
          </w:tcPr>
          <w:p w14:paraId="14C505CC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0C63DE52" w14:textId="77777777" w:rsidR="00E1593B" w:rsidRPr="00E1593B" w:rsidRDefault="00E1593B">
            <w:pPr>
              <w:pStyle w:val="acctfourfigures"/>
              <w:tabs>
                <w:tab w:val="decimal" w:pos="682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  <w:p w14:paraId="657C292A" w14:textId="7F477246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39,62</w:t>
            </w:r>
            <w:r w:rsidR="00DC5B5A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</w:t>
            </w:r>
          </w:p>
        </w:tc>
        <w:tc>
          <w:tcPr>
            <w:tcW w:w="242" w:type="dxa"/>
          </w:tcPr>
          <w:p w14:paraId="67442A17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7" w:type="dxa"/>
            <w:gridSpan w:val="2"/>
          </w:tcPr>
          <w:p w14:paraId="3F6FE03B" w14:textId="77777777" w:rsidR="00E1593B" w:rsidRPr="00E1593B" w:rsidRDefault="00E1593B">
            <w:pPr>
              <w:pStyle w:val="acctfourfigures"/>
              <w:tabs>
                <w:tab w:val="decimal" w:pos="682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  <w:p w14:paraId="3D0F9B88" w14:textId="41FA0522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32,828</w:t>
            </w:r>
          </w:p>
        </w:tc>
        <w:tc>
          <w:tcPr>
            <w:tcW w:w="266" w:type="dxa"/>
            <w:vAlign w:val="bottom"/>
          </w:tcPr>
          <w:p w14:paraId="1ACE8ED2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3" w:type="dxa"/>
            <w:vAlign w:val="bottom"/>
          </w:tcPr>
          <w:p w14:paraId="0149BCAD" w14:textId="2FA3D10E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  <w:gridSpan w:val="3"/>
            <w:vAlign w:val="bottom"/>
          </w:tcPr>
          <w:p w14:paraId="04D7D6AC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3" w:type="dxa"/>
            <w:vAlign w:val="bottom"/>
          </w:tcPr>
          <w:p w14:paraId="67534333" w14:textId="3A97C88C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0045E224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</w:tcPr>
          <w:p w14:paraId="6BF5811E" w14:textId="77777777" w:rsidR="00E1593B" w:rsidRPr="00E1593B" w:rsidRDefault="00E1593B">
            <w:pPr>
              <w:pStyle w:val="acctfourfigures"/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  <w:p w14:paraId="140134CE" w14:textId="3A9F410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183,21</w:t>
            </w:r>
            <w:r w:rsidR="00DC5B5A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</w:t>
            </w:r>
          </w:p>
        </w:tc>
        <w:tc>
          <w:tcPr>
            <w:tcW w:w="270" w:type="dxa"/>
          </w:tcPr>
          <w:p w14:paraId="0D537F62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496B040A" w14:textId="77777777" w:rsidR="00E1593B" w:rsidRPr="00E1593B" w:rsidRDefault="00E1593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  <w:p w14:paraId="574A8B74" w14:textId="2986DEEF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177,560</w:t>
            </w:r>
          </w:p>
        </w:tc>
      </w:tr>
      <w:tr w:rsidR="00E1593B" w:rsidRPr="00DD7702" w14:paraId="30E1333C" w14:textId="77777777" w:rsidTr="00C1140B">
        <w:trPr>
          <w:jc w:val="center"/>
        </w:trPr>
        <w:tc>
          <w:tcPr>
            <w:tcW w:w="3321" w:type="dxa"/>
          </w:tcPr>
          <w:p w14:paraId="397CC440" w14:textId="77777777" w:rsidR="00E1593B" w:rsidRPr="00893B37" w:rsidRDefault="00E1593B" w:rsidP="00893B37">
            <w:pPr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93B37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หนี้สินส่วนงาน</w:t>
            </w:r>
          </w:p>
          <w:p w14:paraId="0281AC83" w14:textId="5971701B" w:rsidR="00E1593B" w:rsidRPr="00893B37" w:rsidRDefault="00E1593B" w:rsidP="00893B37">
            <w:pPr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93B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ณ วันที่ </w:t>
            </w:r>
            <w:r w:rsidRPr="00893B3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</w:t>
            </w:r>
            <w:r w:rsidRPr="00893B37">
              <w:rPr>
                <w:rFonts w:asciiTheme="majorBidi" w:hAnsiTheme="majorBidi" w:cstheme="majorBidi" w:hint="cs"/>
                <w:sz w:val="28"/>
                <w:szCs w:val="28"/>
                <w:cs/>
              </w:rPr>
              <w:t>ายน</w:t>
            </w:r>
            <w:r w:rsidRPr="00893B37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893B37">
              <w:rPr>
                <w:rFonts w:asciiTheme="majorBidi" w:hAnsiTheme="majorBidi" w:cstheme="majorBidi"/>
                <w:sz w:val="28"/>
                <w:szCs w:val="28"/>
              </w:rPr>
              <w:t xml:space="preserve"> 31</w:t>
            </w:r>
            <w:r w:rsidRPr="00893B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899" w:type="dxa"/>
            <w:gridSpan w:val="2"/>
          </w:tcPr>
          <w:p w14:paraId="36232E7F" w14:textId="77777777" w:rsidR="00E1593B" w:rsidRPr="00E1593B" w:rsidRDefault="00E1593B">
            <w:pPr>
              <w:pStyle w:val="acctfourfigures"/>
              <w:tabs>
                <w:tab w:val="decimal" w:pos="682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  <w:p w14:paraId="43C3C839" w14:textId="7EBB9666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77,586</w:t>
            </w:r>
          </w:p>
        </w:tc>
        <w:tc>
          <w:tcPr>
            <w:tcW w:w="254" w:type="dxa"/>
          </w:tcPr>
          <w:p w14:paraId="48E51A1C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</w:tcPr>
          <w:p w14:paraId="7D85C634" w14:textId="77777777" w:rsidR="00E1593B" w:rsidRPr="00E1593B" w:rsidRDefault="00E1593B">
            <w:pPr>
              <w:pStyle w:val="acctfourfigures"/>
              <w:tabs>
                <w:tab w:val="decimal" w:pos="697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  <w:p w14:paraId="18278821" w14:textId="1011C28A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70,787</w:t>
            </w:r>
          </w:p>
        </w:tc>
        <w:tc>
          <w:tcPr>
            <w:tcW w:w="270" w:type="dxa"/>
          </w:tcPr>
          <w:p w14:paraId="3F9E194E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5" w:type="dxa"/>
          </w:tcPr>
          <w:p w14:paraId="1460CF2C" w14:textId="77777777" w:rsidR="00E1593B" w:rsidRPr="00E1593B" w:rsidRDefault="00E1593B">
            <w:pPr>
              <w:pStyle w:val="acctfourfigures"/>
              <w:tabs>
                <w:tab w:val="decimal" w:pos="682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  <w:p w14:paraId="2F3D8B78" w14:textId="60F896CF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20,996</w:t>
            </w:r>
          </w:p>
        </w:tc>
        <w:tc>
          <w:tcPr>
            <w:tcW w:w="270" w:type="dxa"/>
            <w:gridSpan w:val="2"/>
          </w:tcPr>
          <w:p w14:paraId="671C5508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gridSpan w:val="2"/>
          </w:tcPr>
          <w:p w14:paraId="3BBE7C82" w14:textId="77777777" w:rsidR="00E1593B" w:rsidRPr="00E1593B" w:rsidRDefault="00E1593B">
            <w:pPr>
              <w:pStyle w:val="acctfourfigures"/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  <w:p w14:paraId="44F6F6F6" w14:textId="15BB63FE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23,966</w:t>
            </w:r>
          </w:p>
        </w:tc>
        <w:tc>
          <w:tcPr>
            <w:tcW w:w="270" w:type="dxa"/>
          </w:tcPr>
          <w:p w14:paraId="516D1A27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50F7B5CE" w14:textId="77777777" w:rsidR="00E1593B" w:rsidRPr="00E1593B" w:rsidRDefault="00E1593B">
            <w:pPr>
              <w:pStyle w:val="acctfourfigures"/>
              <w:tabs>
                <w:tab w:val="decimal" w:pos="682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  <w:p w14:paraId="61911B63" w14:textId="2B7563EA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17,63</w:t>
            </w:r>
            <w:r w:rsidR="00DC5B5A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</w:t>
            </w:r>
          </w:p>
        </w:tc>
        <w:tc>
          <w:tcPr>
            <w:tcW w:w="242" w:type="dxa"/>
          </w:tcPr>
          <w:p w14:paraId="16D4A146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7" w:type="dxa"/>
            <w:gridSpan w:val="2"/>
          </w:tcPr>
          <w:p w14:paraId="744EA0D6" w14:textId="77777777" w:rsidR="00E1593B" w:rsidRPr="00E1593B" w:rsidRDefault="00E1593B">
            <w:pPr>
              <w:pStyle w:val="acctfourfigures"/>
              <w:tabs>
                <w:tab w:val="decimal" w:pos="682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  <w:p w14:paraId="763BBB04" w14:textId="077D33F9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15,480</w:t>
            </w:r>
          </w:p>
        </w:tc>
        <w:tc>
          <w:tcPr>
            <w:tcW w:w="266" w:type="dxa"/>
            <w:vAlign w:val="bottom"/>
          </w:tcPr>
          <w:p w14:paraId="6C827852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3" w:type="dxa"/>
            <w:vAlign w:val="bottom"/>
          </w:tcPr>
          <w:p w14:paraId="644EC2F8" w14:textId="693F7F18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  <w:gridSpan w:val="3"/>
            <w:vAlign w:val="bottom"/>
          </w:tcPr>
          <w:p w14:paraId="3C9A9490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3" w:type="dxa"/>
            <w:vAlign w:val="bottom"/>
          </w:tcPr>
          <w:p w14:paraId="11422471" w14:textId="43FB98EE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317CCB82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</w:tcPr>
          <w:p w14:paraId="2626BACE" w14:textId="77777777" w:rsidR="00E1593B" w:rsidRPr="00E1593B" w:rsidRDefault="00E1593B">
            <w:pPr>
              <w:pStyle w:val="acctfourfigures"/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  <w:p w14:paraId="1B980682" w14:textId="56C8DDF8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116,2</w:t>
            </w:r>
            <w:r w:rsidR="00DC5B5A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20</w:t>
            </w:r>
          </w:p>
        </w:tc>
        <w:tc>
          <w:tcPr>
            <w:tcW w:w="270" w:type="dxa"/>
          </w:tcPr>
          <w:p w14:paraId="323E5942" w14:textId="77777777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4435F885" w14:textId="77777777" w:rsidR="00E1593B" w:rsidRPr="00E1593B" w:rsidRDefault="00E1593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  <w:p w14:paraId="1CF2FD04" w14:textId="658BCD0C" w:rsidR="00E1593B" w:rsidRPr="00E1593B" w:rsidRDefault="00E1593B" w:rsidP="0014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593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110,233</w:t>
            </w:r>
          </w:p>
        </w:tc>
      </w:tr>
    </w:tbl>
    <w:p w14:paraId="3D8642BF" w14:textId="77777777" w:rsidR="003A4C7C" w:rsidRPr="000E0629" w:rsidRDefault="003A4C7C" w:rsidP="00143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20"/>
          <w:szCs w:val="20"/>
        </w:rPr>
        <w:sectPr w:rsidR="003A4C7C" w:rsidRPr="000E0629" w:rsidSect="00EB0184">
          <w:headerReference w:type="even" r:id="rId18"/>
          <w:headerReference w:type="default" r:id="rId19"/>
          <w:headerReference w:type="first" r:id="rId20"/>
          <w:footerReference w:type="first" r:id="rId21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76E07BFC" w14:textId="62F88DD8" w:rsidR="0065304C" w:rsidRPr="006F3C7A" w:rsidRDefault="0065304C" w:rsidP="00BA04A1">
      <w:pPr>
        <w:pStyle w:val="Heading1"/>
        <w:keepLines/>
        <w:numPr>
          <w:ilvl w:val="0"/>
          <w:numId w:val="10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6F3C7A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ภาษีเงินได้</w:t>
      </w:r>
      <w:r w:rsidRPr="006F3C7A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 xml:space="preserve"> </w:t>
      </w:r>
      <w:r w:rsidR="00A5305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ab/>
      </w:r>
    </w:p>
    <w:p w14:paraId="2DF75122" w14:textId="77777777" w:rsidR="00805D93" w:rsidRPr="00903A54" w:rsidRDefault="00805D93" w:rsidP="00903A5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  <w:highlight w:val="lightGray"/>
          <w:shd w:val="clear" w:color="auto" w:fill="D9D9D9"/>
        </w:rPr>
      </w:pPr>
    </w:p>
    <w:p w14:paraId="7443AEC0" w14:textId="6BE6AFED" w:rsidR="005E2434" w:rsidRDefault="0065304C" w:rsidP="000171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="00425F44">
        <w:rPr>
          <w:rFonts w:ascii="Angsana New" w:hAnsi="Angsana New" w:cs="Angsana New"/>
          <w:sz w:val="30"/>
          <w:szCs w:val="30"/>
        </w:rPr>
        <w:t xml:space="preserve">             </w:t>
      </w:r>
      <w:r>
        <w:rPr>
          <w:rFonts w:ascii="Angsana New" w:hAnsi="Angsana New" w:cs="Angsana New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</w:t>
      </w:r>
      <w:r w:rsidRPr="00B16700">
        <w:rPr>
          <w:rFonts w:ascii="Angsana New" w:hAnsi="Angsana New" w:cs="Angsana New"/>
          <w:sz w:val="30"/>
          <w:szCs w:val="30"/>
          <w:cs/>
        </w:rPr>
        <w:t>เงินได้</w:t>
      </w:r>
      <w:r>
        <w:rPr>
          <w:rFonts w:ascii="Angsana New" w:hAnsi="Angsana New" w:cs="Angsana New"/>
          <w:sz w:val="30"/>
          <w:szCs w:val="30"/>
          <w:cs/>
        </w:rPr>
        <w:t>ของงวดระหว่างกาล อัตราภาษีเงินได้</w:t>
      </w:r>
      <w:r w:rsidRPr="00224AEC">
        <w:rPr>
          <w:rFonts w:ascii="Angsana New" w:hAnsi="Angsana New" w:cs="Angsana New"/>
          <w:sz w:val="30"/>
          <w:szCs w:val="30"/>
          <w:cs/>
        </w:rPr>
        <w:t>ที่</w:t>
      </w:r>
      <w:r w:rsidRPr="00341FD5">
        <w:rPr>
          <w:rFonts w:ascii="Angsana New" w:hAnsi="Angsana New" w:cs="Angsana New"/>
          <w:spacing w:val="-4"/>
          <w:sz w:val="30"/>
          <w:szCs w:val="30"/>
          <w:cs/>
        </w:rPr>
        <w:t>แท้จริงรวมของกลุ่มบริษัทในการดำเนินงานต่อเนื่องเป็นระยะเวลา</w:t>
      </w:r>
      <w:r w:rsidR="006B1D80">
        <w:rPr>
          <w:rFonts w:ascii="Angsana New" w:hAnsi="Angsana New" w:cs="Angsana New" w:hint="cs"/>
          <w:spacing w:val="-4"/>
          <w:sz w:val="30"/>
          <w:szCs w:val="30"/>
          <w:cs/>
        </w:rPr>
        <w:t>สามเดือนและ</w:t>
      </w:r>
      <w:r w:rsidR="00773D0C" w:rsidRPr="00341FD5">
        <w:rPr>
          <w:rFonts w:ascii="Angsana New" w:hAnsi="Angsana New" w:cs="Angsana New" w:hint="cs"/>
          <w:spacing w:val="-4"/>
          <w:sz w:val="30"/>
          <w:szCs w:val="30"/>
          <w:cs/>
        </w:rPr>
        <w:t>เก้า</w:t>
      </w:r>
      <w:r w:rsidRPr="00341FD5">
        <w:rPr>
          <w:rFonts w:ascii="Angsana New" w:hAnsi="Angsana New" w:cs="Angsana New"/>
          <w:spacing w:val="-4"/>
          <w:sz w:val="30"/>
          <w:szCs w:val="30"/>
          <w:cs/>
        </w:rPr>
        <w:t>เดือนสิ้นสุดวันที่</w:t>
      </w:r>
      <w:r w:rsidR="006F5480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341FD5">
        <w:rPr>
          <w:rFonts w:ascii="Angsana New" w:hAnsi="Angsana New" w:cs="Angsana New"/>
          <w:spacing w:val="-4"/>
          <w:sz w:val="30"/>
          <w:szCs w:val="30"/>
          <w:cs/>
        </w:rPr>
        <w:t xml:space="preserve">30 </w:t>
      </w:r>
      <w:r w:rsidR="00773D0C" w:rsidRPr="00341FD5">
        <w:rPr>
          <w:rFonts w:ascii="Angsana New" w:hAnsi="Angsana New" w:cs="Angsana New" w:hint="cs"/>
          <w:spacing w:val="-4"/>
          <w:sz w:val="30"/>
          <w:szCs w:val="30"/>
          <w:cs/>
        </w:rPr>
        <w:t>กันย</w:t>
      </w:r>
      <w:r w:rsidRPr="00341FD5">
        <w:rPr>
          <w:rFonts w:ascii="Angsana New" w:hAnsi="Angsana New" w:cs="Angsana New"/>
          <w:spacing w:val="-4"/>
          <w:sz w:val="30"/>
          <w:szCs w:val="30"/>
          <w:cs/>
        </w:rPr>
        <w:t>ายน 256</w:t>
      </w:r>
      <w:r w:rsidRPr="00341FD5">
        <w:rPr>
          <w:rFonts w:ascii="Angsana New" w:hAnsi="Angsana New" w:cs="Angsana New"/>
          <w:spacing w:val="-4"/>
          <w:sz w:val="30"/>
          <w:szCs w:val="30"/>
        </w:rPr>
        <w:t xml:space="preserve">2 </w:t>
      </w:r>
      <w:r w:rsidR="002E3C69">
        <w:rPr>
          <w:rFonts w:ascii="Angsana New" w:hAnsi="Angsana New" w:cs="Angsana New" w:hint="cs"/>
          <w:spacing w:val="-4"/>
          <w:sz w:val="30"/>
          <w:szCs w:val="30"/>
          <w:cs/>
        </w:rPr>
        <w:t>คิดเป็น</w:t>
      </w:r>
      <w:r w:rsidRPr="00341FD5">
        <w:rPr>
          <w:rFonts w:ascii="Angsana New" w:hAnsi="Angsana New" w:cs="Angsana New"/>
          <w:spacing w:val="-4"/>
          <w:sz w:val="30"/>
          <w:szCs w:val="30"/>
          <w:cs/>
        </w:rPr>
        <w:t>ร้อยละ</w:t>
      </w:r>
      <w:r w:rsidR="000171D3" w:rsidRPr="00341FD5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FD5E86">
        <w:rPr>
          <w:rFonts w:ascii="Angsana New" w:hAnsi="Angsana New" w:cs="Angsana New"/>
          <w:spacing w:val="-4"/>
          <w:sz w:val="30"/>
          <w:szCs w:val="30"/>
        </w:rPr>
        <w:t>2</w:t>
      </w:r>
      <w:r w:rsidR="006B1D80">
        <w:rPr>
          <w:rFonts w:ascii="Angsana New" w:hAnsi="Angsana New" w:cs="Angsana New"/>
          <w:spacing w:val="-4"/>
          <w:sz w:val="30"/>
          <w:szCs w:val="30"/>
        </w:rPr>
        <w:t xml:space="preserve">4 </w:t>
      </w:r>
      <w:r w:rsidR="006B1D80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และ ร้อยละ </w:t>
      </w:r>
      <w:r w:rsidR="006B1D80">
        <w:rPr>
          <w:rFonts w:ascii="Angsana New" w:hAnsi="Angsana New" w:cs="Angsana New"/>
          <w:spacing w:val="-4"/>
          <w:sz w:val="30"/>
          <w:szCs w:val="30"/>
        </w:rPr>
        <w:t>22</w:t>
      </w:r>
      <w:r w:rsidR="00224AEC" w:rsidRPr="00224AEC">
        <w:rPr>
          <w:rFonts w:ascii="Angsana New" w:hAnsi="Angsana New" w:cs="Angsana New"/>
          <w:sz w:val="30"/>
          <w:szCs w:val="30"/>
        </w:rPr>
        <w:t xml:space="preserve"> </w:t>
      </w:r>
      <w:r w:rsidR="002E3C69">
        <w:rPr>
          <w:rFonts w:ascii="Angsana New" w:hAnsi="Angsana New" w:cs="Angsana New" w:hint="cs"/>
          <w:sz w:val="30"/>
          <w:szCs w:val="30"/>
          <w:cs/>
        </w:rPr>
        <w:t xml:space="preserve">ตามลำดับ </w:t>
      </w:r>
      <w:r w:rsidRPr="000165D8">
        <w:rPr>
          <w:rFonts w:ascii="Angsana New" w:hAnsi="Angsana New" w:cs="Angsana New"/>
          <w:i/>
          <w:iCs/>
          <w:sz w:val="30"/>
          <w:szCs w:val="30"/>
        </w:rPr>
        <w:t xml:space="preserve">(2561: </w:t>
      </w:r>
      <w:r w:rsidRPr="000165D8">
        <w:rPr>
          <w:rFonts w:ascii="Angsana New" w:hAnsi="Angsana New" w:cs="Angsana New"/>
          <w:i/>
          <w:iCs/>
          <w:sz w:val="30"/>
          <w:szCs w:val="30"/>
          <w:cs/>
        </w:rPr>
        <w:t>ร้อยละ</w:t>
      </w:r>
      <w:r w:rsidR="000171D3" w:rsidRPr="000165D8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="00FD5E86">
        <w:rPr>
          <w:rFonts w:ascii="Angsana New" w:hAnsi="Angsana New" w:cs="Angsana New"/>
          <w:i/>
          <w:iCs/>
          <w:sz w:val="30"/>
          <w:szCs w:val="30"/>
        </w:rPr>
        <w:t>18</w:t>
      </w:r>
      <w:r w:rsidR="006B1D80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6B1D80">
        <w:rPr>
          <w:rFonts w:ascii="Angsana New" w:hAnsi="Angsana New" w:cs="Angsana New" w:hint="cs"/>
          <w:i/>
          <w:iCs/>
          <w:sz w:val="30"/>
          <w:szCs w:val="30"/>
          <w:cs/>
        </w:rPr>
        <w:t>และ ร้อยละ</w:t>
      </w:r>
      <w:r w:rsidR="006B1D80">
        <w:rPr>
          <w:rFonts w:ascii="Angsana New" w:hAnsi="Angsana New" w:cs="Angsana New"/>
          <w:i/>
          <w:iCs/>
          <w:sz w:val="30"/>
          <w:szCs w:val="30"/>
        </w:rPr>
        <w:t xml:space="preserve"> 15</w:t>
      </w:r>
      <w:r w:rsidR="002E3C69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ตามลำดับ</w:t>
      </w:r>
      <w:r w:rsidRPr="000165D8">
        <w:rPr>
          <w:rFonts w:ascii="Angsana New" w:hAnsi="Angsana New" w:cs="Angsana New"/>
          <w:i/>
          <w:iCs/>
          <w:sz w:val="30"/>
          <w:szCs w:val="30"/>
        </w:rPr>
        <w:t>)</w:t>
      </w:r>
      <w:r w:rsidRPr="00224AEC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</w:t>
      </w:r>
      <w:r w:rsidR="000171D3">
        <w:rPr>
          <w:rFonts w:ascii="Angsana New" w:hAnsi="Angsana New" w:cs="Angsana New" w:hint="cs"/>
          <w:sz w:val="30"/>
          <w:szCs w:val="30"/>
          <w:cs/>
        </w:rPr>
        <w:t>การรับรู้ภาษีเงินได้</w:t>
      </w:r>
      <w:r w:rsidR="000165D8">
        <w:rPr>
          <w:rFonts w:ascii="Angsana New" w:hAnsi="Angsana New" w:cs="Angsana New" w:hint="cs"/>
          <w:sz w:val="30"/>
          <w:szCs w:val="30"/>
          <w:cs/>
        </w:rPr>
        <w:t>งวดก่อน</w:t>
      </w:r>
      <w:r w:rsidR="00FE390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165D8">
        <w:rPr>
          <w:rFonts w:ascii="Angsana New" w:hAnsi="Angsana New" w:cs="Angsana New" w:hint="cs"/>
          <w:sz w:val="30"/>
          <w:szCs w:val="30"/>
          <w:cs/>
        </w:rPr>
        <w:t>ๆ</w:t>
      </w:r>
      <w:r w:rsidR="00FE390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165D8">
        <w:rPr>
          <w:rFonts w:ascii="Angsana New" w:hAnsi="Angsana New" w:cs="Angsana New" w:hint="cs"/>
          <w:sz w:val="30"/>
          <w:szCs w:val="30"/>
          <w:cs/>
        </w:rPr>
        <w:t>ที่บันทึกต่ำไป</w:t>
      </w:r>
      <w:r w:rsidR="005E2434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61E0EB51" w14:textId="4ECEF2C1" w:rsidR="005E2434" w:rsidRDefault="005E2434" w:rsidP="000171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  <w:sectPr w:rsidR="005E2434" w:rsidSect="00EB0184">
          <w:headerReference w:type="default" r:id="rId22"/>
          <w:footerReference w:type="default" r:id="rId23"/>
          <w:type w:val="nextColumn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69F5235D" w14:textId="32741924" w:rsidR="00134079" w:rsidRDefault="00134079" w:rsidP="00134079">
      <w:pPr>
        <w:pStyle w:val="Heading1"/>
        <w:keepLines/>
        <w:numPr>
          <w:ilvl w:val="0"/>
          <w:numId w:val="10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lastRenderedPageBreak/>
        <w:t>กำไร</w:t>
      </w:r>
      <w:r w:rsidR="00C130BB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 xml:space="preserve"> </w:t>
      </w:r>
      <w:r w:rsidR="00C130BB">
        <w:rPr>
          <w:rFonts w:asciiTheme="majorBidi" w:hAnsiTheme="majorBidi" w:cstheme="majorBidi"/>
          <w:sz w:val="30"/>
          <w:szCs w:val="30"/>
          <w:u w:val="none"/>
        </w:rPr>
        <w:t>(</w:t>
      </w:r>
      <w:r w:rsidR="00C130BB">
        <w:rPr>
          <w:rFonts w:asciiTheme="majorBidi" w:hAnsiTheme="majorBidi" w:cstheme="majorBidi" w:hint="cs"/>
          <w:sz w:val="30"/>
          <w:szCs w:val="30"/>
          <w:u w:val="none"/>
          <w:cs/>
        </w:rPr>
        <w:t xml:space="preserve">ขาดทุน) </w:t>
      </w:r>
      <w:r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ต่อหุ้นขั้นพื้นฐาน</w:t>
      </w:r>
    </w:p>
    <w:p w14:paraId="1C927584" w14:textId="77777777" w:rsidR="00134079" w:rsidRPr="00134079" w:rsidRDefault="00134079" w:rsidP="00134079">
      <w:pPr>
        <w:rPr>
          <w:rFonts w:cstheme="minorBidi"/>
          <w:cs/>
          <w:lang w:val="th-TH"/>
        </w:rPr>
      </w:pPr>
    </w:p>
    <w:p w14:paraId="3B1F2357" w14:textId="64140263" w:rsidR="005E2434" w:rsidRPr="00966D9F" w:rsidRDefault="00134079" w:rsidP="00966D9F">
      <w:pPr>
        <w:pStyle w:val="a0"/>
        <w:tabs>
          <w:tab w:val="clear" w:pos="1080"/>
          <w:tab w:val="left" w:pos="810"/>
        </w:tabs>
        <w:spacing w:line="240" w:lineRule="atLeast"/>
        <w:ind w:left="540" w:right="47"/>
        <w:rPr>
          <w:rFonts w:ascii="Angsana New" w:hAnsi="Angsana New" w:cs="Angsana New"/>
          <w:sz w:val="28"/>
          <w:szCs w:val="28"/>
          <w:lang w:val="en-US"/>
        </w:rPr>
      </w:pPr>
      <w:r w:rsidRPr="00966D9F">
        <w:rPr>
          <w:rFonts w:ascii="Angsana New" w:hAnsi="Angsana New" w:cs="Angsana New" w:hint="cs"/>
          <w:cs/>
        </w:rPr>
        <w:t>กำไร</w:t>
      </w:r>
      <w:r w:rsidR="00C130BB">
        <w:rPr>
          <w:rFonts w:ascii="Angsana New" w:hAnsi="Angsana New" w:cs="Angsana New" w:hint="cs"/>
          <w:cs/>
        </w:rPr>
        <w:t xml:space="preserve"> (ขาดทุน) </w:t>
      </w:r>
      <w:r w:rsidRPr="00966D9F">
        <w:rPr>
          <w:rFonts w:ascii="Angsana New" w:hAnsi="Angsana New" w:cs="Angsana New" w:hint="cs"/>
          <w:cs/>
        </w:rPr>
        <w:t>ต่อหุ้นขั้นพื้นฐานสำหรับงวดสามเดือนและเก้าเดือนสิ้นสุดวันที่ 30</w:t>
      </w:r>
      <w:r w:rsidRPr="00966D9F">
        <w:rPr>
          <w:rFonts w:ascii="Angsana New" w:hAnsi="Angsana New" w:cs="Angsana New" w:hint="cs"/>
          <w:color w:val="000000"/>
          <w:lang w:val="en-GB"/>
        </w:rPr>
        <w:t xml:space="preserve"> </w:t>
      </w:r>
      <w:r w:rsidRPr="00966D9F">
        <w:rPr>
          <w:rFonts w:ascii="Angsana New" w:hAnsi="Angsana New" w:cs="Angsana New" w:hint="cs"/>
          <w:color w:val="000000"/>
          <w:cs/>
          <w:lang w:val="en-GB"/>
        </w:rPr>
        <w:t xml:space="preserve">กันยายน </w:t>
      </w:r>
      <w:r w:rsidRPr="00966D9F">
        <w:rPr>
          <w:rFonts w:ascii="Angsana New" w:hAnsi="Angsana New" w:cs="Angsana New" w:hint="cs"/>
          <w:color w:val="000000"/>
          <w:lang w:val="en-US"/>
        </w:rPr>
        <w:t>256</w:t>
      </w:r>
      <w:r w:rsidRPr="00966D9F">
        <w:rPr>
          <w:rFonts w:ascii="Angsana New" w:hAnsi="Angsana New" w:cs="Angsana New" w:hint="cs"/>
          <w:color w:val="000000"/>
          <w:cs/>
          <w:lang w:val="en-US"/>
        </w:rPr>
        <w:t>2</w:t>
      </w:r>
      <w:r w:rsidRPr="00966D9F">
        <w:rPr>
          <w:rFonts w:ascii="Angsana New" w:hAnsi="Angsana New" w:cs="Angsana New" w:hint="cs"/>
          <w:color w:val="000000"/>
          <w:lang w:val="en-US"/>
        </w:rPr>
        <w:t xml:space="preserve"> </w:t>
      </w:r>
      <w:r w:rsidRPr="00966D9F">
        <w:rPr>
          <w:rFonts w:ascii="Angsana New" w:hAnsi="Angsana New" w:cs="Angsana New" w:hint="cs"/>
          <w:cs/>
        </w:rPr>
        <w:t xml:space="preserve">และ </w:t>
      </w:r>
      <w:r w:rsidRPr="00966D9F">
        <w:rPr>
          <w:rFonts w:ascii="Angsana New" w:hAnsi="Angsana New" w:cs="Angsana New" w:hint="cs"/>
          <w:lang w:val="en-US"/>
        </w:rPr>
        <w:t>256</w:t>
      </w:r>
      <w:r w:rsidRPr="00966D9F">
        <w:rPr>
          <w:rFonts w:ascii="Angsana New" w:hAnsi="Angsana New" w:cs="Angsana New" w:hint="cs"/>
          <w:cs/>
          <w:lang w:val="en-US"/>
        </w:rPr>
        <w:t>1</w:t>
      </w:r>
      <w:r w:rsidRPr="00966D9F">
        <w:rPr>
          <w:rFonts w:ascii="Angsana New" w:hAnsi="Angsana New" w:cs="Angsana New" w:hint="cs"/>
          <w:lang w:val="en-US"/>
        </w:rPr>
        <w:t xml:space="preserve"> </w:t>
      </w:r>
      <w:r w:rsidRPr="00966D9F">
        <w:rPr>
          <w:rFonts w:ascii="Angsana New" w:hAnsi="Angsana New" w:cs="Angsana New" w:hint="cs"/>
          <w:cs/>
        </w:rPr>
        <w:t>คำนวณจากกำไร</w:t>
      </w:r>
      <w:r w:rsidR="00C130BB">
        <w:rPr>
          <w:rFonts w:ascii="Angsana New" w:hAnsi="Angsana New" w:cs="Angsana New" w:hint="cs"/>
          <w:cs/>
        </w:rPr>
        <w:t xml:space="preserve"> (ขาดทุน) </w:t>
      </w:r>
      <w:r w:rsidRPr="00966D9F">
        <w:rPr>
          <w:rFonts w:ascii="Angsana New" w:hAnsi="Angsana New" w:cs="Angsana New" w:hint="cs"/>
          <w:cs/>
        </w:rPr>
        <w:t>สำหรับงวดที่เป็นส่วนของผู้ถือหุ้นสามัญของบริษัทและจำนวนหุ้นสามัญที่ออกจำหน่ายแล้วระหว่างงวด</w:t>
      </w:r>
      <w:r w:rsidR="005E2434" w:rsidRPr="00966D9F">
        <w:rPr>
          <w:rFonts w:ascii="Angsana New" w:hAnsi="Angsana New" w:cs="Angsana New" w:hint="cs"/>
          <w:cs/>
          <w:lang w:val="en-US"/>
        </w:rPr>
        <w:t>โดยแสดงการคำนวณดังนี้</w:t>
      </w:r>
    </w:p>
    <w:tbl>
      <w:tblPr>
        <w:tblpPr w:leftFromText="180" w:rightFromText="180" w:vertAnchor="text" w:tblpX="439" w:tblpY="1"/>
        <w:tblOverlap w:val="never"/>
        <w:tblW w:w="152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119"/>
        <w:gridCol w:w="1361"/>
        <w:gridCol w:w="180"/>
        <w:gridCol w:w="1350"/>
        <w:gridCol w:w="360"/>
        <w:gridCol w:w="1350"/>
        <w:gridCol w:w="360"/>
        <w:gridCol w:w="1440"/>
        <w:gridCol w:w="360"/>
        <w:gridCol w:w="1530"/>
        <w:gridCol w:w="270"/>
        <w:gridCol w:w="1530"/>
      </w:tblGrid>
      <w:tr w:rsidR="005E2434" w:rsidRPr="00966D9F" w14:paraId="41EE8B70" w14:textId="77777777" w:rsidTr="00F90092">
        <w:trPr>
          <w:cantSplit/>
          <w:trHeight w:val="80"/>
        </w:trPr>
        <w:tc>
          <w:tcPr>
            <w:tcW w:w="5119" w:type="dxa"/>
          </w:tcPr>
          <w:p w14:paraId="024FAFE9" w14:textId="77777777" w:rsidR="005E2434" w:rsidRPr="00F90092" w:rsidRDefault="005E2434" w:rsidP="00F90092">
            <w:pPr>
              <w:rPr>
                <w:rFonts w:asciiTheme="majorBidi" w:hAnsiTheme="majorBidi" w:cstheme="majorBidi"/>
                <w:sz w:val="30"/>
                <w:szCs w:val="30"/>
              </w:rPr>
            </w:pPr>
            <w:bookmarkStart w:id="2" w:name="_Hlk24067201"/>
          </w:p>
        </w:tc>
        <w:tc>
          <w:tcPr>
            <w:tcW w:w="10091" w:type="dxa"/>
            <w:gridSpan w:val="11"/>
          </w:tcPr>
          <w:p w14:paraId="461C2CC6" w14:textId="7BE69D9D" w:rsidR="005E2434" w:rsidRPr="00F90092" w:rsidRDefault="005E2434" w:rsidP="00F90092">
            <w:pPr>
              <w:tabs>
                <w:tab w:val="decimal" w:pos="731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00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E2434" w:rsidRPr="00966D9F" w14:paraId="24100B5C" w14:textId="77777777" w:rsidTr="00F90092">
        <w:trPr>
          <w:cantSplit/>
          <w:trHeight w:val="80"/>
        </w:trPr>
        <w:tc>
          <w:tcPr>
            <w:tcW w:w="5119" w:type="dxa"/>
          </w:tcPr>
          <w:p w14:paraId="77681A8E" w14:textId="38D28CD4" w:rsidR="005E2434" w:rsidRPr="00F90092" w:rsidRDefault="005E2434" w:rsidP="00F9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00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F900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F900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4601" w:type="dxa"/>
            <w:gridSpan w:val="5"/>
            <w:vAlign w:val="bottom"/>
          </w:tcPr>
          <w:p w14:paraId="6FCFB5BD" w14:textId="251E14FF" w:rsidR="005E2434" w:rsidRPr="00F90092" w:rsidRDefault="00130BDE" w:rsidP="00F90092">
            <w:pPr>
              <w:pStyle w:val="a0"/>
              <w:tabs>
                <w:tab w:val="clear" w:pos="1080"/>
                <w:tab w:val="left" w:pos="810"/>
              </w:tabs>
              <w:spacing w:line="240" w:lineRule="atLeast"/>
              <w:ind w:left="540" w:right="47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2562</w:t>
            </w:r>
          </w:p>
        </w:tc>
        <w:tc>
          <w:tcPr>
            <w:tcW w:w="360" w:type="dxa"/>
            <w:vAlign w:val="bottom"/>
          </w:tcPr>
          <w:p w14:paraId="0E7C131E" w14:textId="77777777" w:rsidR="005E2434" w:rsidRPr="00F90092" w:rsidRDefault="005E2434" w:rsidP="00F90092">
            <w:pPr>
              <w:pStyle w:val="a0"/>
              <w:tabs>
                <w:tab w:val="clear" w:pos="1080"/>
                <w:tab w:val="left" w:pos="810"/>
              </w:tabs>
              <w:spacing w:line="240" w:lineRule="atLeast"/>
              <w:ind w:left="540" w:right="47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5130" w:type="dxa"/>
            <w:gridSpan w:val="5"/>
            <w:vAlign w:val="bottom"/>
          </w:tcPr>
          <w:p w14:paraId="48F61853" w14:textId="5A7D47FF" w:rsidR="005E2434" w:rsidRPr="00F90092" w:rsidRDefault="005E2434" w:rsidP="00F90092">
            <w:pPr>
              <w:pStyle w:val="a0"/>
              <w:tabs>
                <w:tab w:val="clear" w:pos="1080"/>
                <w:tab w:val="left" w:pos="810"/>
              </w:tabs>
              <w:spacing w:line="240" w:lineRule="atLeast"/>
              <w:ind w:left="540" w:right="47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90092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130BDE">
              <w:rPr>
                <w:rFonts w:asciiTheme="majorBidi" w:hAnsiTheme="majorBidi" w:cstheme="majorBidi"/>
                <w:color w:val="000000"/>
                <w:lang w:val="en-US"/>
              </w:rPr>
              <w:t>561</w:t>
            </w:r>
          </w:p>
        </w:tc>
      </w:tr>
      <w:tr w:rsidR="00CC050E" w:rsidRPr="00966D9F" w14:paraId="01F16C6B" w14:textId="77777777" w:rsidTr="00F90092">
        <w:trPr>
          <w:cantSplit/>
          <w:trHeight w:val="324"/>
        </w:trPr>
        <w:tc>
          <w:tcPr>
            <w:tcW w:w="5119" w:type="dxa"/>
          </w:tcPr>
          <w:p w14:paraId="16908EC8" w14:textId="77777777" w:rsidR="005E2434" w:rsidRPr="00F90092" w:rsidRDefault="005E2434" w:rsidP="00F9009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1" w:type="dxa"/>
          </w:tcPr>
          <w:p w14:paraId="42C257A3" w14:textId="021CCCB1" w:rsidR="005E2434" w:rsidRPr="00F90092" w:rsidRDefault="005E2434" w:rsidP="00F9009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0092">
              <w:rPr>
                <w:rFonts w:asciiTheme="majorBidi" w:hAnsiTheme="majorBidi" w:cstheme="majorBidi"/>
                <w:sz w:val="30"/>
                <w:szCs w:val="30"/>
                <w:cs/>
              </w:rPr>
              <w:t>การดำเนินงาน</w:t>
            </w:r>
          </w:p>
        </w:tc>
        <w:tc>
          <w:tcPr>
            <w:tcW w:w="180" w:type="dxa"/>
          </w:tcPr>
          <w:p w14:paraId="34A8DEE8" w14:textId="77777777" w:rsidR="005E2434" w:rsidRPr="00F90092" w:rsidRDefault="005E2434" w:rsidP="00F90092">
            <w:pPr>
              <w:tabs>
                <w:tab w:val="decimal" w:pos="76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D7C4A30" w14:textId="1B277054" w:rsidR="005E2434" w:rsidRPr="00F90092" w:rsidRDefault="005E2434" w:rsidP="00F90092">
            <w:pPr>
              <w:tabs>
                <w:tab w:val="decimal" w:pos="731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0092">
              <w:rPr>
                <w:rFonts w:asciiTheme="majorBidi" w:hAnsiTheme="majorBidi" w:cstheme="majorBidi"/>
                <w:sz w:val="30"/>
                <w:szCs w:val="30"/>
                <w:cs/>
              </w:rPr>
              <w:t>การดำเนินงาน</w:t>
            </w:r>
          </w:p>
        </w:tc>
        <w:tc>
          <w:tcPr>
            <w:tcW w:w="360" w:type="dxa"/>
            <w:vAlign w:val="bottom"/>
          </w:tcPr>
          <w:p w14:paraId="34370076" w14:textId="77777777" w:rsidR="005E2434" w:rsidRPr="00F90092" w:rsidRDefault="005E2434" w:rsidP="00F90092">
            <w:pPr>
              <w:tabs>
                <w:tab w:val="decimal" w:pos="76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D196D5C" w14:textId="77777777" w:rsidR="005E2434" w:rsidRPr="00F90092" w:rsidRDefault="005E2434" w:rsidP="00F90092">
            <w:pPr>
              <w:tabs>
                <w:tab w:val="clear" w:pos="907"/>
                <w:tab w:val="decimal" w:pos="91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138528A2" w14:textId="77777777" w:rsidR="005E2434" w:rsidRPr="00F90092" w:rsidRDefault="005E2434" w:rsidP="00F90092">
            <w:pPr>
              <w:tabs>
                <w:tab w:val="clear" w:pos="907"/>
                <w:tab w:val="decimal" w:pos="765"/>
                <w:tab w:val="decimal" w:pos="915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67489E4" w14:textId="371B31B3" w:rsidR="005E2434" w:rsidRPr="00F90092" w:rsidRDefault="005E2434" w:rsidP="00F9009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0092">
              <w:rPr>
                <w:rFonts w:asciiTheme="majorBidi" w:hAnsiTheme="majorBidi" w:cstheme="majorBidi"/>
                <w:sz w:val="30"/>
                <w:szCs w:val="30"/>
                <w:cs/>
              </w:rPr>
              <w:t>การดำเนินงาน</w:t>
            </w:r>
          </w:p>
        </w:tc>
        <w:tc>
          <w:tcPr>
            <w:tcW w:w="360" w:type="dxa"/>
          </w:tcPr>
          <w:p w14:paraId="6FDAF51F" w14:textId="77777777" w:rsidR="005E2434" w:rsidRPr="00F90092" w:rsidRDefault="005E2434" w:rsidP="00F9009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DFAABDC" w14:textId="0DC488F0" w:rsidR="005E2434" w:rsidRPr="00F90092" w:rsidRDefault="005E2434" w:rsidP="00F9009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0092">
              <w:rPr>
                <w:rFonts w:asciiTheme="majorBidi" w:hAnsiTheme="majorBidi" w:cstheme="majorBidi"/>
                <w:sz w:val="30"/>
                <w:szCs w:val="30"/>
                <w:cs/>
              </w:rPr>
              <w:t>การดำเนินงาน</w:t>
            </w:r>
          </w:p>
        </w:tc>
        <w:tc>
          <w:tcPr>
            <w:tcW w:w="270" w:type="dxa"/>
          </w:tcPr>
          <w:p w14:paraId="549FEBAA" w14:textId="77777777" w:rsidR="005E2434" w:rsidRPr="00F90092" w:rsidRDefault="005E2434" w:rsidP="00F9009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620C34F" w14:textId="77777777" w:rsidR="005E2434" w:rsidRPr="00F90092" w:rsidRDefault="005E2434" w:rsidP="00F9009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050E" w:rsidRPr="00966D9F" w14:paraId="4A6C0A30" w14:textId="77777777" w:rsidTr="00F90092">
        <w:trPr>
          <w:cantSplit/>
          <w:trHeight w:val="80"/>
        </w:trPr>
        <w:tc>
          <w:tcPr>
            <w:tcW w:w="5119" w:type="dxa"/>
          </w:tcPr>
          <w:p w14:paraId="25D8F99F" w14:textId="77777777" w:rsidR="005E2434" w:rsidRPr="00F90092" w:rsidRDefault="005E2434" w:rsidP="00F9009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1" w:type="dxa"/>
          </w:tcPr>
          <w:p w14:paraId="0FED1DD0" w14:textId="4605E5DD" w:rsidR="005E2434" w:rsidRPr="00F90092" w:rsidRDefault="005E2434" w:rsidP="00F9009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0092">
              <w:rPr>
                <w:rFonts w:asciiTheme="majorBidi" w:hAnsiTheme="majorBidi" w:cstheme="majorBidi"/>
                <w:sz w:val="30"/>
                <w:szCs w:val="30"/>
                <w:cs/>
              </w:rPr>
              <w:t>ต่อเนื่อง</w:t>
            </w:r>
          </w:p>
        </w:tc>
        <w:tc>
          <w:tcPr>
            <w:tcW w:w="180" w:type="dxa"/>
          </w:tcPr>
          <w:p w14:paraId="169D5EE6" w14:textId="77777777" w:rsidR="005E2434" w:rsidRPr="00F90092" w:rsidRDefault="005E2434" w:rsidP="00F90092">
            <w:pPr>
              <w:tabs>
                <w:tab w:val="decimal" w:pos="76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E4E6915" w14:textId="290A7A15" w:rsidR="005E2434" w:rsidRPr="00F90092" w:rsidRDefault="005E2434" w:rsidP="00F90092">
            <w:pPr>
              <w:tabs>
                <w:tab w:val="decimal" w:pos="731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0092">
              <w:rPr>
                <w:rFonts w:asciiTheme="majorBidi" w:hAnsiTheme="majorBidi" w:cstheme="majorBidi"/>
                <w:sz w:val="30"/>
                <w:szCs w:val="30"/>
                <w:cs/>
              </w:rPr>
              <w:t>ที่ยกเลิก</w:t>
            </w:r>
          </w:p>
        </w:tc>
        <w:tc>
          <w:tcPr>
            <w:tcW w:w="360" w:type="dxa"/>
            <w:vAlign w:val="bottom"/>
          </w:tcPr>
          <w:p w14:paraId="11222811" w14:textId="77777777" w:rsidR="005E2434" w:rsidRPr="00F90092" w:rsidRDefault="005E2434" w:rsidP="00F90092">
            <w:pPr>
              <w:tabs>
                <w:tab w:val="decimal" w:pos="76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667DB0E" w14:textId="307EA595" w:rsidR="005E2434" w:rsidRPr="00F90092" w:rsidRDefault="005E2434" w:rsidP="00F9009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009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  <w:vAlign w:val="bottom"/>
          </w:tcPr>
          <w:p w14:paraId="394BA1D8" w14:textId="77777777" w:rsidR="005E2434" w:rsidRPr="00F90092" w:rsidRDefault="005E2434" w:rsidP="00F90092">
            <w:pPr>
              <w:tabs>
                <w:tab w:val="decimal" w:pos="765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258CBBAE" w14:textId="0656436F" w:rsidR="005E2434" w:rsidRPr="00F90092" w:rsidRDefault="005E2434" w:rsidP="00F9009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0092">
              <w:rPr>
                <w:rFonts w:asciiTheme="majorBidi" w:hAnsiTheme="majorBidi" w:cstheme="majorBidi"/>
                <w:sz w:val="30"/>
                <w:szCs w:val="30"/>
                <w:cs/>
              </w:rPr>
              <w:t>ต่อเนื่อง</w:t>
            </w:r>
          </w:p>
        </w:tc>
        <w:tc>
          <w:tcPr>
            <w:tcW w:w="360" w:type="dxa"/>
          </w:tcPr>
          <w:p w14:paraId="2308BE61" w14:textId="77777777" w:rsidR="005E2434" w:rsidRPr="00F90092" w:rsidRDefault="005E2434" w:rsidP="00F9009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17C639C" w14:textId="16F19C79" w:rsidR="005E2434" w:rsidRPr="00F90092" w:rsidRDefault="005E2434" w:rsidP="00F9009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0092">
              <w:rPr>
                <w:rFonts w:asciiTheme="majorBidi" w:hAnsiTheme="majorBidi" w:cstheme="majorBidi"/>
                <w:sz w:val="30"/>
                <w:szCs w:val="30"/>
                <w:cs/>
              </w:rPr>
              <w:t>ที่ยกเลิก</w:t>
            </w:r>
          </w:p>
        </w:tc>
        <w:tc>
          <w:tcPr>
            <w:tcW w:w="270" w:type="dxa"/>
          </w:tcPr>
          <w:p w14:paraId="3C061F61" w14:textId="77777777" w:rsidR="005E2434" w:rsidRPr="00F90092" w:rsidRDefault="005E2434" w:rsidP="00F9009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1EE9F8F" w14:textId="15B80853" w:rsidR="005E2434" w:rsidRPr="00F90092" w:rsidRDefault="005E2434" w:rsidP="00F90092">
            <w:pPr>
              <w:tabs>
                <w:tab w:val="decimal" w:pos="73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009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5E2434" w:rsidRPr="00966D9F" w14:paraId="74D2BFEC" w14:textId="77777777" w:rsidTr="00F90092">
        <w:trPr>
          <w:cantSplit/>
          <w:trHeight w:val="315"/>
        </w:trPr>
        <w:tc>
          <w:tcPr>
            <w:tcW w:w="5119" w:type="dxa"/>
          </w:tcPr>
          <w:p w14:paraId="2DCFBA17" w14:textId="77777777" w:rsidR="005E2434" w:rsidRPr="00F90092" w:rsidRDefault="005E2434" w:rsidP="00F9009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91" w:type="dxa"/>
            <w:gridSpan w:val="11"/>
            <w:vAlign w:val="bottom"/>
          </w:tcPr>
          <w:p w14:paraId="1522D85A" w14:textId="5F74C5D7" w:rsidR="005E2434" w:rsidRPr="00F90092" w:rsidRDefault="00531A6C" w:rsidP="00F9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F9009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="00130BDE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ล้าน</w:t>
            </w:r>
            <w:r w:rsidRPr="00F9009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</w:t>
            </w:r>
            <w:r w:rsidRPr="00F9009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 / </w:t>
            </w:r>
            <w:r w:rsidR="00130BDE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ล้าน</w:t>
            </w:r>
            <w:r w:rsidRPr="00F9009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หุ้น)</w:t>
            </w:r>
          </w:p>
        </w:tc>
      </w:tr>
      <w:tr w:rsidR="00CC050E" w:rsidRPr="00966D9F" w14:paraId="5F2D679D" w14:textId="77777777" w:rsidTr="00F90092">
        <w:trPr>
          <w:cantSplit/>
        </w:trPr>
        <w:tc>
          <w:tcPr>
            <w:tcW w:w="5119" w:type="dxa"/>
          </w:tcPr>
          <w:p w14:paraId="1E0E8E68" w14:textId="3E3894C6" w:rsidR="005E2434" w:rsidRPr="00F90092" w:rsidRDefault="00531A6C" w:rsidP="00F9009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00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</w:t>
            </w:r>
            <w:r w:rsidR="005E2434" w:rsidRPr="00F900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61" w:type="dxa"/>
            <w:tcBorders>
              <w:bottom w:val="double" w:sz="4" w:space="0" w:color="auto"/>
            </w:tcBorders>
          </w:tcPr>
          <w:p w14:paraId="2F79EAA6" w14:textId="77777777" w:rsidR="005E2434" w:rsidRPr="00F90092" w:rsidRDefault="005E2434" w:rsidP="00F900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00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1,385</w:t>
            </w:r>
          </w:p>
        </w:tc>
        <w:tc>
          <w:tcPr>
            <w:tcW w:w="180" w:type="dxa"/>
          </w:tcPr>
          <w:p w14:paraId="732BA4FD" w14:textId="77777777" w:rsidR="005E2434" w:rsidRPr="00F90092" w:rsidRDefault="005E2434" w:rsidP="00F900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C657113" w14:textId="77777777" w:rsidR="005E2434" w:rsidRPr="00F90092" w:rsidRDefault="005E2434" w:rsidP="00F900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00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0AAFC6CA" w14:textId="77777777" w:rsidR="005E2434" w:rsidRPr="00F90092" w:rsidRDefault="005E2434" w:rsidP="00F900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469E19E" w14:textId="77777777" w:rsidR="005E2434" w:rsidRPr="00F90092" w:rsidRDefault="005E2434" w:rsidP="00F900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00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1,385</w:t>
            </w:r>
          </w:p>
        </w:tc>
        <w:tc>
          <w:tcPr>
            <w:tcW w:w="360" w:type="dxa"/>
          </w:tcPr>
          <w:p w14:paraId="3D0120A6" w14:textId="77777777" w:rsidR="005E2434" w:rsidRPr="00F90092" w:rsidRDefault="005E2434" w:rsidP="00F900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6F4E4742" w14:textId="77777777" w:rsidR="005E2434" w:rsidRPr="00F90092" w:rsidRDefault="005E2434" w:rsidP="00F900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00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1,456</w:t>
            </w:r>
          </w:p>
        </w:tc>
        <w:tc>
          <w:tcPr>
            <w:tcW w:w="360" w:type="dxa"/>
          </w:tcPr>
          <w:p w14:paraId="2910AFB5" w14:textId="77777777" w:rsidR="005E2434" w:rsidRPr="00F90092" w:rsidRDefault="005E2434" w:rsidP="00F900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003168A2" w14:textId="77777777" w:rsidR="005E2434" w:rsidRPr="00F90092" w:rsidRDefault="005E2434" w:rsidP="00F900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00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87B2F9" w14:textId="77777777" w:rsidR="005E2434" w:rsidRPr="00F90092" w:rsidRDefault="005E2434" w:rsidP="00F900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2AE99CB4" w14:textId="77777777" w:rsidR="005E2434" w:rsidRPr="00F90092" w:rsidRDefault="005E2434" w:rsidP="00F900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00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1,456</w:t>
            </w:r>
          </w:p>
        </w:tc>
      </w:tr>
      <w:tr w:rsidR="00CC050E" w:rsidRPr="00966D9F" w14:paraId="4E9CB853" w14:textId="77777777" w:rsidTr="00F90092">
        <w:trPr>
          <w:cantSplit/>
          <w:trHeight w:val="462"/>
        </w:trPr>
        <w:tc>
          <w:tcPr>
            <w:tcW w:w="5119" w:type="dxa"/>
          </w:tcPr>
          <w:p w14:paraId="3F3C09DE" w14:textId="77777777" w:rsidR="00966D9F" w:rsidRPr="00F90092" w:rsidRDefault="00966D9F" w:rsidP="00F9009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9A1CC20" w14:textId="70A32E81" w:rsidR="005E2434" w:rsidRPr="00F90092" w:rsidRDefault="005E2434" w:rsidP="00F9009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900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F9009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90092">
              <w:rPr>
                <w:rFonts w:asciiTheme="majorBidi" w:hAnsiTheme="majorBidi" w:cstheme="majorBidi"/>
                <w:sz w:val="30"/>
                <w:szCs w:val="30"/>
                <w:cs/>
              </w:rPr>
              <w:t>กรกฎาคม</w:t>
            </w:r>
          </w:p>
        </w:tc>
        <w:tc>
          <w:tcPr>
            <w:tcW w:w="1361" w:type="dxa"/>
            <w:tcBorders>
              <w:top w:val="double" w:sz="4" w:space="0" w:color="auto"/>
            </w:tcBorders>
            <w:vAlign w:val="bottom"/>
          </w:tcPr>
          <w:p w14:paraId="4F20D6BE" w14:textId="77777777" w:rsidR="005E2434" w:rsidRPr="00F90092" w:rsidRDefault="005E2434" w:rsidP="00F900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0092">
              <w:rPr>
                <w:rFonts w:asciiTheme="majorBidi" w:hAnsiTheme="majorBidi" w:cstheme="majorBidi"/>
                <w:sz w:val="30"/>
                <w:szCs w:val="30"/>
              </w:rPr>
              <w:t>470</w:t>
            </w:r>
          </w:p>
        </w:tc>
        <w:tc>
          <w:tcPr>
            <w:tcW w:w="180" w:type="dxa"/>
            <w:vAlign w:val="bottom"/>
          </w:tcPr>
          <w:p w14:paraId="39DB1F40" w14:textId="77777777" w:rsidR="005E2434" w:rsidRPr="00F90092" w:rsidRDefault="005E2434" w:rsidP="00F900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264AA721" w14:textId="77777777" w:rsidR="005E2434" w:rsidRPr="00F90092" w:rsidRDefault="005E2434" w:rsidP="00F900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FA5E67" w14:textId="77777777" w:rsidR="005E2434" w:rsidRPr="00F90092" w:rsidRDefault="005E2434" w:rsidP="00F900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009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  <w:vAlign w:val="bottom"/>
          </w:tcPr>
          <w:p w14:paraId="58045ED9" w14:textId="77777777" w:rsidR="005E2434" w:rsidRPr="00F90092" w:rsidRDefault="005E2434" w:rsidP="00F900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3AB784F9" w14:textId="77777777" w:rsidR="005E2434" w:rsidRPr="00F90092" w:rsidRDefault="005E2434" w:rsidP="00F900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0092">
              <w:rPr>
                <w:rFonts w:asciiTheme="majorBidi" w:hAnsiTheme="majorBidi" w:cstheme="majorBidi"/>
                <w:sz w:val="30"/>
                <w:szCs w:val="30"/>
              </w:rPr>
              <w:t>470</w:t>
            </w:r>
          </w:p>
        </w:tc>
        <w:tc>
          <w:tcPr>
            <w:tcW w:w="360" w:type="dxa"/>
            <w:vAlign w:val="bottom"/>
          </w:tcPr>
          <w:p w14:paraId="2D750BA4" w14:textId="77777777" w:rsidR="005E2434" w:rsidRPr="00F90092" w:rsidRDefault="005E2434" w:rsidP="00F900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7E4C5B7B" w14:textId="77777777" w:rsidR="005E2434" w:rsidRPr="00F90092" w:rsidRDefault="005E2434" w:rsidP="00F900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0092">
              <w:rPr>
                <w:rFonts w:asciiTheme="majorBidi" w:hAnsiTheme="majorBidi" w:cstheme="majorBidi"/>
                <w:sz w:val="30"/>
                <w:szCs w:val="30"/>
              </w:rPr>
              <w:t>211</w:t>
            </w:r>
          </w:p>
        </w:tc>
        <w:tc>
          <w:tcPr>
            <w:tcW w:w="360" w:type="dxa"/>
          </w:tcPr>
          <w:p w14:paraId="525E73C5" w14:textId="77777777" w:rsidR="005E2434" w:rsidRPr="00F90092" w:rsidRDefault="005E2434" w:rsidP="00F900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0C8C3099" w14:textId="77777777" w:rsidR="005E2434" w:rsidRPr="00F90092" w:rsidRDefault="005E2434" w:rsidP="00F900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93123DD" w14:textId="77777777" w:rsidR="005E2434" w:rsidRPr="00F90092" w:rsidRDefault="005E2434" w:rsidP="00F900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0092">
              <w:rPr>
                <w:rFonts w:asciiTheme="majorBidi" w:hAnsiTheme="majorBidi" w:cstheme="majorBidi"/>
                <w:sz w:val="30"/>
                <w:szCs w:val="30"/>
              </w:rPr>
              <w:t>211</w:t>
            </w:r>
          </w:p>
        </w:tc>
        <w:tc>
          <w:tcPr>
            <w:tcW w:w="270" w:type="dxa"/>
          </w:tcPr>
          <w:p w14:paraId="6D39BDA8" w14:textId="77777777" w:rsidR="005E2434" w:rsidRPr="00F90092" w:rsidRDefault="005E2434" w:rsidP="00F900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5B2DD748" w14:textId="77777777" w:rsidR="005E2434" w:rsidRPr="00F90092" w:rsidRDefault="005E2434" w:rsidP="00F900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8A8CBBD" w14:textId="77777777" w:rsidR="005E2434" w:rsidRPr="00F90092" w:rsidRDefault="005E2434" w:rsidP="00F900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0092">
              <w:rPr>
                <w:rFonts w:asciiTheme="majorBidi" w:hAnsiTheme="majorBidi" w:cstheme="majorBidi"/>
                <w:sz w:val="30"/>
                <w:szCs w:val="30"/>
              </w:rPr>
              <w:t>211</w:t>
            </w:r>
          </w:p>
        </w:tc>
      </w:tr>
      <w:tr w:rsidR="00631C06" w:rsidRPr="00966D9F" w14:paraId="6C8FA4CA" w14:textId="77777777" w:rsidTr="00130BDE">
        <w:trPr>
          <w:cantSplit/>
          <w:trHeight w:val="247"/>
        </w:trPr>
        <w:tc>
          <w:tcPr>
            <w:tcW w:w="5119" w:type="dxa"/>
            <w:vAlign w:val="bottom"/>
          </w:tcPr>
          <w:p w14:paraId="2576DF2E" w14:textId="4F9F712F" w:rsidR="00631C06" w:rsidRPr="00F90092" w:rsidRDefault="00631C06" w:rsidP="00631C0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00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ผลกระทบจากหุ้นออกจำหน่าย วันที่ </w:t>
            </w:r>
            <w:r w:rsidRPr="00F90092">
              <w:rPr>
                <w:rFonts w:asciiTheme="majorBidi" w:hAnsiTheme="majorBidi" w:cstheme="majorBidi"/>
                <w:sz w:val="30"/>
                <w:szCs w:val="30"/>
              </w:rPr>
              <w:t xml:space="preserve">13 </w:t>
            </w:r>
            <w:r w:rsidRPr="00F900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F90092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361" w:type="dxa"/>
            <w:vAlign w:val="bottom"/>
          </w:tcPr>
          <w:p w14:paraId="5C5CA9F2" w14:textId="32C5E926" w:rsidR="00631C06" w:rsidRPr="00F90092" w:rsidRDefault="00631C06" w:rsidP="00631C0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009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9F098A1" w14:textId="77777777" w:rsidR="00631C06" w:rsidRPr="00F90092" w:rsidRDefault="00631C06" w:rsidP="00631C0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E1C5205" w14:textId="6D8E1ECF" w:rsidR="00631C06" w:rsidRPr="00F90092" w:rsidRDefault="00631C06" w:rsidP="00631C0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009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  <w:vAlign w:val="bottom"/>
          </w:tcPr>
          <w:p w14:paraId="2F837B7C" w14:textId="77777777" w:rsidR="00631C06" w:rsidRPr="00F90092" w:rsidRDefault="00631C06" w:rsidP="00631C0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2250C93" w14:textId="0040DA66" w:rsidR="00631C06" w:rsidRPr="00F90092" w:rsidRDefault="00631C06" w:rsidP="00631C0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009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  <w:vAlign w:val="bottom"/>
          </w:tcPr>
          <w:p w14:paraId="42605D03" w14:textId="77777777" w:rsidR="00631C06" w:rsidRPr="00F90092" w:rsidRDefault="00631C06" w:rsidP="00631C0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5DD0E5D" w14:textId="7DA963DE" w:rsidR="00631C06" w:rsidRPr="00F90092" w:rsidRDefault="00631C06" w:rsidP="00631C0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360" w:type="dxa"/>
            <w:vAlign w:val="bottom"/>
          </w:tcPr>
          <w:p w14:paraId="0C7CCA33" w14:textId="77777777" w:rsidR="00631C06" w:rsidRPr="00F90092" w:rsidRDefault="00631C06" w:rsidP="00631C0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A65B3C9" w14:textId="5430B10C" w:rsidR="00631C06" w:rsidRPr="00F90092" w:rsidRDefault="00631C06" w:rsidP="00631C0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270" w:type="dxa"/>
            <w:vAlign w:val="bottom"/>
          </w:tcPr>
          <w:p w14:paraId="1AAEF4C6" w14:textId="77777777" w:rsidR="00631C06" w:rsidRPr="00F90092" w:rsidRDefault="00631C06" w:rsidP="00631C0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4F0FFBC" w14:textId="49A1C3AB" w:rsidR="00631C06" w:rsidRPr="00F90092" w:rsidRDefault="00631C06" w:rsidP="00631C0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</w:tr>
      <w:tr w:rsidR="00631C06" w:rsidRPr="00966D9F" w14:paraId="4DFC73EB" w14:textId="77777777" w:rsidTr="003D779A">
        <w:trPr>
          <w:cantSplit/>
        </w:trPr>
        <w:tc>
          <w:tcPr>
            <w:tcW w:w="5119" w:type="dxa"/>
            <w:vAlign w:val="bottom"/>
          </w:tcPr>
          <w:p w14:paraId="6D581780" w14:textId="0F7B2399" w:rsidR="00631C06" w:rsidRPr="00F90092" w:rsidRDefault="00631C06" w:rsidP="00631C0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0092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ผลกระทบจากการเปลี่ยนแปลงมูลค่าที่ตราไว้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678A710C" w14:textId="77777777" w:rsidR="00631C06" w:rsidRPr="00F90092" w:rsidRDefault="00631C06" w:rsidP="00631C0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0092">
              <w:rPr>
                <w:rFonts w:asciiTheme="majorBidi" w:hAnsiTheme="majorBidi" w:cstheme="majorBidi"/>
                <w:sz w:val="30"/>
                <w:szCs w:val="30"/>
              </w:rPr>
              <w:t>4,230</w:t>
            </w:r>
          </w:p>
        </w:tc>
        <w:tc>
          <w:tcPr>
            <w:tcW w:w="180" w:type="dxa"/>
            <w:vAlign w:val="bottom"/>
          </w:tcPr>
          <w:p w14:paraId="451FDAC3" w14:textId="77777777" w:rsidR="00631C06" w:rsidRPr="00F90092" w:rsidRDefault="00631C06" w:rsidP="00631C0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21838EA" w14:textId="77777777" w:rsidR="00631C06" w:rsidRPr="00F90092" w:rsidRDefault="00631C06" w:rsidP="00631C0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009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  <w:vAlign w:val="bottom"/>
          </w:tcPr>
          <w:p w14:paraId="264C4D30" w14:textId="77777777" w:rsidR="00631C06" w:rsidRPr="00F90092" w:rsidRDefault="00631C06" w:rsidP="00631C0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839FEBB" w14:textId="77777777" w:rsidR="00631C06" w:rsidRPr="00F90092" w:rsidRDefault="00631C06" w:rsidP="00631C0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0092">
              <w:rPr>
                <w:rFonts w:asciiTheme="majorBidi" w:hAnsiTheme="majorBidi" w:cstheme="majorBidi"/>
                <w:sz w:val="30"/>
                <w:szCs w:val="30"/>
              </w:rPr>
              <w:t>4,230</w:t>
            </w:r>
          </w:p>
        </w:tc>
        <w:tc>
          <w:tcPr>
            <w:tcW w:w="360" w:type="dxa"/>
            <w:vAlign w:val="bottom"/>
          </w:tcPr>
          <w:p w14:paraId="43EE3309" w14:textId="77777777" w:rsidR="00631C06" w:rsidRPr="00F90092" w:rsidRDefault="00631C06" w:rsidP="00631C0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28B7B6" w14:textId="1D1B8146" w:rsidR="00631C06" w:rsidRPr="00F90092" w:rsidRDefault="00631C06" w:rsidP="00631C0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2,358</w:t>
            </w:r>
          </w:p>
        </w:tc>
        <w:tc>
          <w:tcPr>
            <w:tcW w:w="360" w:type="dxa"/>
          </w:tcPr>
          <w:p w14:paraId="491C99FB" w14:textId="77777777" w:rsidR="00631C06" w:rsidRPr="00F90092" w:rsidRDefault="00631C06" w:rsidP="00631C0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94C1C5B" w14:textId="3BB2D201" w:rsidR="00631C06" w:rsidRPr="00F90092" w:rsidRDefault="00631C06" w:rsidP="00631C0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2,358</w:t>
            </w:r>
          </w:p>
        </w:tc>
        <w:tc>
          <w:tcPr>
            <w:tcW w:w="270" w:type="dxa"/>
          </w:tcPr>
          <w:p w14:paraId="27E8B7A9" w14:textId="77777777" w:rsidR="00631C06" w:rsidRPr="00F90092" w:rsidRDefault="00631C06" w:rsidP="00631C0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5DA97C0" w14:textId="67124AEF" w:rsidR="00631C06" w:rsidRPr="00F90092" w:rsidRDefault="00631C06" w:rsidP="00631C0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2,358</w:t>
            </w:r>
          </w:p>
        </w:tc>
      </w:tr>
      <w:tr w:rsidR="00CC050E" w:rsidRPr="00966D9F" w14:paraId="32EEE64A" w14:textId="77777777" w:rsidTr="00130BDE">
        <w:trPr>
          <w:cantSplit/>
          <w:trHeight w:val="237"/>
        </w:trPr>
        <w:tc>
          <w:tcPr>
            <w:tcW w:w="5119" w:type="dxa"/>
            <w:vAlign w:val="bottom"/>
          </w:tcPr>
          <w:p w14:paraId="68F7F009" w14:textId="0C61B347" w:rsidR="005E2434" w:rsidRPr="00F90092" w:rsidRDefault="00531A6C" w:rsidP="00F9009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00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  <w:r w:rsidRPr="00F900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C0782B" w14:textId="77777777" w:rsidR="005E2434" w:rsidRPr="00F90092" w:rsidRDefault="005E2434" w:rsidP="00F900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00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4,700</w:t>
            </w:r>
          </w:p>
        </w:tc>
        <w:tc>
          <w:tcPr>
            <w:tcW w:w="180" w:type="dxa"/>
            <w:vAlign w:val="bottom"/>
          </w:tcPr>
          <w:p w14:paraId="14CEB682" w14:textId="77777777" w:rsidR="005E2434" w:rsidRPr="00F90092" w:rsidRDefault="005E2434" w:rsidP="00F900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7835141F" w14:textId="77777777" w:rsidR="005E2434" w:rsidRPr="00F90092" w:rsidRDefault="005E2434" w:rsidP="00F900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00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60" w:type="dxa"/>
            <w:vAlign w:val="bottom"/>
          </w:tcPr>
          <w:p w14:paraId="2751E33F" w14:textId="77777777" w:rsidR="005E2434" w:rsidRPr="00F90092" w:rsidRDefault="005E2434" w:rsidP="00F900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0B87B6A4" w14:textId="77777777" w:rsidR="005E2434" w:rsidRPr="00F90092" w:rsidRDefault="005E2434" w:rsidP="00F900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00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4,700</w:t>
            </w:r>
          </w:p>
        </w:tc>
        <w:tc>
          <w:tcPr>
            <w:tcW w:w="360" w:type="dxa"/>
            <w:vAlign w:val="bottom"/>
          </w:tcPr>
          <w:p w14:paraId="70766161" w14:textId="77777777" w:rsidR="005E2434" w:rsidRPr="00F90092" w:rsidRDefault="005E2434" w:rsidP="00F900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0882C219" w14:textId="77777777" w:rsidR="005E2434" w:rsidRPr="00F90092" w:rsidRDefault="005E2434" w:rsidP="00F900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00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2,620</w:t>
            </w:r>
          </w:p>
        </w:tc>
        <w:tc>
          <w:tcPr>
            <w:tcW w:w="360" w:type="dxa"/>
            <w:vAlign w:val="bottom"/>
          </w:tcPr>
          <w:p w14:paraId="1B5CF64D" w14:textId="77777777" w:rsidR="005E2434" w:rsidRPr="00F90092" w:rsidRDefault="005E2434" w:rsidP="00F900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35E2A1F0" w14:textId="77777777" w:rsidR="005E2434" w:rsidRPr="00F90092" w:rsidRDefault="005E2434" w:rsidP="00F900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00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2,620</w:t>
            </w:r>
          </w:p>
        </w:tc>
        <w:tc>
          <w:tcPr>
            <w:tcW w:w="270" w:type="dxa"/>
            <w:vAlign w:val="bottom"/>
          </w:tcPr>
          <w:p w14:paraId="526B4CC0" w14:textId="77777777" w:rsidR="005E2434" w:rsidRPr="00F90092" w:rsidRDefault="005E2434" w:rsidP="00F900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4C3BF33A" w14:textId="77777777" w:rsidR="005E2434" w:rsidRPr="00F90092" w:rsidRDefault="005E2434" w:rsidP="00F900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00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2,620</w:t>
            </w:r>
          </w:p>
        </w:tc>
      </w:tr>
      <w:tr w:rsidR="00CC050E" w:rsidRPr="00966D9F" w14:paraId="725BD6E0" w14:textId="77777777" w:rsidTr="008F0364">
        <w:trPr>
          <w:cantSplit/>
          <w:trHeight w:val="253"/>
        </w:trPr>
        <w:tc>
          <w:tcPr>
            <w:tcW w:w="5119" w:type="dxa"/>
            <w:vAlign w:val="bottom"/>
          </w:tcPr>
          <w:p w14:paraId="12058625" w14:textId="43FE5B92" w:rsidR="005E2434" w:rsidRPr="00F90092" w:rsidRDefault="00531A6C" w:rsidP="00F9009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00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F900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36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8F7E413" w14:textId="77777777" w:rsidR="005E2434" w:rsidRPr="00F90092" w:rsidRDefault="005E2434" w:rsidP="00F900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00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0.29</w:t>
            </w:r>
          </w:p>
        </w:tc>
        <w:tc>
          <w:tcPr>
            <w:tcW w:w="180" w:type="dxa"/>
            <w:vAlign w:val="bottom"/>
          </w:tcPr>
          <w:p w14:paraId="58F5944D" w14:textId="77777777" w:rsidR="005E2434" w:rsidRPr="00F90092" w:rsidRDefault="005E2434" w:rsidP="00F900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0474149" w14:textId="77777777" w:rsidR="005E2434" w:rsidRPr="00F90092" w:rsidRDefault="005E2434" w:rsidP="00F900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00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60" w:type="dxa"/>
            <w:vAlign w:val="bottom"/>
          </w:tcPr>
          <w:p w14:paraId="28A07C44" w14:textId="77777777" w:rsidR="005E2434" w:rsidRPr="00F90092" w:rsidRDefault="005E2434" w:rsidP="00F900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FCC0203" w14:textId="77777777" w:rsidR="005E2434" w:rsidRPr="00F90092" w:rsidRDefault="005E2434" w:rsidP="00F900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00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0.29</w:t>
            </w:r>
          </w:p>
        </w:tc>
        <w:tc>
          <w:tcPr>
            <w:tcW w:w="360" w:type="dxa"/>
            <w:vAlign w:val="bottom"/>
          </w:tcPr>
          <w:p w14:paraId="4076079B" w14:textId="77777777" w:rsidR="005E2434" w:rsidRPr="00F90092" w:rsidRDefault="005E2434" w:rsidP="00F900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B0E88F9" w14:textId="77777777" w:rsidR="005E2434" w:rsidRPr="00F90092" w:rsidRDefault="005E2434" w:rsidP="00F900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00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0.56</w:t>
            </w:r>
          </w:p>
        </w:tc>
        <w:tc>
          <w:tcPr>
            <w:tcW w:w="360" w:type="dxa"/>
            <w:vAlign w:val="bottom"/>
          </w:tcPr>
          <w:p w14:paraId="47A96CC2" w14:textId="77777777" w:rsidR="005E2434" w:rsidRPr="00F90092" w:rsidRDefault="005E2434" w:rsidP="00F900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9BE2013" w14:textId="77777777" w:rsidR="005E2434" w:rsidRPr="00F90092" w:rsidRDefault="005E2434" w:rsidP="00F900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00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DE14B53" w14:textId="77777777" w:rsidR="005E2434" w:rsidRPr="00F90092" w:rsidRDefault="005E2434" w:rsidP="00F900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713817F" w14:textId="77777777" w:rsidR="005E2434" w:rsidRPr="00F90092" w:rsidRDefault="005E2434" w:rsidP="00F900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00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0.56</w:t>
            </w:r>
          </w:p>
        </w:tc>
      </w:tr>
      <w:tr w:rsidR="00CC050E" w:rsidRPr="00966D9F" w14:paraId="1BC04919" w14:textId="77777777" w:rsidTr="008F0364">
        <w:trPr>
          <w:cantSplit/>
        </w:trPr>
        <w:tc>
          <w:tcPr>
            <w:tcW w:w="5119" w:type="dxa"/>
          </w:tcPr>
          <w:p w14:paraId="484F453D" w14:textId="77777777" w:rsidR="005E2434" w:rsidRPr="00F90092" w:rsidRDefault="005E2434" w:rsidP="00F90092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</w:tcPr>
          <w:p w14:paraId="2420045D" w14:textId="77777777" w:rsidR="005E2434" w:rsidRPr="00F90092" w:rsidRDefault="005E2434" w:rsidP="00F900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B541708" w14:textId="77777777" w:rsidR="005E2434" w:rsidRPr="00F90092" w:rsidRDefault="005E2434" w:rsidP="00F900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64049766" w14:textId="77777777" w:rsidR="005E2434" w:rsidRPr="00F90092" w:rsidRDefault="005E2434" w:rsidP="00F900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1F3109E2" w14:textId="77777777" w:rsidR="005E2434" w:rsidRPr="00F90092" w:rsidRDefault="005E2434" w:rsidP="00F900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754F72C" w14:textId="77777777" w:rsidR="005E2434" w:rsidRPr="00F90092" w:rsidRDefault="005E2434" w:rsidP="00F900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519B252E" w14:textId="77777777" w:rsidR="005E2434" w:rsidRPr="00F90092" w:rsidRDefault="005E2434" w:rsidP="00F900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47EE3984" w14:textId="77777777" w:rsidR="005E2434" w:rsidRPr="00F90092" w:rsidRDefault="005E2434" w:rsidP="00F900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192154B2" w14:textId="77777777" w:rsidR="005E2434" w:rsidRPr="00F90092" w:rsidRDefault="005E2434" w:rsidP="00F900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2EBAFF0A" w14:textId="77777777" w:rsidR="005E2434" w:rsidRPr="00F90092" w:rsidRDefault="005E2434" w:rsidP="00F900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6D6FC52" w14:textId="77777777" w:rsidR="005E2434" w:rsidRPr="00F90092" w:rsidRDefault="005E2434" w:rsidP="00F900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109ABFE4" w14:textId="77777777" w:rsidR="005E2434" w:rsidRPr="00F90092" w:rsidRDefault="005E2434" w:rsidP="00F900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F0364" w:rsidRPr="00966D9F" w14:paraId="65C137D7" w14:textId="77777777" w:rsidTr="008F0364">
        <w:trPr>
          <w:cantSplit/>
        </w:trPr>
        <w:tc>
          <w:tcPr>
            <w:tcW w:w="5119" w:type="dxa"/>
          </w:tcPr>
          <w:p w14:paraId="002F91E8" w14:textId="77777777" w:rsidR="008F0364" w:rsidRPr="00F90092" w:rsidRDefault="008F0364" w:rsidP="00F90092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1" w:type="dxa"/>
          </w:tcPr>
          <w:p w14:paraId="3BFD1639" w14:textId="77777777" w:rsidR="008F0364" w:rsidRPr="00F90092" w:rsidRDefault="008F0364" w:rsidP="00F900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74A513C" w14:textId="77777777" w:rsidR="008F0364" w:rsidRPr="00F90092" w:rsidRDefault="008F0364" w:rsidP="00F900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91B72CA" w14:textId="77777777" w:rsidR="008F0364" w:rsidRPr="00F90092" w:rsidRDefault="008F0364" w:rsidP="00F900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2D0FA34C" w14:textId="77777777" w:rsidR="008F0364" w:rsidRPr="00F90092" w:rsidRDefault="008F0364" w:rsidP="00F900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BF87473" w14:textId="77777777" w:rsidR="008F0364" w:rsidRPr="00F90092" w:rsidRDefault="008F0364" w:rsidP="00F900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15983174" w14:textId="77777777" w:rsidR="008F0364" w:rsidRPr="00F90092" w:rsidRDefault="008F0364" w:rsidP="00F900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AADE22C" w14:textId="77777777" w:rsidR="008F0364" w:rsidRPr="00F90092" w:rsidRDefault="008F0364" w:rsidP="00F900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4BCA59D9" w14:textId="77777777" w:rsidR="008F0364" w:rsidRPr="00F90092" w:rsidRDefault="008F0364" w:rsidP="00F900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2CE5A596" w14:textId="77777777" w:rsidR="008F0364" w:rsidRPr="00F90092" w:rsidRDefault="008F0364" w:rsidP="00F900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10E3779" w14:textId="77777777" w:rsidR="008F0364" w:rsidRPr="00F90092" w:rsidRDefault="008F0364" w:rsidP="00F900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1972D77B" w14:textId="77777777" w:rsidR="008F0364" w:rsidRPr="00F90092" w:rsidRDefault="008F0364" w:rsidP="00F900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30BDE" w:rsidRPr="00966D9F" w14:paraId="36FD202C" w14:textId="77777777" w:rsidTr="00130BDE">
        <w:trPr>
          <w:cantSplit/>
        </w:trPr>
        <w:tc>
          <w:tcPr>
            <w:tcW w:w="5119" w:type="dxa"/>
          </w:tcPr>
          <w:p w14:paraId="0E8DDFBC" w14:textId="77777777" w:rsidR="00130BDE" w:rsidRPr="00F90092" w:rsidRDefault="00130BDE" w:rsidP="00F90092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1" w:type="dxa"/>
          </w:tcPr>
          <w:p w14:paraId="73CCF102" w14:textId="77777777" w:rsidR="00130BDE" w:rsidRPr="00F90092" w:rsidRDefault="00130BDE" w:rsidP="00F900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846BF08" w14:textId="77777777" w:rsidR="00130BDE" w:rsidRPr="00F90092" w:rsidRDefault="00130BDE" w:rsidP="00F900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D1B5F8F" w14:textId="77777777" w:rsidR="00130BDE" w:rsidRPr="00F90092" w:rsidRDefault="00130BDE" w:rsidP="00F900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4E2DDFFE" w14:textId="77777777" w:rsidR="00130BDE" w:rsidRPr="00F90092" w:rsidRDefault="00130BDE" w:rsidP="00F900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0F6F49B" w14:textId="77777777" w:rsidR="00130BDE" w:rsidRPr="00F90092" w:rsidRDefault="00130BDE" w:rsidP="00F900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2D12B647" w14:textId="77777777" w:rsidR="00130BDE" w:rsidRPr="00F90092" w:rsidRDefault="00130BDE" w:rsidP="00F900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41E77EB6" w14:textId="77777777" w:rsidR="00130BDE" w:rsidRPr="00F90092" w:rsidRDefault="00130BDE" w:rsidP="00F900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68F4D971" w14:textId="77777777" w:rsidR="00130BDE" w:rsidRPr="00F90092" w:rsidRDefault="00130BDE" w:rsidP="00F900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1446AF47" w14:textId="77777777" w:rsidR="00130BDE" w:rsidRPr="00F90092" w:rsidRDefault="00130BDE" w:rsidP="00F900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6BEE77E" w14:textId="77777777" w:rsidR="00130BDE" w:rsidRPr="00F90092" w:rsidRDefault="00130BDE" w:rsidP="00F900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14C3CF87" w14:textId="77777777" w:rsidR="00130BDE" w:rsidRPr="00F90092" w:rsidRDefault="00130BDE" w:rsidP="00F900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C050E" w:rsidRPr="00966D9F" w14:paraId="40072A37" w14:textId="77777777" w:rsidTr="00F90092">
        <w:trPr>
          <w:cantSplit/>
        </w:trPr>
        <w:tc>
          <w:tcPr>
            <w:tcW w:w="5119" w:type="dxa"/>
          </w:tcPr>
          <w:p w14:paraId="1ABE8331" w14:textId="77777777" w:rsidR="00CC050E" w:rsidRPr="00F90092" w:rsidRDefault="00CC050E" w:rsidP="00F9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91" w:type="dxa"/>
            <w:gridSpan w:val="11"/>
          </w:tcPr>
          <w:p w14:paraId="10DB16D2" w14:textId="280519C0" w:rsidR="00CC050E" w:rsidRPr="00F90092" w:rsidRDefault="00CC050E" w:rsidP="00F90092">
            <w:pPr>
              <w:tabs>
                <w:tab w:val="decimal" w:pos="731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00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C050E" w:rsidRPr="00966D9F" w14:paraId="589AEE2A" w14:textId="77777777" w:rsidTr="00F90092">
        <w:trPr>
          <w:cantSplit/>
        </w:trPr>
        <w:tc>
          <w:tcPr>
            <w:tcW w:w="5119" w:type="dxa"/>
          </w:tcPr>
          <w:p w14:paraId="04775EF3" w14:textId="4AB47F46" w:rsidR="00CC050E" w:rsidRPr="00F90092" w:rsidRDefault="00CC050E" w:rsidP="00F9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900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F900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F900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4601" w:type="dxa"/>
            <w:gridSpan w:val="5"/>
            <w:vAlign w:val="bottom"/>
          </w:tcPr>
          <w:p w14:paraId="1F36E949" w14:textId="6417B312" w:rsidR="00CC050E" w:rsidRPr="00F90092" w:rsidRDefault="00CC050E" w:rsidP="00F90092">
            <w:pPr>
              <w:tabs>
                <w:tab w:val="decimal" w:pos="731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009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30BDE">
              <w:rPr>
                <w:rFonts w:asciiTheme="majorBidi" w:hAnsiTheme="majorBidi" w:cstheme="majorBidi"/>
                <w:sz w:val="30"/>
                <w:szCs w:val="30"/>
              </w:rPr>
              <w:t>562</w:t>
            </w:r>
          </w:p>
        </w:tc>
        <w:tc>
          <w:tcPr>
            <w:tcW w:w="360" w:type="dxa"/>
          </w:tcPr>
          <w:p w14:paraId="18A04D45" w14:textId="77777777" w:rsidR="00CC050E" w:rsidRPr="00F90092" w:rsidRDefault="00CC050E" w:rsidP="00F90092">
            <w:pPr>
              <w:tabs>
                <w:tab w:val="decimal" w:pos="731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5"/>
          </w:tcPr>
          <w:p w14:paraId="5A71BE35" w14:textId="11301303" w:rsidR="00CC050E" w:rsidRPr="00F90092" w:rsidRDefault="00CC050E" w:rsidP="00F90092">
            <w:pPr>
              <w:tabs>
                <w:tab w:val="decimal" w:pos="731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009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30BDE">
              <w:rPr>
                <w:rFonts w:asciiTheme="majorBidi" w:hAnsiTheme="majorBidi" w:cstheme="majorBidi"/>
                <w:sz w:val="30"/>
                <w:szCs w:val="30"/>
              </w:rPr>
              <w:t>561</w:t>
            </w:r>
          </w:p>
        </w:tc>
      </w:tr>
      <w:tr w:rsidR="00CC050E" w:rsidRPr="00966D9F" w14:paraId="00ACF70F" w14:textId="77777777" w:rsidTr="00F90092">
        <w:trPr>
          <w:cantSplit/>
        </w:trPr>
        <w:tc>
          <w:tcPr>
            <w:tcW w:w="5119" w:type="dxa"/>
          </w:tcPr>
          <w:p w14:paraId="56BD9835" w14:textId="77777777" w:rsidR="00CC050E" w:rsidRPr="00F90092" w:rsidRDefault="00CC050E" w:rsidP="00F9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1" w:type="dxa"/>
          </w:tcPr>
          <w:p w14:paraId="4285111B" w14:textId="0F77E74C" w:rsidR="00CC050E" w:rsidRPr="00F90092" w:rsidRDefault="00CC050E" w:rsidP="00F90092">
            <w:pPr>
              <w:tabs>
                <w:tab w:val="decimal" w:pos="731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0092">
              <w:rPr>
                <w:rFonts w:asciiTheme="majorBidi" w:hAnsiTheme="majorBidi" w:cstheme="majorBidi"/>
                <w:sz w:val="30"/>
                <w:szCs w:val="30"/>
                <w:cs/>
              </w:rPr>
              <w:t>การดำเนินงาน</w:t>
            </w:r>
          </w:p>
        </w:tc>
        <w:tc>
          <w:tcPr>
            <w:tcW w:w="180" w:type="dxa"/>
          </w:tcPr>
          <w:p w14:paraId="05EE0936" w14:textId="77777777" w:rsidR="00CC050E" w:rsidRPr="00F90092" w:rsidRDefault="00CC050E" w:rsidP="00F90092">
            <w:pPr>
              <w:tabs>
                <w:tab w:val="decimal" w:pos="731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7E40C46" w14:textId="05F0FB58" w:rsidR="00CC050E" w:rsidRPr="00F90092" w:rsidRDefault="00CC050E" w:rsidP="00F90092">
            <w:pPr>
              <w:tabs>
                <w:tab w:val="decimal" w:pos="731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0092">
              <w:rPr>
                <w:rFonts w:asciiTheme="majorBidi" w:hAnsiTheme="majorBidi" w:cstheme="majorBidi"/>
                <w:sz w:val="30"/>
                <w:szCs w:val="30"/>
                <w:cs/>
              </w:rPr>
              <w:t>การดำเนินงาน</w:t>
            </w:r>
          </w:p>
        </w:tc>
        <w:tc>
          <w:tcPr>
            <w:tcW w:w="360" w:type="dxa"/>
            <w:vAlign w:val="bottom"/>
          </w:tcPr>
          <w:p w14:paraId="22B7A0FD" w14:textId="77777777" w:rsidR="00CC050E" w:rsidRPr="00F90092" w:rsidRDefault="00CC050E" w:rsidP="00F90092">
            <w:pPr>
              <w:tabs>
                <w:tab w:val="decimal" w:pos="731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9A7CF4A" w14:textId="77777777" w:rsidR="00CC050E" w:rsidRPr="00F90092" w:rsidRDefault="00CC050E" w:rsidP="00F90092">
            <w:pPr>
              <w:tabs>
                <w:tab w:val="decimal" w:pos="731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35C851BB" w14:textId="77777777" w:rsidR="00CC050E" w:rsidRPr="00F90092" w:rsidRDefault="00CC050E" w:rsidP="00F90092">
            <w:pPr>
              <w:tabs>
                <w:tab w:val="decimal" w:pos="731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0F4328C" w14:textId="08E7234F" w:rsidR="00CC050E" w:rsidRPr="00F90092" w:rsidRDefault="00CC050E" w:rsidP="00F90092">
            <w:pPr>
              <w:tabs>
                <w:tab w:val="decimal" w:pos="731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0092">
              <w:rPr>
                <w:rFonts w:asciiTheme="majorBidi" w:hAnsiTheme="majorBidi" w:cstheme="majorBidi"/>
                <w:sz w:val="30"/>
                <w:szCs w:val="30"/>
                <w:cs/>
              </w:rPr>
              <w:t>การดำเนินงาน</w:t>
            </w:r>
          </w:p>
        </w:tc>
        <w:tc>
          <w:tcPr>
            <w:tcW w:w="360" w:type="dxa"/>
          </w:tcPr>
          <w:p w14:paraId="134406DE" w14:textId="77777777" w:rsidR="00CC050E" w:rsidRPr="00F90092" w:rsidRDefault="00CC050E" w:rsidP="00F90092">
            <w:pPr>
              <w:tabs>
                <w:tab w:val="decimal" w:pos="731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3C83C9B" w14:textId="264233FD" w:rsidR="00CC050E" w:rsidRPr="00F90092" w:rsidRDefault="00CC050E" w:rsidP="00F90092">
            <w:pPr>
              <w:tabs>
                <w:tab w:val="decimal" w:pos="731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0092">
              <w:rPr>
                <w:rFonts w:asciiTheme="majorBidi" w:hAnsiTheme="majorBidi" w:cstheme="majorBidi"/>
                <w:sz w:val="30"/>
                <w:szCs w:val="30"/>
                <w:cs/>
              </w:rPr>
              <w:t>การดำเนินงาน</w:t>
            </w:r>
          </w:p>
        </w:tc>
        <w:tc>
          <w:tcPr>
            <w:tcW w:w="270" w:type="dxa"/>
          </w:tcPr>
          <w:p w14:paraId="23C9C480" w14:textId="77777777" w:rsidR="00CC050E" w:rsidRPr="00F90092" w:rsidRDefault="00CC050E" w:rsidP="00F90092">
            <w:pPr>
              <w:tabs>
                <w:tab w:val="decimal" w:pos="731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E843333" w14:textId="77777777" w:rsidR="00CC050E" w:rsidRPr="00F90092" w:rsidRDefault="00CC050E" w:rsidP="00F90092">
            <w:pPr>
              <w:tabs>
                <w:tab w:val="decimal" w:pos="731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050E" w:rsidRPr="00966D9F" w14:paraId="412F7BDC" w14:textId="77777777" w:rsidTr="00F90092">
        <w:trPr>
          <w:cantSplit/>
        </w:trPr>
        <w:tc>
          <w:tcPr>
            <w:tcW w:w="5119" w:type="dxa"/>
          </w:tcPr>
          <w:p w14:paraId="19C1F7C7" w14:textId="77777777" w:rsidR="00CC050E" w:rsidRPr="00F90092" w:rsidRDefault="00CC050E" w:rsidP="00F9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1" w:type="dxa"/>
          </w:tcPr>
          <w:p w14:paraId="414B5C6B" w14:textId="54D143C8" w:rsidR="00CC050E" w:rsidRPr="00F90092" w:rsidRDefault="00CC050E" w:rsidP="00F90092">
            <w:pPr>
              <w:tabs>
                <w:tab w:val="decimal" w:pos="731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0092">
              <w:rPr>
                <w:rFonts w:asciiTheme="majorBidi" w:hAnsiTheme="majorBidi" w:cstheme="majorBidi"/>
                <w:sz w:val="30"/>
                <w:szCs w:val="30"/>
                <w:cs/>
              </w:rPr>
              <w:t>ต่อเนื่อง</w:t>
            </w:r>
          </w:p>
        </w:tc>
        <w:tc>
          <w:tcPr>
            <w:tcW w:w="180" w:type="dxa"/>
          </w:tcPr>
          <w:p w14:paraId="03254785" w14:textId="77777777" w:rsidR="00CC050E" w:rsidRPr="00F90092" w:rsidRDefault="00CC050E" w:rsidP="00F90092">
            <w:pPr>
              <w:tabs>
                <w:tab w:val="decimal" w:pos="731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8357A34" w14:textId="7B222572" w:rsidR="00CC050E" w:rsidRPr="00F90092" w:rsidRDefault="00CC050E" w:rsidP="00F90092">
            <w:pPr>
              <w:tabs>
                <w:tab w:val="decimal" w:pos="731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0092">
              <w:rPr>
                <w:rFonts w:asciiTheme="majorBidi" w:hAnsiTheme="majorBidi" w:cstheme="majorBidi"/>
                <w:sz w:val="30"/>
                <w:szCs w:val="30"/>
                <w:cs/>
              </w:rPr>
              <w:t>ที่ยกเลิก</w:t>
            </w:r>
          </w:p>
        </w:tc>
        <w:tc>
          <w:tcPr>
            <w:tcW w:w="360" w:type="dxa"/>
            <w:vAlign w:val="bottom"/>
          </w:tcPr>
          <w:p w14:paraId="469E0245" w14:textId="77777777" w:rsidR="00CC050E" w:rsidRPr="00F90092" w:rsidRDefault="00CC050E" w:rsidP="00F90092">
            <w:pPr>
              <w:tabs>
                <w:tab w:val="decimal" w:pos="731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6C9F8B1" w14:textId="680385CA" w:rsidR="00CC050E" w:rsidRPr="00F90092" w:rsidRDefault="00CC050E" w:rsidP="00F90092">
            <w:pPr>
              <w:tabs>
                <w:tab w:val="decimal" w:pos="731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009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  <w:vAlign w:val="bottom"/>
          </w:tcPr>
          <w:p w14:paraId="7D568027" w14:textId="77777777" w:rsidR="00CC050E" w:rsidRPr="00F90092" w:rsidRDefault="00CC050E" w:rsidP="00F90092">
            <w:pPr>
              <w:tabs>
                <w:tab w:val="decimal" w:pos="731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A7F60E9" w14:textId="6A308E7E" w:rsidR="00CC050E" w:rsidRPr="00F90092" w:rsidRDefault="00CC050E" w:rsidP="00F90092">
            <w:pPr>
              <w:tabs>
                <w:tab w:val="decimal" w:pos="731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0092">
              <w:rPr>
                <w:rFonts w:asciiTheme="majorBidi" w:hAnsiTheme="majorBidi" w:cstheme="majorBidi"/>
                <w:sz w:val="30"/>
                <w:szCs w:val="30"/>
                <w:cs/>
              </w:rPr>
              <w:t>ต่อเนื่อง</w:t>
            </w:r>
          </w:p>
        </w:tc>
        <w:tc>
          <w:tcPr>
            <w:tcW w:w="360" w:type="dxa"/>
          </w:tcPr>
          <w:p w14:paraId="03B5B785" w14:textId="77777777" w:rsidR="00CC050E" w:rsidRPr="00F90092" w:rsidRDefault="00CC050E" w:rsidP="00F90092">
            <w:pPr>
              <w:tabs>
                <w:tab w:val="decimal" w:pos="731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D4E19F1" w14:textId="63D75821" w:rsidR="00CC050E" w:rsidRPr="00F90092" w:rsidRDefault="00CC050E" w:rsidP="00F90092">
            <w:pPr>
              <w:tabs>
                <w:tab w:val="decimal" w:pos="731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0092">
              <w:rPr>
                <w:rFonts w:asciiTheme="majorBidi" w:hAnsiTheme="majorBidi" w:cstheme="majorBidi"/>
                <w:sz w:val="30"/>
                <w:szCs w:val="30"/>
                <w:cs/>
              </w:rPr>
              <w:t>ที่ยกเลิก</w:t>
            </w:r>
          </w:p>
        </w:tc>
        <w:tc>
          <w:tcPr>
            <w:tcW w:w="270" w:type="dxa"/>
          </w:tcPr>
          <w:p w14:paraId="68462E55" w14:textId="77777777" w:rsidR="00CC050E" w:rsidRPr="00F90092" w:rsidRDefault="00CC050E" w:rsidP="00F90092">
            <w:pPr>
              <w:tabs>
                <w:tab w:val="decimal" w:pos="731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76C4F6A" w14:textId="575CDA74" w:rsidR="00CC050E" w:rsidRPr="00F90092" w:rsidRDefault="00CC050E" w:rsidP="00F90092">
            <w:pPr>
              <w:tabs>
                <w:tab w:val="decimal" w:pos="731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009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CC050E" w:rsidRPr="00966D9F" w14:paraId="6D184DA9" w14:textId="77777777" w:rsidTr="00F90092">
        <w:trPr>
          <w:cantSplit/>
        </w:trPr>
        <w:tc>
          <w:tcPr>
            <w:tcW w:w="5119" w:type="dxa"/>
          </w:tcPr>
          <w:p w14:paraId="0F708567" w14:textId="77777777" w:rsidR="00CC050E" w:rsidRPr="00F90092" w:rsidRDefault="00CC050E" w:rsidP="00F9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91" w:type="dxa"/>
            <w:gridSpan w:val="11"/>
            <w:vAlign w:val="bottom"/>
          </w:tcPr>
          <w:p w14:paraId="0E36F316" w14:textId="3BAB0DBA" w:rsidR="00CC050E" w:rsidRPr="00F90092" w:rsidRDefault="00CC050E" w:rsidP="00F9009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009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="00130BDE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  <w:lang w:bidi="th-TH"/>
              </w:rPr>
              <w:t>ล้าน</w:t>
            </w:r>
            <w:r w:rsidRPr="00F9009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</w:t>
            </w:r>
            <w:r w:rsidRPr="00F9009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 / </w:t>
            </w:r>
            <w:r w:rsidR="00130BDE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  <w:lang w:bidi="th-TH"/>
              </w:rPr>
              <w:t>ล้าน</w:t>
            </w:r>
            <w:r w:rsidRPr="00F9009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หุ้น)</w:t>
            </w:r>
          </w:p>
        </w:tc>
      </w:tr>
      <w:tr w:rsidR="00CC050E" w:rsidRPr="00966D9F" w14:paraId="7CEBFE33" w14:textId="77777777" w:rsidTr="008F0364">
        <w:trPr>
          <w:cantSplit/>
          <w:trHeight w:val="314"/>
        </w:trPr>
        <w:tc>
          <w:tcPr>
            <w:tcW w:w="5119" w:type="dxa"/>
          </w:tcPr>
          <w:p w14:paraId="62211FAE" w14:textId="31AFAB2C" w:rsidR="00CC050E" w:rsidRPr="00F90092" w:rsidRDefault="00CC050E" w:rsidP="00F9009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00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="00314F1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314F1A" w:rsidRPr="00314F1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(ขาดทุน) </w:t>
            </w:r>
            <w:r w:rsidRPr="00F900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ที่เป็นส่วนของผู้ถือหุ้นสามัญของบริษัท</w:t>
            </w:r>
          </w:p>
        </w:tc>
        <w:tc>
          <w:tcPr>
            <w:tcW w:w="1361" w:type="dxa"/>
            <w:tcBorders>
              <w:bottom w:val="double" w:sz="4" w:space="0" w:color="auto"/>
            </w:tcBorders>
          </w:tcPr>
          <w:p w14:paraId="2BC92E2E" w14:textId="77777777" w:rsidR="00CC050E" w:rsidRPr="00F90092" w:rsidRDefault="00CC050E" w:rsidP="00F900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00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4,653</w:t>
            </w:r>
          </w:p>
        </w:tc>
        <w:tc>
          <w:tcPr>
            <w:tcW w:w="180" w:type="dxa"/>
          </w:tcPr>
          <w:p w14:paraId="5FFD57A0" w14:textId="77777777" w:rsidR="00CC050E" w:rsidRPr="00F90092" w:rsidRDefault="00CC050E" w:rsidP="00F900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51788D1" w14:textId="77777777" w:rsidR="00CC050E" w:rsidRPr="00F90092" w:rsidRDefault="00CC050E" w:rsidP="00F900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00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42E87EC9" w14:textId="77777777" w:rsidR="00CC050E" w:rsidRPr="00F90092" w:rsidRDefault="00CC050E" w:rsidP="00F900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C54BC15" w14:textId="77777777" w:rsidR="00CC050E" w:rsidRPr="00F90092" w:rsidRDefault="00CC050E" w:rsidP="00F900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00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4,653</w:t>
            </w:r>
          </w:p>
        </w:tc>
        <w:tc>
          <w:tcPr>
            <w:tcW w:w="360" w:type="dxa"/>
          </w:tcPr>
          <w:p w14:paraId="09C07462" w14:textId="77777777" w:rsidR="00CC050E" w:rsidRPr="00F90092" w:rsidRDefault="00CC050E" w:rsidP="00F900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373D85BB" w14:textId="77777777" w:rsidR="00CC050E" w:rsidRPr="00F90092" w:rsidRDefault="00CC050E" w:rsidP="00F900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00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9,919</w:t>
            </w:r>
          </w:p>
        </w:tc>
        <w:tc>
          <w:tcPr>
            <w:tcW w:w="360" w:type="dxa"/>
          </w:tcPr>
          <w:p w14:paraId="4E401E44" w14:textId="77777777" w:rsidR="00CC050E" w:rsidRPr="00F90092" w:rsidRDefault="00CC050E" w:rsidP="00F900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0CD5ED8C" w14:textId="77777777" w:rsidR="00CC050E" w:rsidRPr="00F90092" w:rsidRDefault="00CC050E" w:rsidP="00F900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00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(890)</w:t>
            </w:r>
          </w:p>
        </w:tc>
        <w:tc>
          <w:tcPr>
            <w:tcW w:w="270" w:type="dxa"/>
          </w:tcPr>
          <w:p w14:paraId="0606DB58" w14:textId="77777777" w:rsidR="00CC050E" w:rsidRPr="00F90092" w:rsidRDefault="00CC050E" w:rsidP="00F900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50197D62" w14:textId="77777777" w:rsidR="00CC050E" w:rsidRPr="00F90092" w:rsidRDefault="00CC050E" w:rsidP="00F900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00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9,029</w:t>
            </w:r>
          </w:p>
        </w:tc>
      </w:tr>
      <w:tr w:rsidR="00CC050E" w:rsidRPr="00966D9F" w14:paraId="0BAA3168" w14:textId="77777777" w:rsidTr="00F90092">
        <w:trPr>
          <w:cantSplit/>
          <w:trHeight w:val="556"/>
        </w:trPr>
        <w:tc>
          <w:tcPr>
            <w:tcW w:w="5119" w:type="dxa"/>
          </w:tcPr>
          <w:p w14:paraId="1AE45BF8" w14:textId="77777777" w:rsidR="00CC050E" w:rsidRPr="00F90092" w:rsidRDefault="00CC050E" w:rsidP="00F9009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5914581" w14:textId="14BE65F3" w:rsidR="00CC050E" w:rsidRPr="00F90092" w:rsidRDefault="00CC050E" w:rsidP="00F9009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00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F9009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90092" w:rsidRPr="00F9009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90092" w:rsidRPr="00F9009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361" w:type="dxa"/>
            <w:tcBorders>
              <w:top w:val="double" w:sz="4" w:space="0" w:color="auto"/>
            </w:tcBorders>
            <w:vAlign w:val="bottom"/>
          </w:tcPr>
          <w:p w14:paraId="41244F83" w14:textId="77777777" w:rsidR="00CC050E" w:rsidRPr="00F90092" w:rsidRDefault="00CC050E" w:rsidP="00F900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0092">
              <w:rPr>
                <w:rFonts w:asciiTheme="majorBidi" w:hAnsiTheme="majorBidi" w:cstheme="majorBidi"/>
                <w:sz w:val="30"/>
                <w:szCs w:val="30"/>
              </w:rPr>
              <w:t>470</w:t>
            </w:r>
          </w:p>
        </w:tc>
        <w:tc>
          <w:tcPr>
            <w:tcW w:w="180" w:type="dxa"/>
            <w:vAlign w:val="bottom"/>
          </w:tcPr>
          <w:p w14:paraId="290B32C7" w14:textId="77777777" w:rsidR="00CC050E" w:rsidRPr="00F90092" w:rsidRDefault="00CC050E" w:rsidP="00F900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2DA7BC22" w14:textId="77777777" w:rsidR="00CC050E" w:rsidRPr="00F90092" w:rsidRDefault="00CC050E" w:rsidP="00F900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6E934E7" w14:textId="77777777" w:rsidR="00CC050E" w:rsidRPr="00F90092" w:rsidRDefault="00CC050E" w:rsidP="00F900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009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  <w:vAlign w:val="bottom"/>
          </w:tcPr>
          <w:p w14:paraId="0B9F3F83" w14:textId="77777777" w:rsidR="00CC050E" w:rsidRPr="00F90092" w:rsidRDefault="00CC050E" w:rsidP="00F900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775443E7" w14:textId="77777777" w:rsidR="00CC050E" w:rsidRPr="00F90092" w:rsidRDefault="00CC050E" w:rsidP="00F900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0092">
              <w:rPr>
                <w:rFonts w:asciiTheme="majorBidi" w:hAnsiTheme="majorBidi" w:cstheme="majorBidi"/>
                <w:sz w:val="30"/>
                <w:szCs w:val="30"/>
              </w:rPr>
              <w:t>470</w:t>
            </w:r>
          </w:p>
        </w:tc>
        <w:tc>
          <w:tcPr>
            <w:tcW w:w="360" w:type="dxa"/>
            <w:vAlign w:val="bottom"/>
          </w:tcPr>
          <w:p w14:paraId="76BDE169" w14:textId="77777777" w:rsidR="00CC050E" w:rsidRPr="00F90092" w:rsidRDefault="00CC050E" w:rsidP="00F900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6D7D79F2" w14:textId="77777777" w:rsidR="00CC050E" w:rsidRPr="00F90092" w:rsidRDefault="00CC050E" w:rsidP="00F900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0092">
              <w:rPr>
                <w:rFonts w:asciiTheme="majorBidi" w:hAnsiTheme="majorBidi" w:cstheme="majorBidi"/>
                <w:sz w:val="30"/>
                <w:szCs w:val="30"/>
              </w:rPr>
              <w:t>211</w:t>
            </w:r>
          </w:p>
        </w:tc>
        <w:tc>
          <w:tcPr>
            <w:tcW w:w="360" w:type="dxa"/>
          </w:tcPr>
          <w:p w14:paraId="01BC1C0C" w14:textId="77777777" w:rsidR="00CC050E" w:rsidRPr="00F90092" w:rsidRDefault="00CC050E" w:rsidP="00F900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288CB7D3" w14:textId="77777777" w:rsidR="00CC050E" w:rsidRPr="00F90092" w:rsidRDefault="00CC050E" w:rsidP="00F900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974EDBA" w14:textId="77777777" w:rsidR="00CC050E" w:rsidRPr="00F90092" w:rsidRDefault="00CC050E" w:rsidP="00F900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0092">
              <w:rPr>
                <w:rFonts w:asciiTheme="majorBidi" w:hAnsiTheme="majorBidi" w:cstheme="majorBidi"/>
                <w:sz w:val="30"/>
                <w:szCs w:val="30"/>
              </w:rPr>
              <w:t>211</w:t>
            </w:r>
          </w:p>
        </w:tc>
        <w:tc>
          <w:tcPr>
            <w:tcW w:w="270" w:type="dxa"/>
          </w:tcPr>
          <w:p w14:paraId="55D0BB68" w14:textId="77777777" w:rsidR="00CC050E" w:rsidRPr="00F90092" w:rsidRDefault="00CC050E" w:rsidP="00F900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43B25F85" w14:textId="77777777" w:rsidR="00CC050E" w:rsidRPr="00F90092" w:rsidRDefault="00CC050E" w:rsidP="00F900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D0749E2" w14:textId="77777777" w:rsidR="00CC050E" w:rsidRPr="00F90092" w:rsidRDefault="00CC050E" w:rsidP="00F900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0092">
              <w:rPr>
                <w:rFonts w:asciiTheme="majorBidi" w:hAnsiTheme="majorBidi" w:cstheme="majorBidi"/>
                <w:sz w:val="30"/>
                <w:szCs w:val="30"/>
              </w:rPr>
              <w:t>211</w:t>
            </w:r>
          </w:p>
        </w:tc>
      </w:tr>
      <w:tr w:rsidR="005252C2" w:rsidRPr="00966D9F" w14:paraId="3F449695" w14:textId="77777777" w:rsidTr="00130BDE">
        <w:trPr>
          <w:cantSplit/>
          <w:trHeight w:val="413"/>
        </w:trPr>
        <w:tc>
          <w:tcPr>
            <w:tcW w:w="5119" w:type="dxa"/>
            <w:vAlign w:val="bottom"/>
          </w:tcPr>
          <w:p w14:paraId="7ACE067A" w14:textId="77777777" w:rsidR="005252C2" w:rsidRPr="00F90092" w:rsidRDefault="005252C2" w:rsidP="005252C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00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ผลกระทบจากหุ้นออกจำหน่าย วันที่ </w:t>
            </w:r>
            <w:r w:rsidRPr="00F90092">
              <w:rPr>
                <w:rFonts w:asciiTheme="majorBidi" w:hAnsiTheme="majorBidi" w:cstheme="majorBidi"/>
                <w:sz w:val="30"/>
                <w:szCs w:val="30"/>
              </w:rPr>
              <w:t xml:space="preserve">13 </w:t>
            </w:r>
            <w:r w:rsidRPr="00F900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F90092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361" w:type="dxa"/>
            <w:vAlign w:val="bottom"/>
          </w:tcPr>
          <w:p w14:paraId="4CDB777F" w14:textId="77777777" w:rsidR="005252C2" w:rsidRPr="00F90092" w:rsidRDefault="005252C2" w:rsidP="005252C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009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A8422AC" w14:textId="77777777" w:rsidR="005252C2" w:rsidRPr="00F90092" w:rsidRDefault="005252C2" w:rsidP="005252C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A32EAAA" w14:textId="77777777" w:rsidR="005252C2" w:rsidRPr="00F90092" w:rsidRDefault="005252C2" w:rsidP="005252C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009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  <w:vAlign w:val="bottom"/>
          </w:tcPr>
          <w:p w14:paraId="6E614EDA" w14:textId="77777777" w:rsidR="005252C2" w:rsidRPr="00F90092" w:rsidRDefault="005252C2" w:rsidP="005252C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61AEBE5" w14:textId="77777777" w:rsidR="005252C2" w:rsidRPr="00F90092" w:rsidRDefault="005252C2" w:rsidP="005252C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009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  <w:vAlign w:val="bottom"/>
          </w:tcPr>
          <w:p w14:paraId="71D87CD7" w14:textId="77777777" w:rsidR="005252C2" w:rsidRPr="00F90092" w:rsidRDefault="005252C2" w:rsidP="005252C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93A3D58" w14:textId="7D2EE42F" w:rsidR="005252C2" w:rsidRPr="00F90092" w:rsidRDefault="005252C2" w:rsidP="005252C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</w:p>
        </w:tc>
        <w:tc>
          <w:tcPr>
            <w:tcW w:w="360" w:type="dxa"/>
            <w:vAlign w:val="bottom"/>
          </w:tcPr>
          <w:p w14:paraId="6A50088C" w14:textId="77777777" w:rsidR="005252C2" w:rsidRPr="00F90092" w:rsidRDefault="005252C2" w:rsidP="005252C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B64C9D0" w14:textId="6BDAE426" w:rsidR="005252C2" w:rsidRPr="00F90092" w:rsidRDefault="005252C2" w:rsidP="005252C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</w:p>
        </w:tc>
        <w:tc>
          <w:tcPr>
            <w:tcW w:w="270" w:type="dxa"/>
            <w:vAlign w:val="bottom"/>
          </w:tcPr>
          <w:p w14:paraId="049EFA12" w14:textId="77777777" w:rsidR="005252C2" w:rsidRPr="00F90092" w:rsidRDefault="005252C2" w:rsidP="005252C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1EC3F48" w14:textId="2C6E03C4" w:rsidR="005252C2" w:rsidRPr="00F90092" w:rsidRDefault="005252C2" w:rsidP="005252C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</w:p>
        </w:tc>
      </w:tr>
      <w:tr w:rsidR="005252C2" w:rsidRPr="00966D9F" w14:paraId="27E30F2C" w14:textId="77777777" w:rsidTr="00F10F95">
        <w:trPr>
          <w:cantSplit/>
        </w:trPr>
        <w:tc>
          <w:tcPr>
            <w:tcW w:w="5119" w:type="dxa"/>
            <w:vAlign w:val="bottom"/>
          </w:tcPr>
          <w:p w14:paraId="1B360F24" w14:textId="08D77919" w:rsidR="005252C2" w:rsidRPr="00F90092" w:rsidRDefault="005252C2" w:rsidP="005252C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90092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ผลกระทบจากการเปลี่ยนแปลงมูลค่าที่ตราไว้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03EF9FF0" w14:textId="77777777" w:rsidR="005252C2" w:rsidRPr="00F90092" w:rsidRDefault="005252C2" w:rsidP="005252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0092">
              <w:rPr>
                <w:rFonts w:asciiTheme="majorBidi" w:hAnsiTheme="majorBidi" w:cstheme="majorBidi"/>
                <w:sz w:val="30"/>
                <w:szCs w:val="30"/>
              </w:rPr>
              <w:t>4,230</w:t>
            </w:r>
          </w:p>
        </w:tc>
        <w:tc>
          <w:tcPr>
            <w:tcW w:w="180" w:type="dxa"/>
            <w:vAlign w:val="bottom"/>
          </w:tcPr>
          <w:p w14:paraId="1AD77515" w14:textId="77777777" w:rsidR="005252C2" w:rsidRPr="00F90092" w:rsidRDefault="005252C2" w:rsidP="005252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6B377A0" w14:textId="77777777" w:rsidR="005252C2" w:rsidRPr="00F90092" w:rsidRDefault="005252C2" w:rsidP="005252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009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  <w:vAlign w:val="bottom"/>
          </w:tcPr>
          <w:p w14:paraId="3E011C87" w14:textId="77777777" w:rsidR="005252C2" w:rsidRPr="00F90092" w:rsidRDefault="005252C2" w:rsidP="005252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BB033FE" w14:textId="77777777" w:rsidR="005252C2" w:rsidRPr="00F90092" w:rsidRDefault="005252C2" w:rsidP="005252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0092">
              <w:rPr>
                <w:rFonts w:asciiTheme="majorBidi" w:hAnsiTheme="majorBidi" w:cstheme="majorBidi"/>
                <w:sz w:val="30"/>
                <w:szCs w:val="30"/>
              </w:rPr>
              <w:t>4,230</w:t>
            </w:r>
          </w:p>
        </w:tc>
        <w:tc>
          <w:tcPr>
            <w:tcW w:w="360" w:type="dxa"/>
            <w:vAlign w:val="bottom"/>
          </w:tcPr>
          <w:p w14:paraId="41C78605" w14:textId="77777777" w:rsidR="005252C2" w:rsidRPr="00F90092" w:rsidRDefault="005252C2" w:rsidP="005252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6D3321" w14:textId="46A491EC" w:rsidR="005252C2" w:rsidRPr="00F90092" w:rsidRDefault="005252C2" w:rsidP="005252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2,057</w:t>
            </w:r>
          </w:p>
        </w:tc>
        <w:tc>
          <w:tcPr>
            <w:tcW w:w="360" w:type="dxa"/>
          </w:tcPr>
          <w:p w14:paraId="5E4F2D23" w14:textId="77777777" w:rsidR="005252C2" w:rsidRPr="00F90092" w:rsidRDefault="005252C2" w:rsidP="005252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E8381BE" w14:textId="19447134" w:rsidR="005252C2" w:rsidRPr="00F90092" w:rsidRDefault="005252C2" w:rsidP="005252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2,057</w:t>
            </w:r>
          </w:p>
        </w:tc>
        <w:tc>
          <w:tcPr>
            <w:tcW w:w="270" w:type="dxa"/>
          </w:tcPr>
          <w:p w14:paraId="36150A53" w14:textId="77777777" w:rsidR="005252C2" w:rsidRPr="00F90092" w:rsidRDefault="005252C2" w:rsidP="005252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039E3BF" w14:textId="15A64558" w:rsidR="005252C2" w:rsidRPr="00F90092" w:rsidRDefault="005252C2" w:rsidP="005252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2,057</w:t>
            </w:r>
          </w:p>
        </w:tc>
      </w:tr>
      <w:tr w:rsidR="00F90092" w:rsidRPr="00966D9F" w14:paraId="6DF725B0" w14:textId="77777777" w:rsidTr="00130BDE">
        <w:trPr>
          <w:cantSplit/>
          <w:trHeight w:val="295"/>
        </w:trPr>
        <w:tc>
          <w:tcPr>
            <w:tcW w:w="5119" w:type="dxa"/>
            <w:vAlign w:val="bottom"/>
          </w:tcPr>
          <w:p w14:paraId="4CC9DD55" w14:textId="2CF69A00" w:rsidR="00F90092" w:rsidRPr="00F90092" w:rsidRDefault="00F90092" w:rsidP="00F9009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00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</w:tcPr>
          <w:p w14:paraId="7334A079" w14:textId="77777777" w:rsidR="00F90092" w:rsidRPr="00F90092" w:rsidRDefault="00F90092" w:rsidP="00F900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00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4,700</w:t>
            </w:r>
          </w:p>
        </w:tc>
        <w:tc>
          <w:tcPr>
            <w:tcW w:w="180" w:type="dxa"/>
          </w:tcPr>
          <w:p w14:paraId="44FD3785" w14:textId="77777777" w:rsidR="00F90092" w:rsidRPr="00F90092" w:rsidRDefault="00F90092" w:rsidP="00F900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910E775" w14:textId="77777777" w:rsidR="00F90092" w:rsidRPr="00F90092" w:rsidRDefault="00F90092" w:rsidP="00F900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00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188C7B80" w14:textId="77777777" w:rsidR="00F90092" w:rsidRPr="00F90092" w:rsidRDefault="00F90092" w:rsidP="00F900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730EB7C" w14:textId="77777777" w:rsidR="00F90092" w:rsidRPr="00F90092" w:rsidRDefault="00F90092" w:rsidP="00F900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00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4,700</w:t>
            </w:r>
          </w:p>
        </w:tc>
        <w:tc>
          <w:tcPr>
            <w:tcW w:w="360" w:type="dxa"/>
          </w:tcPr>
          <w:p w14:paraId="2AC6E51E" w14:textId="77777777" w:rsidR="00F90092" w:rsidRPr="00F90092" w:rsidRDefault="00F90092" w:rsidP="00F900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690E515" w14:textId="77777777" w:rsidR="00F90092" w:rsidRPr="00F90092" w:rsidRDefault="00F90092" w:rsidP="00F900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00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2,285</w:t>
            </w:r>
          </w:p>
        </w:tc>
        <w:tc>
          <w:tcPr>
            <w:tcW w:w="360" w:type="dxa"/>
          </w:tcPr>
          <w:p w14:paraId="3FB121C8" w14:textId="77777777" w:rsidR="00F90092" w:rsidRPr="00F90092" w:rsidRDefault="00F90092" w:rsidP="00F900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C5B2086" w14:textId="77777777" w:rsidR="00F90092" w:rsidRPr="00F90092" w:rsidRDefault="00F90092" w:rsidP="00F900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00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2,285</w:t>
            </w:r>
          </w:p>
        </w:tc>
        <w:tc>
          <w:tcPr>
            <w:tcW w:w="270" w:type="dxa"/>
          </w:tcPr>
          <w:p w14:paraId="0EFB8634" w14:textId="77777777" w:rsidR="00F90092" w:rsidRPr="00F90092" w:rsidRDefault="00F90092" w:rsidP="00F900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F42BA6F" w14:textId="77777777" w:rsidR="00F90092" w:rsidRPr="00F90092" w:rsidRDefault="00F90092" w:rsidP="00F900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00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2,285</w:t>
            </w:r>
          </w:p>
        </w:tc>
      </w:tr>
      <w:tr w:rsidR="00F90092" w:rsidRPr="00966D9F" w14:paraId="6BF05EB5" w14:textId="77777777" w:rsidTr="00F90092">
        <w:trPr>
          <w:cantSplit/>
        </w:trPr>
        <w:tc>
          <w:tcPr>
            <w:tcW w:w="5119" w:type="dxa"/>
          </w:tcPr>
          <w:p w14:paraId="3D6DCA66" w14:textId="60128B1F" w:rsidR="00F90092" w:rsidRPr="00F90092" w:rsidRDefault="00F90092" w:rsidP="00F90092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00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="002E3C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="002E3C6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 w:rsidR="002E3C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Pr="00F900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ต่อหุ้นขั้นพื้นฐาน </w:t>
            </w:r>
            <w:r w:rsidRPr="00F900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361" w:type="dxa"/>
            <w:tcBorders>
              <w:bottom w:val="double" w:sz="4" w:space="0" w:color="auto"/>
            </w:tcBorders>
          </w:tcPr>
          <w:p w14:paraId="37FA6F77" w14:textId="77777777" w:rsidR="00F90092" w:rsidRPr="00F90092" w:rsidRDefault="00F90092" w:rsidP="00F900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00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0.99</w:t>
            </w:r>
          </w:p>
        </w:tc>
        <w:tc>
          <w:tcPr>
            <w:tcW w:w="180" w:type="dxa"/>
          </w:tcPr>
          <w:p w14:paraId="1D92FBDA" w14:textId="77777777" w:rsidR="00F90092" w:rsidRPr="00F90092" w:rsidRDefault="00F90092" w:rsidP="00F900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AD4A8F2" w14:textId="77777777" w:rsidR="00F90092" w:rsidRPr="00F90092" w:rsidRDefault="00F90092" w:rsidP="00F900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00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3B622215" w14:textId="77777777" w:rsidR="00F90092" w:rsidRPr="00F90092" w:rsidRDefault="00F90092" w:rsidP="00F900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3EC2551F" w14:textId="77777777" w:rsidR="00F90092" w:rsidRPr="00F90092" w:rsidRDefault="00F90092" w:rsidP="00F900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00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0.99</w:t>
            </w:r>
          </w:p>
        </w:tc>
        <w:tc>
          <w:tcPr>
            <w:tcW w:w="360" w:type="dxa"/>
          </w:tcPr>
          <w:p w14:paraId="404869C4" w14:textId="77777777" w:rsidR="00F90092" w:rsidRPr="00F90092" w:rsidRDefault="00F90092" w:rsidP="00F900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350E666F" w14:textId="77777777" w:rsidR="00F90092" w:rsidRPr="00F90092" w:rsidRDefault="00F90092" w:rsidP="00F900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00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4.34</w:t>
            </w:r>
          </w:p>
        </w:tc>
        <w:tc>
          <w:tcPr>
            <w:tcW w:w="360" w:type="dxa"/>
          </w:tcPr>
          <w:p w14:paraId="047C8F30" w14:textId="77777777" w:rsidR="00F90092" w:rsidRPr="00F90092" w:rsidRDefault="00F90092" w:rsidP="00F900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398DD644" w14:textId="77777777" w:rsidR="00F90092" w:rsidRPr="00F90092" w:rsidRDefault="00F90092" w:rsidP="00F900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00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(0.39)</w:t>
            </w:r>
          </w:p>
        </w:tc>
        <w:tc>
          <w:tcPr>
            <w:tcW w:w="270" w:type="dxa"/>
          </w:tcPr>
          <w:p w14:paraId="1161C087" w14:textId="77777777" w:rsidR="00F90092" w:rsidRPr="00F90092" w:rsidRDefault="00F90092" w:rsidP="00F900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6E23BC01" w14:textId="77777777" w:rsidR="00F90092" w:rsidRPr="00F90092" w:rsidRDefault="00F90092" w:rsidP="00F900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00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3.95</w:t>
            </w:r>
          </w:p>
        </w:tc>
      </w:tr>
      <w:bookmarkEnd w:id="2"/>
    </w:tbl>
    <w:p w14:paraId="4AA56F2C" w14:textId="77777777" w:rsidR="00B17080" w:rsidRPr="00966D9F" w:rsidRDefault="00B17080" w:rsidP="00531A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08"/>
        <w:jc w:val="thaiDistribute"/>
        <w:rPr>
          <w:rFonts w:asciiTheme="majorBidi" w:hAnsiTheme="majorBidi" w:cstheme="majorBidi"/>
          <w:sz w:val="28"/>
          <w:szCs w:val="28"/>
        </w:rPr>
        <w:sectPr w:rsidR="00B17080" w:rsidRPr="00966D9F" w:rsidSect="005E2434">
          <w:pgSz w:w="16834" w:h="11909" w:orient="landscape" w:code="9"/>
          <w:pgMar w:top="1152" w:right="691" w:bottom="1152" w:left="576" w:header="720" w:footer="720" w:gutter="0"/>
          <w:cols w:space="720"/>
          <w:docGrid w:linePitch="360"/>
        </w:sectPr>
      </w:pP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850"/>
        <w:gridCol w:w="1440"/>
        <w:gridCol w:w="360"/>
        <w:gridCol w:w="1440"/>
      </w:tblGrid>
      <w:tr w:rsidR="006C2BFF" w:rsidRPr="00A351AB" w14:paraId="5AC1EB9D" w14:textId="77777777" w:rsidTr="00D86513">
        <w:trPr>
          <w:tblHeader/>
        </w:trPr>
        <w:tc>
          <w:tcPr>
            <w:tcW w:w="5850" w:type="dxa"/>
          </w:tcPr>
          <w:p w14:paraId="1F1440F1" w14:textId="1885F106" w:rsidR="006C2BFF" w:rsidRPr="00A351AB" w:rsidRDefault="006C2BFF" w:rsidP="00F8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240" w:type="dxa"/>
            <w:gridSpan w:val="3"/>
          </w:tcPr>
          <w:p w14:paraId="15683B91" w14:textId="657C32CB" w:rsidR="006C2BFF" w:rsidRPr="00A351AB" w:rsidRDefault="006C2BFF" w:rsidP="00F8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A351AB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A351AB">
              <w:rPr>
                <w:rFonts w:ascii="Angsana New" w:hAnsi="Angsana New" w:cs="Angsana New" w:hint="cs"/>
                <w:bCs/>
                <w:sz w:val="28"/>
                <w:szCs w:val="28"/>
              </w:rPr>
              <w:t xml:space="preserve"> </w:t>
            </w:r>
          </w:p>
        </w:tc>
      </w:tr>
      <w:tr w:rsidR="006C2BFF" w:rsidRPr="00A351AB" w14:paraId="2FB8A079" w14:textId="77777777" w:rsidTr="00D86513">
        <w:trPr>
          <w:tblHeader/>
        </w:trPr>
        <w:tc>
          <w:tcPr>
            <w:tcW w:w="5850" w:type="dxa"/>
          </w:tcPr>
          <w:p w14:paraId="5C78B9E1" w14:textId="4AB5690C" w:rsidR="006C2BFF" w:rsidRPr="00F90092" w:rsidRDefault="006C2BFF" w:rsidP="00F8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900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F900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F900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0" w:type="dxa"/>
            <w:vAlign w:val="center"/>
          </w:tcPr>
          <w:p w14:paraId="50592EDD" w14:textId="77777777" w:rsidR="006C2BFF" w:rsidRPr="00F90092" w:rsidRDefault="006C2BFF" w:rsidP="00F8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9009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360" w:type="dxa"/>
            <w:vAlign w:val="center"/>
          </w:tcPr>
          <w:p w14:paraId="0867B8C5" w14:textId="77777777" w:rsidR="006C2BFF" w:rsidRPr="00F90092" w:rsidRDefault="006C2BFF" w:rsidP="00F8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0E2800F0" w14:textId="77777777" w:rsidR="006C2BFF" w:rsidRPr="00F90092" w:rsidRDefault="006C2BFF" w:rsidP="00F8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90092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6C2BFF" w:rsidRPr="00A351AB" w14:paraId="02370267" w14:textId="77777777" w:rsidTr="00D86513">
        <w:trPr>
          <w:tblHeader/>
        </w:trPr>
        <w:tc>
          <w:tcPr>
            <w:tcW w:w="5850" w:type="dxa"/>
          </w:tcPr>
          <w:p w14:paraId="0AB38904" w14:textId="77777777" w:rsidR="006C2BFF" w:rsidRPr="00F90092" w:rsidRDefault="006C2BFF" w:rsidP="00F8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vAlign w:val="center"/>
          </w:tcPr>
          <w:p w14:paraId="650815BE" w14:textId="7F5644D6" w:rsidR="006C2BFF" w:rsidRPr="00F90092" w:rsidRDefault="00966D9F" w:rsidP="00F8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009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="008F0364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ล้าน</w:t>
            </w:r>
            <w:r w:rsidRPr="00F9009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</w:t>
            </w:r>
            <w:r w:rsidRPr="00F9009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 / </w:t>
            </w:r>
            <w:r w:rsidR="008F0364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ล้าน</w:t>
            </w:r>
            <w:r w:rsidRPr="00F9009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หุ้น)</w:t>
            </w:r>
          </w:p>
        </w:tc>
      </w:tr>
      <w:tr w:rsidR="00F668F7" w:rsidRPr="00A351AB" w14:paraId="773D52FE" w14:textId="77777777" w:rsidTr="00D86513">
        <w:tc>
          <w:tcPr>
            <w:tcW w:w="5850" w:type="dxa"/>
          </w:tcPr>
          <w:p w14:paraId="5BDF412F" w14:textId="773ADCD8" w:rsidR="00F668F7" w:rsidRPr="00F90092" w:rsidRDefault="00F668F7" w:rsidP="00F66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  <w:r w:rsidRPr="00F900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</w:t>
            </w:r>
            <w:r w:rsidRPr="00F900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10107A02" w14:textId="36BAD0B6" w:rsidR="00F668F7" w:rsidRPr="00F90092" w:rsidRDefault="00F90092" w:rsidP="00F668F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00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</w:t>
            </w:r>
          </w:p>
        </w:tc>
        <w:tc>
          <w:tcPr>
            <w:tcW w:w="360" w:type="dxa"/>
          </w:tcPr>
          <w:p w14:paraId="63254BD5" w14:textId="77777777" w:rsidR="00F668F7" w:rsidRPr="00F90092" w:rsidRDefault="00F668F7" w:rsidP="00F66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28DB118F" w14:textId="385B65B6" w:rsidR="00F668F7" w:rsidRPr="00F90092" w:rsidRDefault="00F668F7" w:rsidP="00F668F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00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555</w:t>
            </w:r>
          </w:p>
        </w:tc>
      </w:tr>
      <w:tr w:rsidR="00F668F7" w:rsidRPr="00A351AB" w14:paraId="197CBDD3" w14:textId="77777777" w:rsidTr="00D86513">
        <w:tc>
          <w:tcPr>
            <w:tcW w:w="5850" w:type="dxa"/>
          </w:tcPr>
          <w:p w14:paraId="06A5D562" w14:textId="4AFF6055" w:rsidR="00F668F7" w:rsidRPr="00F90092" w:rsidRDefault="00F668F7" w:rsidP="00F66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00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F9009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90092">
              <w:rPr>
                <w:rFonts w:asciiTheme="majorBidi" w:hAnsiTheme="majorBidi" w:cstheme="majorBidi"/>
                <w:sz w:val="30"/>
                <w:szCs w:val="30"/>
                <w:cs/>
              </w:rPr>
              <w:t>กรกฎาคม</w:t>
            </w: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15BBE1AF" w14:textId="6A89762C" w:rsidR="00F668F7" w:rsidRPr="00F90092" w:rsidRDefault="00F668F7" w:rsidP="00F668F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0092">
              <w:rPr>
                <w:rFonts w:asciiTheme="majorBidi" w:hAnsiTheme="majorBidi" w:cstheme="majorBidi"/>
                <w:sz w:val="30"/>
                <w:szCs w:val="30"/>
              </w:rPr>
              <w:t>470</w:t>
            </w:r>
          </w:p>
        </w:tc>
        <w:tc>
          <w:tcPr>
            <w:tcW w:w="360" w:type="dxa"/>
            <w:vAlign w:val="bottom"/>
          </w:tcPr>
          <w:p w14:paraId="63CDB690" w14:textId="77777777" w:rsidR="00F668F7" w:rsidRPr="00F90092" w:rsidRDefault="00F668F7" w:rsidP="00F66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65E190CC" w14:textId="017B32E7" w:rsidR="00F668F7" w:rsidRPr="00F90092" w:rsidRDefault="00F668F7" w:rsidP="00F668F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0092">
              <w:rPr>
                <w:rFonts w:asciiTheme="majorBidi" w:hAnsiTheme="majorBidi" w:cstheme="majorBidi"/>
                <w:sz w:val="30"/>
                <w:szCs w:val="30"/>
              </w:rPr>
              <w:t>211</w:t>
            </w:r>
          </w:p>
        </w:tc>
      </w:tr>
      <w:tr w:rsidR="00F10F95" w:rsidRPr="00A351AB" w14:paraId="339D8C89" w14:textId="77777777" w:rsidTr="00D86513">
        <w:tc>
          <w:tcPr>
            <w:tcW w:w="5850" w:type="dxa"/>
          </w:tcPr>
          <w:p w14:paraId="6A5D70D7" w14:textId="3532416C" w:rsidR="00F10F95" w:rsidRPr="00F90092" w:rsidRDefault="00F10F95" w:rsidP="00F66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00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ผลกระทบจากหุ้นออกจำหน่าย วันที่ </w:t>
            </w:r>
            <w:r w:rsidRPr="00F90092">
              <w:rPr>
                <w:rFonts w:asciiTheme="majorBidi" w:hAnsiTheme="majorBidi" w:cstheme="majorBidi"/>
                <w:sz w:val="30"/>
                <w:szCs w:val="30"/>
              </w:rPr>
              <w:t xml:space="preserve">13 </w:t>
            </w:r>
            <w:r w:rsidRPr="00F900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F90092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440" w:type="dxa"/>
            <w:vAlign w:val="bottom"/>
          </w:tcPr>
          <w:p w14:paraId="1DBEE816" w14:textId="6404A77F" w:rsidR="00F10F95" w:rsidRPr="00F90092" w:rsidRDefault="00F10F95" w:rsidP="00F668F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  <w:vAlign w:val="bottom"/>
          </w:tcPr>
          <w:p w14:paraId="3FDA50C2" w14:textId="77777777" w:rsidR="00F10F95" w:rsidRPr="00F90092" w:rsidRDefault="00F10F95" w:rsidP="00F66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3559083B" w14:textId="66FC3951" w:rsidR="00F10F95" w:rsidRPr="00F90092" w:rsidRDefault="005252C2" w:rsidP="00F668F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</w:tr>
      <w:tr w:rsidR="00F668F7" w:rsidRPr="00A351AB" w14:paraId="54C65A36" w14:textId="77777777" w:rsidTr="00D86513">
        <w:tc>
          <w:tcPr>
            <w:tcW w:w="5850" w:type="dxa"/>
            <w:vAlign w:val="bottom"/>
          </w:tcPr>
          <w:p w14:paraId="618B07B7" w14:textId="4CA9FC0D" w:rsidR="00F668F7" w:rsidRPr="00F90092" w:rsidRDefault="00F668F7" w:rsidP="00F66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0092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ผลกระทบจากการเปลี่ยนแปลงมูลค่าที่ตราไว้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FC96D6" w14:textId="6EF36C79" w:rsidR="00F668F7" w:rsidRPr="00F90092" w:rsidRDefault="00F668F7" w:rsidP="00F668F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0092">
              <w:rPr>
                <w:rFonts w:asciiTheme="majorBidi" w:hAnsiTheme="majorBidi" w:cstheme="majorBidi"/>
                <w:sz w:val="30"/>
                <w:szCs w:val="30"/>
              </w:rPr>
              <w:t>4,230</w:t>
            </w:r>
          </w:p>
        </w:tc>
        <w:tc>
          <w:tcPr>
            <w:tcW w:w="360" w:type="dxa"/>
            <w:vAlign w:val="bottom"/>
          </w:tcPr>
          <w:p w14:paraId="2833786B" w14:textId="77777777" w:rsidR="00F668F7" w:rsidRPr="00F90092" w:rsidRDefault="00F668F7" w:rsidP="00F66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9F7131" w14:textId="617FE267" w:rsidR="00F668F7" w:rsidRPr="00F90092" w:rsidRDefault="00F668F7" w:rsidP="00F668F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0092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5252C2">
              <w:rPr>
                <w:rFonts w:asciiTheme="majorBidi" w:hAnsiTheme="majorBidi" w:cstheme="majorBidi"/>
                <w:sz w:val="30"/>
                <w:szCs w:val="30"/>
              </w:rPr>
              <w:t>358</w:t>
            </w:r>
          </w:p>
        </w:tc>
      </w:tr>
      <w:tr w:rsidR="00966D9F" w:rsidRPr="00A351AB" w14:paraId="0ABF1114" w14:textId="77777777" w:rsidTr="00D86513">
        <w:tc>
          <w:tcPr>
            <w:tcW w:w="5850" w:type="dxa"/>
          </w:tcPr>
          <w:p w14:paraId="587FBBA8" w14:textId="0CA32036" w:rsidR="00966D9F" w:rsidRPr="00F90092" w:rsidRDefault="008F0364" w:rsidP="0096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8F0364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1F7EF9" w14:textId="14AA9A5E" w:rsidR="00966D9F" w:rsidRPr="00F90092" w:rsidRDefault="00966D9F" w:rsidP="00966D9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00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4,700</w:t>
            </w:r>
          </w:p>
        </w:tc>
        <w:tc>
          <w:tcPr>
            <w:tcW w:w="360" w:type="dxa"/>
            <w:vAlign w:val="bottom"/>
          </w:tcPr>
          <w:p w14:paraId="6656EA73" w14:textId="77777777" w:rsidR="00966D9F" w:rsidRPr="00F90092" w:rsidRDefault="00966D9F" w:rsidP="0096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6D2F5F" w14:textId="02D349DC" w:rsidR="00966D9F" w:rsidRPr="00F90092" w:rsidRDefault="00966D9F" w:rsidP="00966D9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00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2,620</w:t>
            </w:r>
          </w:p>
        </w:tc>
      </w:tr>
      <w:tr w:rsidR="00966D9F" w:rsidRPr="00A351AB" w14:paraId="29D9C543" w14:textId="77777777" w:rsidTr="00D86513">
        <w:tc>
          <w:tcPr>
            <w:tcW w:w="5850" w:type="dxa"/>
          </w:tcPr>
          <w:p w14:paraId="3DA7BFB0" w14:textId="638F0854" w:rsidR="00966D9F" w:rsidRPr="00F90092" w:rsidRDefault="00966D9F" w:rsidP="0096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E0E0E0"/>
              </w:rPr>
            </w:pPr>
            <w:r w:rsidRPr="00F900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F900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14:paraId="0B699603" w14:textId="6D65D028" w:rsidR="00966D9F" w:rsidRPr="00F90092" w:rsidRDefault="00966D9F" w:rsidP="00966D9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00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0.01</w:t>
            </w:r>
          </w:p>
        </w:tc>
        <w:tc>
          <w:tcPr>
            <w:tcW w:w="360" w:type="dxa"/>
          </w:tcPr>
          <w:p w14:paraId="6CACB81F" w14:textId="77777777" w:rsidR="00966D9F" w:rsidRPr="00F90092" w:rsidRDefault="00966D9F" w:rsidP="0096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14:paraId="39205E98" w14:textId="02D90D53" w:rsidR="00966D9F" w:rsidRPr="00F90092" w:rsidRDefault="00966D9F" w:rsidP="00966D9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00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0.21</w:t>
            </w:r>
          </w:p>
        </w:tc>
      </w:tr>
      <w:tr w:rsidR="00F668F7" w:rsidRPr="00A351AB" w14:paraId="3EEF4397" w14:textId="77777777" w:rsidTr="00D86513">
        <w:tc>
          <w:tcPr>
            <w:tcW w:w="5850" w:type="dxa"/>
          </w:tcPr>
          <w:p w14:paraId="22715F3A" w14:textId="77777777" w:rsidR="00F668F7" w:rsidRPr="00B73576" w:rsidRDefault="00F668F7" w:rsidP="00F66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shd w:val="clear" w:color="auto" w:fill="E0E0E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08ACA502" w14:textId="77777777" w:rsidR="00F668F7" w:rsidRPr="00B73576" w:rsidRDefault="00F668F7" w:rsidP="00F668F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360" w:type="dxa"/>
          </w:tcPr>
          <w:p w14:paraId="6242EC7B" w14:textId="77777777" w:rsidR="00F668F7" w:rsidRPr="00B73576" w:rsidRDefault="00F668F7" w:rsidP="00F66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3C7711B6" w14:textId="77777777" w:rsidR="00F668F7" w:rsidRPr="00B73576" w:rsidRDefault="00F668F7" w:rsidP="00F668F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  <w:tr w:rsidR="00F668F7" w:rsidRPr="00A351AB" w14:paraId="0F9C8908" w14:textId="77777777" w:rsidTr="00D86513">
        <w:tc>
          <w:tcPr>
            <w:tcW w:w="5850" w:type="dxa"/>
          </w:tcPr>
          <w:p w14:paraId="7C00D4D7" w14:textId="01397097" w:rsidR="00F668F7" w:rsidRPr="00F90092" w:rsidRDefault="00F668F7" w:rsidP="00F66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E0E0E0"/>
              </w:rPr>
            </w:pPr>
            <w:r w:rsidRPr="00F900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F900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F900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5DDFC8DD" w14:textId="77777777" w:rsidR="00F668F7" w:rsidRPr="00F90092" w:rsidRDefault="00F668F7" w:rsidP="00F668F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D29A91D" w14:textId="77777777" w:rsidR="00F668F7" w:rsidRPr="00F90092" w:rsidRDefault="00F668F7" w:rsidP="00F66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249ADC6" w14:textId="77777777" w:rsidR="00F668F7" w:rsidRPr="00F90092" w:rsidRDefault="00F668F7" w:rsidP="00F668F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0E95" w:rsidRPr="00A351AB" w14:paraId="4703875C" w14:textId="77777777" w:rsidTr="00D86513">
        <w:tc>
          <w:tcPr>
            <w:tcW w:w="5850" w:type="dxa"/>
          </w:tcPr>
          <w:p w14:paraId="580021BF" w14:textId="77777777" w:rsidR="009A0E95" w:rsidRPr="009A0E95" w:rsidRDefault="009A0E95" w:rsidP="00F66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440" w:type="dxa"/>
            <w:vAlign w:val="bottom"/>
          </w:tcPr>
          <w:p w14:paraId="181B8CA2" w14:textId="77777777" w:rsidR="009A0E95" w:rsidRPr="009A0E95" w:rsidRDefault="009A0E95" w:rsidP="00F668F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60" w:type="dxa"/>
          </w:tcPr>
          <w:p w14:paraId="73EEDA12" w14:textId="77777777" w:rsidR="009A0E95" w:rsidRPr="009A0E95" w:rsidRDefault="009A0E95" w:rsidP="00F66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440" w:type="dxa"/>
            <w:vAlign w:val="bottom"/>
          </w:tcPr>
          <w:p w14:paraId="2D30DFB9" w14:textId="77777777" w:rsidR="009A0E95" w:rsidRPr="009A0E95" w:rsidRDefault="009A0E95" w:rsidP="00F668F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966D9F" w:rsidRPr="00A351AB" w14:paraId="48A917F2" w14:textId="77777777" w:rsidTr="00D86513">
        <w:tc>
          <w:tcPr>
            <w:tcW w:w="5850" w:type="dxa"/>
          </w:tcPr>
          <w:p w14:paraId="0341B461" w14:textId="024B6AD4" w:rsidR="00966D9F" w:rsidRPr="00F90092" w:rsidRDefault="00966D9F" w:rsidP="0096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900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</w:t>
            </w:r>
            <w:r w:rsidRPr="00F900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1A360EC1" w14:textId="1494D487" w:rsidR="00966D9F" w:rsidRPr="00F90092" w:rsidRDefault="00966D9F" w:rsidP="00966D9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00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19,3</w:t>
            </w:r>
            <w:r w:rsidR="00F10F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</w:t>
            </w:r>
          </w:p>
        </w:tc>
        <w:tc>
          <w:tcPr>
            <w:tcW w:w="360" w:type="dxa"/>
          </w:tcPr>
          <w:p w14:paraId="26E0B3DE" w14:textId="77777777" w:rsidR="00966D9F" w:rsidRPr="00F90092" w:rsidRDefault="00966D9F" w:rsidP="0096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15611681" w14:textId="56713AB9" w:rsidR="00966D9F" w:rsidRPr="00F90092" w:rsidRDefault="00966D9F" w:rsidP="00966D9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00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303</w:t>
            </w:r>
          </w:p>
        </w:tc>
      </w:tr>
      <w:tr w:rsidR="00966D9F" w:rsidRPr="00A351AB" w14:paraId="552BC907" w14:textId="77777777" w:rsidTr="00D86513">
        <w:tc>
          <w:tcPr>
            <w:tcW w:w="5850" w:type="dxa"/>
          </w:tcPr>
          <w:p w14:paraId="1A088AE3" w14:textId="5CADDE35" w:rsidR="00966D9F" w:rsidRPr="00F90092" w:rsidRDefault="00966D9F" w:rsidP="0096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00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F9009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10F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10F95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34BABB0A" w14:textId="3F05649D" w:rsidR="00966D9F" w:rsidRPr="00F10F95" w:rsidRDefault="00966D9F" w:rsidP="00966D9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0F95">
              <w:rPr>
                <w:rFonts w:asciiTheme="majorBidi" w:hAnsiTheme="majorBidi" w:cstheme="majorBidi"/>
                <w:sz w:val="30"/>
                <w:szCs w:val="30"/>
              </w:rPr>
              <w:t>470</w:t>
            </w:r>
          </w:p>
        </w:tc>
        <w:tc>
          <w:tcPr>
            <w:tcW w:w="360" w:type="dxa"/>
            <w:vAlign w:val="bottom"/>
          </w:tcPr>
          <w:p w14:paraId="7AA64878" w14:textId="77777777" w:rsidR="00966D9F" w:rsidRPr="00F10F95" w:rsidRDefault="00966D9F" w:rsidP="0096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58371BA1" w14:textId="6E4A9757" w:rsidR="00966D9F" w:rsidRPr="00F10F95" w:rsidRDefault="00966D9F" w:rsidP="00966D9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0F95">
              <w:rPr>
                <w:rFonts w:asciiTheme="majorBidi" w:hAnsiTheme="majorBidi" w:cstheme="majorBidi"/>
                <w:sz w:val="30"/>
                <w:szCs w:val="30"/>
              </w:rPr>
              <w:t>211</w:t>
            </w:r>
          </w:p>
        </w:tc>
      </w:tr>
      <w:tr w:rsidR="00F10F95" w:rsidRPr="00A351AB" w14:paraId="14300439" w14:textId="77777777" w:rsidTr="00D86513">
        <w:tc>
          <w:tcPr>
            <w:tcW w:w="5850" w:type="dxa"/>
          </w:tcPr>
          <w:p w14:paraId="27A512E5" w14:textId="77777777" w:rsidR="00F10F95" w:rsidRPr="00F90092" w:rsidRDefault="00F10F95" w:rsidP="00F10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00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ผลกระทบจากหุ้นออกจำหน่าย วันที่ </w:t>
            </w:r>
            <w:r w:rsidRPr="00F90092">
              <w:rPr>
                <w:rFonts w:asciiTheme="majorBidi" w:hAnsiTheme="majorBidi" w:cstheme="majorBidi"/>
                <w:sz w:val="30"/>
                <w:szCs w:val="30"/>
              </w:rPr>
              <w:t xml:space="preserve">13 </w:t>
            </w:r>
            <w:r w:rsidRPr="00F900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F90092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440" w:type="dxa"/>
            <w:vAlign w:val="bottom"/>
          </w:tcPr>
          <w:p w14:paraId="02D2A66C" w14:textId="77777777" w:rsidR="00F10F95" w:rsidRPr="00F10F95" w:rsidRDefault="00F10F95" w:rsidP="00F10F9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0F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  <w:vAlign w:val="bottom"/>
          </w:tcPr>
          <w:p w14:paraId="66473ECB" w14:textId="77777777" w:rsidR="00F10F95" w:rsidRPr="00F10F95" w:rsidRDefault="00F10F95" w:rsidP="00F10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5640EF7A" w14:textId="4803890F" w:rsidR="00F10F95" w:rsidRPr="00F10F95" w:rsidRDefault="003A709D" w:rsidP="00F10F9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</w:p>
        </w:tc>
      </w:tr>
      <w:tr w:rsidR="00966D9F" w:rsidRPr="00A351AB" w14:paraId="0E3650CB" w14:textId="77777777" w:rsidTr="00D86513">
        <w:tc>
          <w:tcPr>
            <w:tcW w:w="5850" w:type="dxa"/>
            <w:vAlign w:val="bottom"/>
          </w:tcPr>
          <w:p w14:paraId="0BCBEDB5" w14:textId="324A6096" w:rsidR="00966D9F" w:rsidRPr="00F90092" w:rsidRDefault="00966D9F" w:rsidP="0096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E0E0E0"/>
                <w:cs/>
              </w:rPr>
            </w:pPr>
            <w:r w:rsidRPr="00F90092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ผลกระทบจากการเปลี่ยนแปลงมูลค่าที่ตราไว้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FEF0D5" w14:textId="21454A81" w:rsidR="00966D9F" w:rsidRPr="00F10F95" w:rsidRDefault="00966D9F" w:rsidP="00966D9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0F95">
              <w:rPr>
                <w:rFonts w:asciiTheme="majorBidi" w:hAnsiTheme="majorBidi" w:cstheme="majorBidi"/>
                <w:sz w:val="30"/>
                <w:szCs w:val="30"/>
              </w:rPr>
              <w:t>4,230</w:t>
            </w:r>
          </w:p>
        </w:tc>
        <w:tc>
          <w:tcPr>
            <w:tcW w:w="360" w:type="dxa"/>
            <w:vAlign w:val="bottom"/>
          </w:tcPr>
          <w:p w14:paraId="4B69E99B" w14:textId="77777777" w:rsidR="00966D9F" w:rsidRPr="00F10F95" w:rsidRDefault="00966D9F" w:rsidP="0096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933AB10" w14:textId="0F8352E9" w:rsidR="00966D9F" w:rsidRPr="00F10F95" w:rsidRDefault="003A709D" w:rsidP="00966D9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F10F95" w:rsidRPr="00F10F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057</w:t>
            </w:r>
          </w:p>
        </w:tc>
      </w:tr>
      <w:tr w:rsidR="00966D9F" w:rsidRPr="00A351AB" w14:paraId="3A73F045" w14:textId="77777777" w:rsidTr="00D86513">
        <w:trPr>
          <w:trHeight w:val="361"/>
        </w:trPr>
        <w:tc>
          <w:tcPr>
            <w:tcW w:w="5850" w:type="dxa"/>
          </w:tcPr>
          <w:p w14:paraId="54C63644" w14:textId="5CE00FB9" w:rsidR="00966D9F" w:rsidRPr="00F90092" w:rsidRDefault="008F0364" w:rsidP="0096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E0E0E0"/>
                <w:cs/>
              </w:rPr>
            </w:pPr>
            <w:r w:rsidRPr="008F0364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ACE19FC" w14:textId="7E7605D6" w:rsidR="00966D9F" w:rsidRPr="00F90092" w:rsidRDefault="00966D9F" w:rsidP="00966D9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00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4,700</w:t>
            </w:r>
          </w:p>
        </w:tc>
        <w:tc>
          <w:tcPr>
            <w:tcW w:w="360" w:type="dxa"/>
          </w:tcPr>
          <w:p w14:paraId="1FC78355" w14:textId="77777777" w:rsidR="00966D9F" w:rsidRPr="00F90092" w:rsidRDefault="00966D9F" w:rsidP="00966D9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40622DA" w14:textId="653D2F7F" w:rsidR="00966D9F" w:rsidRPr="00F90092" w:rsidRDefault="00966D9F" w:rsidP="00966D9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00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2,285</w:t>
            </w:r>
          </w:p>
        </w:tc>
      </w:tr>
      <w:tr w:rsidR="00966D9F" w:rsidRPr="00A351AB" w14:paraId="79061895" w14:textId="77777777" w:rsidTr="00D86513">
        <w:tc>
          <w:tcPr>
            <w:tcW w:w="5850" w:type="dxa"/>
          </w:tcPr>
          <w:p w14:paraId="53764181" w14:textId="77777777" w:rsidR="00966D9F" w:rsidRPr="00F90092" w:rsidRDefault="00966D9F" w:rsidP="0096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E0E0E0"/>
              </w:rPr>
            </w:pPr>
            <w:r w:rsidRPr="00F900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F900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14:paraId="7ABBD870" w14:textId="6F8FF6F3" w:rsidR="00966D9F" w:rsidRPr="00F90092" w:rsidRDefault="00966D9F" w:rsidP="00966D9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00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4.11</w:t>
            </w:r>
          </w:p>
        </w:tc>
        <w:tc>
          <w:tcPr>
            <w:tcW w:w="360" w:type="dxa"/>
          </w:tcPr>
          <w:p w14:paraId="136B3415" w14:textId="77777777" w:rsidR="00966D9F" w:rsidRPr="00F90092" w:rsidRDefault="00966D9F" w:rsidP="0096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14:paraId="12B9B29E" w14:textId="39AC0881" w:rsidR="00966D9F" w:rsidRPr="00F90092" w:rsidRDefault="00966D9F" w:rsidP="00966D9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00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0.13</w:t>
            </w:r>
          </w:p>
        </w:tc>
      </w:tr>
    </w:tbl>
    <w:p w14:paraId="2A336F18" w14:textId="77777777" w:rsidR="00F42B7E" w:rsidRPr="009A0E95" w:rsidRDefault="00F42B7E" w:rsidP="00134079">
      <w:pPr>
        <w:pStyle w:val="a0"/>
        <w:tabs>
          <w:tab w:val="clear" w:pos="1080"/>
          <w:tab w:val="left" w:pos="81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1158C248" w14:textId="59E234A0" w:rsidR="00804175" w:rsidRPr="006F3C7A" w:rsidRDefault="00804175" w:rsidP="00BA04A1">
      <w:pPr>
        <w:pStyle w:val="Heading1"/>
        <w:keepLines/>
        <w:numPr>
          <w:ilvl w:val="0"/>
          <w:numId w:val="10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6F3C7A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เงินปันผล</w:t>
      </w:r>
      <w:r w:rsidR="00580C31" w:rsidRPr="006F3C7A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 xml:space="preserve"> </w:t>
      </w:r>
    </w:p>
    <w:p w14:paraId="2E618BF6" w14:textId="77777777" w:rsidR="001E45BD" w:rsidRPr="009A0E95" w:rsidRDefault="001E45BD" w:rsidP="00903A5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0"/>
          <w:szCs w:val="20"/>
          <w:highlight w:val="lightGray"/>
          <w:shd w:val="clear" w:color="auto" w:fill="D9D9D9"/>
        </w:rPr>
      </w:pPr>
    </w:p>
    <w:p w14:paraId="6F431ADB" w14:textId="09CB681D" w:rsidR="00D328CE" w:rsidRPr="002D35FB" w:rsidRDefault="00D328CE" w:rsidP="00526E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2"/>
          <w:szCs w:val="22"/>
          <w:cs/>
        </w:rPr>
      </w:pPr>
      <w:r w:rsidRPr="002D35FB">
        <w:rPr>
          <w:rFonts w:ascii="Angsana New" w:hAnsi="Angsana New" w:cs="Angsana New"/>
          <w:sz w:val="30"/>
          <w:szCs w:val="30"/>
          <w:cs/>
        </w:rPr>
        <w:t>เงินปันผล</w:t>
      </w:r>
      <w:r w:rsidR="00B31F70" w:rsidRPr="002D35FB">
        <w:rPr>
          <w:rFonts w:ascii="Angsana New" w:hAnsi="Angsana New" w:cs="Angsana New" w:hint="cs"/>
          <w:sz w:val="30"/>
          <w:szCs w:val="30"/>
          <w:cs/>
        </w:rPr>
        <w:t>ที่กลุ่มบริษัทจ่ายให้ผู้ถือหุ้น มี</w:t>
      </w:r>
      <w:r w:rsidRPr="002D35FB">
        <w:rPr>
          <w:rFonts w:ascii="Angsana New" w:hAnsi="Angsana New" w:cs="Angsana New"/>
          <w:sz w:val="30"/>
          <w:szCs w:val="30"/>
          <w:cs/>
        </w:rPr>
        <w:t>ดังนี้</w:t>
      </w:r>
      <w:r w:rsidR="00A766CE" w:rsidRPr="002D35FB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tbl>
      <w:tblPr>
        <w:tblStyle w:val="TableGrid"/>
        <w:tblW w:w="910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620"/>
        <w:gridCol w:w="1710"/>
        <w:gridCol w:w="1278"/>
        <w:gridCol w:w="236"/>
        <w:gridCol w:w="1294"/>
      </w:tblGrid>
      <w:tr w:rsidR="00F376D9" w:rsidRPr="002D35FB" w14:paraId="26AD01CA" w14:textId="77777777" w:rsidTr="00D86513">
        <w:tc>
          <w:tcPr>
            <w:tcW w:w="2970" w:type="dxa"/>
            <w:vAlign w:val="bottom"/>
          </w:tcPr>
          <w:p w14:paraId="733A8B04" w14:textId="114048F6" w:rsidR="00A0162E" w:rsidRPr="002D35FB" w:rsidRDefault="00A0162E" w:rsidP="00526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98453E4" w14:textId="3E44DF62" w:rsidR="00A0162E" w:rsidRPr="002D35FB" w:rsidRDefault="00A0162E" w:rsidP="00526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35FB">
              <w:rPr>
                <w:rFonts w:ascii="Angsana New" w:hAnsi="Angsana New" w:cs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</w:tcPr>
          <w:p w14:paraId="46C04B79" w14:textId="77777777" w:rsidR="00A0162E" w:rsidRPr="002D35FB" w:rsidRDefault="00A0162E" w:rsidP="00526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35FB">
              <w:rPr>
                <w:rFonts w:ascii="Angsana New" w:hAnsi="Angsana New" w:cs="Angsana New" w:hint="cs"/>
                <w:sz w:val="30"/>
                <w:szCs w:val="30"/>
                <w:cs/>
              </w:rPr>
              <w:t>กำหนดจ่าย</w:t>
            </w:r>
          </w:p>
          <w:p w14:paraId="5A23A2AD" w14:textId="5A1C3E64" w:rsidR="00A0162E" w:rsidRPr="002D35FB" w:rsidRDefault="00A0162E" w:rsidP="00526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35FB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</w:tcPr>
          <w:p w14:paraId="4E4C8D41" w14:textId="7C8E529D" w:rsidR="00A0162E" w:rsidRPr="002D35FB" w:rsidRDefault="00A0162E" w:rsidP="00526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35FB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อัตราเงินปันผล</w:t>
            </w:r>
            <w:r w:rsidR="00F376D9" w:rsidRPr="002D35FB">
              <w:rPr>
                <w:rFonts w:ascii="Angsana New" w:hAnsi="Angsana New" w:cs="Angsana New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36" w:type="dxa"/>
          </w:tcPr>
          <w:p w14:paraId="7561F511" w14:textId="77777777" w:rsidR="00A0162E" w:rsidRPr="002D35FB" w:rsidRDefault="00A0162E" w:rsidP="00526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6D55F574" w14:textId="15082AE3" w:rsidR="00A0162E" w:rsidRPr="002D35FB" w:rsidDel="00D43E7A" w:rsidRDefault="00A0162E" w:rsidP="00526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35FB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F376D9" w:rsidRPr="002D35FB" w14:paraId="1E64C67A" w14:textId="77777777" w:rsidTr="00D86513">
        <w:tc>
          <w:tcPr>
            <w:tcW w:w="2970" w:type="dxa"/>
          </w:tcPr>
          <w:p w14:paraId="76205715" w14:textId="1E703BAA" w:rsidR="00A0162E" w:rsidRPr="002D35FB" w:rsidRDefault="00A0162E" w:rsidP="00A0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51B9CA59" w14:textId="77777777" w:rsidR="00A0162E" w:rsidRPr="002D35FB" w:rsidRDefault="00A0162E" w:rsidP="00526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F948CC6" w14:textId="74CF2DCB" w:rsidR="00A0162E" w:rsidRPr="002D35FB" w:rsidRDefault="00A0162E" w:rsidP="00A0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60E97CF7" w14:textId="4A369B6C" w:rsidR="00A0162E" w:rsidRPr="002D35FB" w:rsidRDefault="00A0162E" w:rsidP="00526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D35F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0536D548" w14:textId="77777777" w:rsidR="00A0162E" w:rsidRPr="002D35FB" w:rsidRDefault="00A0162E" w:rsidP="00526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0F30CE30" w14:textId="4A038CA1" w:rsidR="00A0162E" w:rsidRPr="002D35FB" w:rsidRDefault="00A0162E" w:rsidP="00A0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D35F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376D9" w:rsidRPr="002D35FB" w14:paraId="3C3B6020" w14:textId="77777777" w:rsidTr="00D86513">
        <w:tc>
          <w:tcPr>
            <w:tcW w:w="2970" w:type="dxa"/>
          </w:tcPr>
          <w:p w14:paraId="2E0DBD2B" w14:textId="70DFCD77" w:rsidR="00F376D9" w:rsidRPr="002D35FB" w:rsidRDefault="00F376D9" w:rsidP="00016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52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D35F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2D35FB">
              <w:rPr>
                <w:rFonts w:ascii="Angsana New" w:hAnsi="Angsana New" w:cs="Angsana New"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620" w:type="dxa"/>
          </w:tcPr>
          <w:p w14:paraId="601EE88B" w14:textId="77777777" w:rsidR="00F376D9" w:rsidRPr="002D35FB" w:rsidRDefault="00F376D9" w:rsidP="00F3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CCC191B" w14:textId="77777777" w:rsidR="00F376D9" w:rsidRPr="002D35FB" w:rsidRDefault="00F376D9" w:rsidP="00A0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5CEBD6E8" w14:textId="77777777" w:rsidR="00F376D9" w:rsidRPr="002D35FB" w:rsidRDefault="00F376D9" w:rsidP="00A0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A061AA" w14:textId="77777777" w:rsidR="00F376D9" w:rsidRPr="002D35FB" w:rsidRDefault="00F376D9" w:rsidP="00A0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9CF995D" w14:textId="77777777" w:rsidR="00F376D9" w:rsidRPr="002D35FB" w:rsidRDefault="00F376D9" w:rsidP="00A0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376D9" w:rsidRPr="002D35FB" w14:paraId="1F970107" w14:textId="77777777" w:rsidTr="00D86513">
        <w:tc>
          <w:tcPr>
            <w:tcW w:w="2970" w:type="dxa"/>
          </w:tcPr>
          <w:p w14:paraId="1098DBD6" w14:textId="48D831DA" w:rsidR="00A0162E" w:rsidRPr="002D35FB" w:rsidRDefault="005C7E27" w:rsidP="00016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C7E27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620" w:type="dxa"/>
          </w:tcPr>
          <w:p w14:paraId="6ACB8163" w14:textId="0844B7F8" w:rsidR="00A0162E" w:rsidRPr="002D35FB" w:rsidRDefault="000171D3" w:rsidP="00526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</w:t>
            </w:r>
            <w:r w:rsidR="005C7E2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5C7E2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 w:rsidR="005C7E27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710" w:type="dxa"/>
          </w:tcPr>
          <w:p w14:paraId="28EE498F" w14:textId="0542E67C" w:rsidR="00A0162E" w:rsidRPr="002D35FB" w:rsidRDefault="005C7E27" w:rsidP="00526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6A69E7DA" w14:textId="0574323E" w:rsidR="00A0162E" w:rsidRPr="00C4343D" w:rsidRDefault="005C7E27" w:rsidP="00A0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434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8.50</w:t>
            </w:r>
          </w:p>
        </w:tc>
        <w:tc>
          <w:tcPr>
            <w:tcW w:w="236" w:type="dxa"/>
          </w:tcPr>
          <w:p w14:paraId="6A094E42" w14:textId="77777777" w:rsidR="00A0162E" w:rsidRPr="00C4343D" w:rsidRDefault="00A0162E" w:rsidP="00526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5A4C025F" w14:textId="16C36414" w:rsidR="00A0162E" w:rsidRPr="00C4343D" w:rsidRDefault="005C7E27" w:rsidP="00526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434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3,995</w:t>
            </w:r>
          </w:p>
        </w:tc>
      </w:tr>
      <w:tr w:rsidR="00F376D9" w:rsidRPr="002D35FB" w14:paraId="5FAAEBBB" w14:textId="77777777" w:rsidTr="00D86513">
        <w:tc>
          <w:tcPr>
            <w:tcW w:w="2970" w:type="dxa"/>
          </w:tcPr>
          <w:p w14:paraId="05598B40" w14:textId="77777777" w:rsidR="00F376D9" w:rsidRPr="002D35FB" w:rsidRDefault="00F376D9" w:rsidP="00016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5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573FBD49" w14:textId="77777777" w:rsidR="00F376D9" w:rsidRPr="002D35FB" w:rsidRDefault="00F376D9" w:rsidP="00F3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</w:tcPr>
          <w:p w14:paraId="434D8BB6" w14:textId="77777777" w:rsidR="00F376D9" w:rsidRPr="002D35FB" w:rsidRDefault="00F376D9" w:rsidP="00A0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14:paraId="10F59811" w14:textId="77777777" w:rsidR="00F376D9" w:rsidRPr="002D35FB" w:rsidRDefault="00F376D9" w:rsidP="00622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8D77A93" w14:textId="77777777" w:rsidR="00F376D9" w:rsidRPr="002D35FB" w:rsidRDefault="00F376D9" w:rsidP="00A0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3D862E4C" w14:textId="77777777" w:rsidR="00F376D9" w:rsidRPr="002D35FB" w:rsidRDefault="00F376D9" w:rsidP="00A0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F376D9" w:rsidRPr="002D35FB" w14:paraId="5C166E55" w14:textId="77777777" w:rsidTr="00D86513">
        <w:tc>
          <w:tcPr>
            <w:tcW w:w="2970" w:type="dxa"/>
          </w:tcPr>
          <w:p w14:paraId="79FAAC10" w14:textId="57E7EDFB" w:rsidR="00F376D9" w:rsidRPr="002D35FB" w:rsidRDefault="00F376D9" w:rsidP="00016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5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D35F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2D35FB">
              <w:rPr>
                <w:rFonts w:ascii="Angsana New" w:hAnsi="Angsana New" w:cs="Angsana New"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620" w:type="dxa"/>
          </w:tcPr>
          <w:p w14:paraId="20A7E504" w14:textId="77777777" w:rsidR="00F376D9" w:rsidRPr="002D35FB" w:rsidRDefault="00F376D9" w:rsidP="002D1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4098006" w14:textId="77777777" w:rsidR="00F376D9" w:rsidRPr="002D35FB" w:rsidRDefault="00F376D9" w:rsidP="002D1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5B816183" w14:textId="77777777" w:rsidR="00F376D9" w:rsidRPr="002D35FB" w:rsidRDefault="00F376D9" w:rsidP="002D1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D86B7AF" w14:textId="77777777" w:rsidR="00F376D9" w:rsidRPr="002D35FB" w:rsidRDefault="00F376D9" w:rsidP="002D1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44166EE" w14:textId="77777777" w:rsidR="00F376D9" w:rsidRPr="002D35FB" w:rsidRDefault="00F376D9" w:rsidP="002D1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376D9" w:rsidRPr="002D35FB" w14:paraId="332CF5A3" w14:textId="77777777" w:rsidTr="00D86513">
        <w:tc>
          <w:tcPr>
            <w:tcW w:w="2970" w:type="dxa"/>
          </w:tcPr>
          <w:p w14:paraId="6546BFC3" w14:textId="77777777" w:rsidR="00F376D9" w:rsidRPr="002D35FB" w:rsidRDefault="00F376D9" w:rsidP="00016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35FB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620" w:type="dxa"/>
          </w:tcPr>
          <w:p w14:paraId="663781F7" w14:textId="6200E54C" w:rsidR="00F376D9" w:rsidRPr="002D35FB" w:rsidRDefault="005C7E27" w:rsidP="002D1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proofErr w:type="gramStart"/>
            <w:r>
              <w:rPr>
                <w:rFonts w:ascii="Angsana New" w:hAnsi="Angsana New" w:cs="Angsana New"/>
                <w:sz w:val="30"/>
                <w:szCs w:val="30"/>
              </w:rPr>
              <w:t xml:space="preserve">1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  <w:proofErr w:type="gramEnd"/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710" w:type="dxa"/>
          </w:tcPr>
          <w:p w14:paraId="7A81D0AC" w14:textId="39156944" w:rsidR="00F376D9" w:rsidRPr="002D35FB" w:rsidRDefault="005C7E27" w:rsidP="002D1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612F3E8F" w14:textId="55B83483" w:rsidR="00F376D9" w:rsidRPr="00C4343D" w:rsidRDefault="005C7E27" w:rsidP="002D1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434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11.00</w:t>
            </w:r>
          </w:p>
        </w:tc>
        <w:tc>
          <w:tcPr>
            <w:tcW w:w="236" w:type="dxa"/>
          </w:tcPr>
          <w:p w14:paraId="6C7FD953" w14:textId="77777777" w:rsidR="00F376D9" w:rsidRPr="00C4343D" w:rsidRDefault="00F376D9" w:rsidP="002D1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7FC13C23" w14:textId="60E3089D" w:rsidR="00F376D9" w:rsidRPr="00C4343D" w:rsidRDefault="005C7E27" w:rsidP="002D1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434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2,326</w:t>
            </w:r>
          </w:p>
        </w:tc>
      </w:tr>
    </w:tbl>
    <w:p w14:paraId="1288DCF8" w14:textId="2F275D76" w:rsidR="002F1F54" w:rsidRPr="00526E2F" w:rsidRDefault="002F1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4"/>
          <w:szCs w:val="24"/>
          <w:cs/>
          <w:lang w:val="th-TH"/>
        </w:rPr>
      </w:pPr>
    </w:p>
    <w:p w14:paraId="5AB1320D" w14:textId="62F91177" w:rsidR="00783963" w:rsidRPr="0068628D" w:rsidRDefault="00202B12" w:rsidP="00BA04A1">
      <w:pPr>
        <w:pStyle w:val="Heading1"/>
        <w:keepLines/>
        <w:numPr>
          <w:ilvl w:val="0"/>
          <w:numId w:val="10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68628D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เครื่องมือทางการเงิน</w:t>
      </w:r>
      <w:r w:rsidR="00D75CE8" w:rsidRPr="0068628D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 </w:t>
      </w:r>
    </w:p>
    <w:p w14:paraId="5ADA0459" w14:textId="77777777" w:rsidR="0055565A" w:rsidRPr="006B1D80" w:rsidRDefault="0055565A" w:rsidP="00903A5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0"/>
          <w:szCs w:val="20"/>
          <w:highlight w:val="lightGray"/>
          <w:shd w:val="clear" w:color="auto" w:fill="D9D9D9"/>
        </w:rPr>
      </w:pPr>
    </w:p>
    <w:p w14:paraId="78E5AC2F" w14:textId="1573DBD2" w:rsidR="003D2F72" w:rsidRPr="00FF73D4" w:rsidRDefault="003D2F72" w:rsidP="00C24346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  <w:r w:rsidRPr="00474634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</w:t>
      </w:r>
      <w:r w:rsidRPr="00474634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>มูลค่ายุติธรรม</w:t>
      </w:r>
      <w:r w:rsidRPr="00474634">
        <w:rPr>
          <w:rFonts w:asciiTheme="majorBidi" w:hAnsiTheme="majorBidi" w:cs="Angsana New"/>
          <w:b/>
          <w:bCs/>
          <w:sz w:val="30"/>
          <w:szCs w:val="30"/>
          <w:lang w:bidi="th-TH"/>
        </w:rPr>
        <w:t xml:space="preserve"> </w:t>
      </w:r>
    </w:p>
    <w:p w14:paraId="1E0B8FD2" w14:textId="77777777" w:rsidR="003D2F72" w:rsidRPr="006B1D80" w:rsidRDefault="003D2F72" w:rsidP="00903A5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0"/>
          <w:szCs w:val="20"/>
          <w:highlight w:val="lightGray"/>
          <w:shd w:val="clear" w:color="auto" w:fill="D9D9D9"/>
        </w:rPr>
      </w:pPr>
    </w:p>
    <w:p w14:paraId="757C1A2D" w14:textId="5B5F449E" w:rsidR="004E5A1F" w:rsidRDefault="003D2F72" w:rsidP="00597E4E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24"/>
          <w:szCs w:val="24"/>
        </w:rPr>
      </w:pPr>
      <w:r w:rsidRPr="00C4343D">
        <w:rPr>
          <w:rFonts w:ascii="Angsana New" w:hAnsi="Angsana New" w:cs="Angsana New"/>
          <w:sz w:val="30"/>
          <w:szCs w:val="30"/>
          <w:cs/>
          <w:lang w:val="en-US" w:bidi="th-TH"/>
        </w:rPr>
        <w:t>ตารางดังต่อไปนี้แสดงมูลค่าตามบัญชีและมูลค่ายุติธรรมของสินทรัพย์ทางการเงินรวมถึงลำดับชั้นมูลค่ายุติธรรมสำหรับเครื่องมือทางการเงินที่วัด</w:t>
      </w:r>
      <w:r w:rsidRPr="00C4343D">
        <w:rPr>
          <w:rFonts w:ascii="Angsana New" w:hAnsi="Angsana New" w:cs="Angsana New" w:hint="cs"/>
          <w:sz w:val="30"/>
          <w:szCs w:val="30"/>
          <w:cs/>
          <w:lang w:val="en-US" w:bidi="th-TH"/>
        </w:rPr>
        <w:t>มูล</w:t>
      </w:r>
      <w:r w:rsidRPr="00C4343D">
        <w:rPr>
          <w:rFonts w:ascii="Angsana New" w:hAnsi="Angsana New" w:cs="Angsana New"/>
          <w:sz w:val="30"/>
          <w:szCs w:val="30"/>
          <w:cs/>
          <w:lang w:val="en-US" w:bidi="th-TH"/>
        </w:rPr>
        <w:t>ค่าด้วยมูลค่ายุติธรรม 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</w:t>
      </w:r>
      <w:r w:rsidRPr="00C4343D">
        <w:rPr>
          <w:rFonts w:ascii="Angsana New" w:hAnsi="Angsana New" w:cs="Angsana New" w:hint="cs"/>
          <w:sz w:val="30"/>
          <w:szCs w:val="30"/>
          <w:cs/>
          <w:lang w:val="en-US" w:bidi="th-TH"/>
        </w:rPr>
        <w:t>มูล</w:t>
      </w:r>
      <w:r w:rsidRPr="00C4343D">
        <w:rPr>
          <w:rFonts w:ascii="Angsana New" w:hAnsi="Angsana New" w:cs="Angsana New"/>
          <w:sz w:val="30"/>
          <w:szCs w:val="30"/>
          <w:cs/>
          <w:lang w:val="en-US" w:bidi="th-TH"/>
        </w:rPr>
        <w:t>ค่าด้วยมูลค่ายุติธรรมหากมูลค่าตามบัญชีใกล้เคียงกับมูลค่ายุติธรรมอย่างสมเหตุสมผล</w:t>
      </w: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330"/>
        <w:gridCol w:w="1262"/>
        <w:gridCol w:w="182"/>
        <w:gridCol w:w="986"/>
        <w:gridCol w:w="180"/>
        <w:gridCol w:w="900"/>
        <w:gridCol w:w="180"/>
        <w:gridCol w:w="990"/>
        <w:gridCol w:w="180"/>
        <w:gridCol w:w="900"/>
      </w:tblGrid>
      <w:tr w:rsidR="00F25014" w14:paraId="359353EF" w14:textId="77777777" w:rsidTr="007746AF">
        <w:trPr>
          <w:cantSplit/>
          <w:trHeight w:val="371"/>
          <w:tblHeader/>
        </w:trPr>
        <w:tc>
          <w:tcPr>
            <w:tcW w:w="3330" w:type="dxa"/>
            <w:vAlign w:val="bottom"/>
          </w:tcPr>
          <w:p w14:paraId="7642EBEA" w14:textId="74EFB010" w:rsidR="00F25014" w:rsidRPr="00F10F95" w:rsidRDefault="00F25014" w:rsidP="00F25014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0" w:type="dxa"/>
            <w:gridSpan w:val="9"/>
            <w:vAlign w:val="bottom"/>
            <w:hideMark/>
          </w:tcPr>
          <w:p w14:paraId="0061735C" w14:textId="58E18530" w:rsidR="00F25014" w:rsidRPr="00F10F95" w:rsidRDefault="00F25014" w:rsidP="00F25014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0F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</w:tr>
      <w:tr w:rsidR="00F25014" w14:paraId="15E417AF" w14:textId="77777777" w:rsidTr="007746AF">
        <w:trPr>
          <w:cantSplit/>
          <w:trHeight w:val="191"/>
          <w:tblHeader/>
        </w:trPr>
        <w:tc>
          <w:tcPr>
            <w:tcW w:w="3330" w:type="dxa"/>
          </w:tcPr>
          <w:p w14:paraId="7007C48D" w14:textId="2A424575" w:rsidR="00F25014" w:rsidRPr="00F10F95" w:rsidRDefault="00F25014" w:rsidP="00F25014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2" w:type="dxa"/>
            <w:hideMark/>
          </w:tcPr>
          <w:p w14:paraId="750C3D72" w14:textId="77777777" w:rsidR="00F25014" w:rsidRPr="00F10F95" w:rsidRDefault="00F25014" w:rsidP="00F25014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0F9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</w:tcPr>
          <w:p w14:paraId="719E31BA" w14:textId="77777777" w:rsidR="00F25014" w:rsidRPr="00F10F95" w:rsidRDefault="00F25014" w:rsidP="00F25014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1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E69B63" w14:textId="77777777" w:rsidR="00F25014" w:rsidRPr="00F10F95" w:rsidRDefault="00F25014" w:rsidP="00F25014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0F9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F25014" w14:paraId="0AA05DD4" w14:textId="77777777" w:rsidTr="007746AF">
        <w:trPr>
          <w:cantSplit/>
          <w:tblHeader/>
        </w:trPr>
        <w:tc>
          <w:tcPr>
            <w:tcW w:w="3330" w:type="dxa"/>
          </w:tcPr>
          <w:p w14:paraId="6A6D4B92" w14:textId="4B6F65B5" w:rsidR="00F25014" w:rsidRPr="00F10F95" w:rsidRDefault="00F25014" w:rsidP="00F2501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</w:tcPr>
          <w:p w14:paraId="7DF90650" w14:textId="77777777" w:rsidR="00F25014" w:rsidRPr="00F10F95" w:rsidRDefault="00F25014" w:rsidP="00F2501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557428F1" w14:textId="77777777" w:rsidR="00F25014" w:rsidRPr="00F10F95" w:rsidRDefault="00F25014" w:rsidP="00F2501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4538562" w14:textId="77777777" w:rsidR="00F25014" w:rsidRPr="00F10F95" w:rsidRDefault="00F25014" w:rsidP="00F25014">
            <w:pPr>
              <w:pStyle w:val="acctfourfigures"/>
              <w:tabs>
                <w:tab w:val="decimal" w:pos="-83"/>
              </w:tabs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0F9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F10F95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30E6A7" w14:textId="77777777" w:rsidR="00F25014" w:rsidRPr="00F10F95" w:rsidRDefault="00F25014" w:rsidP="00F2501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60D7DA5" w14:textId="77777777" w:rsidR="00F25014" w:rsidRPr="00F10F95" w:rsidRDefault="00F25014" w:rsidP="00F25014">
            <w:pPr>
              <w:pStyle w:val="acctfourfigures"/>
              <w:tabs>
                <w:tab w:val="decimal" w:pos="-83"/>
              </w:tabs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0F9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F10F95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99E8DA" w14:textId="77777777" w:rsidR="00F25014" w:rsidRPr="00F10F95" w:rsidRDefault="00F25014" w:rsidP="00F2501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186B8BB" w14:textId="77777777" w:rsidR="00F25014" w:rsidRPr="00F10F95" w:rsidRDefault="00F25014" w:rsidP="00F25014">
            <w:pPr>
              <w:pStyle w:val="acctfourfigures"/>
              <w:tabs>
                <w:tab w:val="decimal" w:pos="-83"/>
              </w:tabs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0F9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F10F95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69A6FE" w14:textId="77777777" w:rsidR="00F25014" w:rsidRPr="00F10F95" w:rsidRDefault="00F25014" w:rsidP="00F2501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8381593" w14:textId="77777777" w:rsidR="00F25014" w:rsidRPr="00F10F95" w:rsidRDefault="00F25014" w:rsidP="00F25014">
            <w:pPr>
              <w:pStyle w:val="acctfourfigures"/>
              <w:tabs>
                <w:tab w:val="decimal" w:pos="-85"/>
              </w:tabs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0F9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F25014" w14:paraId="6F49F444" w14:textId="77777777" w:rsidTr="00D6669A">
        <w:trPr>
          <w:cantSplit/>
          <w:tblHeader/>
        </w:trPr>
        <w:tc>
          <w:tcPr>
            <w:tcW w:w="3330" w:type="dxa"/>
            <w:vAlign w:val="bottom"/>
          </w:tcPr>
          <w:p w14:paraId="453C550C" w14:textId="169D198D" w:rsidR="00F25014" w:rsidRPr="00F10F95" w:rsidRDefault="00F25014" w:rsidP="00F25014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5760" w:type="dxa"/>
            <w:gridSpan w:val="9"/>
            <w:hideMark/>
          </w:tcPr>
          <w:p w14:paraId="36978EB1" w14:textId="77777777" w:rsidR="00F25014" w:rsidRPr="00F10F95" w:rsidRDefault="00F25014" w:rsidP="00F25014">
            <w:pPr>
              <w:pStyle w:val="acctfourfigures"/>
              <w:ind w:left="-79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0F9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10F9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ล้าน</w:t>
            </w:r>
            <w:r w:rsidRPr="00F10F9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F10F9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02B12" w:rsidRPr="009A57B8" w14:paraId="09671DB2" w14:textId="77777777" w:rsidTr="00045740">
        <w:trPr>
          <w:cantSplit/>
        </w:trPr>
        <w:tc>
          <w:tcPr>
            <w:tcW w:w="3330" w:type="dxa"/>
            <w:hideMark/>
          </w:tcPr>
          <w:p w14:paraId="032CB7FD" w14:textId="09A3F972" w:rsidR="00202B12" w:rsidRPr="00F10F95" w:rsidRDefault="005E07DC" w:rsidP="00C4343D">
            <w:pPr>
              <w:tabs>
                <w:tab w:val="decimal" w:pos="510"/>
              </w:tabs>
              <w:ind w:left="180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10F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341FD5" w:rsidRPr="00F10F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</w:t>
            </w:r>
            <w:r w:rsidRPr="00F10F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ายน</w:t>
            </w:r>
            <w:r w:rsidR="00202B12" w:rsidRPr="00F10F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474634" w:rsidRPr="00F10F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8E7F7A" w:rsidRPr="00F10F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62" w:type="dxa"/>
          </w:tcPr>
          <w:p w14:paraId="659B0BF2" w14:textId="77777777" w:rsidR="00202B12" w:rsidRPr="00F10F95" w:rsidRDefault="00202B12" w:rsidP="00C2434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0826351C" w14:textId="77777777" w:rsidR="00202B12" w:rsidRPr="00F10F95" w:rsidRDefault="00202B12" w:rsidP="00C2434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6" w:type="dxa"/>
          </w:tcPr>
          <w:p w14:paraId="3CD036C2" w14:textId="77777777" w:rsidR="00202B12" w:rsidRPr="00F10F95" w:rsidRDefault="00202B12" w:rsidP="00C2434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AD1842D" w14:textId="77777777" w:rsidR="00202B12" w:rsidRPr="00F10F95" w:rsidRDefault="00202B12" w:rsidP="00C24346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72C861B3" w14:textId="77777777" w:rsidR="00202B12" w:rsidRPr="00F10F95" w:rsidRDefault="00202B12" w:rsidP="00C2434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C590871" w14:textId="77777777" w:rsidR="00202B12" w:rsidRPr="00F10F95" w:rsidRDefault="00202B12" w:rsidP="00C24346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EA586A1" w14:textId="77777777" w:rsidR="00202B12" w:rsidRPr="00F10F95" w:rsidRDefault="00202B12" w:rsidP="00C2434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F2AB571" w14:textId="77777777" w:rsidR="00202B12" w:rsidRPr="00F10F95" w:rsidRDefault="00202B12" w:rsidP="00C24346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47F798E" w14:textId="77777777" w:rsidR="00202B12" w:rsidRPr="00F10F95" w:rsidRDefault="00202B12" w:rsidP="00C2434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202B12" w:rsidRPr="009A57B8" w14:paraId="180AB536" w14:textId="77777777" w:rsidTr="00543CA2">
        <w:trPr>
          <w:cantSplit/>
        </w:trPr>
        <w:tc>
          <w:tcPr>
            <w:tcW w:w="3330" w:type="dxa"/>
            <w:shd w:val="clear" w:color="auto" w:fill="auto"/>
            <w:hideMark/>
          </w:tcPr>
          <w:p w14:paraId="53EAF8B9" w14:textId="3916CCDE" w:rsidR="00202B12" w:rsidRPr="00F10F95" w:rsidRDefault="002F664E" w:rsidP="00C4343D">
            <w:pPr>
              <w:tabs>
                <w:tab w:val="decimal" w:pos="510"/>
              </w:tabs>
              <w:ind w:left="180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10F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262" w:type="dxa"/>
          </w:tcPr>
          <w:p w14:paraId="7854C0D9" w14:textId="77777777" w:rsidR="00202B12" w:rsidRPr="00F10F95" w:rsidRDefault="00202B12" w:rsidP="00C2434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66773765" w14:textId="77777777" w:rsidR="00202B12" w:rsidRPr="00F10F95" w:rsidRDefault="00202B12" w:rsidP="00C2434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6" w:type="dxa"/>
          </w:tcPr>
          <w:p w14:paraId="0695138F" w14:textId="77777777" w:rsidR="00202B12" w:rsidRPr="00F10F95" w:rsidRDefault="00202B12" w:rsidP="00C2434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01BFDB6" w14:textId="77777777" w:rsidR="00202B12" w:rsidRPr="00F10F95" w:rsidRDefault="00202B12" w:rsidP="00C24346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CE101C3" w14:textId="77777777" w:rsidR="00202B12" w:rsidRPr="00F10F95" w:rsidRDefault="00202B12" w:rsidP="00C2434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F0D7D18" w14:textId="77777777" w:rsidR="00202B12" w:rsidRPr="00F10F95" w:rsidRDefault="00202B12" w:rsidP="00C24346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384C0E3" w14:textId="77777777" w:rsidR="00202B12" w:rsidRPr="00F10F95" w:rsidRDefault="00202B12" w:rsidP="00C2434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6E87CA9" w14:textId="77777777" w:rsidR="00202B12" w:rsidRPr="00F10F95" w:rsidRDefault="00202B12" w:rsidP="00C24346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0034214" w14:textId="77777777" w:rsidR="00202B12" w:rsidRPr="00F10F95" w:rsidRDefault="00202B12" w:rsidP="00C2434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202B12" w:rsidRPr="009A57B8" w14:paraId="23696B9D" w14:textId="77777777" w:rsidTr="00341FD5">
        <w:trPr>
          <w:cantSplit/>
        </w:trPr>
        <w:tc>
          <w:tcPr>
            <w:tcW w:w="3330" w:type="dxa"/>
            <w:shd w:val="clear" w:color="auto" w:fill="auto"/>
            <w:vAlign w:val="bottom"/>
            <w:hideMark/>
          </w:tcPr>
          <w:p w14:paraId="6DD69815" w14:textId="4E3D93CA" w:rsidR="00202B12" w:rsidRPr="00F10F95" w:rsidRDefault="00202B12" w:rsidP="00C4343D">
            <w:pPr>
              <w:tabs>
                <w:tab w:val="clear" w:pos="5387"/>
              </w:tabs>
              <w:ind w:left="191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F10F95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</w:t>
            </w:r>
            <w:r w:rsidR="002E3B80" w:rsidRPr="00F10F95">
              <w:rPr>
                <w:rFonts w:asciiTheme="majorBidi" w:hAnsiTheme="majorBidi" w:cstheme="majorBidi"/>
                <w:sz w:val="30"/>
                <w:szCs w:val="30"/>
                <w:cs/>
              </w:rPr>
              <w:t>ทุน</w:t>
            </w:r>
            <w:r w:rsidRPr="00F10F95">
              <w:rPr>
                <w:rFonts w:asciiTheme="majorBidi" w:hAnsiTheme="majorBidi" w:cstheme="majorBidi"/>
                <w:sz w:val="30"/>
                <w:szCs w:val="30"/>
                <w:cs/>
              </w:rPr>
              <w:t>ถือไว้เพื่อค้า</w:t>
            </w:r>
          </w:p>
        </w:tc>
        <w:tc>
          <w:tcPr>
            <w:tcW w:w="1262" w:type="dxa"/>
            <w:vAlign w:val="bottom"/>
          </w:tcPr>
          <w:p w14:paraId="5C953F85" w14:textId="7E365ADA" w:rsidR="00202B12" w:rsidRPr="00F10F95" w:rsidRDefault="005D461A" w:rsidP="00F13FF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10F95">
              <w:rPr>
                <w:rFonts w:asciiTheme="majorBidi" w:hAnsiTheme="majorBidi" w:cstheme="majorBidi"/>
                <w:sz w:val="30"/>
                <w:szCs w:val="30"/>
              </w:rPr>
              <w:t>179</w:t>
            </w:r>
          </w:p>
        </w:tc>
        <w:tc>
          <w:tcPr>
            <w:tcW w:w="182" w:type="dxa"/>
            <w:vAlign w:val="bottom"/>
          </w:tcPr>
          <w:p w14:paraId="64B2CA79" w14:textId="77777777" w:rsidR="00202B12" w:rsidRPr="00F10F95" w:rsidRDefault="00202B12" w:rsidP="00F13FF4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3A0E7925" w14:textId="06485084" w:rsidR="00202B12" w:rsidRPr="00F10F95" w:rsidRDefault="005D461A" w:rsidP="00F13FF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10F95">
              <w:rPr>
                <w:rFonts w:asciiTheme="majorBidi" w:hAnsiTheme="majorBidi" w:cstheme="majorBidi"/>
                <w:sz w:val="30"/>
                <w:szCs w:val="30"/>
              </w:rPr>
              <w:t>179</w:t>
            </w:r>
          </w:p>
        </w:tc>
        <w:tc>
          <w:tcPr>
            <w:tcW w:w="180" w:type="dxa"/>
            <w:vAlign w:val="bottom"/>
          </w:tcPr>
          <w:p w14:paraId="584A5D93" w14:textId="77777777" w:rsidR="00202B12" w:rsidRPr="00F10F95" w:rsidRDefault="00202B12" w:rsidP="00F13FF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7F4C823" w14:textId="1F457A0C" w:rsidR="00202B12" w:rsidRPr="00F10F95" w:rsidRDefault="005D461A" w:rsidP="00F13FF4">
            <w:pPr>
              <w:pStyle w:val="acctfourfigures"/>
              <w:tabs>
                <w:tab w:val="clear" w:pos="765"/>
                <w:tab w:val="decimal" w:pos="641"/>
                <w:tab w:val="decimal" w:pos="82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0F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4AECA98" w14:textId="77777777" w:rsidR="00202B12" w:rsidRPr="00F10F95" w:rsidRDefault="00202B12" w:rsidP="00F13FF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09F07EF" w14:textId="4767EAA3" w:rsidR="00202B12" w:rsidRPr="00F10F95" w:rsidRDefault="005D461A" w:rsidP="005D461A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0F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FFFFFB6" w14:textId="77777777" w:rsidR="00202B12" w:rsidRPr="00F10F95" w:rsidRDefault="00202B12" w:rsidP="00F13FF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B01E98C" w14:textId="78A1459B" w:rsidR="00202B12" w:rsidRPr="00F10F95" w:rsidRDefault="005D461A" w:rsidP="00F13FF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10F95">
              <w:rPr>
                <w:rFonts w:asciiTheme="majorBidi" w:hAnsiTheme="majorBidi" w:cstheme="majorBidi"/>
                <w:sz w:val="30"/>
                <w:szCs w:val="30"/>
              </w:rPr>
              <w:t>179</w:t>
            </w:r>
          </w:p>
        </w:tc>
      </w:tr>
      <w:tr w:rsidR="00B751E6" w:rsidRPr="00903A54" w14:paraId="2613EFF5" w14:textId="77777777" w:rsidTr="00B751E6">
        <w:trPr>
          <w:cantSplit/>
        </w:trPr>
        <w:tc>
          <w:tcPr>
            <w:tcW w:w="3330" w:type="dxa"/>
            <w:shd w:val="clear" w:color="auto" w:fill="auto"/>
          </w:tcPr>
          <w:p w14:paraId="7911D33C" w14:textId="77777777" w:rsidR="00B751E6" w:rsidRPr="00F10F95" w:rsidRDefault="00B751E6" w:rsidP="00C4343D">
            <w:pPr>
              <w:tabs>
                <w:tab w:val="decimal" w:pos="510"/>
              </w:tabs>
              <w:ind w:left="191" w:right="-79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3BE1A034" w14:textId="77777777" w:rsidR="00B751E6" w:rsidRPr="00F10F95" w:rsidRDefault="00B751E6" w:rsidP="00C24346">
            <w:pPr>
              <w:pStyle w:val="acctfourfigures"/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59CBCB06" w14:textId="77777777" w:rsidR="00B751E6" w:rsidRPr="00F10F95" w:rsidRDefault="00B751E6" w:rsidP="00C2434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7A3880BD" w14:textId="77777777" w:rsidR="00B751E6" w:rsidRPr="00F10F95" w:rsidRDefault="00B751E6" w:rsidP="00C24346">
            <w:pPr>
              <w:pStyle w:val="acctfourfigures"/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4AFD183" w14:textId="77777777" w:rsidR="00B751E6" w:rsidRPr="00F10F95" w:rsidRDefault="00B751E6" w:rsidP="00C24346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8057C5C" w14:textId="77777777" w:rsidR="00B751E6" w:rsidRPr="00F10F95" w:rsidRDefault="00B751E6" w:rsidP="00C2434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580B33C" w14:textId="77777777" w:rsidR="00B751E6" w:rsidRPr="00F10F95" w:rsidRDefault="00B751E6" w:rsidP="00C24346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568C829" w14:textId="77777777" w:rsidR="00B751E6" w:rsidRPr="00F10F95" w:rsidRDefault="00B751E6" w:rsidP="005D461A">
            <w:pPr>
              <w:pStyle w:val="acctfourfigures"/>
              <w:tabs>
                <w:tab w:val="decimal" w:pos="63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FD38BB0" w14:textId="77777777" w:rsidR="00B751E6" w:rsidRPr="00F10F95" w:rsidRDefault="00B751E6" w:rsidP="00C24346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1A29AA9" w14:textId="77777777" w:rsidR="00B751E6" w:rsidRPr="00F10F95" w:rsidRDefault="00B751E6" w:rsidP="00C2434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1360" w:rsidRPr="009A57B8" w14:paraId="765ABBC5" w14:textId="77777777" w:rsidTr="00CD6854">
        <w:trPr>
          <w:cantSplit/>
        </w:trPr>
        <w:tc>
          <w:tcPr>
            <w:tcW w:w="3330" w:type="dxa"/>
            <w:hideMark/>
          </w:tcPr>
          <w:p w14:paraId="65E94412" w14:textId="77777777" w:rsidR="00371360" w:rsidRPr="00F10F95" w:rsidRDefault="00371360" w:rsidP="00C4343D">
            <w:pPr>
              <w:tabs>
                <w:tab w:val="decimal" w:pos="510"/>
              </w:tabs>
              <w:ind w:left="180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10F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10F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Pr="00F10F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474634" w:rsidRPr="00F10F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8E7F7A" w:rsidRPr="00F10F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262" w:type="dxa"/>
          </w:tcPr>
          <w:p w14:paraId="40E55DFA" w14:textId="77777777" w:rsidR="00371360" w:rsidRPr="00F10F95" w:rsidRDefault="00371360" w:rsidP="00C2434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3A5307D4" w14:textId="77777777" w:rsidR="00371360" w:rsidRPr="00F10F95" w:rsidRDefault="00371360" w:rsidP="00C2434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6" w:type="dxa"/>
          </w:tcPr>
          <w:p w14:paraId="1E6018D9" w14:textId="77777777" w:rsidR="00371360" w:rsidRPr="00F10F95" w:rsidRDefault="00371360" w:rsidP="00C2434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7A60596" w14:textId="77777777" w:rsidR="00371360" w:rsidRPr="00F10F95" w:rsidRDefault="00371360" w:rsidP="00C24346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73133A4" w14:textId="77777777" w:rsidR="00371360" w:rsidRPr="00F10F95" w:rsidRDefault="00371360" w:rsidP="00C2434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59706D9" w14:textId="77777777" w:rsidR="00371360" w:rsidRPr="00F10F95" w:rsidRDefault="00371360" w:rsidP="00C24346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DEE9EBA" w14:textId="77777777" w:rsidR="00371360" w:rsidRPr="00F10F95" w:rsidRDefault="00371360" w:rsidP="005D461A">
            <w:pPr>
              <w:pStyle w:val="acctfourfigures"/>
              <w:tabs>
                <w:tab w:val="decimal" w:pos="630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64C34FC" w14:textId="77777777" w:rsidR="00371360" w:rsidRPr="00F10F95" w:rsidRDefault="00371360" w:rsidP="00C24346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499ABA5" w14:textId="77777777" w:rsidR="00371360" w:rsidRPr="00F10F95" w:rsidRDefault="00371360" w:rsidP="00C2434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371360" w:rsidRPr="009A57B8" w14:paraId="7FEB59AF" w14:textId="77777777" w:rsidTr="00611C8D">
        <w:trPr>
          <w:cantSplit/>
        </w:trPr>
        <w:tc>
          <w:tcPr>
            <w:tcW w:w="3330" w:type="dxa"/>
            <w:hideMark/>
          </w:tcPr>
          <w:p w14:paraId="11E264D0" w14:textId="74412775" w:rsidR="00371360" w:rsidRPr="00F10F95" w:rsidRDefault="00371360" w:rsidP="00C4343D">
            <w:pPr>
              <w:tabs>
                <w:tab w:val="decimal" w:pos="510"/>
              </w:tabs>
              <w:ind w:left="180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10F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262" w:type="dxa"/>
          </w:tcPr>
          <w:p w14:paraId="354236EF" w14:textId="77777777" w:rsidR="00371360" w:rsidRPr="00F10F95" w:rsidRDefault="00371360" w:rsidP="00C2434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48425194" w14:textId="77777777" w:rsidR="00371360" w:rsidRPr="00F10F95" w:rsidRDefault="00371360" w:rsidP="00C2434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6" w:type="dxa"/>
          </w:tcPr>
          <w:p w14:paraId="3340840A" w14:textId="77777777" w:rsidR="00371360" w:rsidRPr="00F10F95" w:rsidRDefault="00371360" w:rsidP="00C2434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D165557" w14:textId="77777777" w:rsidR="00371360" w:rsidRPr="00F10F95" w:rsidRDefault="00371360" w:rsidP="00C24346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CD4BF0C" w14:textId="77777777" w:rsidR="00371360" w:rsidRPr="00F10F95" w:rsidRDefault="00371360" w:rsidP="00C2434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8B22466" w14:textId="77777777" w:rsidR="00371360" w:rsidRPr="00F10F95" w:rsidRDefault="00371360" w:rsidP="00C24346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52B2C68" w14:textId="77777777" w:rsidR="00371360" w:rsidRPr="00F10F95" w:rsidRDefault="00371360" w:rsidP="005D461A">
            <w:pPr>
              <w:pStyle w:val="acctfourfigures"/>
              <w:tabs>
                <w:tab w:val="decimal" w:pos="630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45352F9" w14:textId="77777777" w:rsidR="00371360" w:rsidRPr="00F10F95" w:rsidRDefault="00371360" w:rsidP="00C24346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BA2CEFC" w14:textId="77777777" w:rsidR="00371360" w:rsidRPr="00F10F95" w:rsidRDefault="00371360" w:rsidP="00C2434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543CA2" w:rsidRPr="009A57B8" w14:paraId="36E27557" w14:textId="77777777" w:rsidTr="0059286A">
        <w:trPr>
          <w:cantSplit/>
        </w:trPr>
        <w:tc>
          <w:tcPr>
            <w:tcW w:w="3330" w:type="dxa"/>
            <w:vAlign w:val="bottom"/>
          </w:tcPr>
          <w:p w14:paraId="4D0740DA" w14:textId="6CF24138" w:rsidR="00543CA2" w:rsidRPr="00F10F95" w:rsidRDefault="00543CA2" w:rsidP="00C4343D">
            <w:pPr>
              <w:tabs>
                <w:tab w:val="decimal" w:pos="510"/>
              </w:tabs>
              <w:ind w:left="180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10F95">
              <w:rPr>
                <w:rFonts w:asciiTheme="majorBidi" w:eastAsia="AngsanaNew" w:hAnsiTheme="majorBidi" w:cstheme="majorBidi"/>
                <w:sz w:val="30"/>
                <w:szCs w:val="30"/>
                <w:cs/>
              </w:rPr>
              <w:t>ตราสารทุนถือไว้เพื่อค้า</w:t>
            </w:r>
          </w:p>
        </w:tc>
        <w:tc>
          <w:tcPr>
            <w:tcW w:w="1262" w:type="dxa"/>
          </w:tcPr>
          <w:p w14:paraId="2A4FD31F" w14:textId="24BCE839" w:rsidR="00543CA2" w:rsidRPr="00F10F95" w:rsidRDefault="00543CA2" w:rsidP="00F13FF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10F95">
              <w:rPr>
                <w:rFonts w:asciiTheme="majorBidi" w:hAnsiTheme="majorBidi" w:cstheme="majorBidi"/>
                <w:sz w:val="30"/>
                <w:szCs w:val="30"/>
              </w:rPr>
              <w:t>223</w:t>
            </w:r>
          </w:p>
        </w:tc>
        <w:tc>
          <w:tcPr>
            <w:tcW w:w="182" w:type="dxa"/>
          </w:tcPr>
          <w:p w14:paraId="536323A1" w14:textId="77777777" w:rsidR="00543CA2" w:rsidRPr="00F10F95" w:rsidRDefault="00543CA2" w:rsidP="00543CA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6" w:type="dxa"/>
          </w:tcPr>
          <w:p w14:paraId="1D5AA963" w14:textId="7E259551" w:rsidR="00543CA2" w:rsidRPr="00F10F95" w:rsidRDefault="00543CA2" w:rsidP="00D12EE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10F95">
              <w:rPr>
                <w:rFonts w:asciiTheme="majorBidi" w:hAnsiTheme="majorBidi" w:cstheme="majorBidi"/>
                <w:sz w:val="30"/>
                <w:szCs w:val="30"/>
              </w:rPr>
              <w:t>223</w:t>
            </w:r>
          </w:p>
        </w:tc>
        <w:tc>
          <w:tcPr>
            <w:tcW w:w="180" w:type="dxa"/>
          </w:tcPr>
          <w:p w14:paraId="3A2102E6" w14:textId="77777777" w:rsidR="00543CA2" w:rsidRPr="00F10F95" w:rsidRDefault="00543CA2" w:rsidP="00543CA2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1F78F36B" w14:textId="02DE30A0" w:rsidR="00543CA2" w:rsidRPr="00F10F95" w:rsidRDefault="00543CA2" w:rsidP="005D461A">
            <w:pPr>
              <w:pStyle w:val="acctfourfigures"/>
              <w:tabs>
                <w:tab w:val="clear" w:pos="765"/>
                <w:tab w:val="decimal" w:pos="641"/>
                <w:tab w:val="decimal" w:pos="82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10F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E1F1CBE" w14:textId="77777777" w:rsidR="00543CA2" w:rsidRPr="00F10F95" w:rsidRDefault="00543CA2" w:rsidP="00543CA2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A9EB32A" w14:textId="20FC28B1" w:rsidR="00543CA2" w:rsidRPr="00F10F95" w:rsidRDefault="00543CA2" w:rsidP="00B1447D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0F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54C1BC4" w14:textId="77777777" w:rsidR="00543CA2" w:rsidRPr="00F10F95" w:rsidRDefault="00543CA2" w:rsidP="00543CA2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53D1E8F2" w14:textId="04B1DB7C" w:rsidR="00543CA2" w:rsidRPr="00F10F95" w:rsidRDefault="00543CA2" w:rsidP="00D12EE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10F95">
              <w:rPr>
                <w:rFonts w:asciiTheme="majorBidi" w:hAnsiTheme="majorBidi" w:cstheme="majorBidi"/>
                <w:sz w:val="30"/>
                <w:szCs w:val="30"/>
              </w:rPr>
              <w:t>223</w:t>
            </w:r>
          </w:p>
        </w:tc>
      </w:tr>
    </w:tbl>
    <w:p w14:paraId="3565CC40" w14:textId="77777777" w:rsidR="00F10F95" w:rsidRDefault="00F10F95">
      <w:r>
        <w:br w:type="page"/>
      </w:r>
    </w:p>
    <w:p w14:paraId="66842F74" w14:textId="157605E4" w:rsidR="00804175" w:rsidRDefault="00804175" w:rsidP="00BA04A1">
      <w:pPr>
        <w:pStyle w:val="Heading1"/>
        <w:keepLines/>
        <w:numPr>
          <w:ilvl w:val="0"/>
          <w:numId w:val="10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AF4489">
        <w:rPr>
          <w:rFonts w:ascii="Angsana New" w:hAnsi="Angsana New" w:cs="Angsana New"/>
          <w:sz w:val="30"/>
          <w:szCs w:val="30"/>
          <w:u w:val="none"/>
          <w:cs/>
          <w:lang w:val="th-TH"/>
        </w:rPr>
        <w:lastRenderedPageBreak/>
        <w:t>ภาระผูกพันกับบุคคลหรือกิจการที่ไม่เกี่ยวข้องกัน</w:t>
      </w:r>
      <w:r w:rsidR="004B34A7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 xml:space="preserve"> </w:t>
      </w:r>
    </w:p>
    <w:p w14:paraId="5E02DC66" w14:textId="77777777" w:rsidR="005C1A8A" w:rsidRPr="00A54F47" w:rsidRDefault="005C1A8A" w:rsidP="007A0CB3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sz w:val="20"/>
          <w:lang w:val="en-US" w:bidi="th-TH"/>
        </w:rPr>
      </w:pPr>
    </w:p>
    <w:tbl>
      <w:tblPr>
        <w:tblW w:w="91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455"/>
        <w:gridCol w:w="1699"/>
      </w:tblGrid>
      <w:tr w:rsidR="004E5A1F" w:rsidRPr="00F10F95" w14:paraId="1884D884" w14:textId="77777777" w:rsidTr="00A54F47">
        <w:trPr>
          <w:trHeight w:val="53"/>
          <w:tblHeader/>
        </w:trPr>
        <w:tc>
          <w:tcPr>
            <w:tcW w:w="4072" w:type="pct"/>
            <w:vAlign w:val="bottom"/>
          </w:tcPr>
          <w:p w14:paraId="4F0EC937" w14:textId="33EACAAE" w:rsidR="004E5A1F" w:rsidRPr="00F10F95" w:rsidRDefault="004E5A1F" w:rsidP="00341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F10F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10F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341FD5" w:rsidRPr="00F10F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F10F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ายน </w:t>
            </w:r>
            <w:r w:rsidRPr="00F10F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928" w:type="pct"/>
            <w:vAlign w:val="bottom"/>
          </w:tcPr>
          <w:p w14:paraId="3CE041CF" w14:textId="7A532029" w:rsidR="004E5A1F" w:rsidRPr="00F10F95" w:rsidRDefault="004E5A1F" w:rsidP="00526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0F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F10F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4E5A1F" w:rsidRPr="00F10F95" w14:paraId="40A6F109" w14:textId="6303BA45" w:rsidTr="004E5A1F">
        <w:trPr>
          <w:tblHeader/>
        </w:trPr>
        <w:tc>
          <w:tcPr>
            <w:tcW w:w="4072" w:type="pct"/>
          </w:tcPr>
          <w:p w14:paraId="692671D5" w14:textId="62EE6C46" w:rsidR="004E5A1F" w:rsidRPr="00F10F95" w:rsidRDefault="004E5A1F" w:rsidP="00341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 w:hanging="2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8" w:type="pct"/>
          </w:tcPr>
          <w:p w14:paraId="210DD0C5" w14:textId="2A0ED808" w:rsidR="004E5A1F" w:rsidRPr="00F10F95" w:rsidRDefault="004E5A1F" w:rsidP="004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10F9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E5A1F" w:rsidRPr="00F10F95" w14:paraId="5938BD3B" w14:textId="77777777" w:rsidTr="004E5A1F">
        <w:tc>
          <w:tcPr>
            <w:tcW w:w="4072" w:type="pct"/>
          </w:tcPr>
          <w:p w14:paraId="60FE7E7B" w14:textId="5152DB04" w:rsidR="004E5A1F" w:rsidRPr="00F10F95" w:rsidRDefault="004E5A1F" w:rsidP="00341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 w:hanging="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0F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928" w:type="pct"/>
          </w:tcPr>
          <w:p w14:paraId="1E472F6B" w14:textId="77777777" w:rsidR="004E5A1F" w:rsidRPr="00F10F95" w:rsidRDefault="004E5A1F" w:rsidP="004E5A1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5A1F" w:rsidRPr="00F10F95" w14:paraId="541096F9" w14:textId="77777777" w:rsidTr="004E5A1F">
        <w:tc>
          <w:tcPr>
            <w:tcW w:w="4072" w:type="pct"/>
          </w:tcPr>
          <w:p w14:paraId="45D8823D" w14:textId="43D2207D" w:rsidR="004E5A1F" w:rsidRPr="00F10F95" w:rsidRDefault="004E5A1F" w:rsidP="00341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 w:hanging="24"/>
              <w:rPr>
                <w:rFonts w:asciiTheme="majorBidi" w:hAnsiTheme="majorBidi" w:cstheme="majorBidi"/>
                <w:sz w:val="30"/>
                <w:szCs w:val="30"/>
              </w:rPr>
            </w:pPr>
            <w:r w:rsidRPr="00F10F9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928" w:type="pct"/>
          </w:tcPr>
          <w:p w14:paraId="581D1317" w14:textId="462B5D1F" w:rsidR="004E5A1F" w:rsidRPr="00F10F95" w:rsidRDefault="004E5A1F" w:rsidP="004E5A1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1593B" w:rsidRPr="00F10F95" w14:paraId="4FCF47A3" w14:textId="77777777" w:rsidTr="004E5A1F">
        <w:tc>
          <w:tcPr>
            <w:tcW w:w="4072" w:type="pct"/>
          </w:tcPr>
          <w:p w14:paraId="3D88F0B2" w14:textId="5DFC27C8" w:rsidR="00E1593B" w:rsidRPr="00F10F95" w:rsidRDefault="00E1593B" w:rsidP="00341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 w:hanging="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0F95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928" w:type="pct"/>
          </w:tcPr>
          <w:p w14:paraId="4986B4B4" w14:textId="2D8F0F41" w:rsidR="00E1593B" w:rsidRPr="00F10F95" w:rsidRDefault="00E1593B" w:rsidP="00341FD5">
            <w:pPr>
              <w:pStyle w:val="acctfourfigures"/>
              <w:tabs>
                <w:tab w:val="clear" w:pos="765"/>
                <w:tab w:val="decimal" w:pos="1436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10F9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</w:t>
            </w:r>
          </w:p>
        </w:tc>
      </w:tr>
      <w:tr w:rsidR="004E5A1F" w:rsidRPr="00F10F95" w14:paraId="67B0BA7E" w14:textId="77777777" w:rsidTr="004E5A1F">
        <w:tc>
          <w:tcPr>
            <w:tcW w:w="4072" w:type="pct"/>
          </w:tcPr>
          <w:p w14:paraId="133818A3" w14:textId="17596DE6" w:rsidR="004E5A1F" w:rsidRPr="00F10F95" w:rsidRDefault="004E5A1F" w:rsidP="00341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 w:hanging="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0F95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928" w:type="pct"/>
          </w:tcPr>
          <w:p w14:paraId="62BC35A3" w14:textId="73A1A3ED" w:rsidR="004E5A1F" w:rsidRPr="00F10F95" w:rsidRDefault="00F10F95" w:rsidP="00341FD5">
            <w:pPr>
              <w:pStyle w:val="acctfourfigures"/>
              <w:tabs>
                <w:tab w:val="clear" w:pos="765"/>
                <w:tab w:val="decimal" w:pos="1436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1,604</w:t>
            </w:r>
          </w:p>
        </w:tc>
      </w:tr>
      <w:tr w:rsidR="00E1593B" w:rsidRPr="00F10F95" w14:paraId="110BC807" w14:textId="77777777" w:rsidTr="004E5A1F">
        <w:tc>
          <w:tcPr>
            <w:tcW w:w="4072" w:type="pct"/>
          </w:tcPr>
          <w:p w14:paraId="4B199484" w14:textId="5F725D3D" w:rsidR="00E1593B" w:rsidRPr="00F10F95" w:rsidRDefault="00E1593B" w:rsidP="00341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 w:hanging="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0F95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928" w:type="pct"/>
          </w:tcPr>
          <w:p w14:paraId="2F6356F5" w14:textId="416FDB9B" w:rsidR="00E1593B" w:rsidRPr="00F10F95" w:rsidRDefault="00E1593B" w:rsidP="00341FD5">
            <w:pPr>
              <w:pStyle w:val="acctfourfigures"/>
              <w:tabs>
                <w:tab w:val="clear" w:pos="765"/>
                <w:tab w:val="decimal" w:pos="1436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 w:rsidRPr="00F10F95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</w:tr>
      <w:tr w:rsidR="00E1593B" w:rsidRPr="00F10F95" w14:paraId="5F8534E3" w14:textId="77777777" w:rsidTr="004E5A1F">
        <w:tc>
          <w:tcPr>
            <w:tcW w:w="4072" w:type="pct"/>
          </w:tcPr>
          <w:p w14:paraId="40147E26" w14:textId="00CE465D" w:rsidR="00E1593B" w:rsidRPr="00F10F95" w:rsidRDefault="00E1593B" w:rsidP="00341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 w:hanging="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0F95">
              <w:rPr>
                <w:rFonts w:asciiTheme="majorBidi" w:hAnsiTheme="majorBidi" w:cstheme="majorBidi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928" w:type="pct"/>
          </w:tcPr>
          <w:p w14:paraId="0A64947F" w14:textId="787BE7CF" w:rsidR="00E1593B" w:rsidRPr="00F10F95" w:rsidRDefault="00F10F95" w:rsidP="00341FD5">
            <w:pPr>
              <w:pStyle w:val="acctfourfigures"/>
              <w:tabs>
                <w:tab w:val="clear" w:pos="765"/>
                <w:tab w:val="decimal" w:pos="1436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690</w:t>
            </w:r>
          </w:p>
        </w:tc>
      </w:tr>
      <w:tr w:rsidR="00E1593B" w:rsidRPr="00F10F95" w14:paraId="193CAED5" w14:textId="77777777" w:rsidTr="004E5A1F">
        <w:tc>
          <w:tcPr>
            <w:tcW w:w="4072" w:type="pct"/>
          </w:tcPr>
          <w:p w14:paraId="144AC082" w14:textId="5F424401" w:rsidR="00E1593B" w:rsidRPr="00F10F95" w:rsidRDefault="00E1593B" w:rsidP="00341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 w:hanging="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0F95">
              <w:rPr>
                <w:rFonts w:asciiTheme="majorBidi" w:hAnsiTheme="majorBidi" w:cstheme="majorBidi"/>
                <w:sz w:val="30"/>
                <w:szCs w:val="30"/>
                <w:cs/>
              </w:rPr>
              <w:t>ค่าพัฒนาระบบ</w:t>
            </w:r>
          </w:p>
        </w:tc>
        <w:tc>
          <w:tcPr>
            <w:tcW w:w="928" w:type="pct"/>
            <w:tcBorders>
              <w:bottom w:val="single" w:sz="4" w:space="0" w:color="auto"/>
            </w:tcBorders>
          </w:tcPr>
          <w:p w14:paraId="318FF9A7" w14:textId="5EDFFE9A" w:rsidR="00E1593B" w:rsidRPr="00F10F95" w:rsidRDefault="00E1593B" w:rsidP="00341FD5">
            <w:pPr>
              <w:pStyle w:val="acctfourfigures"/>
              <w:tabs>
                <w:tab w:val="clear" w:pos="765"/>
                <w:tab w:val="decimal" w:pos="1436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0F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</w:t>
            </w:r>
          </w:p>
        </w:tc>
      </w:tr>
      <w:tr w:rsidR="00E1593B" w:rsidRPr="00F10F95" w14:paraId="2C99331D" w14:textId="77777777" w:rsidTr="004E5A1F">
        <w:tc>
          <w:tcPr>
            <w:tcW w:w="4072" w:type="pct"/>
          </w:tcPr>
          <w:p w14:paraId="480BF2C0" w14:textId="77777777" w:rsidR="00E1593B" w:rsidRPr="00F10F95" w:rsidRDefault="00E1593B" w:rsidP="00341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 w:hanging="2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0F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28" w:type="pct"/>
            <w:tcBorders>
              <w:top w:val="single" w:sz="4" w:space="0" w:color="auto"/>
              <w:bottom w:val="double" w:sz="4" w:space="0" w:color="auto"/>
            </w:tcBorders>
          </w:tcPr>
          <w:p w14:paraId="6786BCB0" w14:textId="50590B59" w:rsidR="00E1593B" w:rsidRPr="00F10F95" w:rsidRDefault="00F10F95" w:rsidP="00341FD5">
            <w:pPr>
              <w:pStyle w:val="acctfourfigures"/>
              <w:tabs>
                <w:tab w:val="clear" w:pos="765"/>
                <w:tab w:val="decimal" w:pos="1436"/>
              </w:tabs>
              <w:spacing w:line="240" w:lineRule="atLeast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2,444</w:t>
            </w:r>
          </w:p>
        </w:tc>
      </w:tr>
      <w:tr w:rsidR="00E1593B" w:rsidRPr="00F10F95" w14:paraId="2E7EF895" w14:textId="77777777" w:rsidTr="004E5A1F">
        <w:tc>
          <w:tcPr>
            <w:tcW w:w="4072" w:type="pct"/>
          </w:tcPr>
          <w:p w14:paraId="1A1C88C9" w14:textId="77777777" w:rsidR="00E1593B" w:rsidRPr="0033407A" w:rsidRDefault="00E1593B" w:rsidP="00341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 w:hanging="24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28" w:type="pct"/>
            <w:tcBorders>
              <w:top w:val="double" w:sz="4" w:space="0" w:color="auto"/>
            </w:tcBorders>
          </w:tcPr>
          <w:p w14:paraId="53B8583E" w14:textId="77777777" w:rsidR="00E1593B" w:rsidRPr="0033407A" w:rsidRDefault="00E1593B" w:rsidP="00341FD5">
            <w:pPr>
              <w:pStyle w:val="acctfourfigures"/>
              <w:tabs>
                <w:tab w:val="clear" w:pos="765"/>
                <w:tab w:val="decimal" w:pos="1436"/>
              </w:tabs>
              <w:spacing w:line="240" w:lineRule="atLeast"/>
              <w:ind w:right="-13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E1593B" w:rsidRPr="00F10F95" w14:paraId="795398FD" w14:textId="77777777" w:rsidTr="004E5A1F">
        <w:tc>
          <w:tcPr>
            <w:tcW w:w="4072" w:type="pct"/>
          </w:tcPr>
          <w:p w14:paraId="22F90B28" w14:textId="692A8103" w:rsidR="00E1593B" w:rsidRPr="00F10F95" w:rsidRDefault="00E1593B" w:rsidP="00341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1" w:hanging="24"/>
              <w:rPr>
                <w:rFonts w:asciiTheme="majorBidi" w:hAnsiTheme="majorBidi" w:cstheme="majorBidi"/>
                <w:sz w:val="30"/>
                <w:szCs w:val="30"/>
              </w:rPr>
            </w:pPr>
            <w:r w:rsidRPr="00F10F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จำนวนเงินขั้นต่ำที่ต้องจ่ายในอนาคตทั้งสิ้นภายใต้สัญญาเช่าดำเนินงานที่บอกเลิกไม่ได้</w:t>
            </w:r>
          </w:p>
        </w:tc>
        <w:tc>
          <w:tcPr>
            <w:tcW w:w="928" w:type="pct"/>
          </w:tcPr>
          <w:p w14:paraId="472DBFEB" w14:textId="77777777" w:rsidR="00E1593B" w:rsidRPr="00F10F95" w:rsidRDefault="00E1593B" w:rsidP="00341FD5">
            <w:pPr>
              <w:pStyle w:val="acctfourfigures"/>
              <w:tabs>
                <w:tab w:val="clear" w:pos="765"/>
                <w:tab w:val="decimal" w:pos="1436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20175" w:rsidRPr="00F10F95" w14:paraId="73334DE6" w14:textId="77777777" w:rsidTr="004E5A1F">
        <w:tc>
          <w:tcPr>
            <w:tcW w:w="4072" w:type="pct"/>
          </w:tcPr>
          <w:p w14:paraId="2FA11797" w14:textId="3BC7C5BC" w:rsidR="00520175" w:rsidRPr="00F10F95" w:rsidRDefault="00520175" w:rsidP="00520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 w:hanging="24"/>
              <w:rPr>
                <w:rFonts w:asciiTheme="majorBidi" w:hAnsiTheme="majorBidi" w:cstheme="majorBidi"/>
                <w:sz w:val="30"/>
                <w:szCs w:val="30"/>
              </w:rPr>
            </w:pPr>
            <w:r w:rsidRPr="00F10F95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928" w:type="pct"/>
          </w:tcPr>
          <w:p w14:paraId="5212C61C" w14:textId="02BC06BB" w:rsidR="00520175" w:rsidRPr="00520175" w:rsidRDefault="00520175" w:rsidP="00520175">
            <w:pPr>
              <w:pStyle w:val="acctfourfigures"/>
              <w:tabs>
                <w:tab w:val="clear" w:pos="765"/>
                <w:tab w:val="decimal" w:pos="1436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2017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4,376</w:t>
            </w:r>
          </w:p>
        </w:tc>
      </w:tr>
      <w:tr w:rsidR="00520175" w:rsidRPr="00F10F95" w14:paraId="671C9ED5" w14:textId="77777777" w:rsidTr="004E5A1F">
        <w:tc>
          <w:tcPr>
            <w:tcW w:w="4072" w:type="pct"/>
          </w:tcPr>
          <w:p w14:paraId="04090A60" w14:textId="7492C921" w:rsidR="00520175" w:rsidRPr="00F10F95" w:rsidRDefault="00520175" w:rsidP="00520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 w:hanging="24"/>
              <w:rPr>
                <w:rFonts w:asciiTheme="majorBidi" w:hAnsiTheme="majorBidi" w:cstheme="majorBidi"/>
                <w:sz w:val="30"/>
                <w:szCs w:val="30"/>
              </w:rPr>
            </w:pPr>
            <w:r w:rsidRPr="00F10F95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928" w:type="pct"/>
          </w:tcPr>
          <w:p w14:paraId="69DFAA1D" w14:textId="72C5EBD4" w:rsidR="00520175" w:rsidRPr="00520175" w:rsidRDefault="00520175" w:rsidP="00520175">
            <w:pPr>
              <w:pStyle w:val="acctfourfigures"/>
              <w:tabs>
                <w:tab w:val="clear" w:pos="765"/>
                <w:tab w:val="decimal" w:pos="1436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2017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11,459</w:t>
            </w:r>
          </w:p>
        </w:tc>
      </w:tr>
      <w:tr w:rsidR="00520175" w:rsidRPr="00F10F95" w14:paraId="4FC2F697" w14:textId="77777777" w:rsidTr="004E5A1F">
        <w:tc>
          <w:tcPr>
            <w:tcW w:w="4072" w:type="pct"/>
          </w:tcPr>
          <w:p w14:paraId="6FEFBFDA" w14:textId="6A492845" w:rsidR="00520175" w:rsidRPr="00F10F95" w:rsidRDefault="00520175" w:rsidP="00520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 w:hanging="24"/>
              <w:rPr>
                <w:rFonts w:asciiTheme="majorBidi" w:hAnsiTheme="majorBidi" w:cstheme="majorBidi"/>
                <w:sz w:val="30"/>
                <w:szCs w:val="30"/>
              </w:rPr>
            </w:pPr>
            <w:r w:rsidRPr="00F10F95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928" w:type="pct"/>
            <w:tcBorders>
              <w:bottom w:val="single" w:sz="4" w:space="0" w:color="auto"/>
            </w:tcBorders>
          </w:tcPr>
          <w:p w14:paraId="5BA00BD9" w14:textId="2CE90536" w:rsidR="00520175" w:rsidRPr="00F10F95" w:rsidRDefault="00520175" w:rsidP="00520175">
            <w:pPr>
              <w:pStyle w:val="acctfourfigures"/>
              <w:tabs>
                <w:tab w:val="clear" w:pos="765"/>
                <w:tab w:val="decimal" w:pos="1436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2017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24,467</w:t>
            </w:r>
          </w:p>
        </w:tc>
      </w:tr>
      <w:tr w:rsidR="00520175" w:rsidRPr="00F10F95" w14:paraId="1BD09593" w14:textId="77777777" w:rsidTr="004E5A1F">
        <w:tc>
          <w:tcPr>
            <w:tcW w:w="4072" w:type="pct"/>
          </w:tcPr>
          <w:p w14:paraId="2EE1DF52" w14:textId="5E5EF774" w:rsidR="00520175" w:rsidRPr="00F10F95" w:rsidRDefault="00520175" w:rsidP="00520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 w:hanging="2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0F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28" w:type="pct"/>
            <w:tcBorders>
              <w:top w:val="single" w:sz="4" w:space="0" w:color="auto"/>
              <w:bottom w:val="double" w:sz="4" w:space="0" w:color="auto"/>
            </w:tcBorders>
          </w:tcPr>
          <w:p w14:paraId="2A4107AF" w14:textId="1303813E" w:rsidR="00520175" w:rsidRPr="00520175" w:rsidRDefault="00520175" w:rsidP="00520175">
            <w:pPr>
              <w:pStyle w:val="acctfourfigures"/>
              <w:tabs>
                <w:tab w:val="clear" w:pos="765"/>
                <w:tab w:val="decimal" w:pos="1436"/>
              </w:tabs>
              <w:spacing w:line="240" w:lineRule="atLeast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2017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40,302</w:t>
            </w:r>
          </w:p>
        </w:tc>
      </w:tr>
      <w:tr w:rsidR="00E1593B" w:rsidRPr="00F10F95" w14:paraId="1B0424EC" w14:textId="77777777" w:rsidTr="004E5A1F">
        <w:tc>
          <w:tcPr>
            <w:tcW w:w="4072" w:type="pct"/>
          </w:tcPr>
          <w:p w14:paraId="1B7E8945" w14:textId="77777777" w:rsidR="00E1593B" w:rsidRPr="0033407A" w:rsidRDefault="00E1593B" w:rsidP="00341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 w:hanging="24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28" w:type="pct"/>
            <w:tcBorders>
              <w:top w:val="double" w:sz="4" w:space="0" w:color="auto"/>
            </w:tcBorders>
          </w:tcPr>
          <w:p w14:paraId="6064EDD0" w14:textId="77777777" w:rsidR="00E1593B" w:rsidRPr="00520175" w:rsidRDefault="00E1593B" w:rsidP="00341FD5">
            <w:pPr>
              <w:pStyle w:val="acctfourfigures"/>
              <w:tabs>
                <w:tab w:val="clear" w:pos="765"/>
                <w:tab w:val="decimal" w:pos="1436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1593B" w:rsidRPr="00F10F95" w14:paraId="510201CA" w14:textId="77777777" w:rsidTr="004E5A1F">
        <w:tc>
          <w:tcPr>
            <w:tcW w:w="4072" w:type="pct"/>
          </w:tcPr>
          <w:p w14:paraId="61DDA8A6" w14:textId="536BE45E" w:rsidR="00E1593B" w:rsidRPr="00F10F95" w:rsidRDefault="00E1593B" w:rsidP="00341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 w:hanging="24"/>
              <w:rPr>
                <w:rFonts w:asciiTheme="majorBidi" w:hAnsiTheme="majorBidi" w:cstheme="majorBidi"/>
                <w:sz w:val="30"/>
                <w:szCs w:val="30"/>
              </w:rPr>
            </w:pPr>
            <w:r w:rsidRPr="00F10F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928" w:type="pct"/>
          </w:tcPr>
          <w:p w14:paraId="0F9BC957" w14:textId="77777777" w:rsidR="00E1593B" w:rsidRPr="00F10F95" w:rsidRDefault="00E1593B" w:rsidP="00341FD5">
            <w:pPr>
              <w:pStyle w:val="acctfourfigures"/>
              <w:tabs>
                <w:tab w:val="clear" w:pos="765"/>
                <w:tab w:val="decimal" w:pos="1436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593B" w:rsidRPr="00F10F95" w14:paraId="7C8F25BB" w14:textId="77777777" w:rsidTr="004E5A1F">
        <w:tc>
          <w:tcPr>
            <w:tcW w:w="4072" w:type="pct"/>
          </w:tcPr>
          <w:p w14:paraId="7DA208ED" w14:textId="7C8580B9" w:rsidR="00E1593B" w:rsidRPr="00F10F95" w:rsidRDefault="00E1593B" w:rsidP="00341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 w:hanging="24"/>
              <w:rPr>
                <w:rFonts w:asciiTheme="majorBidi" w:hAnsiTheme="majorBidi" w:cstheme="majorBidi"/>
                <w:sz w:val="30"/>
                <w:szCs w:val="30"/>
              </w:rPr>
            </w:pPr>
            <w:r w:rsidRPr="00F10F95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เลตเตอร์ออฟเครดิตสำหรับซื้อสินค้าและวัสดุที่ยังไม่ได้ใช้</w:t>
            </w:r>
          </w:p>
        </w:tc>
        <w:tc>
          <w:tcPr>
            <w:tcW w:w="928" w:type="pct"/>
            <w:vAlign w:val="bottom"/>
          </w:tcPr>
          <w:p w14:paraId="4C3D73DE" w14:textId="5C680F10" w:rsidR="00E1593B" w:rsidRPr="00F10F95" w:rsidRDefault="00F10F95" w:rsidP="00341FD5">
            <w:pPr>
              <w:pStyle w:val="acctfourfigures"/>
              <w:tabs>
                <w:tab w:val="clear" w:pos="765"/>
                <w:tab w:val="decimal" w:pos="1436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2,013</w:t>
            </w:r>
          </w:p>
        </w:tc>
      </w:tr>
      <w:tr w:rsidR="00E1593B" w:rsidRPr="00F10F95" w14:paraId="7E6E0ADB" w14:textId="77777777" w:rsidTr="004E5A1F">
        <w:tc>
          <w:tcPr>
            <w:tcW w:w="4072" w:type="pct"/>
          </w:tcPr>
          <w:p w14:paraId="06B5E28C" w14:textId="67372D48" w:rsidR="00E1593B" w:rsidRPr="00F10F95" w:rsidRDefault="00E1593B" w:rsidP="00341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 w:hanging="2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0F95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928" w:type="pct"/>
            <w:vAlign w:val="bottom"/>
          </w:tcPr>
          <w:p w14:paraId="06372017" w14:textId="6E9ED602" w:rsidR="00E1593B" w:rsidRPr="00F10F95" w:rsidRDefault="00F10F95" w:rsidP="00341FD5">
            <w:pPr>
              <w:pStyle w:val="acctfourfigures"/>
              <w:tabs>
                <w:tab w:val="clear" w:pos="765"/>
                <w:tab w:val="decimal" w:pos="1436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</w:tr>
      <w:tr w:rsidR="00E1593B" w:rsidRPr="00F10F95" w14:paraId="1280E494" w14:textId="77777777" w:rsidTr="004E5A1F">
        <w:tc>
          <w:tcPr>
            <w:tcW w:w="4072" w:type="pct"/>
          </w:tcPr>
          <w:p w14:paraId="7B516740" w14:textId="21D9CFEE" w:rsidR="00E1593B" w:rsidRPr="00F10F95" w:rsidRDefault="00E1593B" w:rsidP="00341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 w:hanging="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0F95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928" w:type="pct"/>
          </w:tcPr>
          <w:p w14:paraId="7CF307D8" w14:textId="5901F300" w:rsidR="00E1593B" w:rsidRPr="00F10F95" w:rsidRDefault="00F10F95" w:rsidP="00341FD5">
            <w:pPr>
              <w:pStyle w:val="acctfourfigures"/>
              <w:tabs>
                <w:tab w:val="clear" w:pos="765"/>
                <w:tab w:val="decimal" w:pos="1436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2,037</w:t>
            </w:r>
          </w:p>
        </w:tc>
      </w:tr>
      <w:tr w:rsidR="00E1593B" w:rsidRPr="00F10F95" w14:paraId="608C7F08" w14:textId="77777777" w:rsidTr="004E5A1F">
        <w:tc>
          <w:tcPr>
            <w:tcW w:w="4072" w:type="pct"/>
          </w:tcPr>
          <w:p w14:paraId="3BD5E052" w14:textId="08F252D1" w:rsidR="00E1593B" w:rsidRPr="00F10F95" w:rsidRDefault="00E1593B" w:rsidP="00341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 w:hanging="2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0F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2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0B7B3D" w14:textId="41DDEDA3" w:rsidR="00E1593B" w:rsidRPr="00F10F95" w:rsidRDefault="00F10F95" w:rsidP="00341FD5">
            <w:pPr>
              <w:pStyle w:val="acctfourfigures"/>
              <w:tabs>
                <w:tab w:val="clear" w:pos="765"/>
                <w:tab w:val="decimal" w:pos="1436"/>
              </w:tabs>
              <w:spacing w:line="240" w:lineRule="atLeast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4,069</w:t>
            </w:r>
          </w:p>
        </w:tc>
      </w:tr>
    </w:tbl>
    <w:p w14:paraId="52F34669" w14:textId="70D83A30" w:rsidR="00804175" w:rsidRPr="00F10F95" w:rsidRDefault="00804175" w:rsidP="00ED72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Theme="majorBidi" w:hAnsiTheme="majorBidi" w:cstheme="majorBidi"/>
          <w:sz w:val="30"/>
          <w:szCs w:val="30"/>
        </w:rPr>
      </w:pPr>
    </w:p>
    <w:p w14:paraId="323D26A5" w14:textId="6F004E4C" w:rsidR="00597E4E" w:rsidRPr="00F10F95" w:rsidRDefault="00597E4E" w:rsidP="00ED72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Theme="majorBidi" w:hAnsiTheme="majorBidi" w:cstheme="majorBidi"/>
          <w:sz w:val="30"/>
          <w:szCs w:val="30"/>
        </w:rPr>
      </w:pPr>
    </w:p>
    <w:p w14:paraId="79C8A8F3" w14:textId="22066F7C" w:rsidR="00597E4E" w:rsidRDefault="00597E4E" w:rsidP="00ED72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 w:cs="Angsana New"/>
          <w:sz w:val="22"/>
          <w:szCs w:val="22"/>
        </w:rPr>
      </w:pPr>
    </w:p>
    <w:p w14:paraId="6BEFAF9A" w14:textId="653092B1" w:rsidR="00597E4E" w:rsidRDefault="00597E4E" w:rsidP="00ED72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 w:cs="Angsana New"/>
          <w:sz w:val="22"/>
          <w:szCs w:val="22"/>
        </w:rPr>
      </w:pPr>
    </w:p>
    <w:p w14:paraId="137871EF" w14:textId="0EB7AB4E" w:rsidR="00597E4E" w:rsidRDefault="00597E4E" w:rsidP="00ED72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 w:cs="Angsana New"/>
          <w:sz w:val="22"/>
          <w:szCs w:val="22"/>
        </w:rPr>
      </w:pPr>
    </w:p>
    <w:p w14:paraId="37337BC5" w14:textId="4D200364" w:rsidR="00597E4E" w:rsidRDefault="00597E4E" w:rsidP="00ED72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 w:cs="Angsana New"/>
          <w:sz w:val="22"/>
          <w:szCs w:val="22"/>
        </w:rPr>
      </w:pPr>
    </w:p>
    <w:p w14:paraId="602EF076" w14:textId="03CBD69B" w:rsidR="00597E4E" w:rsidRDefault="00597E4E" w:rsidP="00ED72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 w:cs="Angsana New"/>
          <w:sz w:val="22"/>
          <w:szCs w:val="22"/>
        </w:rPr>
      </w:pPr>
    </w:p>
    <w:p w14:paraId="3DF4B5D3" w14:textId="6FF03E5C" w:rsidR="00597E4E" w:rsidRDefault="00597E4E" w:rsidP="00ED72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 w:cs="Angsana New"/>
          <w:sz w:val="22"/>
          <w:szCs w:val="22"/>
        </w:rPr>
      </w:pPr>
    </w:p>
    <w:p w14:paraId="6E954009" w14:textId="77777777" w:rsidR="00597E4E" w:rsidRPr="00480A37" w:rsidRDefault="00597E4E" w:rsidP="00ED72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 w:cs="Angsana New"/>
          <w:sz w:val="22"/>
          <w:szCs w:val="22"/>
        </w:rPr>
      </w:pPr>
    </w:p>
    <w:p w14:paraId="59E0FF56" w14:textId="7A05F084" w:rsidR="00804175" w:rsidRDefault="00DA2502" w:rsidP="006B1D80">
      <w:pPr>
        <w:pStyle w:val="Heading1"/>
        <w:keepLines/>
        <w:numPr>
          <w:ilvl w:val="0"/>
          <w:numId w:val="10"/>
        </w:numPr>
        <w:shd w:val="clear" w:color="auto" w:fill="auto"/>
        <w:ind w:left="45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DA2502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lastRenderedPageBreak/>
        <w:t>หนี้สินที่อาจเกิดขึ้น</w:t>
      </w:r>
    </w:p>
    <w:p w14:paraId="53B87022" w14:textId="3931AB63" w:rsidR="00DA2502" w:rsidRPr="00DA2502" w:rsidRDefault="00DA2502" w:rsidP="00DA2502">
      <w:pPr>
        <w:rPr>
          <w:rFonts w:cstheme="minorBidi"/>
          <w:sz w:val="20"/>
          <w:szCs w:val="20"/>
          <w:cs/>
          <w:lang w:val="th-TH"/>
        </w:rPr>
      </w:pPr>
      <w:r>
        <w:rPr>
          <w:rFonts w:cstheme="minorBidi"/>
          <w:cs/>
          <w:lang w:val="th-TH"/>
        </w:rPr>
        <w:tab/>
      </w:r>
      <w:r>
        <w:rPr>
          <w:rFonts w:cstheme="minorBidi"/>
          <w:cs/>
          <w:lang w:val="th-TH"/>
        </w:rPr>
        <w:tab/>
      </w:r>
    </w:p>
    <w:p w14:paraId="061A6099" w14:textId="1EF5413C" w:rsidR="00DA2502" w:rsidRPr="00DA2502" w:rsidRDefault="00DA2502" w:rsidP="00DA25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DA2502">
        <w:rPr>
          <w:rFonts w:asciiTheme="majorBidi" w:hAnsiTheme="majorBidi" w:cs="Angsana New" w:hint="cs"/>
          <w:i/>
          <w:iCs/>
          <w:sz w:val="30"/>
          <w:szCs w:val="30"/>
          <w:cs/>
        </w:rPr>
        <w:t>กรณีพิพาท</w:t>
      </w:r>
      <w:r w:rsidR="00ED6FCA">
        <w:rPr>
          <w:rFonts w:asciiTheme="majorBidi" w:hAnsiTheme="majorBidi" w:cs="Angsana New" w:hint="cs"/>
          <w:i/>
          <w:iCs/>
          <w:sz w:val="30"/>
          <w:szCs w:val="30"/>
          <w:cs/>
        </w:rPr>
        <w:t>เ</w:t>
      </w:r>
      <w:r w:rsidR="00ED6FCA" w:rsidRPr="00ED6FCA">
        <w:rPr>
          <w:rFonts w:asciiTheme="majorBidi" w:hAnsiTheme="majorBidi" w:cs="Angsana New" w:hint="cs"/>
          <w:i/>
          <w:iCs/>
          <w:sz w:val="30"/>
          <w:szCs w:val="30"/>
          <w:cs/>
        </w:rPr>
        <w:t>กี่ยวกับขอบเขตของที่ดินเช่า</w:t>
      </w:r>
    </w:p>
    <w:p w14:paraId="3CF871A0" w14:textId="77777777" w:rsidR="00DA2502" w:rsidRPr="00DA2502" w:rsidRDefault="00DA2502" w:rsidP="00DA25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Theme="majorBidi" w:hAnsiTheme="majorBidi" w:cs="Angsana New"/>
          <w:sz w:val="20"/>
          <w:szCs w:val="20"/>
        </w:rPr>
      </w:pPr>
    </w:p>
    <w:p w14:paraId="0BF064F7" w14:textId="7BEE8472" w:rsidR="005D5EB9" w:rsidRDefault="005D5EB9" w:rsidP="005D5EB9">
      <w:pPr>
        <w:ind w:left="45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ในระหว่างปี 2562 กลุ่มบริษัทถูกฟ้องโดยเจ้าของที่ดินแห่งหนึ่งซึ่งสัญญาเช่าสิ้นสุด เนื่องจากกรณีพิพาทเกี่ยวกับขอบเขตของแปลงที่ดิน ให้ชำระค่าเสียหายเป็นจำนวน 3</w:t>
      </w:r>
      <w:r>
        <w:rPr>
          <w:rFonts w:ascii="Angsana New" w:hAnsi="Angsana New" w:cs="Angsana New" w:hint="cs"/>
          <w:sz w:val="30"/>
          <w:szCs w:val="30"/>
        </w:rPr>
        <w:t>,</w:t>
      </w:r>
      <w:r>
        <w:rPr>
          <w:rFonts w:ascii="Angsana New" w:hAnsi="Angsana New" w:cs="Angsana New" w:hint="cs"/>
          <w:sz w:val="30"/>
          <w:szCs w:val="30"/>
          <w:cs/>
        </w:rPr>
        <w:t>815 ล้านบาท คดีดังกล่าวอยู่ระหว่างการพิจาณาของ</w:t>
      </w:r>
      <w:r w:rsidR="00CA19BF">
        <w:rPr>
          <w:rFonts w:ascii="Angsana New" w:hAnsi="Angsana New" w:cs="Angsana New"/>
          <w:sz w:val="30"/>
          <w:szCs w:val="30"/>
        </w:rPr>
        <w:t xml:space="preserve">         </w:t>
      </w:r>
      <w:r>
        <w:rPr>
          <w:rFonts w:ascii="Angsana New" w:hAnsi="Angsana New" w:cs="Angsana New" w:hint="cs"/>
          <w:sz w:val="30"/>
          <w:szCs w:val="30"/>
          <w:cs/>
        </w:rPr>
        <w:t>ศาลชั้นต้น โดยฝ่ายบริหารของกลุ่มบริษัทเชื่อว่าการเรียกร้องดังกล่าวมีแนวโน้มไม่ประสบผลสำเร็จและไม่มีความจำเป็นที่ต้องตั้งประมาณการที่จะต้องจ่ายในอนาคต</w:t>
      </w:r>
      <w:r>
        <w:rPr>
          <w:rFonts w:ascii="Angsana New" w:hAnsi="Angsana New" w:cs="Angsana New" w:hint="cs"/>
          <w:sz w:val="30"/>
          <w:szCs w:val="30"/>
        </w:rPr>
        <w:t> 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641F39C2" w14:textId="77777777" w:rsidR="00DE4E9E" w:rsidRPr="00DA2502" w:rsidRDefault="00DE4E9E" w:rsidP="00DA25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Theme="majorBidi" w:hAnsiTheme="majorBidi" w:cs="Angsana New"/>
          <w:sz w:val="20"/>
          <w:szCs w:val="20"/>
        </w:rPr>
      </w:pPr>
    </w:p>
    <w:p w14:paraId="16EEB795" w14:textId="77777777" w:rsidR="00DA2502" w:rsidRPr="00FE0C11" w:rsidRDefault="00DA2502" w:rsidP="00DA2502">
      <w:pPr>
        <w:pStyle w:val="Heading1"/>
        <w:keepLines/>
        <w:numPr>
          <w:ilvl w:val="0"/>
          <w:numId w:val="10"/>
        </w:numPr>
        <w:shd w:val="clear" w:color="auto" w:fill="auto"/>
        <w:ind w:left="450" w:right="-45"/>
        <w:jc w:val="thaiDistribute"/>
        <w:rPr>
          <w:rFonts w:ascii="Angsana New" w:hAnsi="Angsana New" w:cs="Angsana New"/>
          <w:sz w:val="30"/>
          <w:szCs w:val="30"/>
          <w:u w:val="none"/>
          <w:cs/>
        </w:rPr>
      </w:pPr>
      <w:r w:rsidRPr="00FE0C11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เหตุการณ์ภายหลังรอบระยะเวลารายงาน </w:t>
      </w:r>
    </w:p>
    <w:p w14:paraId="6F186BDC" w14:textId="77777777" w:rsidR="00DA2502" w:rsidRPr="00DA2502" w:rsidRDefault="00DA2502" w:rsidP="00DA2502">
      <w:pPr>
        <w:rPr>
          <w:rFonts w:cstheme="minorBidi"/>
          <w:sz w:val="20"/>
          <w:szCs w:val="20"/>
        </w:rPr>
      </w:pPr>
    </w:p>
    <w:p w14:paraId="2526A1A0" w14:textId="02EBD233" w:rsidR="00F10F95" w:rsidRDefault="006B46BA" w:rsidP="008157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rPr>
          <w:rFonts w:asciiTheme="majorBidi" w:hAnsiTheme="majorBidi" w:cs="Angsana New"/>
          <w:sz w:val="30"/>
          <w:szCs w:val="30"/>
          <w:cs/>
        </w:rPr>
      </w:pPr>
      <w:r w:rsidRPr="006B46BA">
        <w:rPr>
          <w:rFonts w:asciiTheme="majorBidi" w:hAnsiTheme="majorBidi" w:cs="Angsana New" w:hint="cs"/>
          <w:sz w:val="30"/>
          <w:szCs w:val="30"/>
          <w:cs/>
        </w:rPr>
        <w:t>ที่ประชุมคณะกรรมการบริษัท</w:t>
      </w:r>
      <w:r w:rsidR="008F0364">
        <w:rPr>
          <w:rFonts w:asciiTheme="majorBidi" w:hAnsiTheme="majorBidi" w:cs="Angsana New" w:hint="cs"/>
          <w:sz w:val="30"/>
          <w:szCs w:val="30"/>
          <w:cs/>
        </w:rPr>
        <w:t>ของบริษัท</w:t>
      </w:r>
      <w:r w:rsidRPr="006B46B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B46BA">
        <w:rPr>
          <w:rFonts w:asciiTheme="majorBidi" w:hAnsiTheme="majorBidi" w:cs="Angsana New" w:hint="cs"/>
          <w:sz w:val="30"/>
          <w:szCs w:val="30"/>
          <w:cs/>
        </w:rPr>
        <w:t>ในวันที่</w:t>
      </w:r>
      <w:r w:rsidRPr="006B46B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10F95">
        <w:rPr>
          <w:rFonts w:asciiTheme="majorBidi" w:hAnsiTheme="majorBidi" w:cs="Angsana New"/>
          <w:sz w:val="30"/>
          <w:szCs w:val="30"/>
        </w:rPr>
        <w:t>14</w:t>
      </w:r>
      <w:r w:rsidRPr="006B46B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B46BA">
        <w:rPr>
          <w:rFonts w:asciiTheme="majorBidi" w:hAnsiTheme="majorBidi" w:cs="Angsana New" w:hint="cs"/>
          <w:sz w:val="30"/>
          <w:szCs w:val="30"/>
          <w:cs/>
        </w:rPr>
        <w:t>พฤศจิกายน</w:t>
      </w:r>
      <w:r w:rsidRPr="006B46BA">
        <w:rPr>
          <w:rFonts w:asciiTheme="majorBidi" w:hAnsiTheme="majorBidi" w:cs="Angsana New"/>
          <w:sz w:val="30"/>
          <w:szCs w:val="30"/>
          <w:cs/>
        </w:rPr>
        <w:t xml:space="preserve"> 256</w:t>
      </w:r>
      <w:r w:rsidR="008F0364">
        <w:rPr>
          <w:rFonts w:asciiTheme="majorBidi" w:hAnsiTheme="majorBidi" w:cs="Angsana New"/>
          <w:sz w:val="30"/>
          <w:szCs w:val="30"/>
        </w:rPr>
        <w:t xml:space="preserve">2 </w:t>
      </w:r>
      <w:r w:rsidR="008F0364">
        <w:rPr>
          <w:rFonts w:asciiTheme="majorBidi" w:hAnsiTheme="majorBidi" w:cs="Angsana New" w:hint="cs"/>
          <w:sz w:val="30"/>
          <w:szCs w:val="30"/>
          <w:cs/>
        </w:rPr>
        <w:t>อนุมัติ</w:t>
      </w:r>
      <w:r w:rsidRPr="006B46BA">
        <w:rPr>
          <w:rFonts w:asciiTheme="majorBidi" w:hAnsiTheme="majorBidi" w:cs="Angsana New" w:hint="cs"/>
          <w:sz w:val="30"/>
          <w:szCs w:val="30"/>
          <w:cs/>
        </w:rPr>
        <w:t>มติ</w:t>
      </w:r>
      <w:r w:rsidR="00F10F95">
        <w:rPr>
          <w:rFonts w:asciiTheme="majorBidi" w:hAnsiTheme="majorBidi" w:cs="Angsana New" w:hint="cs"/>
          <w:sz w:val="30"/>
          <w:szCs w:val="30"/>
          <w:cs/>
        </w:rPr>
        <w:t>ที่สำคัญดังนี้</w:t>
      </w:r>
    </w:p>
    <w:p w14:paraId="3B1947CE" w14:textId="559AD458" w:rsidR="00F10F95" w:rsidRPr="0023733C" w:rsidRDefault="00F10F95" w:rsidP="009256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rPr>
          <w:rFonts w:asciiTheme="majorBidi" w:hAnsiTheme="majorBidi" w:cs="Angsana New"/>
          <w:sz w:val="20"/>
          <w:szCs w:val="20"/>
        </w:rPr>
      </w:pPr>
    </w:p>
    <w:p w14:paraId="5E57824E" w14:textId="28A818F1" w:rsidR="001F17FD" w:rsidRDefault="001F17FD" w:rsidP="001F17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rPr>
          <w:rFonts w:asciiTheme="majorBidi" w:hAnsiTheme="majorBidi" w:cs="Angsana New"/>
          <w:i/>
          <w:iCs/>
          <w:sz w:val="30"/>
          <w:szCs w:val="30"/>
        </w:rPr>
      </w:pPr>
      <w:r w:rsidRPr="001F17FD">
        <w:rPr>
          <w:rFonts w:asciiTheme="majorBidi" w:hAnsiTheme="majorBidi" w:cs="Angsana New" w:hint="cs"/>
          <w:i/>
          <w:iCs/>
          <w:sz w:val="30"/>
          <w:szCs w:val="30"/>
          <w:cs/>
        </w:rPr>
        <w:t>การจ่ายเงิน</w:t>
      </w:r>
      <w:r w:rsidR="00E9220C">
        <w:rPr>
          <w:rFonts w:asciiTheme="majorBidi" w:hAnsiTheme="majorBidi" w:cs="Angsana New" w:hint="cs"/>
          <w:i/>
          <w:iCs/>
          <w:sz w:val="30"/>
          <w:szCs w:val="30"/>
          <w:cs/>
        </w:rPr>
        <w:t>ปันผล</w:t>
      </w:r>
    </w:p>
    <w:p w14:paraId="53D1AE6A" w14:textId="00A894CC" w:rsidR="00E9220C" w:rsidRDefault="00E9220C" w:rsidP="001F17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rPr>
          <w:rFonts w:asciiTheme="majorBidi" w:hAnsiTheme="majorBidi" w:cs="Angsana New"/>
          <w:sz w:val="20"/>
          <w:szCs w:val="20"/>
        </w:rPr>
      </w:pPr>
    </w:p>
    <w:p w14:paraId="5E60FB7F" w14:textId="1C6AFCC4" w:rsidR="008D40F0" w:rsidRDefault="00671443" w:rsidP="008B3B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Theme="majorBidi" w:hAnsiTheme="majorBidi" w:cs="Angsana New"/>
          <w:sz w:val="30"/>
          <w:szCs w:val="30"/>
        </w:rPr>
      </w:pPr>
      <w:r w:rsidRPr="00671443">
        <w:rPr>
          <w:rFonts w:asciiTheme="majorBidi" w:hAnsiTheme="majorBidi" w:cs="Angsana New" w:hint="cs"/>
          <w:sz w:val="30"/>
          <w:szCs w:val="30"/>
          <w:cs/>
        </w:rPr>
        <w:t>คณะกรรมการมีมติอนุมัติการ</w:t>
      </w:r>
      <w:r w:rsidR="00CB2127">
        <w:rPr>
          <w:rFonts w:asciiTheme="majorBidi" w:hAnsiTheme="majorBidi" w:cs="Angsana New" w:hint="cs"/>
          <w:sz w:val="30"/>
          <w:szCs w:val="30"/>
          <w:cs/>
        </w:rPr>
        <w:t>จ่าย</w:t>
      </w:r>
      <w:r w:rsidRPr="00671443">
        <w:rPr>
          <w:rFonts w:asciiTheme="majorBidi" w:hAnsiTheme="majorBidi" w:cs="Angsana New" w:hint="cs"/>
          <w:sz w:val="30"/>
          <w:szCs w:val="30"/>
          <w:cs/>
        </w:rPr>
        <w:t>เงินปันผล</w:t>
      </w:r>
      <w:r w:rsidR="00686EA6">
        <w:rPr>
          <w:rFonts w:asciiTheme="majorBidi" w:hAnsiTheme="majorBidi" w:cs="Angsana New" w:hint="cs"/>
          <w:sz w:val="30"/>
          <w:szCs w:val="30"/>
          <w:cs/>
        </w:rPr>
        <w:t>ระหว่างกาล</w:t>
      </w:r>
      <w:r w:rsidRPr="00671443">
        <w:rPr>
          <w:rFonts w:asciiTheme="majorBidi" w:hAnsiTheme="majorBidi" w:cs="Angsana New" w:hint="cs"/>
          <w:sz w:val="30"/>
          <w:szCs w:val="30"/>
          <w:cs/>
        </w:rPr>
        <w:t>ในอัตราหุ้นละ</w:t>
      </w:r>
      <w:r w:rsidRPr="00671443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5.96</w:t>
      </w:r>
      <w:r w:rsidRPr="0067144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71443">
        <w:rPr>
          <w:rFonts w:asciiTheme="majorBidi" w:hAnsiTheme="majorBidi" w:cs="Angsana New" w:hint="cs"/>
          <w:sz w:val="30"/>
          <w:szCs w:val="30"/>
          <w:cs/>
        </w:rPr>
        <w:t>บาท</w:t>
      </w:r>
      <w:r w:rsidRPr="0067144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86EA6" w:rsidRPr="00671443">
        <w:rPr>
          <w:rFonts w:asciiTheme="majorBidi" w:hAnsiTheme="majorBidi" w:cs="Angsana New" w:hint="cs"/>
          <w:sz w:val="30"/>
          <w:szCs w:val="30"/>
          <w:cs/>
        </w:rPr>
        <w:t>เป็นจำนวนเงินทั้งสิ้น</w:t>
      </w:r>
      <w:r w:rsidR="002E3C69">
        <w:rPr>
          <w:rFonts w:asciiTheme="majorBidi" w:hAnsiTheme="majorBidi" w:cs="Angsana New"/>
          <w:sz w:val="30"/>
          <w:szCs w:val="30"/>
        </w:rPr>
        <w:t xml:space="preserve">              </w:t>
      </w:r>
      <w:r w:rsidR="00686EA6" w:rsidRPr="00671443">
        <w:rPr>
          <w:rFonts w:asciiTheme="majorBidi" w:hAnsiTheme="majorBidi" w:cs="Angsana New"/>
          <w:sz w:val="30"/>
          <w:szCs w:val="30"/>
          <w:cs/>
        </w:rPr>
        <w:t xml:space="preserve"> 2</w:t>
      </w:r>
      <w:r w:rsidR="00686EA6">
        <w:rPr>
          <w:rFonts w:asciiTheme="majorBidi" w:hAnsiTheme="majorBidi" w:cstheme="majorBidi"/>
          <w:sz w:val="30"/>
          <w:szCs w:val="30"/>
        </w:rPr>
        <w:t>8,012</w:t>
      </w:r>
      <w:r w:rsidR="00686EA6" w:rsidRPr="0067144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86EA6" w:rsidRPr="00671443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="00686EA6" w:rsidRPr="0067144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72AEE">
        <w:rPr>
          <w:rFonts w:asciiTheme="majorBidi" w:hAnsiTheme="majorBidi" w:cs="Angsana New" w:hint="cs"/>
          <w:sz w:val="30"/>
          <w:szCs w:val="30"/>
          <w:cs/>
        </w:rPr>
        <w:t xml:space="preserve">และจัดสรรเป็นทุนสำรองตามกฎหมาย </w:t>
      </w:r>
      <w:r w:rsidRPr="00671443">
        <w:rPr>
          <w:rFonts w:asciiTheme="majorBidi" w:hAnsiTheme="majorBidi" w:cs="Angsana New" w:hint="cs"/>
          <w:sz w:val="30"/>
          <w:szCs w:val="30"/>
          <w:cs/>
        </w:rPr>
        <w:t>เป็นจำนวนเงินทั้งสิ้น</w:t>
      </w:r>
      <w:r w:rsidR="00686EA6">
        <w:rPr>
          <w:rFonts w:asciiTheme="majorBidi" w:hAnsiTheme="majorBidi" w:cs="Angsana New"/>
          <w:sz w:val="30"/>
          <w:szCs w:val="30"/>
        </w:rPr>
        <w:t xml:space="preserve"> 162</w:t>
      </w:r>
      <w:r w:rsidRPr="0067144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71443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67144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71443">
        <w:rPr>
          <w:rFonts w:asciiTheme="majorBidi" w:hAnsiTheme="majorBidi" w:cs="Angsana New" w:hint="cs"/>
          <w:sz w:val="30"/>
          <w:szCs w:val="30"/>
          <w:cs/>
        </w:rPr>
        <w:t>เงินปันผล</w:t>
      </w:r>
      <w:r w:rsidR="008B3BFB">
        <w:rPr>
          <w:rFonts w:asciiTheme="majorBidi" w:hAnsiTheme="majorBidi" w:cs="Angsana New" w:hint="cs"/>
          <w:sz w:val="30"/>
          <w:szCs w:val="30"/>
          <w:cs/>
        </w:rPr>
        <w:t>ระหว่างกาล</w:t>
      </w:r>
      <w:r w:rsidRPr="00671443">
        <w:rPr>
          <w:rFonts w:asciiTheme="majorBidi" w:hAnsiTheme="majorBidi" w:cs="Angsana New" w:hint="cs"/>
          <w:sz w:val="30"/>
          <w:szCs w:val="30"/>
          <w:cs/>
        </w:rPr>
        <w:t>ดังกล่าว</w:t>
      </w:r>
      <w:r w:rsidR="008B3BFB">
        <w:rPr>
          <w:rFonts w:asciiTheme="majorBidi" w:hAnsiTheme="majorBidi" w:cs="Angsana New" w:hint="cs"/>
          <w:sz w:val="30"/>
          <w:szCs w:val="30"/>
          <w:cs/>
        </w:rPr>
        <w:t>จะ</w:t>
      </w:r>
      <w:r w:rsidRPr="00671443">
        <w:rPr>
          <w:rFonts w:asciiTheme="majorBidi" w:hAnsiTheme="majorBidi" w:cs="Angsana New" w:hint="cs"/>
          <w:sz w:val="30"/>
          <w:szCs w:val="30"/>
          <w:cs/>
        </w:rPr>
        <w:t>จ่ายให้แก่ผู้ถือหุ้นในระหว่างปี</w:t>
      </w:r>
      <w:r w:rsidRPr="00671443">
        <w:rPr>
          <w:rFonts w:asciiTheme="majorBidi" w:hAnsiTheme="majorBidi" w:cs="Angsana New"/>
          <w:sz w:val="30"/>
          <w:szCs w:val="30"/>
          <w:cs/>
        </w:rPr>
        <w:t xml:space="preserve"> 256</w:t>
      </w:r>
      <w:r w:rsidR="008B3BFB">
        <w:rPr>
          <w:rFonts w:asciiTheme="majorBidi" w:hAnsiTheme="majorBidi" w:cs="Angsana New"/>
          <w:sz w:val="30"/>
          <w:szCs w:val="30"/>
        </w:rPr>
        <w:t>2</w:t>
      </w:r>
    </w:p>
    <w:p w14:paraId="0CAA28BD" w14:textId="76E99F37" w:rsidR="00472AEE" w:rsidRPr="00472AEE" w:rsidRDefault="00472AEE" w:rsidP="008B3B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Theme="majorBidi" w:hAnsiTheme="majorBidi" w:cs="Angsana New"/>
          <w:sz w:val="20"/>
          <w:szCs w:val="20"/>
        </w:rPr>
      </w:pPr>
    </w:p>
    <w:p w14:paraId="7B8E08E6" w14:textId="7AE4CB89" w:rsidR="00472AEE" w:rsidRPr="00AB2642" w:rsidRDefault="00AB2642" w:rsidP="00AB26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rPr>
          <w:rFonts w:asciiTheme="majorBidi" w:hAnsiTheme="majorBidi" w:cs="Angsana New"/>
          <w:i/>
          <w:iCs/>
          <w:sz w:val="30"/>
          <w:szCs w:val="30"/>
          <w:cs/>
        </w:rPr>
      </w:pPr>
      <w:r w:rsidRPr="00AB2642">
        <w:rPr>
          <w:rFonts w:asciiTheme="majorBidi" w:hAnsiTheme="majorBidi" w:cs="Angsana New" w:hint="cs"/>
          <w:i/>
          <w:iCs/>
          <w:sz w:val="30"/>
          <w:szCs w:val="30"/>
          <w:cs/>
        </w:rPr>
        <w:t>การค้ำประกันวงเงินสินเชื่อ</w:t>
      </w:r>
    </w:p>
    <w:p w14:paraId="29FCB5D0" w14:textId="1B2DDABD" w:rsidR="00E9220C" w:rsidRPr="00AB2642" w:rsidRDefault="00E9220C" w:rsidP="001F17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rPr>
          <w:rFonts w:asciiTheme="majorBidi" w:hAnsiTheme="majorBidi" w:cs="Angsana New"/>
          <w:sz w:val="20"/>
          <w:szCs w:val="20"/>
        </w:rPr>
      </w:pPr>
    </w:p>
    <w:p w14:paraId="492D55F5" w14:textId="2E57AAF7" w:rsidR="00AB2642" w:rsidRDefault="00AB2642" w:rsidP="00BD31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Theme="majorBidi" w:hAnsiTheme="majorBidi" w:cs="Angsana New"/>
          <w:sz w:val="30"/>
          <w:szCs w:val="30"/>
        </w:rPr>
      </w:pPr>
      <w:r w:rsidRPr="00671443">
        <w:rPr>
          <w:rFonts w:asciiTheme="majorBidi" w:hAnsiTheme="majorBidi" w:cs="Angsana New" w:hint="cs"/>
          <w:sz w:val="30"/>
          <w:szCs w:val="30"/>
          <w:cs/>
        </w:rPr>
        <w:t>คณะกรรมการมีมติอนุมัติ</w:t>
      </w:r>
      <w:r w:rsidRPr="00AB2642">
        <w:rPr>
          <w:rFonts w:asciiTheme="majorBidi" w:hAnsiTheme="majorBidi" w:cs="Angsana New" w:hint="cs"/>
          <w:sz w:val="30"/>
          <w:szCs w:val="30"/>
          <w:cs/>
        </w:rPr>
        <w:t>ให้บริษัทเข้าค้ำประกันวงเงินสินเชื่อ</w:t>
      </w:r>
      <w:r w:rsidR="00090567">
        <w:rPr>
          <w:rFonts w:asciiTheme="majorBidi" w:hAnsiTheme="majorBidi" w:cs="Angsana New" w:hint="cs"/>
          <w:sz w:val="30"/>
          <w:szCs w:val="30"/>
          <w:cs/>
        </w:rPr>
        <w:t xml:space="preserve">กับสถาบันการเงินหลายแห่งเพื่อบริษัท </w:t>
      </w:r>
      <w:r w:rsidRPr="00AB2642">
        <w:rPr>
          <w:rFonts w:asciiTheme="majorBidi" w:hAnsiTheme="majorBidi" w:cs="Angsana New" w:hint="cs"/>
          <w:sz w:val="30"/>
          <w:szCs w:val="30"/>
          <w:cs/>
        </w:rPr>
        <w:t>เซ็นทรัล</w:t>
      </w:r>
      <w:r w:rsidR="00BD318B">
        <w:rPr>
          <w:rFonts w:asciiTheme="majorBidi" w:hAnsiTheme="majorBidi" w:cs="Angsana New"/>
          <w:sz w:val="30"/>
          <w:szCs w:val="30"/>
        </w:rPr>
        <w:t xml:space="preserve">                     </w:t>
      </w:r>
      <w:r w:rsidRPr="00AB2642">
        <w:rPr>
          <w:rFonts w:asciiTheme="majorBidi" w:hAnsiTheme="majorBidi" w:cs="Angsana New" w:hint="cs"/>
          <w:sz w:val="30"/>
          <w:szCs w:val="30"/>
          <w:cs/>
        </w:rPr>
        <w:t>เทรดดิ้ง</w:t>
      </w:r>
      <w:r w:rsidR="00090567">
        <w:rPr>
          <w:rFonts w:asciiTheme="majorBidi" w:hAnsiTheme="majorBidi" w:cs="Angsana New" w:hint="cs"/>
          <w:sz w:val="30"/>
          <w:szCs w:val="30"/>
          <w:cs/>
        </w:rPr>
        <w:t xml:space="preserve"> จำกัด จำนวน </w:t>
      </w:r>
      <w:r w:rsidR="00090567">
        <w:rPr>
          <w:rFonts w:asciiTheme="majorBidi" w:hAnsiTheme="majorBidi" w:cs="Angsana New"/>
          <w:sz w:val="30"/>
          <w:szCs w:val="30"/>
        </w:rPr>
        <w:t xml:space="preserve">3,240 </w:t>
      </w:r>
      <w:r w:rsidR="00090567">
        <w:rPr>
          <w:rFonts w:asciiTheme="majorBidi" w:hAnsiTheme="majorBidi" w:cs="Angsana New" w:hint="cs"/>
          <w:sz w:val="30"/>
          <w:szCs w:val="30"/>
          <w:cs/>
        </w:rPr>
        <w:t>ล้านบาท</w:t>
      </w:r>
    </w:p>
    <w:p w14:paraId="74E16693" w14:textId="59E17BC1" w:rsidR="000A7D0B" w:rsidRDefault="000A7D0B" w:rsidP="001F17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rPr>
          <w:rFonts w:asciiTheme="majorBidi" w:hAnsiTheme="majorBidi" w:cs="Angsana New"/>
          <w:sz w:val="20"/>
          <w:szCs w:val="20"/>
        </w:rPr>
      </w:pPr>
    </w:p>
    <w:p w14:paraId="39CD882C" w14:textId="77777777" w:rsidR="00DB1F3A" w:rsidRDefault="00DB1F3A" w:rsidP="00DB1F3A">
      <w:pPr>
        <w:ind w:left="450"/>
        <w:rPr>
          <w:rFonts w:asciiTheme="majorBidi" w:hAnsiTheme="majorBidi" w:cs="Angsana New"/>
          <w:i/>
          <w:iCs/>
          <w:sz w:val="30"/>
          <w:szCs w:val="30"/>
        </w:rPr>
      </w:pPr>
      <w:r w:rsidRPr="00AB2642">
        <w:rPr>
          <w:rFonts w:asciiTheme="majorBidi" w:hAnsiTheme="majorBidi" w:cs="Angsana New" w:hint="cs"/>
          <w:i/>
          <w:iCs/>
          <w:sz w:val="30"/>
          <w:szCs w:val="30"/>
          <w:cs/>
        </w:rPr>
        <w:t>วงเงินสินเชื่อ</w:t>
      </w:r>
    </w:p>
    <w:p w14:paraId="1CEDE06B" w14:textId="77777777" w:rsidR="00DB1F3A" w:rsidRPr="000A7D0B" w:rsidRDefault="00DB1F3A" w:rsidP="00DB1F3A">
      <w:pPr>
        <w:ind w:left="450"/>
        <w:rPr>
          <w:rFonts w:asciiTheme="majorBidi" w:hAnsiTheme="majorBidi" w:cs="Angsana New"/>
          <w:i/>
          <w:iCs/>
          <w:sz w:val="20"/>
          <w:szCs w:val="20"/>
        </w:rPr>
      </w:pPr>
    </w:p>
    <w:p w14:paraId="6CC739F1" w14:textId="6A51C4DA" w:rsidR="00210735" w:rsidRDefault="00DB1F3A" w:rsidP="00DB1F3A">
      <w:pPr>
        <w:ind w:left="450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671443">
        <w:rPr>
          <w:rFonts w:asciiTheme="majorBidi" w:hAnsiTheme="majorBidi" w:cs="Angsana New" w:hint="cs"/>
          <w:sz w:val="30"/>
          <w:szCs w:val="30"/>
          <w:cs/>
        </w:rPr>
        <w:t>คณะกรรมการมีมติอนุมัติ</w:t>
      </w:r>
      <w:r w:rsidRPr="00AB2642">
        <w:rPr>
          <w:rFonts w:asciiTheme="majorBidi" w:hAnsiTheme="majorBidi" w:cs="Angsana New" w:hint="cs"/>
          <w:sz w:val="30"/>
          <w:szCs w:val="30"/>
          <w:cs/>
        </w:rPr>
        <w:t>ให้บริษัท</w:t>
      </w:r>
      <w:r>
        <w:rPr>
          <w:rFonts w:asciiTheme="majorBidi" w:hAnsiTheme="majorBidi" w:cs="Angsana New" w:hint="cs"/>
          <w:sz w:val="30"/>
          <w:szCs w:val="30"/>
          <w:cs/>
        </w:rPr>
        <w:t>ขออนุมัติวงเงิน</w:t>
      </w:r>
      <w:r w:rsidR="008F0364">
        <w:rPr>
          <w:rFonts w:asciiTheme="majorBidi" w:hAnsiTheme="majorBidi" w:cs="Angsana New" w:hint="cs"/>
          <w:sz w:val="30"/>
          <w:szCs w:val="30"/>
          <w:cs/>
        </w:rPr>
        <w:t>สินเชื่อ</w:t>
      </w:r>
      <w:r>
        <w:rPr>
          <w:rFonts w:asciiTheme="majorBidi" w:hAnsiTheme="majorBidi" w:cs="Angsana New" w:hint="cs"/>
          <w:sz w:val="30"/>
          <w:szCs w:val="30"/>
          <w:cs/>
        </w:rPr>
        <w:t>จากสถาบันการเงินหลายแห่ง จำนวนไม่เกิน</w:t>
      </w:r>
      <w:r w:rsidR="008F0364">
        <w:rPr>
          <w:rFonts w:asciiTheme="majorBidi" w:hAnsiTheme="majorBidi" w:cs="Angsana New" w:hint="cs"/>
          <w:sz w:val="30"/>
          <w:szCs w:val="30"/>
          <w:cs/>
        </w:rPr>
        <w:t xml:space="preserve">               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41,000</w:t>
      </w:r>
      <w:r w:rsidR="008F0364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ล้านบาท และ </w:t>
      </w:r>
      <w:r>
        <w:rPr>
          <w:rFonts w:asciiTheme="majorBidi" w:hAnsiTheme="majorBidi" w:cs="Angsana New"/>
          <w:sz w:val="30"/>
          <w:szCs w:val="30"/>
        </w:rPr>
        <w:t>20</w:t>
      </w:r>
      <w:r w:rsidR="00BA24C4">
        <w:rPr>
          <w:rFonts w:asciiTheme="majorBidi" w:hAnsiTheme="majorBidi" w:cs="Angsana New"/>
          <w:sz w:val="30"/>
          <w:szCs w:val="30"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>ล้านดอลล่าร์สหรัฐ และอนุมัติให้เปลี่ยน</w:t>
      </w:r>
      <w:r w:rsidRPr="004672B8">
        <w:rPr>
          <w:rFonts w:asciiTheme="majorBidi" w:hAnsiTheme="majorBidi" w:cs="Angsana New" w:hint="cs"/>
          <w:sz w:val="30"/>
          <w:szCs w:val="30"/>
          <w:cs/>
        </w:rPr>
        <w:t>วงเงินกู้จาก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สถาบันการเงินแห่งหนึ่งจำนวน </w:t>
      </w:r>
      <w:r>
        <w:rPr>
          <w:rFonts w:asciiTheme="majorBidi" w:hAnsiTheme="majorBidi" w:cs="Angsana New"/>
          <w:sz w:val="30"/>
          <w:szCs w:val="30"/>
        </w:rPr>
        <w:t xml:space="preserve">3,500 </w:t>
      </w:r>
      <w:r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="00527415">
        <w:rPr>
          <w:rFonts w:asciiTheme="majorBidi" w:hAnsiTheme="majorBidi" w:cs="Angsana New"/>
          <w:sz w:val="30"/>
          <w:szCs w:val="30"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>จาก</w:t>
      </w:r>
      <w:r w:rsidRPr="004672B8">
        <w:rPr>
          <w:rFonts w:asciiTheme="majorBidi" w:hAnsiTheme="majorBidi" w:cs="Angsana New" w:hint="cs"/>
          <w:sz w:val="30"/>
          <w:szCs w:val="30"/>
          <w:cs/>
        </w:rPr>
        <w:t>ระยะยาวเป็นระยะสั้น</w:t>
      </w:r>
    </w:p>
    <w:p w14:paraId="539159DF" w14:textId="77777777" w:rsidR="00B47434" w:rsidRDefault="00B47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</w:p>
    <w:p w14:paraId="58B3923F" w14:textId="77777777" w:rsidR="00B47434" w:rsidRDefault="00B47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6B7AECCC" w14:textId="076F6CF4" w:rsidR="00B47434" w:rsidRPr="007D2CAB" w:rsidRDefault="00B47434" w:rsidP="00B47434">
      <w:pPr>
        <w:pStyle w:val="ListParagraph"/>
        <w:ind w:left="567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</w:rPr>
        <w:lastRenderedPageBreak/>
        <w:t>กรณีพิพาทเกี่ยวกับ</w:t>
      </w:r>
      <w:r w:rsidRPr="00ED35B5">
        <w:rPr>
          <w:rFonts w:asciiTheme="majorBidi" w:hAnsiTheme="majorBidi" w:cstheme="majorBidi" w:hint="cs"/>
          <w:i/>
          <w:iCs/>
          <w:sz w:val="30"/>
          <w:szCs w:val="30"/>
          <w:cs/>
        </w:rPr>
        <w:t>ใบอนุญาตการก่อสร้าง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ห้างสรรพสินค้า</w:t>
      </w:r>
    </w:p>
    <w:p w14:paraId="65DB4E76" w14:textId="77777777" w:rsidR="00B47434" w:rsidRPr="007D2CAB" w:rsidRDefault="00B47434" w:rsidP="00B47434">
      <w:pPr>
        <w:pStyle w:val="ListParagraph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295DE48D" w14:textId="055FD1B0" w:rsidR="00B47434" w:rsidRPr="009C7A4A" w:rsidRDefault="00B47434" w:rsidP="00B47434">
      <w:pPr>
        <w:ind w:left="630"/>
        <w:jc w:val="thaiDistribute"/>
        <w:rPr>
          <w:rFonts w:asciiTheme="majorBidi" w:hAnsiTheme="majorBidi" w:cs="Angsana New"/>
          <w:sz w:val="30"/>
          <w:szCs w:val="30"/>
        </w:rPr>
      </w:pPr>
      <w:r w:rsidRPr="009C7A4A">
        <w:rPr>
          <w:rFonts w:asciiTheme="majorBidi" w:hAnsiTheme="majorBidi" w:cs="Angsana New"/>
          <w:sz w:val="30"/>
          <w:szCs w:val="30"/>
          <w:cs/>
        </w:rPr>
        <w:t xml:space="preserve">กลุ่มบริษัทเช่าห้างสรรพสินค้าจากกิจการที่เกี่ยวข้องกันแห่งหนึ่ง กิจการที่เกี่ยวข้องกันดังกล่าวถูกฟ้องโดยบุคคลภายนอกเกี่ยวกับใบอนุญาตการก่อสร้างห้างสรรพสินค้าในอิตาลี ซึ่งอาจมีคำสั่งให้รื้อถอนงานก่อสร้างและดัดแปลงทั้งหมดหรือบางส่วน หรือมีคำสั่งให้จ่ายค่าปรับ และ/หรือค่าเสียหาย โดยเมื่อวันที่ </w:t>
      </w:r>
      <w:r w:rsidRPr="009C7A4A">
        <w:rPr>
          <w:rFonts w:asciiTheme="majorBidi" w:hAnsiTheme="majorBidi" w:cs="Angsana New"/>
          <w:sz w:val="30"/>
          <w:szCs w:val="30"/>
        </w:rPr>
        <w:t xml:space="preserve">2 </w:t>
      </w:r>
      <w:r w:rsidRPr="009C7A4A">
        <w:rPr>
          <w:rFonts w:asciiTheme="majorBidi" w:hAnsiTheme="majorBidi" w:cs="Angsana New"/>
          <w:sz w:val="30"/>
          <w:szCs w:val="30"/>
          <w:cs/>
        </w:rPr>
        <w:t xml:space="preserve">ตุลาคม </w:t>
      </w:r>
      <w:r w:rsidRPr="009C7A4A">
        <w:rPr>
          <w:rFonts w:asciiTheme="majorBidi" w:hAnsiTheme="majorBidi" w:cs="Angsana New"/>
          <w:sz w:val="30"/>
          <w:szCs w:val="30"/>
        </w:rPr>
        <w:t xml:space="preserve">2562 </w:t>
      </w:r>
      <w:r w:rsidRPr="009C7A4A">
        <w:rPr>
          <w:rFonts w:asciiTheme="majorBidi" w:hAnsiTheme="majorBidi" w:cs="Angsana New"/>
          <w:sz w:val="30"/>
          <w:szCs w:val="30"/>
          <w:cs/>
        </w:rPr>
        <w:t xml:space="preserve">คณะกรรมการกฤษฎีกาของประเทศอิตาลีได้มีคำวินิจฉัยให้ใบอนุญาตก่อสร้างเป็นโมฆะ ทั้งนี้ คำร้องให้รื้อถอนงานก่อสร้างและดัดแปลงทั้งหมดหรือบางส่วนหรือการจ่ายค่าปรับ และ/หรือค่าเสียหาย ดังกล่าวยังอยู่ในระหว่างการพิจารณาของคณะกรรมการกฤษฎีกาของประเทศอิตาลี </w:t>
      </w:r>
      <w:r w:rsidRPr="009C7A4A">
        <w:rPr>
          <w:rFonts w:asciiTheme="majorBidi" w:hAnsiTheme="majorBidi" w:cs="Angsana New"/>
          <w:sz w:val="30"/>
          <w:szCs w:val="30"/>
        </w:rPr>
        <w:t> </w:t>
      </w:r>
      <w:r w:rsidRPr="009C7A4A">
        <w:rPr>
          <w:rFonts w:asciiTheme="majorBidi" w:hAnsiTheme="majorBidi" w:cs="Angsana New" w:hint="cs"/>
          <w:sz w:val="30"/>
          <w:szCs w:val="30"/>
          <w:cs/>
        </w:rPr>
        <w:t>อย่างไรก็ตามเทศบาลแห่งกรุงโรมได้ยื่นคำร้องขอออกใบอนุญาตก่อสร้างฉบับแก้ไข กิจการที่เกี่ยวข้องกันและกลุ่มบริษัทเชื่อว่าคำร้องให้รื้อถอนจากบุคคลภายนอกมีแนวโน้มไม่ประสบผลสำเร็จและไม่มีความจำเป็นที่ต้องตั้งประมาณการที่จะต้องจ่ายในอนาคตในงบการเงินรวมสำหรับ</w:t>
      </w:r>
      <w:r w:rsidR="00590253">
        <w:rPr>
          <w:rFonts w:asciiTheme="majorBidi" w:hAnsiTheme="majorBidi" w:cs="Angsana New" w:hint="cs"/>
          <w:sz w:val="30"/>
          <w:szCs w:val="30"/>
          <w:cs/>
        </w:rPr>
        <w:t>งวดเก้าเดือน</w:t>
      </w:r>
      <w:r w:rsidRPr="009C7A4A">
        <w:rPr>
          <w:rFonts w:asciiTheme="majorBidi" w:hAnsiTheme="majorBidi" w:cs="Angsana New" w:hint="cs"/>
          <w:sz w:val="30"/>
          <w:szCs w:val="30"/>
          <w:cs/>
        </w:rPr>
        <w:t xml:space="preserve">สิ้นสุดวันที่ </w:t>
      </w:r>
      <w:r w:rsidRPr="009C7A4A">
        <w:rPr>
          <w:rFonts w:asciiTheme="majorBidi" w:hAnsiTheme="majorBidi" w:cs="Angsana New"/>
          <w:sz w:val="30"/>
          <w:szCs w:val="30"/>
        </w:rPr>
        <w:t>3</w:t>
      </w:r>
      <w:r w:rsidR="00590253">
        <w:rPr>
          <w:rFonts w:asciiTheme="majorBidi" w:hAnsiTheme="majorBidi" w:cs="Angsana New"/>
          <w:sz w:val="30"/>
          <w:szCs w:val="30"/>
        </w:rPr>
        <w:t xml:space="preserve">0 </w:t>
      </w:r>
      <w:r w:rsidR="00590253">
        <w:rPr>
          <w:rFonts w:asciiTheme="majorBidi" w:hAnsiTheme="majorBidi" w:cs="Angsana New" w:hint="cs"/>
          <w:sz w:val="30"/>
          <w:szCs w:val="30"/>
          <w:cs/>
        </w:rPr>
        <w:t xml:space="preserve">กันยายน </w:t>
      </w:r>
      <w:r w:rsidR="00590253">
        <w:rPr>
          <w:rFonts w:asciiTheme="majorBidi" w:hAnsiTheme="majorBidi" w:cs="Angsana New"/>
          <w:sz w:val="30"/>
          <w:szCs w:val="30"/>
        </w:rPr>
        <w:t>2562</w:t>
      </w:r>
    </w:p>
    <w:p w14:paraId="2B1BFB0D" w14:textId="77777777" w:rsidR="00B47434" w:rsidRDefault="00B47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</w:p>
    <w:p w14:paraId="500A1E50" w14:textId="1D012182" w:rsidR="00FD3AAE" w:rsidRPr="00D17D93" w:rsidRDefault="00FD3AAE" w:rsidP="00BA04A1">
      <w:pPr>
        <w:pStyle w:val="Heading1"/>
        <w:keepLines/>
        <w:numPr>
          <w:ilvl w:val="0"/>
          <w:numId w:val="10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D17D93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มาตรฐานการรายงานทางการเงิน</w:t>
      </w:r>
      <w:r w:rsidRPr="00D17D93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ที่ยังไม่ได้ใช้    </w:t>
      </w:r>
    </w:p>
    <w:p w14:paraId="37105792" w14:textId="77777777" w:rsidR="00B92E48" w:rsidRPr="006457D1" w:rsidRDefault="00B92E48" w:rsidP="00C01593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Cs w:val="22"/>
          <w:highlight w:val="cyan"/>
          <w:lang w:bidi="th-TH"/>
        </w:rPr>
      </w:pPr>
    </w:p>
    <w:p w14:paraId="52830601" w14:textId="7A6F73DB" w:rsidR="007647C8" w:rsidRDefault="00C01593" w:rsidP="00210735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DC7CEF">
        <w:rPr>
          <w:rFonts w:ascii="Angsana New" w:hAnsi="Angsana New" w:cs="Angsana New"/>
          <w:sz w:val="30"/>
          <w:szCs w:val="30"/>
          <w:cs/>
          <w:lang w:bidi="th-TH"/>
        </w:rPr>
        <w:t>มาตรฐานการรายงานทางการเงิน</w:t>
      </w:r>
      <w:r w:rsidRPr="00DC7CEF">
        <w:rPr>
          <w:rFonts w:ascii="Angsana New" w:hAnsi="Angsana New" w:cs="Angsana New" w:hint="cs"/>
          <w:sz w:val="30"/>
          <w:szCs w:val="30"/>
          <w:cs/>
          <w:lang w:bidi="th-TH"/>
        </w:rPr>
        <w:t>ที่ออกและปรับปรุงใหม่</w:t>
      </w:r>
      <w:r w:rsidR="004B34A7" w:rsidRPr="00DC7CEF">
        <w:rPr>
          <w:rFonts w:ascii="Angsana New" w:hAnsi="Angsana New" w:cs="Angsana New"/>
          <w:sz w:val="30"/>
          <w:szCs w:val="30"/>
          <w:cs/>
          <w:lang w:bidi="th-TH"/>
        </w:rPr>
        <w:t>ซึ่ง</w:t>
      </w:r>
      <w:r w:rsidRPr="00DC7CEF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เกี่ยวกับการดำเนินงานของกลุ่มบริษัท </w:t>
      </w:r>
      <w:r w:rsidR="004B34A7" w:rsidRPr="00DC7CEF">
        <w:rPr>
          <w:rFonts w:ascii="Angsana New" w:hAnsi="Angsana New" w:cs="Angsana New"/>
          <w:sz w:val="30"/>
          <w:szCs w:val="30"/>
          <w:cs/>
          <w:lang w:bidi="th-TH"/>
        </w:rPr>
        <w:t>และ</w:t>
      </w:r>
      <w:r w:rsidR="004C50B5" w:rsidRPr="00DC7CEF">
        <w:rPr>
          <w:rFonts w:ascii="Angsana New" w:hAnsi="Angsana New" w:cs="Angsana New" w:hint="cs"/>
          <w:sz w:val="30"/>
          <w:szCs w:val="30"/>
          <w:cs/>
          <w:lang w:bidi="th-TH"/>
        </w:rPr>
        <w:t>คาดว่าจะมีผลกระทบที่มีสาระสำคัญต่อ</w:t>
      </w:r>
      <w:r w:rsidR="00111B99" w:rsidRPr="00DC7CEF">
        <w:rPr>
          <w:rFonts w:ascii="Angsana New" w:hAnsi="Angsana New" w:cs="Angsana New" w:hint="cs"/>
          <w:sz w:val="30"/>
          <w:szCs w:val="30"/>
          <w:cs/>
          <w:lang w:val="en-US" w:bidi="th-TH"/>
        </w:rPr>
        <w:t>งบการเงินรวมและ</w:t>
      </w:r>
      <w:r w:rsidR="004C50B5" w:rsidRPr="00DC7CEF">
        <w:rPr>
          <w:rFonts w:ascii="Angsana New" w:hAnsi="Angsana New" w:cs="Angsana New" w:hint="cs"/>
          <w:sz w:val="30"/>
          <w:szCs w:val="30"/>
          <w:cs/>
          <w:lang w:val="en-US" w:bidi="th-TH"/>
        </w:rPr>
        <w:t>งบการเงินเฉพาะกิจการเมื่อนำมาถือปฏิบัติเป็นครั้งแรก</w:t>
      </w:r>
      <w:r w:rsidR="004C50B5" w:rsidRPr="00DC7CE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4B34A7" w:rsidRPr="00DC7CEF">
        <w:rPr>
          <w:rFonts w:ascii="Angsana New" w:hAnsi="Angsana New" w:cs="Angsana New"/>
          <w:sz w:val="30"/>
          <w:szCs w:val="30"/>
          <w:cs/>
          <w:lang w:val="en-US" w:bidi="th-TH"/>
        </w:rPr>
        <w:t>โดย</w:t>
      </w:r>
      <w:r w:rsidR="004C50B5" w:rsidRPr="00DC7CEF">
        <w:rPr>
          <w:rFonts w:ascii="Angsana New" w:hAnsi="Angsana New" w:cs="Angsana New"/>
          <w:sz w:val="30"/>
          <w:szCs w:val="30"/>
          <w:cs/>
          <w:lang w:val="en-US" w:bidi="th-TH"/>
        </w:rPr>
        <w:t>มาตรฐานการรายงานทางการเงิน</w:t>
      </w:r>
      <w:r w:rsidR="004C50B5" w:rsidRPr="00DC7CEF">
        <w:rPr>
          <w:rFonts w:ascii="Angsana New" w:hAnsi="Angsana New" w:cs="Angsana New" w:hint="cs"/>
          <w:sz w:val="30"/>
          <w:szCs w:val="30"/>
          <w:cs/>
          <w:lang w:val="en-US" w:bidi="th-TH"/>
        </w:rPr>
        <w:t>ดังกล่าว</w:t>
      </w:r>
      <w:r w:rsidRPr="00DC7CEF">
        <w:rPr>
          <w:rFonts w:ascii="Angsana New" w:hAnsi="Angsana New" w:cs="Angsana New" w:hint="cs"/>
          <w:sz w:val="30"/>
          <w:szCs w:val="30"/>
          <w:cs/>
          <w:lang w:val="en-US" w:bidi="th-TH"/>
        </w:rPr>
        <w:t>กำหนดให้ถือปฏิบัติกับงบการเงิน</w:t>
      </w:r>
      <w:r w:rsidRPr="00DC7CEF">
        <w:rPr>
          <w:rFonts w:ascii="Angsana New" w:hAnsi="Angsana New" w:cs="Angsana New"/>
          <w:sz w:val="30"/>
          <w:szCs w:val="30"/>
          <w:cs/>
          <w:lang w:bidi="th-TH"/>
        </w:rPr>
        <w:t>สำหรับรอบระยะเวลาบัญชีที่เริ่มในหรือหลังวันที่</w:t>
      </w:r>
      <w:r w:rsidR="00EC1D37" w:rsidRPr="00DC7CEF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DC7CEF">
        <w:rPr>
          <w:rFonts w:ascii="Angsana New" w:hAnsi="Angsana New" w:cs="Angsana New"/>
          <w:sz w:val="30"/>
          <w:szCs w:val="30"/>
        </w:rPr>
        <w:t>1</w:t>
      </w:r>
      <w:r w:rsidRPr="00DC7CEF">
        <w:rPr>
          <w:rFonts w:ascii="Angsana New" w:hAnsi="Angsana New" w:cs="Angsana New"/>
          <w:sz w:val="30"/>
          <w:szCs w:val="30"/>
          <w:cs/>
          <w:lang w:bidi="th-TH"/>
        </w:rPr>
        <w:t xml:space="preserve"> มกราคม </w:t>
      </w:r>
      <w:r w:rsidR="00253264" w:rsidRPr="00DC7CEF">
        <w:rPr>
          <w:rFonts w:ascii="Angsana New" w:hAnsi="Angsana New" w:cs="Angsana New"/>
          <w:sz w:val="30"/>
          <w:szCs w:val="30"/>
          <w:lang w:val="en-US" w:bidi="th-TH"/>
        </w:rPr>
        <w:t xml:space="preserve">2563 </w:t>
      </w:r>
      <w:r w:rsidR="004C50B5" w:rsidRPr="00DC7CEF">
        <w:rPr>
          <w:rFonts w:ascii="Angsana New" w:hAnsi="Angsana New" w:cs="Angsana New" w:hint="cs"/>
          <w:sz w:val="30"/>
          <w:szCs w:val="30"/>
          <w:cs/>
          <w:lang w:val="en-US" w:bidi="th-TH"/>
        </w:rPr>
        <w:t>ซึ่ง</w:t>
      </w:r>
      <w:r w:rsidR="00253264" w:rsidRPr="00DC7CEF">
        <w:rPr>
          <w:rFonts w:ascii="Angsana New" w:hAnsi="Angsana New" w:cs="Angsana New" w:hint="cs"/>
          <w:sz w:val="30"/>
          <w:szCs w:val="30"/>
          <w:cs/>
          <w:lang w:val="en-US" w:bidi="th-TH"/>
        </w:rPr>
        <w:t>มี</w:t>
      </w:r>
      <w:r w:rsidRPr="00DC7CEF">
        <w:rPr>
          <w:rFonts w:ascii="Angsana New" w:hAnsi="Angsana New" w:cs="Angsana New" w:hint="cs"/>
          <w:sz w:val="30"/>
          <w:szCs w:val="30"/>
          <w:cs/>
          <w:lang w:bidi="th-TH"/>
        </w:rPr>
        <w:t>ดังต่อไปนี้</w:t>
      </w:r>
      <w:r w:rsidRPr="00DC7CEF">
        <w:rPr>
          <w:rFonts w:ascii="Angsana New" w:hAnsi="Angsana New" w:cs="Angsana New"/>
          <w:sz w:val="30"/>
          <w:szCs w:val="30"/>
          <w:lang w:bidi="th-TH"/>
        </w:rPr>
        <w:t xml:space="preserve"> </w:t>
      </w:r>
    </w:p>
    <w:p w14:paraId="20BC9AA3" w14:textId="77777777" w:rsidR="00210735" w:rsidRDefault="00210735" w:rsidP="00210735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005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4955"/>
      </w:tblGrid>
      <w:tr w:rsidR="00763B81" w:rsidRPr="00DC7CEF" w14:paraId="28ECA3E2" w14:textId="77777777" w:rsidTr="00104A41">
        <w:trPr>
          <w:tblHeader/>
        </w:trPr>
        <w:tc>
          <w:tcPr>
            <w:tcW w:w="4050" w:type="dxa"/>
            <w:vAlign w:val="bottom"/>
          </w:tcPr>
          <w:p w14:paraId="23E8C3D6" w14:textId="77777777" w:rsidR="00763B81" w:rsidRPr="00DC7CEF" w:rsidRDefault="00763B81" w:rsidP="00146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DC7CEF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955" w:type="dxa"/>
            <w:vAlign w:val="bottom"/>
          </w:tcPr>
          <w:p w14:paraId="33ADADAD" w14:textId="77777777" w:rsidR="00763B81" w:rsidRPr="00DC7CEF" w:rsidRDefault="00763B81" w:rsidP="00EC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DC7CEF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763B81" w:rsidRPr="00DC7CEF" w14:paraId="164F6565" w14:textId="77777777" w:rsidTr="00104A41">
        <w:tc>
          <w:tcPr>
            <w:tcW w:w="4050" w:type="dxa"/>
          </w:tcPr>
          <w:p w14:paraId="1957ED5F" w14:textId="77777777" w:rsidR="00763B81" w:rsidRPr="00DC7CEF" w:rsidRDefault="00763B81" w:rsidP="00C43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62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DC7CEF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DC7CEF">
              <w:rPr>
                <w:rFonts w:ascii="Angsana New" w:eastAsia="Calibri" w:hAnsi="Angsana New" w:cs="Angsana New"/>
                <w:sz w:val="30"/>
                <w:szCs w:val="30"/>
              </w:rPr>
              <w:t>7*</w:t>
            </w:r>
          </w:p>
        </w:tc>
        <w:tc>
          <w:tcPr>
            <w:tcW w:w="4955" w:type="dxa"/>
          </w:tcPr>
          <w:p w14:paraId="5D3A07F0" w14:textId="77777777" w:rsidR="00763B81" w:rsidRPr="00DC7CEF" w:rsidRDefault="00763B81" w:rsidP="00146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DC7CEF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763B81" w:rsidRPr="00DC7CEF" w14:paraId="0FA7A93C" w14:textId="77777777" w:rsidTr="00104A41">
        <w:tc>
          <w:tcPr>
            <w:tcW w:w="4050" w:type="dxa"/>
          </w:tcPr>
          <w:p w14:paraId="7EF19A0C" w14:textId="77777777" w:rsidR="00763B81" w:rsidRPr="00DC7CEF" w:rsidRDefault="00763B81" w:rsidP="00C43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62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DC7CE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DC7CEF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4955" w:type="dxa"/>
          </w:tcPr>
          <w:p w14:paraId="15AFADB5" w14:textId="77777777" w:rsidR="00763B81" w:rsidRPr="00DC7CEF" w:rsidRDefault="00763B81" w:rsidP="00146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DC7CEF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763B81" w:rsidRPr="00DC7CEF" w14:paraId="57B628A4" w14:textId="77777777" w:rsidTr="00104A41">
        <w:tc>
          <w:tcPr>
            <w:tcW w:w="4050" w:type="dxa"/>
          </w:tcPr>
          <w:p w14:paraId="2E142A48" w14:textId="77777777" w:rsidR="00763B81" w:rsidRPr="00DC7CEF" w:rsidRDefault="00763B81" w:rsidP="00C43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62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DC7CEF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DC7CEF">
              <w:rPr>
                <w:rFonts w:ascii="Angsana New" w:eastAsia="Calibri" w:hAnsi="Angsana New" w:cs="Angsana New"/>
                <w:sz w:val="30"/>
                <w:szCs w:val="30"/>
              </w:rPr>
              <w:t>16</w:t>
            </w:r>
          </w:p>
        </w:tc>
        <w:tc>
          <w:tcPr>
            <w:tcW w:w="4955" w:type="dxa"/>
          </w:tcPr>
          <w:p w14:paraId="56A6CA92" w14:textId="77777777" w:rsidR="00763B81" w:rsidRPr="00DC7CEF" w:rsidRDefault="00763B81" w:rsidP="00146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DC7CEF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สัญญาเช่า</w:t>
            </w:r>
            <w:r w:rsidRPr="00DC7CEF">
              <w:rPr>
                <w:rFonts w:ascii="Angsana New" w:eastAsia="Calibri" w:hAnsi="Angsana New" w:cs="Angsana New"/>
                <w:sz w:val="30"/>
                <w:szCs w:val="30"/>
              </w:rPr>
              <w:t xml:space="preserve"> </w:t>
            </w:r>
          </w:p>
        </w:tc>
      </w:tr>
      <w:tr w:rsidR="00763B81" w:rsidRPr="00DC7CEF" w14:paraId="328BC3D5" w14:textId="77777777" w:rsidTr="00104A41">
        <w:tc>
          <w:tcPr>
            <w:tcW w:w="4050" w:type="dxa"/>
          </w:tcPr>
          <w:p w14:paraId="0242011C" w14:textId="77777777" w:rsidR="00763B81" w:rsidRPr="00DC7CEF" w:rsidRDefault="00763B81" w:rsidP="00C43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62"/>
              <w:jc w:val="thaiDistribute"/>
              <w:rPr>
                <w:rFonts w:ascii="Angsana New" w:hAnsi="Angsana New" w:cstheme="min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DC7CEF">
              <w:rPr>
                <w:rFonts w:ascii="Angsana New" w:hAnsi="Angsana New" w:cs="Angsana New" w:hint="cs"/>
                <w:sz w:val="30"/>
                <w:szCs w:val="30"/>
                <w:cs/>
              </w:rPr>
              <w:t>มาตรฐานการบัญชี</w:t>
            </w:r>
            <w:r w:rsidRPr="00DC7CEF">
              <w:rPr>
                <w:rFonts w:ascii="Angsana New" w:hAnsi="Angsana New" w:cstheme="minorBidi" w:hint="cs"/>
                <w:sz w:val="30"/>
                <w:szCs w:val="30"/>
                <w:cs/>
              </w:rPr>
              <w:t xml:space="preserve"> </w:t>
            </w:r>
            <w:r w:rsidRPr="00DC7CE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ฉบับที่ </w:t>
            </w:r>
            <w:r w:rsidRPr="00DC7CEF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4955" w:type="dxa"/>
          </w:tcPr>
          <w:p w14:paraId="3931475E" w14:textId="77777777" w:rsidR="00763B81" w:rsidRPr="00DC7CEF" w:rsidRDefault="00763B81" w:rsidP="00146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DC7CEF">
              <w:rPr>
                <w:rFonts w:ascii="Angsana New" w:hAnsi="Angsana New" w:cs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763B81" w:rsidRPr="00DC7CEF" w14:paraId="3B227EE7" w14:textId="77777777" w:rsidTr="00104A41">
        <w:tc>
          <w:tcPr>
            <w:tcW w:w="4050" w:type="dxa"/>
          </w:tcPr>
          <w:p w14:paraId="36E49553" w14:textId="77777777" w:rsidR="00763B81" w:rsidRPr="00DC7CEF" w:rsidRDefault="00763B81" w:rsidP="00C43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7CE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DC7CEF">
              <w:rPr>
                <w:rFonts w:ascii="Angsana New" w:hAnsi="Angsana New"/>
                <w:sz w:val="30"/>
                <w:szCs w:val="30"/>
              </w:rPr>
              <w:t>16*</w:t>
            </w:r>
          </w:p>
        </w:tc>
        <w:tc>
          <w:tcPr>
            <w:tcW w:w="4955" w:type="dxa"/>
          </w:tcPr>
          <w:p w14:paraId="7A416DE9" w14:textId="77777777" w:rsidR="00763B81" w:rsidRPr="00DC7CEF" w:rsidRDefault="00763B81" w:rsidP="00146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7CEF">
              <w:rPr>
                <w:rFonts w:ascii="Angsana New" w:hAnsi="Angsana New" w:cs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763B81" w:rsidRPr="00DC7CEF" w14:paraId="58030BC8" w14:textId="77777777" w:rsidTr="00104A41">
        <w:tc>
          <w:tcPr>
            <w:tcW w:w="4050" w:type="dxa"/>
          </w:tcPr>
          <w:p w14:paraId="356B361E" w14:textId="77777777" w:rsidR="00763B81" w:rsidRPr="00DC7CEF" w:rsidRDefault="00763B81" w:rsidP="00C43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7CE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DC7CEF">
              <w:rPr>
                <w:rFonts w:ascii="Angsana New" w:hAnsi="Angsana New"/>
                <w:sz w:val="30"/>
                <w:szCs w:val="30"/>
              </w:rPr>
              <w:t>19*</w:t>
            </w:r>
          </w:p>
        </w:tc>
        <w:tc>
          <w:tcPr>
            <w:tcW w:w="4955" w:type="dxa"/>
          </w:tcPr>
          <w:p w14:paraId="6D07DA56" w14:textId="77777777" w:rsidR="00763B81" w:rsidRPr="00DC7CEF" w:rsidRDefault="00763B81" w:rsidP="00146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61501358" w14:textId="77777777" w:rsidR="00763B81" w:rsidRPr="00DC7CEF" w:rsidRDefault="00763B81" w:rsidP="00146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7CEF">
              <w:rPr>
                <w:rFonts w:ascii="Angsana New" w:hAnsi="Angsana New" w:cs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64625B0A" w14:textId="47DB87F3" w:rsidR="00C01593" w:rsidRDefault="00C01593" w:rsidP="00C015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DC7CEF">
        <w:rPr>
          <w:rFonts w:ascii="Angsana New" w:hAnsi="Angsana New" w:cs="Angsana New"/>
          <w:i/>
          <w:iCs/>
          <w:sz w:val="30"/>
          <w:szCs w:val="30"/>
        </w:rPr>
        <w:t xml:space="preserve">* </w:t>
      </w:r>
      <w:r w:rsidRPr="00DC7CEF">
        <w:rPr>
          <w:rFonts w:ascii="Angsana New" w:hAnsi="Angsana New" w:cs="Angsana New"/>
          <w:i/>
          <w:iCs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14:paraId="4BFB4C45" w14:textId="77777777" w:rsidR="00892327" w:rsidRPr="00892327" w:rsidRDefault="00892327" w:rsidP="00C015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22"/>
          <w:szCs w:val="22"/>
        </w:rPr>
      </w:pPr>
    </w:p>
    <w:p w14:paraId="6CA3FD54" w14:textId="77777777" w:rsidR="00B47434" w:rsidRDefault="00B47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br w:type="page"/>
      </w:r>
    </w:p>
    <w:p w14:paraId="652D0D88" w14:textId="6B4C63F7" w:rsidR="001C036A" w:rsidRPr="00DC7CEF" w:rsidRDefault="001C036A" w:rsidP="00BA04A1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DC7CEF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lastRenderedPageBreak/>
        <w:t>มาตรฐานการรายงานทางการเงินที่เกี่ยวข้องกับเครื่องมือทางการเงิน</w:t>
      </w:r>
    </w:p>
    <w:p w14:paraId="0C6CFEF7" w14:textId="77777777" w:rsidR="001C036A" w:rsidRPr="00DC7CEF" w:rsidRDefault="001C036A" w:rsidP="001C036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i/>
          <w:iCs/>
          <w:color w:val="000000"/>
          <w:sz w:val="24"/>
          <w:szCs w:val="24"/>
        </w:rPr>
      </w:pPr>
    </w:p>
    <w:p w14:paraId="4C7DF411" w14:textId="4D2BC993" w:rsidR="009848B5" w:rsidRDefault="001C036A" w:rsidP="009848B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DC7CEF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มาตรฐานการรายงานทางการเงินเหล่านี้ให้ข้อกำหนดเกี่ยวกับนิยามสินทรัพย์ทางการเงินและหนี้สินทาง การเงินตลอดจนการรับรู้ การวัดมูลค่า การด้อยค่าและการตัดรายการ รวมถึงหลักการบัญชีของอนุพันธ์และ</w:t>
      </w:r>
      <w:r w:rsidR="00E31B86">
        <w:rPr>
          <w:rFonts w:ascii="Angsana New" w:hAnsi="Angsana New"/>
          <w:sz w:val="30"/>
          <w:szCs w:val="30"/>
          <w:cs/>
        </w:rPr>
        <w:br/>
      </w:r>
      <w:r w:rsidRPr="00DC7CEF">
        <w:rPr>
          <w:rFonts w:ascii="Angsana New" w:hAnsi="Angsana New" w:hint="cs"/>
          <w:sz w:val="30"/>
          <w:szCs w:val="30"/>
          <w:cs/>
        </w:rPr>
        <w:t xml:space="preserve">การบัญชีป้องกันความเสี่ยง </w:t>
      </w:r>
      <w:r w:rsidR="009848B5" w:rsidRPr="00DC7CEF">
        <w:rPr>
          <w:rFonts w:ascii="Angsana New" w:hAnsi="Angsana New"/>
          <w:sz w:val="30"/>
          <w:szCs w:val="30"/>
          <w:cs/>
        </w:rPr>
        <w:t>มาตรฐานการรายงานทางการเงินเหล่านี้นำมาใช้แทนมาตรฐานการบัญชีดังต่อไปนี้</w:t>
      </w:r>
    </w:p>
    <w:p w14:paraId="23E0DDC7" w14:textId="77777777" w:rsidR="00E31B86" w:rsidRPr="00E31B86" w:rsidRDefault="00E31B86" w:rsidP="009848B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24"/>
          <w:szCs w:val="24"/>
        </w:rPr>
      </w:pPr>
    </w:p>
    <w:tbl>
      <w:tblPr>
        <w:tblStyle w:val="TableGrid"/>
        <w:tblW w:w="855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5580"/>
      </w:tblGrid>
      <w:tr w:rsidR="009848B5" w:rsidRPr="00DC7CEF" w14:paraId="5EC55CE5" w14:textId="77777777" w:rsidTr="00526E2F">
        <w:tc>
          <w:tcPr>
            <w:tcW w:w="2970" w:type="dxa"/>
          </w:tcPr>
          <w:p w14:paraId="1708FBB5" w14:textId="77777777" w:rsidR="009848B5" w:rsidRPr="00DC7CEF" w:rsidRDefault="009848B5" w:rsidP="00E31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4"/>
              <w:jc w:val="thaiDistribute"/>
              <w:rPr>
                <w:rFonts w:ascii="Angsana New" w:hAnsi="Angsana New" w:cstheme="min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DC7CEF">
              <w:rPr>
                <w:rFonts w:ascii="Angsana New" w:hAnsi="Angsana New" w:cs="Angsana New"/>
                <w:sz w:val="30"/>
                <w:szCs w:val="30"/>
                <w:cs/>
              </w:rPr>
              <w:t>มาตรฐานการบัญชี</w:t>
            </w:r>
            <w:r w:rsidRPr="00DC7CEF">
              <w:rPr>
                <w:rFonts w:ascii="Angsana New" w:hAnsi="Angsana New" w:cstheme="minorBidi"/>
                <w:sz w:val="30"/>
                <w:szCs w:val="30"/>
                <w:cs/>
              </w:rPr>
              <w:t xml:space="preserve"> </w:t>
            </w:r>
            <w:r w:rsidRPr="00DC7CEF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DC7CEF">
              <w:rPr>
                <w:rFonts w:ascii="Angsana New" w:hAnsi="Angsana New"/>
                <w:sz w:val="30"/>
                <w:szCs w:val="30"/>
              </w:rPr>
              <w:t>101</w:t>
            </w:r>
          </w:p>
        </w:tc>
        <w:tc>
          <w:tcPr>
            <w:tcW w:w="5580" w:type="dxa"/>
          </w:tcPr>
          <w:p w14:paraId="4EAD05D3" w14:textId="77777777" w:rsidR="009848B5" w:rsidRPr="00DC7CEF" w:rsidRDefault="009848B5" w:rsidP="007D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DC7CE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หนี้สงสัยจะสูญและหนี้สูญ</w:t>
            </w:r>
          </w:p>
        </w:tc>
      </w:tr>
      <w:tr w:rsidR="009848B5" w:rsidRPr="00DC7CEF" w14:paraId="22813F94" w14:textId="77777777" w:rsidTr="00526E2F">
        <w:tc>
          <w:tcPr>
            <w:tcW w:w="2970" w:type="dxa"/>
          </w:tcPr>
          <w:p w14:paraId="5489B6F3" w14:textId="4A1BAF8F" w:rsidR="009848B5" w:rsidRPr="00DC7CEF" w:rsidRDefault="009848B5" w:rsidP="00E31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C7CEF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DC7CEF">
              <w:rPr>
                <w:rFonts w:ascii="Angsana New" w:hAnsi="Angsana New" w:cs="Angsana New"/>
                <w:sz w:val="30"/>
                <w:szCs w:val="30"/>
              </w:rPr>
              <w:t>104</w:t>
            </w:r>
            <w:r w:rsidRPr="00DC7CE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580" w:type="dxa"/>
          </w:tcPr>
          <w:p w14:paraId="423C687C" w14:textId="77777777" w:rsidR="009848B5" w:rsidRPr="00DC7CEF" w:rsidRDefault="009848B5" w:rsidP="007D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DC7CE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การบัญชีสำหรับการปรับโครงสร้างหนี้ที่มีปัญหา</w:t>
            </w:r>
          </w:p>
        </w:tc>
      </w:tr>
      <w:tr w:rsidR="009848B5" w:rsidRPr="00DC7CEF" w14:paraId="5541FD8E" w14:textId="77777777" w:rsidTr="00526E2F">
        <w:tc>
          <w:tcPr>
            <w:tcW w:w="2970" w:type="dxa"/>
          </w:tcPr>
          <w:p w14:paraId="5370E522" w14:textId="3E7CE487" w:rsidR="009848B5" w:rsidRPr="00DC7CEF" w:rsidRDefault="009848B5" w:rsidP="00E31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C7CEF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DC7CEF">
              <w:rPr>
                <w:rFonts w:ascii="Angsana New" w:hAnsi="Angsana New" w:cs="Angsana New"/>
                <w:sz w:val="30"/>
                <w:szCs w:val="30"/>
              </w:rPr>
              <w:t>105</w:t>
            </w:r>
            <w:r w:rsidRPr="00DC7CE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580" w:type="dxa"/>
          </w:tcPr>
          <w:p w14:paraId="2D13376C" w14:textId="77777777" w:rsidR="009848B5" w:rsidRPr="00DC7CEF" w:rsidRDefault="009848B5" w:rsidP="007D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DC7CE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การบัญชีสำหรับเงินลงทุนในตราสารหนี้และตราสารทุน</w:t>
            </w:r>
          </w:p>
        </w:tc>
      </w:tr>
      <w:tr w:rsidR="009848B5" w:rsidRPr="00DC7CEF" w14:paraId="345FE655" w14:textId="77777777" w:rsidTr="00526E2F">
        <w:tc>
          <w:tcPr>
            <w:tcW w:w="2970" w:type="dxa"/>
          </w:tcPr>
          <w:p w14:paraId="5FA909D3" w14:textId="77777777" w:rsidR="009848B5" w:rsidRPr="00DC7CEF" w:rsidRDefault="009848B5" w:rsidP="00E31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C7CEF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DC7CEF">
              <w:rPr>
                <w:rFonts w:ascii="Angsana New" w:hAnsi="Angsana New" w:cs="Angsana New"/>
                <w:sz w:val="30"/>
                <w:szCs w:val="30"/>
              </w:rPr>
              <w:t>106</w:t>
            </w:r>
            <w:r w:rsidRPr="00DC7CE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580" w:type="dxa"/>
          </w:tcPr>
          <w:p w14:paraId="72EACA4D" w14:textId="77777777" w:rsidR="009848B5" w:rsidRPr="00DC7CEF" w:rsidRDefault="009848B5" w:rsidP="007D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 w:hanging="18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DC7CE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การบัญชีสำหรับกิจการที่ดำเนินธุรกิจเฉพาะด้านการลงทุน</w:t>
            </w:r>
          </w:p>
        </w:tc>
      </w:tr>
      <w:tr w:rsidR="009848B5" w:rsidRPr="002F1F54" w14:paraId="7EACFA8D" w14:textId="77777777" w:rsidTr="00526E2F">
        <w:tc>
          <w:tcPr>
            <w:tcW w:w="2970" w:type="dxa"/>
          </w:tcPr>
          <w:p w14:paraId="5E14162E" w14:textId="2A95A587" w:rsidR="009848B5" w:rsidRPr="00DC7CEF" w:rsidRDefault="009848B5" w:rsidP="00E31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C7CEF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DC7CEF">
              <w:rPr>
                <w:rFonts w:ascii="Angsana New" w:hAnsi="Angsana New" w:cs="Angsana New"/>
                <w:sz w:val="30"/>
                <w:szCs w:val="30"/>
              </w:rPr>
              <w:t xml:space="preserve">107 </w:t>
            </w:r>
          </w:p>
        </w:tc>
        <w:tc>
          <w:tcPr>
            <w:tcW w:w="5580" w:type="dxa"/>
          </w:tcPr>
          <w:p w14:paraId="43A3D19B" w14:textId="77777777" w:rsidR="009848B5" w:rsidRPr="00DC7CEF" w:rsidRDefault="009848B5" w:rsidP="007D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 w:hanging="18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DC7CE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การแสดงรายการและการเปิดเผยข้อมูลสำหรับเครื่องมือทางการเงิน</w:t>
            </w:r>
          </w:p>
        </w:tc>
      </w:tr>
    </w:tbl>
    <w:p w14:paraId="4D14EBDB" w14:textId="47EC1E39" w:rsidR="009848B5" w:rsidRDefault="009848B5" w:rsidP="009848B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22"/>
          <w:highlight w:val="yellow"/>
        </w:rPr>
      </w:pPr>
    </w:p>
    <w:p w14:paraId="36A91B7B" w14:textId="58F40157" w:rsidR="009848B5" w:rsidRPr="00DC7CEF" w:rsidRDefault="009848B5" w:rsidP="00BA04A1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C7CEF">
        <w:rPr>
          <w:rFonts w:ascii="Angsana New" w:hAnsi="Angsana New"/>
          <w:sz w:val="30"/>
          <w:szCs w:val="30"/>
          <w:cs/>
        </w:rPr>
        <w:t>การจัดประเภทรายการของสินทรัพย์ทางการเงิน</w:t>
      </w:r>
    </w:p>
    <w:p w14:paraId="10901F3E" w14:textId="45A74B78" w:rsidR="009848B5" w:rsidRPr="00DC7CEF" w:rsidRDefault="009848B5" w:rsidP="009848B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DC7CEF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DC7CEF">
        <w:rPr>
          <w:rFonts w:ascii="Angsana New" w:hAnsi="Angsana New"/>
          <w:sz w:val="30"/>
          <w:szCs w:val="30"/>
        </w:rPr>
        <w:t xml:space="preserve">9 </w:t>
      </w:r>
      <w:r w:rsidRPr="00DC7CEF">
        <w:rPr>
          <w:rFonts w:ascii="Angsana New" w:hAnsi="Angsana New"/>
          <w:sz w:val="30"/>
          <w:szCs w:val="30"/>
          <w:cs/>
        </w:rPr>
        <w:t xml:space="preserve">จัดประเภทสินทรัพย์ทางการเงินเป็น </w:t>
      </w:r>
      <w:r w:rsidRPr="00DC7CEF">
        <w:rPr>
          <w:rFonts w:ascii="Angsana New" w:hAnsi="Angsana New"/>
          <w:sz w:val="30"/>
          <w:szCs w:val="30"/>
        </w:rPr>
        <w:t xml:space="preserve">3 </w:t>
      </w:r>
      <w:r w:rsidRPr="00DC7CEF">
        <w:rPr>
          <w:rFonts w:ascii="Angsana New" w:hAnsi="Angsana New"/>
          <w:sz w:val="30"/>
          <w:szCs w:val="30"/>
          <w:cs/>
        </w:rPr>
        <w:t>ประเภท ได้แก่</w:t>
      </w:r>
      <w:r w:rsidRPr="00DC7CEF">
        <w:rPr>
          <w:rFonts w:ascii="Angsana New" w:hAnsi="Angsana New"/>
          <w:sz w:val="30"/>
          <w:szCs w:val="30"/>
        </w:rPr>
        <w:t xml:space="preserve"> </w:t>
      </w:r>
      <w:r w:rsidRPr="00DC7CEF">
        <w:rPr>
          <w:rFonts w:ascii="Angsana New" w:hAnsi="Angsana New"/>
          <w:sz w:val="30"/>
          <w:szCs w:val="30"/>
          <w:cs/>
        </w:rPr>
        <w:t>ราคาทุนตัดจำหน่าย มูลค่ายุติธรรมผ่านกำไรขาดทุนเบ็ดเสร็จอื่น และมูลค่ายุติธรรมผ่านกำไรหรือขาดทุน</w:t>
      </w:r>
      <w:r w:rsidRPr="00DC7CEF">
        <w:rPr>
          <w:rFonts w:ascii="Angsana New" w:hAnsi="Angsana New"/>
          <w:sz w:val="30"/>
          <w:szCs w:val="30"/>
        </w:rPr>
        <w:t xml:space="preserve"> </w:t>
      </w:r>
      <w:r w:rsidRPr="00DC7CEF">
        <w:rPr>
          <w:rFonts w:ascii="Angsana New" w:hAnsi="Angsana New"/>
          <w:sz w:val="30"/>
          <w:szCs w:val="30"/>
          <w:cs/>
        </w:rPr>
        <w:t xml:space="preserve">ทั้งนี้ มาตรฐานการรายงานทางการเงินฉบับนี้จะยกเลิกการจัดประเภทตราสารหนี้ที่จะถือจนครบกำหนด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Pr="00DC7CEF">
        <w:rPr>
          <w:rFonts w:ascii="Angsana New" w:hAnsi="Angsana New"/>
          <w:sz w:val="30"/>
          <w:szCs w:val="30"/>
        </w:rPr>
        <w:t>105</w:t>
      </w:r>
      <w:r w:rsidRPr="00DC7CEF">
        <w:rPr>
          <w:rFonts w:ascii="Angsana New" w:hAnsi="Angsana New"/>
          <w:sz w:val="30"/>
          <w:szCs w:val="30"/>
          <w:cs/>
        </w:rPr>
        <w:t xml:space="preserve"> การจัดประเภท</w:t>
      </w:r>
      <w:r w:rsidR="004B34A7" w:rsidRPr="00DC7CEF">
        <w:rPr>
          <w:rFonts w:ascii="Angsana New" w:hAnsi="Angsana New" w:hint="cs"/>
          <w:sz w:val="30"/>
          <w:szCs w:val="30"/>
          <w:cs/>
        </w:rPr>
        <w:t>ใหม่</w:t>
      </w:r>
      <w:r w:rsidRPr="00DC7CEF">
        <w:rPr>
          <w:rFonts w:ascii="Angsana New" w:hAnsi="Angsana New"/>
          <w:sz w:val="30"/>
          <w:szCs w:val="30"/>
          <w:cs/>
        </w:rPr>
        <w:t>ดังกล่าวเป็นไปตามลักษณะของกระแสเงินสดของสินทรัพย์ทางการเงินและโมเดลธุรกิจของกิจการในการ</w:t>
      </w:r>
      <w:r w:rsidR="004B34A7" w:rsidRPr="00DC7CEF">
        <w:rPr>
          <w:rFonts w:ascii="Angsana New" w:hAnsi="Angsana New" w:hint="cs"/>
          <w:sz w:val="30"/>
          <w:szCs w:val="30"/>
          <w:cs/>
        </w:rPr>
        <w:t>บริหาร</w:t>
      </w:r>
      <w:r w:rsidRPr="00DC7CEF">
        <w:rPr>
          <w:rFonts w:ascii="Angsana New" w:hAnsi="Angsana New"/>
          <w:sz w:val="30"/>
          <w:szCs w:val="30"/>
          <w:cs/>
        </w:rPr>
        <w:t>จัดการสินทรัพย์ทางการเงินนั้น</w:t>
      </w:r>
    </w:p>
    <w:p w14:paraId="040B5409" w14:textId="77777777" w:rsidR="009848B5" w:rsidRPr="00580F34" w:rsidRDefault="009848B5" w:rsidP="009848B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2"/>
        </w:rPr>
      </w:pPr>
    </w:p>
    <w:p w14:paraId="0BCFC870" w14:textId="54461EDF" w:rsidR="00EF39C5" w:rsidRPr="00D12EE0" w:rsidRDefault="00EF39C5" w:rsidP="00EF39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  <w:cs/>
        </w:rPr>
      </w:pPr>
      <w:r w:rsidRPr="00E31B86">
        <w:rPr>
          <w:rFonts w:ascii="Angsana New" w:hAnsi="Angsana New"/>
          <w:spacing w:val="-4"/>
          <w:sz w:val="30"/>
          <w:szCs w:val="30"/>
          <w:cs/>
        </w:rPr>
        <w:t xml:space="preserve">อนุพันธ์จะวัดมูลค่าด้วยมูลค่ายุติธรรมผ่านกำไรหรือขาดทุนตามมาตรฐานการรายงานทางการเงิน ฉบับที่ </w:t>
      </w:r>
      <w:r w:rsidRPr="00E31B86">
        <w:rPr>
          <w:rFonts w:ascii="Angsana New" w:hAnsi="Angsana New"/>
          <w:spacing w:val="-4"/>
          <w:sz w:val="30"/>
          <w:szCs w:val="30"/>
        </w:rPr>
        <w:t>9</w:t>
      </w:r>
      <w:r w:rsidR="0062739B">
        <w:rPr>
          <w:rFonts w:ascii="Angsana New" w:hAnsi="Angsana New" w:hint="cs"/>
          <w:sz w:val="30"/>
          <w:szCs w:val="30"/>
          <w:cs/>
        </w:rPr>
        <w:t xml:space="preserve"> </w:t>
      </w:r>
      <w:r w:rsidR="0062739B" w:rsidRPr="0062739B">
        <w:rPr>
          <w:rFonts w:ascii="Angsana New" w:hAnsi="Angsana New" w:hint="cs"/>
          <w:sz w:val="30"/>
          <w:szCs w:val="30"/>
          <w:cs/>
        </w:rPr>
        <w:t>โดยจะนำมาใช้แทนนโยบายการบัญชีของกลุ่มบริษัทในปัจจุบันที่รับรู้รายการเมื่ออนุพันธ์ดังกล่าวถูกนำมาใช้</w:t>
      </w:r>
    </w:p>
    <w:p w14:paraId="372E0352" w14:textId="77777777" w:rsidR="00EF39C5" w:rsidRPr="00580F34" w:rsidRDefault="00EF39C5" w:rsidP="00EF39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2"/>
          <w:highlight w:val="yellow"/>
        </w:rPr>
      </w:pPr>
    </w:p>
    <w:p w14:paraId="7B422532" w14:textId="77777777" w:rsidR="00EF39C5" w:rsidRPr="00B724B4" w:rsidRDefault="00EF39C5" w:rsidP="00BA04A1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724B4">
        <w:rPr>
          <w:rFonts w:ascii="Angsana New" w:hAnsi="Angsana New"/>
          <w:sz w:val="30"/>
          <w:szCs w:val="30"/>
          <w:cs/>
        </w:rPr>
        <w:t>การวัดมูลค่าด้วยวิธีราคาทุนตัดจำหน่าย</w:t>
      </w:r>
    </w:p>
    <w:p w14:paraId="3399E926" w14:textId="4ACCEC46" w:rsidR="00EF39C5" w:rsidRPr="00B724B4" w:rsidRDefault="00EF39C5" w:rsidP="00EF39C5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B724B4">
        <w:rPr>
          <w:rFonts w:ascii="Angsana New" w:hAnsi="Angsana New"/>
          <w:sz w:val="30"/>
          <w:szCs w:val="30"/>
          <w:cs/>
        </w:rPr>
        <w:t xml:space="preserve">ภายใต้มาตรฐานการรายงานทางการเงิน ฉบับที่ </w:t>
      </w:r>
      <w:r w:rsidRPr="00B724B4">
        <w:rPr>
          <w:rFonts w:ascii="Angsana New" w:hAnsi="Angsana New"/>
          <w:sz w:val="30"/>
          <w:szCs w:val="30"/>
        </w:rPr>
        <w:t xml:space="preserve">9 </w:t>
      </w:r>
      <w:r w:rsidRPr="00B724B4">
        <w:rPr>
          <w:rFonts w:ascii="Angsana New" w:hAnsi="Angsana New"/>
          <w:sz w:val="30"/>
          <w:szCs w:val="30"/>
          <w:cs/>
        </w:rPr>
        <w:t>สินทรัพย์และหนี้สินทางการเงินที่วัดมูลค่าด้วยวิธีราคาทุนตัดจำหน่ายจะรับรู้ดอกเบี้ย</w:t>
      </w:r>
      <w:r w:rsidRPr="00B724B4">
        <w:rPr>
          <w:rFonts w:ascii="Angsana New" w:hAnsi="Angsana New" w:hint="cs"/>
          <w:sz w:val="30"/>
          <w:szCs w:val="30"/>
          <w:cs/>
        </w:rPr>
        <w:t>รับ</w:t>
      </w:r>
      <w:r w:rsidRPr="00B724B4">
        <w:rPr>
          <w:rFonts w:ascii="Angsana New" w:hAnsi="Angsana New"/>
          <w:sz w:val="30"/>
          <w:szCs w:val="30"/>
          <w:cs/>
        </w:rPr>
        <w:t>และดอกเบี้ย</w:t>
      </w:r>
      <w:r w:rsidRPr="00B724B4">
        <w:rPr>
          <w:rFonts w:ascii="Angsana New" w:hAnsi="Angsana New" w:hint="cs"/>
          <w:sz w:val="30"/>
          <w:szCs w:val="30"/>
          <w:cs/>
        </w:rPr>
        <w:t>จ่าย</w:t>
      </w:r>
      <w:r w:rsidR="00F13FF4">
        <w:rPr>
          <w:rFonts w:ascii="Angsana New" w:hAnsi="Angsana New"/>
          <w:sz w:val="30"/>
          <w:szCs w:val="30"/>
          <w:cs/>
        </w:rPr>
        <w:t>ด้วยอัตราดอกเบี้ยที่แท้จริง</w:t>
      </w:r>
      <w:r w:rsidR="008E065A">
        <w:rPr>
          <w:rFonts w:ascii="Angsana New" w:hAnsi="Angsana New" w:hint="cs"/>
          <w:sz w:val="30"/>
          <w:szCs w:val="30"/>
          <w:cs/>
        </w:rPr>
        <w:t xml:space="preserve"> </w:t>
      </w:r>
      <w:r w:rsidR="008E065A" w:rsidRPr="008E065A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</w:t>
      </w:r>
      <w:r w:rsidR="008E065A" w:rsidRPr="008E065A">
        <w:rPr>
          <w:rFonts w:ascii="Angsana New" w:hAnsi="Angsana New"/>
          <w:sz w:val="30"/>
          <w:szCs w:val="30"/>
          <w:cs/>
        </w:rPr>
        <w:t xml:space="preserve"> </w:t>
      </w:r>
      <w:r w:rsidR="008E065A" w:rsidRPr="008E065A">
        <w:rPr>
          <w:rFonts w:ascii="Angsana New" w:hAnsi="Angsana New" w:hint="cs"/>
          <w:sz w:val="30"/>
          <w:szCs w:val="30"/>
          <w:cs/>
        </w:rPr>
        <w:t>ฉบับที่</w:t>
      </w:r>
      <w:r w:rsidR="008E065A" w:rsidRPr="008E065A">
        <w:rPr>
          <w:rFonts w:ascii="Angsana New" w:hAnsi="Angsana New"/>
          <w:sz w:val="30"/>
          <w:szCs w:val="30"/>
          <w:cs/>
        </w:rPr>
        <w:t xml:space="preserve"> 9 </w:t>
      </w:r>
      <w:r w:rsidR="008E065A" w:rsidRPr="008E065A">
        <w:rPr>
          <w:rFonts w:ascii="Angsana New" w:hAnsi="Angsana New" w:hint="cs"/>
          <w:sz w:val="30"/>
          <w:szCs w:val="30"/>
          <w:cs/>
        </w:rPr>
        <w:t>จะนำมาใช้แทนนโยบายการบัญชีของกลุ่มบริษัทในปัจจุบันที่รับรู้ดอกเบี้ยรับและดอกเบี้ยจ่ายด้วยอัตราดอกเบี้ยตามสัญญา</w:t>
      </w:r>
    </w:p>
    <w:p w14:paraId="3292258E" w14:textId="77777777" w:rsidR="00EF39C5" w:rsidRPr="00526E2F" w:rsidRDefault="00EF39C5" w:rsidP="00EF39C5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4"/>
          <w:szCs w:val="24"/>
          <w:highlight w:val="yellow"/>
        </w:rPr>
      </w:pPr>
    </w:p>
    <w:p w14:paraId="2BB78EC1" w14:textId="15E2BFBA" w:rsidR="00EF39C5" w:rsidRPr="006D1174" w:rsidRDefault="00EF39C5" w:rsidP="00BA04A1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D1174">
        <w:rPr>
          <w:rFonts w:ascii="Angsana New" w:hAnsi="Angsana New"/>
          <w:sz w:val="30"/>
          <w:szCs w:val="30"/>
          <w:cs/>
        </w:rPr>
        <w:t>การด้อยค่าของสินทรัพย์ทางการเงินและสินทรัพย์ที่เกิดจากสัญญา</w:t>
      </w:r>
    </w:p>
    <w:p w14:paraId="3BEC579B" w14:textId="17739548" w:rsidR="00EF39C5" w:rsidRPr="006D1174" w:rsidRDefault="00EF39C5" w:rsidP="00EF39C5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6D1174">
        <w:rPr>
          <w:rFonts w:ascii="Angsana New" w:hAnsi="Angsana New"/>
          <w:sz w:val="30"/>
          <w:szCs w:val="30"/>
          <w:cs/>
        </w:rPr>
        <w:lastRenderedPageBreak/>
        <w:t xml:space="preserve">มาตรฐานการรายงานทางการเงิน ฉบับที่ </w:t>
      </w:r>
      <w:r w:rsidRPr="006D1174">
        <w:rPr>
          <w:rFonts w:ascii="Angsana New" w:hAnsi="Angsana New"/>
          <w:sz w:val="30"/>
          <w:szCs w:val="30"/>
        </w:rPr>
        <w:t xml:space="preserve">9 </w:t>
      </w:r>
      <w:r w:rsidRPr="006D1174">
        <w:rPr>
          <w:rFonts w:ascii="Angsana New" w:hAnsi="Angsana New"/>
          <w:sz w:val="30"/>
          <w:szCs w:val="30"/>
          <w:cs/>
        </w:rPr>
        <w:t xml:space="preserve"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ในขณะที่ปัจจุบันกลุ่มบริษัทประมาณการค่าเผื่อหนี้สงสัยจะสูญโดยการวิเคราะห์ประวัติการชำระหนี้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มาตรฐานการรายงานทางการเงิน ฉบับที่ </w:t>
      </w:r>
      <w:r w:rsidRPr="006D1174">
        <w:rPr>
          <w:rFonts w:ascii="Angsana New" w:hAnsi="Angsana New"/>
          <w:sz w:val="30"/>
          <w:szCs w:val="30"/>
        </w:rPr>
        <w:t xml:space="preserve">9 </w:t>
      </w:r>
      <w:r w:rsidRPr="006D1174">
        <w:rPr>
          <w:rFonts w:ascii="Angsana New" w:hAnsi="Angsana New"/>
          <w:sz w:val="30"/>
          <w:szCs w:val="30"/>
          <w:cs/>
        </w:rPr>
        <w:t>กำหนดให้ใช้วิจารณญาณในการประเมินว่าการเปลี่ยนแปลงของปัจจัยทางเศรษฐกิจ</w:t>
      </w:r>
      <w:r w:rsidRPr="006D1174">
        <w:rPr>
          <w:rFonts w:ascii="Angsana New" w:hAnsi="Angsana New" w:hint="cs"/>
          <w:sz w:val="30"/>
          <w:szCs w:val="30"/>
          <w:cs/>
        </w:rPr>
        <w:t>นั้น</w:t>
      </w:r>
      <w:r w:rsidRPr="006D1174">
        <w:rPr>
          <w:rFonts w:ascii="Angsana New" w:hAnsi="Angsana New"/>
          <w:sz w:val="30"/>
          <w:szCs w:val="30"/>
          <w:cs/>
        </w:rPr>
        <w:t>มีผลกระทบต่อผลขาดทุนด้านเครดิตที่คาดว่าจะเกิดขึ้นอย่างไร โดยใช้ความน่าจะเป็นถ่วงน้ำหนักเป็นเกณฑ์</w:t>
      </w:r>
    </w:p>
    <w:p w14:paraId="74E9B8CF" w14:textId="77777777" w:rsidR="00EF39C5" w:rsidRPr="00580F34" w:rsidRDefault="00EF39C5" w:rsidP="00EF39C5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2"/>
          <w:highlight w:val="yellow"/>
        </w:rPr>
      </w:pPr>
    </w:p>
    <w:p w14:paraId="4563E5CB" w14:textId="77777777" w:rsidR="00EF39C5" w:rsidRPr="00526E2F" w:rsidRDefault="00EF39C5" w:rsidP="00EF39C5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  <w:highlight w:val="yellow"/>
          <w:cs/>
        </w:rPr>
      </w:pPr>
      <w:r w:rsidRPr="006D1174">
        <w:rPr>
          <w:rFonts w:ascii="Angsana New" w:hAnsi="Angsana New"/>
          <w:sz w:val="30"/>
          <w:szCs w:val="30"/>
          <w:cs/>
        </w:rPr>
        <w:t>รูปแบบใหม่ของการพิจารณาด้อยค่าจะถือปฏิบัติกับสินทรัพย์ทางการเงินที่วัดมูลค่าด้วยวิธีราคาทุนตัดจำหน่าย หรือมูลค่ายุติธรรมผ่านกำไรขาดทุนเบ็ดเสร็จอื่น</w:t>
      </w:r>
      <w:r w:rsidRPr="006D1174">
        <w:rPr>
          <w:rFonts w:ascii="Angsana New" w:hAnsi="Angsana New" w:hint="cs"/>
          <w:sz w:val="30"/>
          <w:szCs w:val="30"/>
          <w:cs/>
        </w:rPr>
        <w:t xml:space="preserve"> (ไม่รวม</w:t>
      </w:r>
      <w:r w:rsidRPr="006D1174">
        <w:rPr>
          <w:rFonts w:ascii="Angsana New" w:hAnsi="Angsana New"/>
          <w:sz w:val="30"/>
          <w:szCs w:val="30"/>
          <w:cs/>
        </w:rPr>
        <w:t>เงินลงทุนในตราสารทุน</w:t>
      </w:r>
      <w:r w:rsidRPr="006D1174">
        <w:rPr>
          <w:rFonts w:ascii="Angsana New" w:hAnsi="Angsana New" w:hint="cs"/>
          <w:sz w:val="30"/>
          <w:szCs w:val="30"/>
          <w:cs/>
        </w:rPr>
        <w:t xml:space="preserve">) </w:t>
      </w:r>
      <w:r w:rsidRPr="006D1174">
        <w:rPr>
          <w:rFonts w:ascii="Angsana New" w:hAnsi="Angsana New"/>
          <w:sz w:val="30"/>
          <w:szCs w:val="30"/>
          <w:cs/>
        </w:rPr>
        <w:t>และสินทรัพย์ที่เกิดจากสัญญา</w:t>
      </w:r>
    </w:p>
    <w:p w14:paraId="24737BAF" w14:textId="77777777" w:rsidR="00EF39C5" w:rsidRPr="00580F34" w:rsidRDefault="00EF39C5" w:rsidP="00EF39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2"/>
          <w:highlight w:val="yellow"/>
        </w:rPr>
      </w:pPr>
    </w:p>
    <w:p w14:paraId="7D5CA15E" w14:textId="65C8F527" w:rsidR="00EF39C5" w:rsidRPr="006D1174" w:rsidRDefault="00EF39C5" w:rsidP="00BA04A1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D1174">
        <w:rPr>
          <w:rFonts w:ascii="Angsana New" w:hAnsi="Angsana New"/>
          <w:sz w:val="30"/>
          <w:szCs w:val="30"/>
          <w:cs/>
        </w:rPr>
        <w:t>การจัดประเภทรายการหนี้สินทางการเงิน</w:t>
      </w:r>
    </w:p>
    <w:p w14:paraId="65A78736" w14:textId="77777777" w:rsidR="00EF39C5" w:rsidRPr="006D1174" w:rsidRDefault="00EF39C5" w:rsidP="00EF39C5">
      <w:pPr>
        <w:pStyle w:val="ListParagraph"/>
        <w:tabs>
          <w:tab w:val="clear" w:pos="907"/>
          <w:tab w:val="left" w:pos="1260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6D1174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6D1174">
        <w:rPr>
          <w:rFonts w:ascii="Angsana New" w:hAnsi="Angsana New"/>
          <w:sz w:val="30"/>
          <w:szCs w:val="30"/>
        </w:rPr>
        <w:t xml:space="preserve">9 </w:t>
      </w:r>
      <w:r w:rsidRPr="006D1174">
        <w:rPr>
          <w:rFonts w:ascii="Angsana New" w:hAnsi="Angsana New"/>
          <w:sz w:val="30"/>
          <w:szCs w:val="30"/>
          <w:cs/>
        </w:rPr>
        <w:t xml:space="preserve">แนะนำวิธีการจัดประเภทและการวัดมูลค่าหนี้สินทางการเงินใหม่ โดยจัดประเภทหนี้สินทางการเงินเป็น </w:t>
      </w:r>
      <w:r w:rsidRPr="006D1174">
        <w:rPr>
          <w:rFonts w:ascii="Angsana New" w:hAnsi="Angsana New"/>
          <w:sz w:val="30"/>
          <w:szCs w:val="30"/>
        </w:rPr>
        <w:t>2</w:t>
      </w:r>
      <w:r w:rsidRPr="006D1174">
        <w:rPr>
          <w:rFonts w:ascii="Angsana New" w:hAnsi="Angsana New"/>
          <w:sz w:val="30"/>
          <w:szCs w:val="30"/>
          <w:cs/>
        </w:rPr>
        <w:t xml:space="preserve"> ประเภทหลัก คือ วิธีราคาทุนตัดจำหน่าย และวิธีมูลค่ายุติธรรมผ่านกำไรหรือขาดทุน ทั้งนี้ หนี้สินทางการเงินจะจัดประเภทเป็นหนี้สินทางการเงินที่วัดมูลค่าด้วยมูลค่ายุติธรรมผ่านกำไรหรือขาดทุนได้ก็ต่อเมื่อกิจการถือไว้เพื่อค้า หรือเป็นอนุพันธ์ หรือเลือกวัดมูลค่าเมื่อเริ่มแรกด้วยวิธีดังกล่าว</w:t>
      </w:r>
    </w:p>
    <w:p w14:paraId="66FB0A64" w14:textId="77777777" w:rsidR="00EF39C5" w:rsidRPr="00526E2F" w:rsidRDefault="00EF39C5" w:rsidP="00EF39C5">
      <w:pPr>
        <w:pStyle w:val="ListParagraph"/>
        <w:tabs>
          <w:tab w:val="clear" w:pos="907"/>
          <w:tab w:val="left" w:pos="1260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4"/>
          <w:szCs w:val="24"/>
          <w:highlight w:val="yellow"/>
        </w:rPr>
      </w:pPr>
    </w:p>
    <w:p w14:paraId="47CA8E1F" w14:textId="77777777" w:rsidR="00EF39C5" w:rsidRPr="006D1174" w:rsidRDefault="00EF39C5" w:rsidP="00EF39C5">
      <w:pPr>
        <w:pStyle w:val="ListParagraph"/>
        <w:tabs>
          <w:tab w:val="clear" w:pos="907"/>
          <w:tab w:val="left" w:pos="1260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6D1174">
        <w:rPr>
          <w:rFonts w:ascii="Angsana New" w:hAnsi="Angsana New"/>
          <w:sz w:val="30"/>
          <w:szCs w:val="30"/>
          <w:cs/>
        </w:rPr>
        <w:t xml:space="preserve">ภายใต้มาตรฐานการรายงานทางการเงิน ฉบับที่ </w:t>
      </w:r>
      <w:r w:rsidRPr="006D1174">
        <w:rPr>
          <w:rFonts w:ascii="Angsana New" w:hAnsi="Angsana New"/>
          <w:sz w:val="30"/>
          <w:szCs w:val="30"/>
        </w:rPr>
        <w:t xml:space="preserve">9 </w:t>
      </w:r>
      <w:r w:rsidRPr="006D1174">
        <w:rPr>
          <w:rFonts w:ascii="Angsana New" w:hAnsi="Angsana New"/>
          <w:sz w:val="30"/>
          <w:szCs w:val="30"/>
          <w:cs/>
        </w:rPr>
        <w:t>การเปลี่ยนแปลงของมูลค่ายุติธรรมของหนี้สินทางการเงินที่จัดประเภทเป็นหนี้สินทางการเงินที่วัดมูลค่าด้วยมูลค่ายุติธรรมผ่านกำไรหรือขาดทุนต้องแสดงรายการดังนี้</w:t>
      </w:r>
    </w:p>
    <w:p w14:paraId="40BB1567" w14:textId="77777777" w:rsidR="00EF39C5" w:rsidRPr="006D1174" w:rsidRDefault="00EF39C5" w:rsidP="00BA04A1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autoSpaceDE w:val="0"/>
        <w:autoSpaceDN w:val="0"/>
        <w:adjustRightInd w:val="0"/>
        <w:spacing w:after="160" w:line="240" w:lineRule="auto"/>
        <w:ind w:left="1620"/>
        <w:jc w:val="thaiDistribute"/>
        <w:rPr>
          <w:rFonts w:ascii="Angsana New" w:hAnsi="Angsana New"/>
          <w:sz w:val="30"/>
          <w:szCs w:val="30"/>
        </w:rPr>
      </w:pPr>
      <w:r w:rsidRPr="006D1174">
        <w:rPr>
          <w:rFonts w:ascii="Angsana New" w:hAnsi="Angsana New"/>
          <w:sz w:val="30"/>
          <w:szCs w:val="30"/>
          <w:cs/>
        </w:rPr>
        <w:t>จำนวน</w:t>
      </w:r>
      <w:r w:rsidRPr="006D1174">
        <w:rPr>
          <w:rFonts w:ascii="Angsana New" w:hAnsi="Angsana New" w:hint="cs"/>
          <w:sz w:val="30"/>
          <w:szCs w:val="30"/>
          <w:cs/>
        </w:rPr>
        <w:t>เงินของ</w:t>
      </w:r>
      <w:r w:rsidRPr="006D1174">
        <w:rPr>
          <w:rFonts w:ascii="Angsana New" w:hAnsi="Angsana New"/>
          <w:sz w:val="30"/>
          <w:szCs w:val="30"/>
          <w:cs/>
        </w:rPr>
        <w:t>มูลค่ายุติธรรมที่เปลี่ยนแปลงเนื่องจากการเปลี่ยนแปลงความเสี่ยงด้านเครดิตของหนี้สินจะแสดงในกำไรขาดทุนเบ็ดเสร็จอื่น และ</w:t>
      </w:r>
    </w:p>
    <w:p w14:paraId="6430D799" w14:textId="77777777" w:rsidR="00EF39C5" w:rsidRPr="006D1174" w:rsidRDefault="00EF39C5" w:rsidP="00BA04A1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autoSpaceDE w:val="0"/>
        <w:autoSpaceDN w:val="0"/>
        <w:adjustRightInd w:val="0"/>
        <w:spacing w:after="160" w:line="240" w:lineRule="auto"/>
        <w:ind w:left="1620"/>
        <w:jc w:val="thaiDistribute"/>
        <w:rPr>
          <w:rFonts w:ascii="Angsana New" w:hAnsi="Angsana New"/>
          <w:sz w:val="30"/>
          <w:szCs w:val="30"/>
          <w:cs/>
        </w:rPr>
      </w:pPr>
      <w:r w:rsidRPr="006D1174">
        <w:rPr>
          <w:rFonts w:ascii="Angsana New" w:hAnsi="Angsana New"/>
          <w:sz w:val="30"/>
          <w:szCs w:val="30"/>
          <w:cs/>
        </w:rPr>
        <w:t>จำนวน</w:t>
      </w:r>
      <w:r w:rsidRPr="006D1174">
        <w:rPr>
          <w:rFonts w:ascii="Angsana New" w:hAnsi="Angsana New" w:hint="cs"/>
          <w:sz w:val="30"/>
          <w:szCs w:val="30"/>
          <w:cs/>
        </w:rPr>
        <w:t>เงินของ</w:t>
      </w:r>
      <w:r w:rsidRPr="006D1174">
        <w:rPr>
          <w:rFonts w:ascii="Angsana New" w:hAnsi="Angsana New"/>
          <w:sz w:val="30"/>
          <w:szCs w:val="30"/>
          <w:cs/>
        </w:rPr>
        <w:t>มูลค่ายุติธรรมที่เปลี่ยนแปลงส่วนที่เหลือจะแสดงในกำไรหรือขาดทุน</w:t>
      </w:r>
    </w:p>
    <w:p w14:paraId="40CBF7DA" w14:textId="77777777" w:rsidR="00EF39C5" w:rsidRPr="00526E2F" w:rsidRDefault="00EF39C5" w:rsidP="00EF39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24"/>
          <w:szCs w:val="24"/>
          <w:highlight w:val="yellow"/>
        </w:rPr>
      </w:pPr>
    </w:p>
    <w:p w14:paraId="703C2A84" w14:textId="77777777" w:rsidR="00B47434" w:rsidRDefault="00B47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BF035EB" w14:textId="5EF821F9" w:rsidR="00EF39C5" w:rsidRPr="006D1174" w:rsidRDefault="00EF39C5" w:rsidP="00BA04A1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D1174">
        <w:rPr>
          <w:rFonts w:ascii="Angsana New" w:hAnsi="Angsana New"/>
          <w:sz w:val="30"/>
          <w:szCs w:val="30"/>
          <w:cs/>
        </w:rPr>
        <w:lastRenderedPageBreak/>
        <w:t>การบัญชีป้องกันความเสี่ยง</w:t>
      </w:r>
    </w:p>
    <w:p w14:paraId="79515C66" w14:textId="6F251509" w:rsidR="00EF39C5" w:rsidRPr="006D1174" w:rsidRDefault="00EF39C5" w:rsidP="00EF39C5">
      <w:pPr>
        <w:pStyle w:val="ListParagraph"/>
        <w:tabs>
          <w:tab w:val="clear" w:pos="907"/>
          <w:tab w:val="left" w:pos="1260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6D1174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6D1174">
        <w:rPr>
          <w:rFonts w:ascii="Angsana New" w:hAnsi="Angsana New"/>
          <w:sz w:val="30"/>
          <w:szCs w:val="30"/>
        </w:rPr>
        <w:t xml:space="preserve">9 </w:t>
      </w:r>
      <w:r w:rsidRPr="006D1174">
        <w:rPr>
          <w:rFonts w:ascii="Angsana New" w:hAnsi="Angsana New"/>
          <w:sz w:val="30"/>
          <w:szCs w:val="30"/>
          <w:cs/>
        </w:rPr>
        <w:t>แนะนำแนวปฏิบัติ</w:t>
      </w:r>
      <w:r w:rsidRPr="006D1174">
        <w:rPr>
          <w:rFonts w:ascii="Angsana New" w:hAnsi="Angsana New" w:hint="cs"/>
          <w:sz w:val="30"/>
          <w:szCs w:val="30"/>
          <w:cs/>
        </w:rPr>
        <w:t>เกี่ยวกับ</w:t>
      </w:r>
      <w:r w:rsidRPr="006D1174">
        <w:rPr>
          <w:rFonts w:ascii="Angsana New" w:hAnsi="Angsana New"/>
          <w:sz w:val="30"/>
          <w:szCs w:val="30"/>
          <w:cs/>
        </w:rPr>
        <w:t xml:space="preserve">การบัญชีป้องกันความเสี่ยงในขณะที่มาตรฐานการรายงานทางการเงินในปัจจุบันไม่ได้กล่าวถึง </w:t>
      </w:r>
      <w:r w:rsidRPr="006D1174">
        <w:rPr>
          <w:rFonts w:ascii="Angsana New" w:hAnsi="Angsana New" w:hint="cs"/>
          <w:sz w:val="30"/>
          <w:szCs w:val="30"/>
          <w:cs/>
        </w:rPr>
        <w:t>โดย</w:t>
      </w:r>
      <w:r w:rsidRPr="006D1174">
        <w:rPr>
          <w:rFonts w:ascii="Angsana New" w:hAnsi="Angsana New"/>
          <w:sz w:val="30"/>
          <w:szCs w:val="30"/>
          <w:cs/>
        </w:rPr>
        <w:t xml:space="preserve">การบัญชีป้องกันความเสี่ยงมี </w:t>
      </w:r>
      <w:r w:rsidRPr="006D1174">
        <w:rPr>
          <w:rFonts w:ascii="Angsana New" w:hAnsi="Angsana New"/>
          <w:sz w:val="30"/>
          <w:szCs w:val="30"/>
        </w:rPr>
        <w:t>3</w:t>
      </w:r>
      <w:r w:rsidRPr="006D1174">
        <w:rPr>
          <w:rFonts w:ascii="Angsana New" w:hAnsi="Angsana New"/>
          <w:sz w:val="30"/>
          <w:szCs w:val="30"/>
          <w:cs/>
        </w:rPr>
        <w:t xml:space="preserve"> ประเภทและการ</w:t>
      </w:r>
      <w:r w:rsidRPr="006D1174">
        <w:rPr>
          <w:rFonts w:ascii="Angsana New" w:hAnsi="Angsana New" w:hint="cs"/>
          <w:sz w:val="30"/>
          <w:szCs w:val="30"/>
          <w:cs/>
        </w:rPr>
        <w:t>ถือ</w:t>
      </w:r>
      <w:r w:rsidRPr="006D1174">
        <w:rPr>
          <w:rFonts w:ascii="Angsana New" w:hAnsi="Angsana New"/>
          <w:sz w:val="30"/>
          <w:szCs w:val="30"/>
          <w:cs/>
        </w:rPr>
        <w:t>ปฏิบัติ</w:t>
      </w:r>
      <w:r w:rsidRPr="006D1174">
        <w:rPr>
          <w:rFonts w:ascii="Angsana New" w:hAnsi="Angsana New" w:hint="cs"/>
          <w:sz w:val="30"/>
          <w:szCs w:val="30"/>
          <w:cs/>
        </w:rPr>
        <w:t>ในแต่ละประเภท</w:t>
      </w:r>
      <w:r w:rsidRPr="006D1174">
        <w:rPr>
          <w:rFonts w:ascii="Angsana New" w:hAnsi="Angsana New"/>
          <w:sz w:val="30"/>
          <w:szCs w:val="30"/>
          <w:cs/>
        </w:rPr>
        <w:t>นั้นขึ้นอยู่กับ</w:t>
      </w:r>
      <w:r w:rsidRPr="006D1174">
        <w:rPr>
          <w:rFonts w:ascii="Angsana New" w:hAnsi="Angsana New" w:hint="cs"/>
          <w:sz w:val="30"/>
          <w:szCs w:val="30"/>
          <w:cs/>
        </w:rPr>
        <w:t>ลักษณะของ</w:t>
      </w:r>
      <w:r w:rsidRPr="006D1174">
        <w:rPr>
          <w:rFonts w:ascii="Angsana New" w:hAnsi="Angsana New"/>
          <w:sz w:val="30"/>
          <w:szCs w:val="30"/>
          <w:cs/>
        </w:rPr>
        <w:t>ความเสี่ยง</w:t>
      </w:r>
      <w:r w:rsidRPr="006D1174">
        <w:rPr>
          <w:rFonts w:ascii="Angsana New" w:hAnsi="Angsana New" w:hint="cs"/>
          <w:sz w:val="30"/>
          <w:szCs w:val="30"/>
          <w:cs/>
        </w:rPr>
        <w:t>ที่ทำการป้องกัน</w:t>
      </w:r>
      <w:r w:rsidRPr="006D1174">
        <w:rPr>
          <w:rFonts w:ascii="Angsana New" w:hAnsi="Angsana New"/>
          <w:sz w:val="30"/>
          <w:szCs w:val="30"/>
          <w:cs/>
        </w:rPr>
        <w:t xml:space="preserve"> </w:t>
      </w:r>
      <w:r w:rsidRPr="006D1174">
        <w:rPr>
          <w:rFonts w:ascii="Angsana New" w:hAnsi="Angsana New" w:hint="cs"/>
          <w:sz w:val="30"/>
          <w:szCs w:val="30"/>
          <w:cs/>
        </w:rPr>
        <w:t xml:space="preserve">ได้แก่ </w:t>
      </w:r>
      <w:r w:rsidRPr="006D1174">
        <w:rPr>
          <w:rFonts w:ascii="Angsana New" w:hAnsi="Angsana New"/>
          <w:sz w:val="30"/>
          <w:szCs w:val="30"/>
          <w:cs/>
        </w:rPr>
        <w:t>การป้องกันความเสี่ยงในมูลค่ายุติธรรม การป้องกันความเสี่ยงในกระแสเงินสดและการป้องกัน</w:t>
      </w:r>
      <w:r w:rsidRPr="00FE0C11">
        <w:rPr>
          <w:rFonts w:ascii="Angsana New" w:hAnsi="Angsana New"/>
          <w:spacing w:val="-2"/>
          <w:sz w:val="30"/>
          <w:szCs w:val="30"/>
          <w:cs/>
        </w:rPr>
        <w:t>ความเสี่ยงของ</w:t>
      </w:r>
      <w:r w:rsidR="00E31B86">
        <w:rPr>
          <w:rFonts w:ascii="Angsana New" w:hAnsi="Angsana New"/>
          <w:spacing w:val="-2"/>
          <w:sz w:val="30"/>
          <w:szCs w:val="30"/>
          <w:cs/>
        </w:rPr>
        <w:br/>
      </w:r>
      <w:r w:rsidRPr="00FE0C11">
        <w:rPr>
          <w:rFonts w:ascii="Angsana New" w:hAnsi="Angsana New"/>
          <w:spacing w:val="-2"/>
          <w:sz w:val="30"/>
          <w:szCs w:val="30"/>
          <w:cs/>
        </w:rPr>
        <w:t xml:space="preserve">เงินลงทุนสุทธิในหน่วยงานต่างประเทศ ภายใต้มาตรฐานการรายงานทางการเงิน ฉบับที่ </w:t>
      </w:r>
      <w:r w:rsidRPr="00FE0C11">
        <w:rPr>
          <w:rFonts w:ascii="Angsana New" w:hAnsi="Angsana New"/>
          <w:spacing w:val="-2"/>
          <w:sz w:val="30"/>
          <w:szCs w:val="30"/>
        </w:rPr>
        <w:t>9</w:t>
      </w:r>
      <w:r w:rsidRPr="006D1174">
        <w:rPr>
          <w:rFonts w:ascii="Angsana New" w:hAnsi="Angsana New"/>
          <w:sz w:val="30"/>
          <w:szCs w:val="30"/>
        </w:rPr>
        <w:t xml:space="preserve"> </w:t>
      </w:r>
      <w:r w:rsidRPr="006D1174">
        <w:rPr>
          <w:rFonts w:ascii="Angsana New" w:hAnsi="Angsana New"/>
          <w:sz w:val="30"/>
          <w:szCs w:val="30"/>
          <w:cs/>
        </w:rPr>
        <w:t xml:space="preserve">กลุ่มบริษัทต้องระบุถึงความสัมพันธ์ของการบัญชีป้องกันความเสี่ยงที่สอดคล้องกับวัตถุประสงค์และกลยุทธ์ในการบริหารความเสี่ยงของกลุ่มบริษัท และต้องนำข้อมูลเชิงคุณภาพและการคาดการณ์ไปในอนาคตมาประเมินความมีประสิทธิผลในการป้องกันความเสี่ยง </w:t>
      </w:r>
    </w:p>
    <w:p w14:paraId="4152A1C7" w14:textId="77777777" w:rsidR="00EF39C5" w:rsidRPr="006D1174" w:rsidRDefault="00EF39C5" w:rsidP="00EF39C5">
      <w:pPr>
        <w:pStyle w:val="ListParagraph"/>
        <w:tabs>
          <w:tab w:val="clear" w:pos="907"/>
          <w:tab w:val="left" w:pos="1260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</w:p>
    <w:p w14:paraId="1A15185A" w14:textId="5DFA138A" w:rsidR="00EF39C5" w:rsidRPr="006D1174" w:rsidRDefault="00EF39C5" w:rsidP="00EF39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6D1174">
        <w:rPr>
          <w:rFonts w:ascii="Angsana New" w:hAnsi="Angsana New"/>
          <w:sz w:val="30"/>
          <w:szCs w:val="30"/>
          <w:cs/>
        </w:rPr>
        <w:t xml:space="preserve">ปัจจุบันกลุ่มบริษัทใช้อนุพันธ์ในการป้องกันความเสี่ยงจากอัตราแลกเปลี่ยน </w:t>
      </w:r>
      <w:r w:rsidRPr="006D1174">
        <w:rPr>
          <w:rFonts w:ascii="Angsana New" w:hAnsi="Angsana New" w:hint="cs"/>
          <w:sz w:val="30"/>
          <w:szCs w:val="30"/>
          <w:cs/>
        </w:rPr>
        <w:t>โดย</w:t>
      </w:r>
      <w:r w:rsidRPr="006D1174">
        <w:rPr>
          <w:rFonts w:ascii="Angsana New" w:hAnsi="Angsana New"/>
          <w:sz w:val="30"/>
          <w:szCs w:val="30"/>
          <w:cs/>
        </w:rPr>
        <w:t xml:space="preserve">จะรับรู้รายการเมื่ออนุพันธ์ดังกล่าวถูกนำมาใช้  ทั้งนี้ มาตรฐานการรายงานทางการเงิน ฉบับที่ </w:t>
      </w:r>
      <w:r w:rsidRPr="006D1174">
        <w:rPr>
          <w:rFonts w:ascii="Angsana New" w:hAnsi="Angsana New"/>
          <w:sz w:val="30"/>
          <w:szCs w:val="30"/>
        </w:rPr>
        <w:t xml:space="preserve">9 </w:t>
      </w:r>
      <w:r w:rsidRPr="006D1174">
        <w:rPr>
          <w:rFonts w:ascii="Angsana New" w:hAnsi="Angsana New"/>
          <w:sz w:val="30"/>
          <w:szCs w:val="30"/>
          <w:cs/>
        </w:rPr>
        <w:t xml:space="preserve">ให้ทางเลือกในการถือปฏิบัติตามการบัญชีป้องกันความเสี่ยงสำหรับรายการที่เข้าเงื่อนไขที่กำหนดไว้ของการบัญชีป้องกันความเสี่ยงภายใต้มาตรฐานการรายงานทางการเงิน ฉบับที่ </w:t>
      </w:r>
      <w:r w:rsidRPr="006D1174">
        <w:rPr>
          <w:rFonts w:ascii="Angsana New" w:hAnsi="Angsana New"/>
          <w:sz w:val="30"/>
          <w:szCs w:val="30"/>
        </w:rPr>
        <w:t xml:space="preserve">9 </w:t>
      </w:r>
      <w:r w:rsidRPr="006D1174">
        <w:rPr>
          <w:rFonts w:ascii="Angsana New" w:hAnsi="Angsana New"/>
          <w:sz w:val="30"/>
          <w:szCs w:val="30"/>
          <w:cs/>
        </w:rPr>
        <w:t xml:space="preserve"> ณ วันที่ถือปฏิบัติเป็นครั้งแรก</w:t>
      </w:r>
    </w:p>
    <w:p w14:paraId="3653EBFE" w14:textId="77777777" w:rsidR="00EF39C5" w:rsidRDefault="00EF39C5" w:rsidP="00EF39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24"/>
          <w:szCs w:val="24"/>
          <w:highlight w:val="cyan"/>
        </w:rPr>
      </w:pPr>
    </w:p>
    <w:p w14:paraId="48ED264F" w14:textId="622FDE42" w:rsidR="00EF39C5" w:rsidRPr="006D1174" w:rsidRDefault="00EF39C5" w:rsidP="006B46B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24"/>
          <w:szCs w:val="24"/>
        </w:rPr>
      </w:pPr>
      <w:r w:rsidRPr="006D1174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</w:t>
      </w:r>
      <w:r w:rsidRPr="006D1174">
        <w:rPr>
          <w:rFonts w:ascii="Angsana New" w:hAnsi="Angsana New" w:hint="cs"/>
          <w:sz w:val="30"/>
          <w:szCs w:val="30"/>
          <w:cs/>
        </w:rPr>
        <w:t>ที่เกี่ยวข้องกับเครื่องมือทางการเงิน</w:t>
      </w:r>
      <w:r w:rsidRPr="006D1174">
        <w:rPr>
          <w:rFonts w:ascii="Angsana New" w:hAnsi="Angsana New"/>
          <w:sz w:val="30"/>
          <w:szCs w:val="30"/>
          <w:cs/>
        </w:rPr>
        <w:t>เป็นครั้งแรกต่อ</w:t>
      </w:r>
      <w:r w:rsidR="002F275A" w:rsidRPr="002F275A">
        <w:rPr>
          <w:rFonts w:ascii="Angsana New" w:hAnsi="Angsana New" w:hint="cs"/>
          <w:sz w:val="30"/>
          <w:szCs w:val="30"/>
          <w:cs/>
        </w:rPr>
        <w:t>งบการเงินรวมและงบการเงินเฉพาะกิจการ</w:t>
      </w:r>
    </w:p>
    <w:p w14:paraId="0BB9A2ED" w14:textId="4F37FAB8" w:rsidR="00692AA6" w:rsidRDefault="00692A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</w:p>
    <w:p w14:paraId="62DEC459" w14:textId="649D9067" w:rsidR="00EF39C5" w:rsidRPr="006D1174" w:rsidRDefault="00EF39C5" w:rsidP="00BA04A1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  <w:r w:rsidRPr="006D1174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6D1174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16</w:t>
      </w:r>
      <w:r w:rsidRPr="006D1174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14:paraId="171F85D1" w14:textId="77777777" w:rsidR="00EF39C5" w:rsidRPr="006D1174" w:rsidRDefault="00EF39C5" w:rsidP="00EF39C5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2F5D6397" w14:textId="02EB536D" w:rsidR="00EF39C5" w:rsidRDefault="00EF39C5" w:rsidP="00EF39C5">
      <w:pPr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6D1174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Pr="006D1174">
        <w:rPr>
          <w:rFonts w:asciiTheme="majorBidi" w:hAnsiTheme="majorBidi" w:cstheme="majorBidi"/>
          <w:sz w:val="30"/>
          <w:szCs w:val="30"/>
        </w:rPr>
        <w:t>16</w:t>
      </w:r>
      <w:r w:rsidRPr="006D1174">
        <w:rPr>
          <w:rFonts w:asciiTheme="majorBidi" w:hAnsiTheme="majorBidi" w:cstheme="majorBidi"/>
          <w:sz w:val="30"/>
          <w:szCs w:val="30"/>
          <w:cs/>
        </w:rPr>
        <w:t xml:space="preserve"> ได้นำเสนอวิธีการ</w:t>
      </w:r>
      <w:r w:rsidRPr="006D1174">
        <w:rPr>
          <w:rFonts w:asciiTheme="majorBidi" w:hAnsiTheme="majorBidi" w:cstheme="majorBidi"/>
          <w:color w:val="000000"/>
          <w:sz w:val="30"/>
          <w:szCs w:val="30"/>
          <w:cs/>
        </w:rPr>
        <w:t>บัญชีเดียวสำหรับผู้เช่า (</w:t>
      </w:r>
      <w:r w:rsidRPr="006D1174">
        <w:rPr>
          <w:rFonts w:asciiTheme="majorBidi" w:hAnsiTheme="majorBidi" w:cstheme="majorBidi"/>
          <w:color w:val="000000"/>
          <w:sz w:val="30"/>
          <w:szCs w:val="30"/>
        </w:rPr>
        <w:t xml:space="preserve">Single lessee accounting model) </w:t>
      </w:r>
      <w:r w:rsidRPr="006D1174">
        <w:rPr>
          <w:rFonts w:asciiTheme="majorBidi" w:hAnsiTheme="majorBidi" w:cstheme="majorBidi"/>
          <w:color w:val="000000"/>
          <w:sz w:val="30"/>
          <w:szCs w:val="30"/>
          <w:cs/>
        </w:rPr>
        <w:t>โดยผู้เช่าต้องรับรู้สิทธิการใช้สินทรัพย์ที่แสดงถึงสิทธิในการใช้สินทรัพย์อ้างอิงที่เช่าและหนี้สินตามสัญญาเช่าที่แสดงถึงภาระผูกพันที่ผู้เช่าต้องจ่ายชำระ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</w:t>
      </w:r>
      <w:r w:rsidRPr="006D1174">
        <w:rPr>
          <w:rFonts w:asciiTheme="majorBidi" w:hAnsiTheme="majorBidi" w:cstheme="majorBidi" w:hint="cs"/>
          <w:color w:val="000000"/>
          <w:sz w:val="30"/>
          <w:szCs w:val="30"/>
          <w:cs/>
        </w:rPr>
        <w:t>ไม่แตกต่างจาก</w:t>
      </w:r>
      <w:r w:rsidRPr="006D117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ผู้ให้เช่ายังคงต้องจัดประเภทสัญญาเช่าเป็นสัญญาเช่าการเงินหรือสัญญาเช่าดำเนินงาน </w:t>
      </w:r>
      <w:r w:rsidRPr="006D117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6D1174">
        <w:rPr>
          <w:rFonts w:ascii="Angsana New" w:hAnsi="Angsana New" w:cs="Angsana New"/>
          <w:color w:val="000000"/>
          <w:sz w:val="30"/>
          <w:szCs w:val="30"/>
          <w:cs/>
        </w:rPr>
        <w:t xml:space="preserve">มาตรฐานการรายงานทางการเงินฉบับนี้นำมาใช้แทนมาตรฐานการรายงานทางการเงินเกี่ยวกับสัญญาเช่า ดังต่อไปนี้ </w:t>
      </w:r>
    </w:p>
    <w:p w14:paraId="18EC413C" w14:textId="77777777" w:rsidR="00580F34" w:rsidRPr="00580F34" w:rsidRDefault="00580F34" w:rsidP="00EF39C5">
      <w:pPr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 w:cs="Angsana New"/>
          <w:color w:val="000000"/>
          <w:sz w:val="22"/>
          <w:szCs w:val="22"/>
        </w:rPr>
      </w:pPr>
    </w:p>
    <w:p w14:paraId="3C6ECD94" w14:textId="77777777" w:rsidR="00B47434" w:rsidRDefault="00B47434" w:rsidP="009A16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"/>
        <w:jc w:val="thaiDistribute"/>
        <w:rPr>
          <w:rFonts w:ascii="Angsana New" w:hAnsi="Angsana New" w:cs="Angsana New"/>
          <w:sz w:val="30"/>
          <w:szCs w:val="30"/>
          <w:cs/>
        </w:rPr>
        <w:sectPr w:rsidR="00B47434" w:rsidSect="005E2434"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Style w:val="TableGrid"/>
        <w:tblW w:w="8352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2"/>
        <w:gridCol w:w="4590"/>
      </w:tblGrid>
      <w:tr w:rsidR="00EF39C5" w:rsidRPr="002F1F54" w14:paraId="7DDC874C" w14:textId="77777777" w:rsidTr="00E31B86">
        <w:tc>
          <w:tcPr>
            <w:tcW w:w="3762" w:type="dxa"/>
          </w:tcPr>
          <w:p w14:paraId="2CC26854" w14:textId="215E5EFD" w:rsidR="00EF39C5" w:rsidRPr="006D1174" w:rsidRDefault="00EF39C5" w:rsidP="009A1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 w:cstheme="minorBidi"/>
                <w:sz w:val="30"/>
                <w:szCs w:val="30"/>
                <w:shd w:val="clear" w:color="auto" w:fill="D9D9D9" w:themeFill="background1" w:themeFillShade="D9"/>
              </w:rPr>
            </w:pPr>
            <w:r w:rsidRPr="006D1174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t>มาตรฐานการบัญชี</w:t>
            </w:r>
            <w:r w:rsidRPr="006D1174">
              <w:rPr>
                <w:rFonts w:ascii="Angsana New" w:hAnsi="Angsana New" w:cstheme="minorBidi"/>
                <w:sz w:val="30"/>
                <w:szCs w:val="30"/>
                <w:cs/>
              </w:rPr>
              <w:t xml:space="preserve"> </w:t>
            </w:r>
            <w:r w:rsidRPr="006D1174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6D1174">
              <w:rPr>
                <w:rFonts w:ascii="Angsana New" w:hAnsi="Angsana New" w:cs="Angsana New"/>
                <w:sz w:val="30"/>
                <w:szCs w:val="30"/>
              </w:rPr>
              <w:t xml:space="preserve">17 </w:t>
            </w:r>
          </w:p>
        </w:tc>
        <w:tc>
          <w:tcPr>
            <w:tcW w:w="4590" w:type="dxa"/>
          </w:tcPr>
          <w:p w14:paraId="39293B81" w14:textId="77777777" w:rsidR="00EF39C5" w:rsidRPr="006D1174" w:rsidRDefault="00EF39C5" w:rsidP="00D66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6D117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สัญญาเช่า</w:t>
            </w:r>
          </w:p>
        </w:tc>
      </w:tr>
      <w:tr w:rsidR="00EF39C5" w:rsidRPr="002F1F54" w14:paraId="37EE235C" w14:textId="77777777" w:rsidTr="00E31B86">
        <w:tc>
          <w:tcPr>
            <w:tcW w:w="3762" w:type="dxa"/>
          </w:tcPr>
          <w:p w14:paraId="103F5ABC" w14:textId="77777777" w:rsidR="00EF39C5" w:rsidRPr="006D1174" w:rsidRDefault="00EF39C5" w:rsidP="002E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0" w:hanging="27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D117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6D1174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4590" w:type="dxa"/>
          </w:tcPr>
          <w:p w14:paraId="698895F7" w14:textId="77777777" w:rsidR="00EF39C5" w:rsidRPr="006D1174" w:rsidRDefault="00EF39C5" w:rsidP="00D66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D1174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การประเมินว่าข้อตกลงประกอบด้วยสัญญาเช่าหรือไม่</w:t>
            </w:r>
          </w:p>
        </w:tc>
      </w:tr>
      <w:tr w:rsidR="00EF39C5" w:rsidRPr="002F1F54" w14:paraId="5A691802" w14:textId="77777777" w:rsidTr="00E31B86">
        <w:tc>
          <w:tcPr>
            <w:tcW w:w="3762" w:type="dxa"/>
          </w:tcPr>
          <w:p w14:paraId="45CF5936" w14:textId="77777777" w:rsidR="00EF39C5" w:rsidRPr="006D1174" w:rsidRDefault="00EF39C5" w:rsidP="009A1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D1174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การตีความมาตรฐานการบัญชี ฉบับที่ </w:t>
            </w:r>
            <w:r w:rsidRPr="006D1174">
              <w:rPr>
                <w:rFonts w:ascii="Angsana New" w:hAnsi="Angsana New" w:cs="Angsana New"/>
                <w:sz w:val="30"/>
                <w:szCs w:val="30"/>
              </w:rPr>
              <w:t xml:space="preserve">15 </w:t>
            </w:r>
          </w:p>
        </w:tc>
        <w:tc>
          <w:tcPr>
            <w:tcW w:w="4590" w:type="dxa"/>
          </w:tcPr>
          <w:p w14:paraId="3E9E4FD3" w14:textId="77777777" w:rsidR="00EF39C5" w:rsidRPr="006D1174" w:rsidRDefault="00EF39C5" w:rsidP="00D66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D1174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 xml:space="preserve">สัญญาเช่าดำเนินงาน </w:t>
            </w:r>
            <w:r w:rsidRPr="006D1174">
              <w:rPr>
                <w:rFonts w:ascii="Angsana New" w:hAnsi="Angsana New" w:cstheme="minorBidi"/>
                <w:i/>
                <w:iCs/>
                <w:color w:val="000000"/>
                <w:sz w:val="30"/>
                <w:szCs w:val="30"/>
                <w:cs/>
              </w:rPr>
              <w:t>-</w:t>
            </w:r>
            <w:r w:rsidRPr="006D1174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 xml:space="preserve"> สิ่งจูงใจที่ให้แก่ผู้เช่า</w:t>
            </w:r>
          </w:p>
        </w:tc>
      </w:tr>
      <w:tr w:rsidR="00EF39C5" w:rsidRPr="002F1F54" w14:paraId="2B8E1058" w14:textId="77777777" w:rsidTr="00E31B86">
        <w:tc>
          <w:tcPr>
            <w:tcW w:w="3762" w:type="dxa"/>
          </w:tcPr>
          <w:p w14:paraId="0CCAF413" w14:textId="77777777" w:rsidR="00EF39C5" w:rsidRPr="006D1174" w:rsidRDefault="00EF39C5" w:rsidP="009A1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D1174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การตีความมาตรฐานการบัญชี ฉบับที่ </w:t>
            </w:r>
            <w:r w:rsidRPr="006D1174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Pr="006D117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590" w:type="dxa"/>
          </w:tcPr>
          <w:p w14:paraId="61022D3B" w14:textId="77777777" w:rsidR="00EF39C5" w:rsidRPr="006D1174" w:rsidRDefault="00EF39C5" w:rsidP="00D66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 w:hanging="18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D1174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การประเมินเนื้อหาสัญญาเช่าที่ทำขึ้นตามรูปแบบกฎหมาย</w:t>
            </w:r>
          </w:p>
        </w:tc>
      </w:tr>
    </w:tbl>
    <w:p w14:paraId="0415C6A1" w14:textId="77777777" w:rsidR="00EF39C5" w:rsidRPr="00526E2F" w:rsidRDefault="00EF39C5" w:rsidP="00EF39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24"/>
          <w:szCs w:val="24"/>
          <w:highlight w:val="yellow"/>
        </w:rPr>
      </w:pPr>
    </w:p>
    <w:p w14:paraId="5271CCFA" w14:textId="15AC10F6" w:rsidR="00EF39C5" w:rsidRPr="006D1174" w:rsidRDefault="00EF39C5" w:rsidP="00EF39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6D1174">
        <w:rPr>
          <w:rFonts w:ascii="Angsana New" w:eastAsia="Calibri" w:hAnsi="Angsana New"/>
          <w:sz w:val="30"/>
          <w:szCs w:val="30"/>
          <w:cs/>
        </w:rPr>
        <w:t>ปัจจุบันกลุ่มบริษัทบันทึกรายจ่ายภายใต้สัญญาเช่าดำเนินงานในกำไรหรือขาดทุนโดยวิธีเส้นตรงตลอดอายุสัญญาเช่า</w:t>
      </w:r>
    </w:p>
    <w:p w14:paraId="72D17F63" w14:textId="77777777" w:rsidR="00EF39C5" w:rsidRDefault="00EF39C5" w:rsidP="00EF39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24"/>
          <w:szCs w:val="24"/>
          <w:highlight w:val="cyan"/>
        </w:rPr>
      </w:pPr>
    </w:p>
    <w:p w14:paraId="29560B3C" w14:textId="75535C34" w:rsidR="00EF39C5" w:rsidRPr="006D1174" w:rsidRDefault="00EF39C5" w:rsidP="00EF39C5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  <w:r w:rsidRPr="006D1174">
        <w:rPr>
          <w:rFonts w:ascii="Angsana New" w:hAnsi="Angsana New" w:cs="Angsana New"/>
          <w:sz w:val="30"/>
          <w:szCs w:val="30"/>
          <w:cs/>
          <w:lang w:bidi="th-TH"/>
        </w:rPr>
        <w:t>ขณะนี้ผู้บริหาร</w:t>
      </w:r>
      <w:r w:rsidRPr="006D1174">
        <w:rPr>
          <w:rFonts w:ascii="Angsana New" w:hAnsi="Angsana New" w:cs="Angsana New"/>
          <w:sz w:val="30"/>
          <w:szCs w:val="30"/>
          <w:cs/>
          <w:lang w:val="en-US" w:bidi="th-TH"/>
        </w:rPr>
        <w:t>กำลังพิจารณาถึงผลกระทบที่อาจเกิดขึ้นจากการถือปฏิบัติตามมาตรฐานการรายงานทางการเงิน</w:t>
      </w:r>
      <w:r w:rsidRPr="006D1174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ฉบับที่ </w:t>
      </w:r>
      <w:r w:rsidRPr="006D1174">
        <w:rPr>
          <w:rFonts w:ascii="Angsana New" w:hAnsi="Angsana New" w:cs="Angsana New"/>
          <w:sz w:val="30"/>
          <w:szCs w:val="30"/>
          <w:lang w:val="en-US" w:bidi="th-TH"/>
        </w:rPr>
        <w:t>16</w:t>
      </w:r>
      <w:r w:rsidRPr="006D1174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Pr="006D1174">
        <w:rPr>
          <w:rFonts w:ascii="Angsana New" w:hAnsi="Angsana New" w:cs="Angsana New"/>
          <w:sz w:val="30"/>
          <w:szCs w:val="30"/>
          <w:cs/>
          <w:lang w:val="en-US" w:bidi="th-TH"/>
        </w:rPr>
        <w:t>เป็นครั้งแรกต่อ</w:t>
      </w:r>
      <w:r w:rsidR="00F13FF4">
        <w:rPr>
          <w:rFonts w:ascii="Angsana New" w:hAnsi="Angsana New" w:cs="Angsana New" w:hint="cs"/>
          <w:sz w:val="30"/>
          <w:szCs w:val="30"/>
          <w:cs/>
          <w:lang w:val="en-US" w:bidi="th-TH"/>
        </w:rPr>
        <w:t>งบการเงินรวมและงบการเงินเฉพาะกิจการ</w:t>
      </w:r>
    </w:p>
    <w:sectPr w:rsidR="00EF39C5" w:rsidRPr="006D1174" w:rsidSect="005E2434"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EBD78E" w14:textId="77777777" w:rsidR="00D52023" w:rsidRDefault="00D52023">
      <w:r>
        <w:separator/>
      </w:r>
    </w:p>
  </w:endnote>
  <w:endnote w:type="continuationSeparator" w:id="0">
    <w:p w14:paraId="5059EEF6" w14:textId="77777777" w:rsidR="00D52023" w:rsidRDefault="00D520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20B0403020202020204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ngsanaNew">
    <w:altName w:val="PMingLiU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AngsanaNew,Italic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0B847B" w14:textId="5BA356EA" w:rsidR="009237D8" w:rsidRPr="00960645" w:rsidRDefault="009237D8" w:rsidP="007E596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895"/>
        <w:tab w:val="right" w:pos="8955"/>
      </w:tabs>
      <w:ind w:right="360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  <w:r w:rsidRPr="003E0BCC">
      <w:rPr>
        <w:rFonts w:asciiTheme="majorBidi" w:hAnsiTheme="majorBidi" w:cstheme="majorBidi"/>
        <w:sz w:val="30"/>
        <w:szCs w:val="30"/>
      </w:rPr>
      <w:ptab w:relativeTo="margin" w:alignment="center" w:leader="none"/>
    </w:r>
    <w:r w:rsidRPr="003E0BCC">
      <w:rPr>
        <w:rFonts w:asciiTheme="majorBidi" w:hAnsiTheme="majorBidi" w:cstheme="majorBidi"/>
        <w:sz w:val="30"/>
        <w:szCs w:val="30"/>
      </w:rPr>
      <w:fldChar w:fldCharType="begin"/>
    </w:r>
    <w:r w:rsidRPr="003E0BCC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3E0BCC">
      <w:rPr>
        <w:rFonts w:asciiTheme="majorBidi" w:hAnsiTheme="majorBidi" w:cstheme="majorBidi"/>
        <w:sz w:val="30"/>
        <w:szCs w:val="30"/>
      </w:rPr>
      <w:fldChar w:fldCharType="separate"/>
    </w:r>
    <w:r>
      <w:rPr>
        <w:rFonts w:asciiTheme="majorBidi" w:hAnsiTheme="majorBidi" w:cstheme="majorBidi"/>
        <w:noProof/>
        <w:sz w:val="30"/>
        <w:szCs w:val="30"/>
      </w:rPr>
      <w:t>49</w:t>
    </w:r>
    <w:r w:rsidRPr="003E0BCC">
      <w:rPr>
        <w:rFonts w:asciiTheme="majorBidi" w:hAnsiTheme="majorBidi" w:cstheme="majorBidi"/>
        <w:sz w:val="30"/>
        <w:szCs w:val="30"/>
      </w:rPr>
      <w:fldChar w:fldCharType="end"/>
    </w:r>
    <w:r>
      <w:ptab w:relativeTo="margin" w:alignment="right" w:leader="none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F767B" w14:textId="62FE9C01" w:rsidR="009237D8" w:rsidRPr="00C827F6" w:rsidRDefault="009237D8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2E023D">
      <w:rPr>
        <w:rFonts w:ascii="Angsana New" w:hAnsi="Angsana New"/>
        <w:noProof/>
        <w:sz w:val="30"/>
        <w:szCs w:val="30"/>
        <w:lang w:val="fr-FR"/>
      </w:rPr>
      <w:t>Draft FS CRC Q3'19 13.11.19 (Th)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83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32414E76" w14:textId="77777777" w:rsidR="009237D8" w:rsidRPr="00C827F6" w:rsidRDefault="009237D8">
    <w:pPr>
      <w:pStyle w:val="Footer"/>
      <w:rPr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A5F1B3" w14:textId="748E90CD" w:rsidR="009237D8" w:rsidRPr="00C827F6" w:rsidRDefault="009237D8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2E023D">
      <w:rPr>
        <w:rFonts w:ascii="Angsana New" w:hAnsi="Angsana New"/>
        <w:noProof/>
        <w:sz w:val="30"/>
        <w:szCs w:val="30"/>
        <w:lang w:val="fr-FR"/>
      </w:rPr>
      <w:t>Draft FS CRC Q3'19 13.11.19 (Th)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83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14364DE0" w14:textId="77777777" w:rsidR="009237D8" w:rsidRPr="00C827F6" w:rsidRDefault="009237D8">
    <w:pPr>
      <w:pStyle w:val="Footer"/>
      <w:rPr>
        <w:lang w:val="fr-FR"/>
      </w:rPr>
    </w:pPr>
  </w:p>
  <w:p w14:paraId="025648CB" w14:textId="77777777" w:rsidR="009237D8" w:rsidRDefault="009237D8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E0D56" w14:textId="28F704DC" w:rsidR="009237D8" w:rsidRPr="00C827F6" w:rsidRDefault="009237D8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2E023D">
      <w:rPr>
        <w:rFonts w:ascii="Angsana New" w:hAnsi="Angsana New"/>
        <w:noProof/>
        <w:sz w:val="30"/>
        <w:szCs w:val="30"/>
        <w:lang w:val="fr-FR"/>
      </w:rPr>
      <w:t>Draft FS CRC Q3'19 13.11.19 (Th)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83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74928B5C" w14:textId="77777777" w:rsidR="009237D8" w:rsidRPr="00C827F6" w:rsidRDefault="009237D8">
    <w:pPr>
      <w:pStyle w:val="Footer"/>
      <w:rPr>
        <w:lang w:val="fr-FR"/>
      </w:rPr>
    </w:pPr>
  </w:p>
  <w:p w14:paraId="34F930A6" w14:textId="77777777" w:rsidR="009237D8" w:rsidRDefault="009237D8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FCD63" w14:textId="08F6C453" w:rsidR="009237D8" w:rsidRPr="00960645" w:rsidRDefault="009237D8" w:rsidP="007E596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895"/>
        <w:tab w:val="right" w:pos="8955"/>
      </w:tabs>
      <w:ind w:right="360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  <w:r w:rsidRPr="003E0BCC">
      <w:rPr>
        <w:rFonts w:asciiTheme="majorBidi" w:hAnsiTheme="majorBidi" w:cstheme="majorBidi"/>
        <w:sz w:val="30"/>
        <w:szCs w:val="30"/>
      </w:rPr>
      <w:ptab w:relativeTo="margin" w:alignment="center" w:leader="none"/>
    </w:r>
    <w:r w:rsidRPr="003E0BCC">
      <w:rPr>
        <w:rFonts w:asciiTheme="majorBidi" w:hAnsiTheme="majorBidi" w:cstheme="majorBidi"/>
        <w:sz w:val="30"/>
        <w:szCs w:val="30"/>
      </w:rPr>
      <w:fldChar w:fldCharType="begin"/>
    </w:r>
    <w:r w:rsidRPr="003E0BCC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3E0BCC">
      <w:rPr>
        <w:rFonts w:asciiTheme="majorBidi" w:hAnsiTheme="majorBidi" w:cstheme="majorBidi"/>
        <w:sz w:val="30"/>
        <w:szCs w:val="30"/>
      </w:rPr>
      <w:fldChar w:fldCharType="separate"/>
    </w:r>
    <w:r>
      <w:rPr>
        <w:rFonts w:asciiTheme="majorBidi" w:hAnsiTheme="majorBidi" w:cstheme="majorBidi"/>
        <w:noProof/>
        <w:sz w:val="30"/>
        <w:szCs w:val="30"/>
      </w:rPr>
      <w:t>53</w:t>
    </w:r>
    <w:r w:rsidRPr="003E0BCC">
      <w:rPr>
        <w:rFonts w:asciiTheme="majorBidi" w:hAnsiTheme="majorBidi" w:cstheme="majorBidi"/>
        <w:sz w:val="30"/>
        <w:szCs w:val="30"/>
      </w:rPr>
      <w:fldChar w:fldCharType="end"/>
    </w: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D617D4" w14:textId="77777777" w:rsidR="00D52023" w:rsidRDefault="00D52023">
      <w:r>
        <w:separator/>
      </w:r>
    </w:p>
  </w:footnote>
  <w:footnote w:type="continuationSeparator" w:id="0">
    <w:p w14:paraId="2816925F" w14:textId="77777777" w:rsidR="00D52023" w:rsidRDefault="00D520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A19426" w14:textId="341B2887" w:rsidR="009237D8" w:rsidRDefault="009237D8" w:rsidP="00913062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6A5146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เซ็นทรัล รีเทล คอร์ปอเรชั่น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</w:t>
    </w:r>
    <w:r w:rsidRPr="00BF1043">
      <w:rPr>
        <w:rFonts w:ascii="Angsana New" w:hAnsi="Angsana New" w:cs="Angsana New"/>
        <w:b/>
        <w:bCs/>
        <w:sz w:val="32"/>
        <w:szCs w:val="32"/>
      </w:rPr>
      <w:t xml:space="preserve"> </w:t>
    </w:r>
    <w:r w:rsidRPr="006A5146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02CC4F4D" w14:textId="4C7F881A" w:rsidR="009237D8" w:rsidRPr="00BF1043" w:rsidRDefault="009237D8" w:rsidP="00913062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(เดิมชื่อ </w:t>
    </w:r>
    <w:r>
      <w:rPr>
        <w:rFonts w:ascii="Angsana New" w:hAnsi="Angsana New" w:cs="Angsana New"/>
        <w:b/>
        <w:bCs/>
        <w:sz w:val="32"/>
        <w:szCs w:val="32"/>
      </w:rPr>
      <w:t>: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6A5146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เซ็นทรัล รีเทล คอร์ปอเรชั่น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 w:hint="cs"/>
        <w:b/>
        <w:bCs/>
        <w:sz w:val="32"/>
        <w:szCs w:val="32"/>
        <w:cs/>
      </w:rPr>
      <w:t>)</w:t>
    </w:r>
  </w:p>
  <w:p w14:paraId="31BD5A23" w14:textId="77777777" w:rsidR="009237D8" w:rsidRPr="00FA7747" w:rsidRDefault="009237D8" w:rsidP="0091306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cs="Angsana New" w:hint="cs"/>
        <w:b/>
        <w:bCs/>
        <w:sz w:val="32"/>
        <w:szCs w:val="32"/>
        <w:cs/>
      </w:rPr>
      <w:t>งบ</w:t>
    </w:r>
    <w:r w:rsidRPr="00FA7747">
      <w:rPr>
        <w:rFonts w:ascii="Angsana New" w:hAnsi="Angsana New" w:cs="Angsana New"/>
        <w:b/>
        <w:bCs/>
        <w:sz w:val="32"/>
        <w:szCs w:val="32"/>
        <w:cs/>
      </w:rPr>
      <w:t>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</w:t>
    </w:r>
    <w:r w:rsidRPr="00F106EB">
      <w:rPr>
        <w:rFonts w:ascii="Angsana New" w:hAnsi="Angsana New" w:cs="Angsana New"/>
        <w:b/>
        <w:bCs/>
        <w:sz w:val="32"/>
        <w:szCs w:val="32"/>
        <w:cs/>
      </w:rPr>
      <w:t>กาล</w:t>
    </w:r>
    <w:r w:rsidRPr="00F106EB"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4837AC82" w14:textId="1A3DE5CB" w:rsidR="009237D8" w:rsidRDefault="009237D8" w:rsidP="0091306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650A77">
      <w:rPr>
        <w:rFonts w:ascii="Angsana New" w:hAnsi="Angsana New" w:cs="Angsana New" w:hint="cs"/>
        <w:bCs/>
        <w:sz w:val="32"/>
        <w:szCs w:val="32"/>
        <w:cs/>
        <w:lang w:bidi="th-TH"/>
      </w:rPr>
      <w:t>สำหรับงวดสามเดือนและเก้าเดือนสิ้นสุดวัน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ที่ </w:t>
    </w:r>
    <w:r>
      <w:rPr>
        <w:rFonts w:ascii="Angsana New" w:hAnsi="Angsana New" w:cs="Angsana New"/>
        <w:bCs/>
        <w:sz w:val="32"/>
        <w:szCs w:val="32"/>
        <w:lang w:val="en-US" w:bidi="th-TH"/>
      </w:rPr>
      <w:t xml:space="preserve">30 </w:t>
    </w:r>
    <w:r w:rsidRPr="00650A77">
      <w:rPr>
        <w:rFonts w:ascii="Angsana New" w:hAnsi="Angsana New" w:cs="Angsana New" w:hint="cs"/>
        <w:bCs/>
        <w:sz w:val="32"/>
        <w:szCs w:val="32"/>
        <w:rtl/>
        <w:cs/>
        <w:lang w:bidi="th-TH"/>
      </w:rPr>
      <w:t>กันยายน</w:t>
    </w:r>
    <w:r w:rsidRPr="00511D40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2562</w:t>
    </w:r>
    <w:r w:rsidRPr="00511D40"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 w:rsidRPr="00511D40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511D40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1AE1CF1F" w14:textId="77777777" w:rsidR="009237D8" w:rsidRPr="00511D40" w:rsidRDefault="009237D8" w:rsidP="0091306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FE1587" w14:textId="77777777" w:rsidR="009237D8" w:rsidRDefault="009237D8" w:rsidP="00713C50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B03CFB" w14:textId="77777777" w:rsidR="009237D8" w:rsidRDefault="009237D8" w:rsidP="002E3C69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6A5146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เซ็นทรัล รีเทล คอร์ปอเรชั่น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</w:t>
    </w:r>
    <w:r w:rsidRPr="00BF1043">
      <w:rPr>
        <w:rFonts w:ascii="Angsana New" w:hAnsi="Angsana New" w:cs="Angsana New"/>
        <w:b/>
        <w:bCs/>
        <w:sz w:val="32"/>
        <w:szCs w:val="32"/>
      </w:rPr>
      <w:t xml:space="preserve"> </w:t>
    </w:r>
    <w:r w:rsidRPr="006A5146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32150A60" w14:textId="6BE6E654" w:rsidR="009237D8" w:rsidRPr="00BF1043" w:rsidRDefault="009237D8" w:rsidP="002E3C69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(เดิมชื่อ </w:t>
    </w:r>
    <w:r>
      <w:rPr>
        <w:rFonts w:ascii="Angsana New" w:hAnsi="Angsana New" w:cs="Angsana New"/>
        <w:b/>
        <w:bCs/>
        <w:sz w:val="32"/>
        <w:szCs w:val="32"/>
      </w:rPr>
      <w:t>: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6A5146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เซ็นทรัล รีเทล คอร์ปอเรชั่น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 w:hint="cs"/>
        <w:b/>
        <w:bCs/>
        <w:sz w:val="32"/>
        <w:szCs w:val="32"/>
        <w:cs/>
      </w:rPr>
      <w:t>)</w:t>
    </w:r>
  </w:p>
  <w:p w14:paraId="172075F2" w14:textId="77777777" w:rsidR="009237D8" w:rsidRPr="00FA7747" w:rsidRDefault="009237D8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cs="Angsana New" w:hint="cs"/>
        <w:b/>
        <w:bCs/>
        <w:sz w:val="32"/>
        <w:szCs w:val="32"/>
        <w:cs/>
      </w:rPr>
      <w:t>งบ</w:t>
    </w:r>
    <w:r w:rsidRPr="00FA7747">
      <w:rPr>
        <w:rFonts w:ascii="Angsana New" w:hAnsi="Angsana New" w:cs="Angsana New"/>
        <w:b/>
        <w:bCs/>
        <w:sz w:val="32"/>
        <w:szCs w:val="32"/>
        <w:cs/>
      </w:rPr>
      <w:t>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 w:rsidRPr="002D35FB"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53598E1E" w14:textId="374E4F34" w:rsidR="009237D8" w:rsidRDefault="009237D8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650A77">
      <w:rPr>
        <w:rFonts w:ascii="Angsana New" w:hAnsi="Angsana New" w:cs="Angsana New" w:hint="cs"/>
        <w:bCs/>
        <w:sz w:val="32"/>
        <w:szCs w:val="32"/>
        <w:cs/>
        <w:lang w:bidi="th-TH"/>
      </w:rPr>
      <w:t>สำหรับงวดสามเดือนและเก้าเดือนสิ้นสุดวันที่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/>
        <w:bCs/>
        <w:sz w:val="32"/>
        <w:szCs w:val="32"/>
        <w:lang w:val="en-US" w:bidi="th-TH"/>
      </w:rPr>
      <w:t>30</w:t>
    </w:r>
    <w:r w:rsidRPr="00650A77"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 </w:t>
    </w:r>
    <w:r w:rsidRPr="00650A77">
      <w:rPr>
        <w:rFonts w:ascii="Angsana New" w:hAnsi="Angsana New" w:cs="Angsana New" w:hint="cs"/>
        <w:bCs/>
        <w:sz w:val="32"/>
        <w:szCs w:val="32"/>
        <w:rtl/>
        <w:cs/>
        <w:lang w:bidi="th-TH"/>
      </w:rPr>
      <w:t>กันยายน</w:t>
    </w:r>
    <w:r w:rsidRPr="002D35FB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256</w:t>
    </w:r>
    <w:r w:rsidRPr="002D35FB">
      <w:rPr>
        <w:rFonts w:ascii="Angsana New" w:hAnsi="Angsana New" w:cs="Angsana New"/>
        <w:sz w:val="32"/>
        <w:szCs w:val="32"/>
        <w:lang w:bidi="th-TH"/>
      </w:rPr>
      <w:t>2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2DAE007F" w14:textId="77777777" w:rsidR="009237D8" w:rsidRPr="00410770" w:rsidRDefault="009237D8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F30CE" w14:textId="77777777" w:rsidR="009237D8" w:rsidRPr="00FA7747" w:rsidRDefault="009237D8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558FF6C6" w14:textId="77777777" w:rsidR="009237D8" w:rsidRPr="00FA7747" w:rsidRDefault="009237D8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0EFADCA7" w14:textId="77777777" w:rsidR="009237D8" w:rsidRPr="00074891" w:rsidRDefault="009237D8" w:rsidP="00713C50">
    <w:pPr>
      <w:pStyle w:val="acctmainheading"/>
      <w:spacing w:after="0" w:line="240" w:lineRule="atLeast"/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สำหรับงวดสามเดือนและหกเดือนสิ้นสุดวันที่ 30 มิถุนายน 2556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4EE71F" w14:textId="77777777" w:rsidR="009237D8" w:rsidRDefault="009237D8" w:rsidP="0023758B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6A5146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เซ็นทรัล รีเทล คอร์ปอเรชั่น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</w:t>
    </w:r>
    <w:r w:rsidRPr="00BF1043">
      <w:rPr>
        <w:rFonts w:ascii="Angsana New" w:hAnsi="Angsana New" w:cs="Angsana New"/>
        <w:b/>
        <w:bCs/>
        <w:sz w:val="32"/>
        <w:szCs w:val="32"/>
      </w:rPr>
      <w:t xml:space="preserve"> </w:t>
    </w:r>
    <w:r w:rsidRPr="006A5146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0400CF6F" w14:textId="10016E78" w:rsidR="009237D8" w:rsidRPr="00BF1043" w:rsidRDefault="009237D8" w:rsidP="0023758B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(เดิมชื่อ </w:t>
    </w:r>
    <w:r>
      <w:rPr>
        <w:rFonts w:ascii="Angsana New" w:hAnsi="Angsana New" w:cs="Angsana New"/>
        <w:b/>
        <w:bCs/>
        <w:sz w:val="32"/>
        <w:szCs w:val="32"/>
      </w:rPr>
      <w:t>: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6A5146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เซ็นทรัล รีเทล คอร์ปอเรชั่น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 w:hint="cs"/>
        <w:b/>
        <w:bCs/>
        <w:sz w:val="32"/>
        <w:szCs w:val="32"/>
        <w:cs/>
      </w:rPr>
      <w:t>)</w:t>
    </w:r>
  </w:p>
  <w:p w14:paraId="6112D32F" w14:textId="77777777" w:rsidR="009237D8" w:rsidRPr="00FA7747" w:rsidRDefault="009237D8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cs="Angsana New" w:hint="cs"/>
        <w:b/>
        <w:bCs/>
        <w:sz w:val="32"/>
        <w:szCs w:val="32"/>
        <w:cs/>
      </w:rPr>
      <w:t>งบ</w:t>
    </w:r>
    <w:r w:rsidRPr="00FA7747">
      <w:rPr>
        <w:rFonts w:ascii="Angsana New" w:hAnsi="Angsana New" w:cs="Angsana New"/>
        <w:b/>
        <w:bCs/>
        <w:sz w:val="32"/>
        <w:szCs w:val="32"/>
        <w:cs/>
      </w:rPr>
      <w:t>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 w:rsidRPr="00581BFC"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2A3C997A" w14:textId="4AD91BDB" w:rsidR="009237D8" w:rsidRDefault="009237D8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650A77">
      <w:rPr>
        <w:rFonts w:ascii="Angsana New" w:hAnsi="Angsana New" w:cs="Angsana New" w:hint="cs"/>
        <w:bCs/>
        <w:sz w:val="32"/>
        <w:szCs w:val="32"/>
        <w:cs/>
        <w:lang w:bidi="th-TH"/>
      </w:rPr>
      <w:t>สำหรับงวดสามเดือนและเก้าเดือนสิ้นสุดวันที่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/>
        <w:bCs/>
        <w:sz w:val="32"/>
        <w:szCs w:val="32"/>
        <w:lang w:val="en-US" w:bidi="th-TH"/>
      </w:rPr>
      <w:t>30</w:t>
    </w:r>
    <w:r w:rsidRPr="00650A77"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 </w:t>
    </w:r>
    <w:r w:rsidRPr="00650A77">
      <w:rPr>
        <w:rFonts w:ascii="Angsana New" w:hAnsi="Angsana New" w:cs="Angsana New" w:hint="cs"/>
        <w:bCs/>
        <w:sz w:val="32"/>
        <w:szCs w:val="32"/>
        <w:rtl/>
        <w:cs/>
        <w:lang w:bidi="th-TH"/>
      </w:rPr>
      <w:t>กันยายน</w:t>
    </w:r>
    <w:r w:rsidRPr="00581BFC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2562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71D8AA45" w14:textId="77777777" w:rsidR="009237D8" w:rsidRPr="00410770" w:rsidRDefault="009237D8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7D7C06" w14:textId="77777777" w:rsidR="009237D8" w:rsidRDefault="009237D8" w:rsidP="00713C5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DB9C34" w14:textId="77777777" w:rsidR="009237D8" w:rsidRPr="00FA7747" w:rsidRDefault="009237D8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63046376" w14:textId="77777777" w:rsidR="009237D8" w:rsidRPr="00FA7747" w:rsidRDefault="009237D8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3A688759" w14:textId="77777777" w:rsidR="009237D8" w:rsidRPr="00410770" w:rsidRDefault="009237D8" w:rsidP="0007489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สำหรับงวดสามเดือนและหกเดือนสิ้นสุดวันที่ 30 มิถุนายน 2556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571D473C" w14:textId="77777777" w:rsidR="009237D8" w:rsidRPr="00074891" w:rsidRDefault="009237D8" w:rsidP="00713C50">
    <w:pPr>
      <w:pStyle w:val="Header"/>
      <w:rPr>
        <w:lang w:val="en-GB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22E957" w14:textId="77777777" w:rsidR="009237D8" w:rsidRDefault="009237D8" w:rsidP="0023758B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6A5146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เซ็นทรัล รีเทล คอร์ปอเรชั่น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</w:t>
    </w:r>
    <w:r w:rsidRPr="00BF1043">
      <w:rPr>
        <w:rFonts w:ascii="Angsana New" w:hAnsi="Angsana New" w:cs="Angsana New"/>
        <w:b/>
        <w:bCs/>
        <w:sz w:val="32"/>
        <w:szCs w:val="32"/>
      </w:rPr>
      <w:t xml:space="preserve"> </w:t>
    </w:r>
    <w:r w:rsidRPr="006A5146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6A7E8234" w14:textId="0A3AE21F" w:rsidR="009237D8" w:rsidRPr="00BF1043" w:rsidRDefault="009237D8" w:rsidP="0023758B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(เดิมชื่อ</w:t>
    </w:r>
    <w:r>
      <w:rPr>
        <w:rFonts w:ascii="Angsana New" w:hAnsi="Angsana New" w:cs="Angsana New"/>
        <w:b/>
        <w:bCs/>
        <w:sz w:val="32"/>
        <w:szCs w:val="32"/>
      </w:rPr>
      <w:t xml:space="preserve"> :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6A5146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เซ็นทรัล รีเทล คอร์ปอเรชั่น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 w:hint="cs"/>
        <w:b/>
        <w:bCs/>
        <w:sz w:val="32"/>
        <w:szCs w:val="32"/>
        <w:cs/>
      </w:rPr>
      <w:t>)</w:t>
    </w:r>
  </w:p>
  <w:p w14:paraId="483C341B" w14:textId="77777777" w:rsidR="009237D8" w:rsidRPr="00FA7747" w:rsidRDefault="009237D8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cs="Angsana New" w:hint="cs"/>
        <w:b/>
        <w:bCs/>
        <w:sz w:val="32"/>
        <w:szCs w:val="32"/>
        <w:cs/>
      </w:rPr>
      <w:t>งบ</w:t>
    </w:r>
    <w:r w:rsidRPr="00FA7747">
      <w:rPr>
        <w:rFonts w:ascii="Angsana New" w:hAnsi="Angsana New" w:cs="Angsana New"/>
        <w:b/>
        <w:bCs/>
        <w:sz w:val="32"/>
        <w:szCs w:val="32"/>
        <w:cs/>
      </w:rPr>
      <w:t>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 w:rsidRPr="002D35FB"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48A7C407" w14:textId="371F984C" w:rsidR="009237D8" w:rsidRDefault="009237D8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650A77">
      <w:rPr>
        <w:rFonts w:ascii="Angsana New" w:hAnsi="Angsana New" w:cs="Angsana New" w:hint="cs"/>
        <w:bCs/>
        <w:sz w:val="32"/>
        <w:szCs w:val="32"/>
        <w:cs/>
        <w:lang w:bidi="th-TH"/>
      </w:rPr>
      <w:t>สำหรับงวดสามเดือนและเก้าเดือนสิ้นสุดวันที่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/>
        <w:bCs/>
        <w:sz w:val="32"/>
        <w:szCs w:val="32"/>
        <w:lang w:val="en-US" w:bidi="th-TH"/>
      </w:rPr>
      <w:t>30</w:t>
    </w:r>
    <w:r w:rsidRPr="00650A77"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 </w:t>
    </w:r>
    <w:r w:rsidRPr="00650A77">
      <w:rPr>
        <w:rFonts w:ascii="Angsana New" w:hAnsi="Angsana New" w:cs="Angsana New" w:hint="cs"/>
        <w:bCs/>
        <w:sz w:val="32"/>
        <w:szCs w:val="32"/>
        <w:rtl/>
        <w:cs/>
        <w:lang w:bidi="th-TH"/>
      </w:rPr>
      <w:t>กันยายน</w:t>
    </w:r>
    <w:r w:rsidRPr="002D35FB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256</w:t>
    </w:r>
    <w:r w:rsidRPr="002D35FB">
      <w:rPr>
        <w:rFonts w:ascii="Angsana New" w:hAnsi="Angsana New" w:cs="Angsana New"/>
        <w:sz w:val="32"/>
        <w:szCs w:val="32"/>
        <w:lang w:bidi="th-TH"/>
      </w:rPr>
      <w:t>2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671820AD" w14:textId="77777777" w:rsidR="009237D8" w:rsidRPr="00410770" w:rsidRDefault="009237D8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745CA2" w14:textId="77777777" w:rsidR="009237D8" w:rsidRDefault="009237D8" w:rsidP="00713C50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0131CF" w14:textId="77777777" w:rsidR="009237D8" w:rsidRPr="00FA7747" w:rsidRDefault="009237D8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1DE0A84B" w14:textId="77777777" w:rsidR="009237D8" w:rsidRPr="00FA7747" w:rsidRDefault="009237D8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4EA513C5" w14:textId="77777777" w:rsidR="009237D8" w:rsidRPr="00410770" w:rsidRDefault="009237D8" w:rsidP="0007489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สำหรับงวดสามเดือนและหกเดือนสิ้นสุดวันที่ 30 มิถุนายน 2556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2DF45432" w14:textId="77777777" w:rsidR="009237D8" w:rsidRPr="00074891" w:rsidRDefault="009237D8" w:rsidP="00713C50">
    <w:pPr>
      <w:pStyle w:val="Header"/>
      <w:rPr>
        <w:lang w:val="en-GB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3AA92D" w14:textId="77777777" w:rsidR="009237D8" w:rsidRDefault="009237D8" w:rsidP="0023758B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6A5146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เซ็นทรัล รีเทล คอร์ปอเรชั่น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</w:t>
    </w:r>
    <w:r w:rsidRPr="00BF1043">
      <w:rPr>
        <w:rFonts w:ascii="Angsana New" w:hAnsi="Angsana New" w:cs="Angsana New"/>
        <w:b/>
        <w:bCs/>
        <w:sz w:val="32"/>
        <w:szCs w:val="32"/>
      </w:rPr>
      <w:t xml:space="preserve"> </w:t>
    </w:r>
    <w:r w:rsidRPr="006A5146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6CEBB14F" w14:textId="141F277F" w:rsidR="009237D8" w:rsidRPr="00BF1043" w:rsidRDefault="009237D8" w:rsidP="0023758B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(เดิมชื่อ </w:t>
    </w:r>
    <w:r>
      <w:rPr>
        <w:rFonts w:ascii="Angsana New" w:hAnsi="Angsana New" w:cs="Angsana New"/>
        <w:b/>
        <w:bCs/>
        <w:sz w:val="32"/>
        <w:szCs w:val="32"/>
      </w:rPr>
      <w:t>: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6A5146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เซ็นทรัล รีเทล คอร์ปอเรชั่น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 w:hint="cs"/>
        <w:b/>
        <w:bCs/>
        <w:sz w:val="32"/>
        <w:szCs w:val="32"/>
        <w:cs/>
      </w:rPr>
      <w:t>)</w:t>
    </w:r>
  </w:p>
  <w:p w14:paraId="598580F0" w14:textId="77777777" w:rsidR="009237D8" w:rsidRPr="00FA7747" w:rsidRDefault="009237D8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cs="Angsana New" w:hint="cs"/>
        <w:b/>
        <w:bCs/>
        <w:sz w:val="32"/>
        <w:szCs w:val="32"/>
        <w:cs/>
      </w:rPr>
      <w:t>งบ</w:t>
    </w:r>
    <w:r w:rsidRPr="00FA7747">
      <w:rPr>
        <w:rFonts w:ascii="Angsana New" w:hAnsi="Angsana New" w:cs="Angsana New"/>
        <w:b/>
        <w:bCs/>
        <w:sz w:val="32"/>
        <w:szCs w:val="32"/>
        <w:cs/>
      </w:rPr>
      <w:t>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 w:rsidRPr="002D35FB"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71B06D7F" w14:textId="3AB40738" w:rsidR="009237D8" w:rsidRDefault="009237D8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650A77">
      <w:rPr>
        <w:rFonts w:ascii="Angsana New" w:hAnsi="Angsana New" w:cs="Angsana New" w:hint="cs"/>
        <w:bCs/>
        <w:sz w:val="32"/>
        <w:szCs w:val="32"/>
        <w:cs/>
        <w:lang w:bidi="th-TH"/>
      </w:rPr>
      <w:t>สำหรับงวดสามเดือนและเก้าเดือนสิ้นสุดวันที่</w:t>
    </w:r>
    <w:r>
      <w:rPr>
        <w:rFonts w:ascii="Angsana New" w:hAnsi="Angsana New" w:cs="Angsana New"/>
        <w:bCs/>
        <w:sz w:val="32"/>
        <w:szCs w:val="32"/>
        <w:lang w:bidi="th-TH"/>
      </w:rPr>
      <w:t xml:space="preserve"> 30</w:t>
    </w:r>
    <w:r w:rsidRPr="00650A77"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 </w:t>
    </w:r>
    <w:r w:rsidRPr="00650A77">
      <w:rPr>
        <w:rFonts w:ascii="Angsana New" w:hAnsi="Angsana New" w:cs="Angsana New" w:hint="cs"/>
        <w:bCs/>
        <w:sz w:val="32"/>
        <w:szCs w:val="32"/>
        <w:rtl/>
        <w:cs/>
        <w:lang w:bidi="th-TH"/>
      </w:rPr>
      <w:t>กันยายน</w:t>
    </w:r>
    <w:r w:rsidRPr="002D35FB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256</w:t>
    </w:r>
    <w:r w:rsidRPr="002D35FB">
      <w:rPr>
        <w:rFonts w:ascii="Angsana New" w:hAnsi="Angsana New" w:cs="Angsana New"/>
        <w:sz w:val="32"/>
        <w:szCs w:val="32"/>
        <w:lang w:bidi="th-TH"/>
      </w:rPr>
      <w:t>2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18659A13" w14:textId="77777777" w:rsidR="009237D8" w:rsidRPr="00410770" w:rsidRDefault="009237D8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5" w15:restartNumberingAfterBreak="0">
    <w:nsid w:val="16D51D8D"/>
    <w:multiLevelType w:val="hybridMultilevel"/>
    <w:tmpl w:val="D3C8567A"/>
    <w:lvl w:ilvl="0" w:tplc="F8160ED6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E8326A5"/>
    <w:multiLevelType w:val="hybridMultilevel"/>
    <w:tmpl w:val="310C1EEC"/>
    <w:lvl w:ilvl="0" w:tplc="6150A29E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i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50193A"/>
    <w:multiLevelType w:val="hybridMultilevel"/>
    <w:tmpl w:val="17EE8EC2"/>
    <w:lvl w:ilvl="0" w:tplc="1FB4BC1E">
      <w:start w:val="1"/>
      <w:numFmt w:val="thaiLetters"/>
      <w:lvlText w:val="(%1)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47263C93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 w15:restartNumberingAfterBreak="0">
    <w:nsid w:val="47FE0F74"/>
    <w:multiLevelType w:val="hybridMultilevel"/>
    <w:tmpl w:val="119AACF0"/>
    <w:lvl w:ilvl="0" w:tplc="395267A8">
      <w:start w:val="13"/>
      <w:numFmt w:val="decimal"/>
      <w:lvlText w:val="%1"/>
      <w:lvlJc w:val="left"/>
      <w:pPr>
        <w:ind w:left="4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5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6567742B"/>
    <w:multiLevelType w:val="multilevel"/>
    <w:tmpl w:val="E3A266CA"/>
    <w:lvl w:ilvl="0">
      <w:start w:val="3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  <w:lang w:val="en-US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1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3"/>
  </w:num>
  <w:num w:numId="4">
    <w:abstractNumId w:val="18"/>
  </w:num>
  <w:num w:numId="5">
    <w:abstractNumId w:val="21"/>
  </w:num>
  <w:num w:numId="6">
    <w:abstractNumId w:val="15"/>
  </w:num>
  <w:num w:numId="7">
    <w:abstractNumId w:val="12"/>
  </w:num>
  <w:num w:numId="8">
    <w:abstractNumId w:val="19"/>
  </w:num>
  <w:num w:numId="9">
    <w:abstractNumId w:val="3"/>
  </w:num>
  <w:num w:numId="10">
    <w:abstractNumId w:val="20"/>
  </w:num>
  <w:num w:numId="11">
    <w:abstractNumId w:val="8"/>
  </w:num>
  <w:num w:numId="12">
    <w:abstractNumId w:val="9"/>
  </w:num>
  <w:num w:numId="13">
    <w:abstractNumId w:val="10"/>
  </w:num>
  <w:num w:numId="14">
    <w:abstractNumId w:val="2"/>
  </w:num>
  <w:num w:numId="15">
    <w:abstractNumId w:val="1"/>
  </w:num>
  <w:num w:numId="16">
    <w:abstractNumId w:val="11"/>
  </w:num>
  <w:num w:numId="17">
    <w:abstractNumId w:val="17"/>
  </w:num>
  <w:num w:numId="18">
    <w:abstractNumId w:val="6"/>
  </w:num>
  <w:num w:numId="19">
    <w:abstractNumId w:val="22"/>
  </w:num>
  <w:num w:numId="20">
    <w:abstractNumId w:val="16"/>
  </w:num>
  <w:num w:numId="21">
    <w:abstractNumId w:val="7"/>
  </w:num>
  <w:num w:numId="22">
    <w:abstractNumId w:val="14"/>
  </w:num>
  <w:num w:numId="23">
    <w:abstractNumId w:val="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0DC"/>
    <w:rsid w:val="0000035A"/>
    <w:rsid w:val="000006F0"/>
    <w:rsid w:val="00000779"/>
    <w:rsid w:val="00000AB6"/>
    <w:rsid w:val="00001326"/>
    <w:rsid w:val="000015A1"/>
    <w:rsid w:val="000019CD"/>
    <w:rsid w:val="00001BEF"/>
    <w:rsid w:val="00001CBF"/>
    <w:rsid w:val="0000200C"/>
    <w:rsid w:val="000025CB"/>
    <w:rsid w:val="00002D6B"/>
    <w:rsid w:val="00002F50"/>
    <w:rsid w:val="00003891"/>
    <w:rsid w:val="000039AE"/>
    <w:rsid w:val="00003D1A"/>
    <w:rsid w:val="0000435C"/>
    <w:rsid w:val="000045C9"/>
    <w:rsid w:val="0000464A"/>
    <w:rsid w:val="00004819"/>
    <w:rsid w:val="000048A0"/>
    <w:rsid w:val="00004A86"/>
    <w:rsid w:val="00005185"/>
    <w:rsid w:val="00005ACB"/>
    <w:rsid w:val="00005BAB"/>
    <w:rsid w:val="00005D4F"/>
    <w:rsid w:val="00005DC0"/>
    <w:rsid w:val="00006390"/>
    <w:rsid w:val="000064DE"/>
    <w:rsid w:val="00006518"/>
    <w:rsid w:val="00006B52"/>
    <w:rsid w:val="00006C4E"/>
    <w:rsid w:val="00006DF2"/>
    <w:rsid w:val="00007071"/>
    <w:rsid w:val="00007873"/>
    <w:rsid w:val="00007B57"/>
    <w:rsid w:val="00007EE9"/>
    <w:rsid w:val="00007F8E"/>
    <w:rsid w:val="00010374"/>
    <w:rsid w:val="000112EE"/>
    <w:rsid w:val="000115FB"/>
    <w:rsid w:val="0001192B"/>
    <w:rsid w:val="00012E83"/>
    <w:rsid w:val="000135F7"/>
    <w:rsid w:val="0001364C"/>
    <w:rsid w:val="0001367E"/>
    <w:rsid w:val="00013716"/>
    <w:rsid w:val="00013C02"/>
    <w:rsid w:val="00014FEA"/>
    <w:rsid w:val="00015C52"/>
    <w:rsid w:val="000165D8"/>
    <w:rsid w:val="000167EF"/>
    <w:rsid w:val="00016879"/>
    <w:rsid w:val="00016E14"/>
    <w:rsid w:val="000171D3"/>
    <w:rsid w:val="00017563"/>
    <w:rsid w:val="000179F5"/>
    <w:rsid w:val="00020021"/>
    <w:rsid w:val="00020144"/>
    <w:rsid w:val="0002055E"/>
    <w:rsid w:val="00020882"/>
    <w:rsid w:val="00020E35"/>
    <w:rsid w:val="00020F08"/>
    <w:rsid w:val="00021255"/>
    <w:rsid w:val="000219EE"/>
    <w:rsid w:val="00022087"/>
    <w:rsid w:val="00022BB4"/>
    <w:rsid w:val="00022CE8"/>
    <w:rsid w:val="00023CE6"/>
    <w:rsid w:val="00024304"/>
    <w:rsid w:val="000243CE"/>
    <w:rsid w:val="00024953"/>
    <w:rsid w:val="00024B71"/>
    <w:rsid w:val="00024F30"/>
    <w:rsid w:val="000251AC"/>
    <w:rsid w:val="00025287"/>
    <w:rsid w:val="00025B1F"/>
    <w:rsid w:val="00025B80"/>
    <w:rsid w:val="00026132"/>
    <w:rsid w:val="000261DD"/>
    <w:rsid w:val="0002666D"/>
    <w:rsid w:val="00026B06"/>
    <w:rsid w:val="00027257"/>
    <w:rsid w:val="00027A4F"/>
    <w:rsid w:val="00027BD5"/>
    <w:rsid w:val="00027E00"/>
    <w:rsid w:val="00027ED2"/>
    <w:rsid w:val="0003010E"/>
    <w:rsid w:val="000307FB"/>
    <w:rsid w:val="00031583"/>
    <w:rsid w:val="000315C3"/>
    <w:rsid w:val="0003165F"/>
    <w:rsid w:val="00031980"/>
    <w:rsid w:val="00031A44"/>
    <w:rsid w:val="00031ADE"/>
    <w:rsid w:val="00031F4C"/>
    <w:rsid w:val="00032ABF"/>
    <w:rsid w:val="0003340E"/>
    <w:rsid w:val="00033483"/>
    <w:rsid w:val="000339D5"/>
    <w:rsid w:val="00033D3C"/>
    <w:rsid w:val="00033EFB"/>
    <w:rsid w:val="000350B5"/>
    <w:rsid w:val="000351D6"/>
    <w:rsid w:val="00035579"/>
    <w:rsid w:val="000356B4"/>
    <w:rsid w:val="00035878"/>
    <w:rsid w:val="00035A15"/>
    <w:rsid w:val="00035BFA"/>
    <w:rsid w:val="00035D7C"/>
    <w:rsid w:val="00036576"/>
    <w:rsid w:val="00036714"/>
    <w:rsid w:val="00036C24"/>
    <w:rsid w:val="00036E95"/>
    <w:rsid w:val="00036F52"/>
    <w:rsid w:val="000378C7"/>
    <w:rsid w:val="00037979"/>
    <w:rsid w:val="000404E2"/>
    <w:rsid w:val="00040791"/>
    <w:rsid w:val="00040952"/>
    <w:rsid w:val="00040E69"/>
    <w:rsid w:val="00041597"/>
    <w:rsid w:val="000417FD"/>
    <w:rsid w:val="00041C82"/>
    <w:rsid w:val="00041E72"/>
    <w:rsid w:val="00042021"/>
    <w:rsid w:val="000425EC"/>
    <w:rsid w:val="00042ACF"/>
    <w:rsid w:val="00042B99"/>
    <w:rsid w:val="00042F74"/>
    <w:rsid w:val="0004334B"/>
    <w:rsid w:val="00043355"/>
    <w:rsid w:val="000434F1"/>
    <w:rsid w:val="00043DDD"/>
    <w:rsid w:val="00043EF5"/>
    <w:rsid w:val="0004445C"/>
    <w:rsid w:val="000444A8"/>
    <w:rsid w:val="00044500"/>
    <w:rsid w:val="00044872"/>
    <w:rsid w:val="00044DAA"/>
    <w:rsid w:val="00045154"/>
    <w:rsid w:val="00045740"/>
    <w:rsid w:val="00045BC3"/>
    <w:rsid w:val="00045E6A"/>
    <w:rsid w:val="000463AC"/>
    <w:rsid w:val="00047017"/>
    <w:rsid w:val="0005031A"/>
    <w:rsid w:val="00050935"/>
    <w:rsid w:val="00050BEF"/>
    <w:rsid w:val="00050C98"/>
    <w:rsid w:val="00050DDE"/>
    <w:rsid w:val="00051417"/>
    <w:rsid w:val="000516C2"/>
    <w:rsid w:val="000518C8"/>
    <w:rsid w:val="00051E25"/>
    <w:rsid w:val="00051F69"/>
    <w:rsid w:val="00052251"/>
    <w:rsid w:val="000528EF"/>
    <w:rsid w:val="000529F4"/>
    <w:rsid w:val="00052EB3"/>
    <w:rsid w:val="00052FF6"/>
    <w:rsid w:val="00054433"/>
    <w:rsid w:val="00054663"/>
    <w:rsid w:val="000553C1"/>
    <w:rsid w:val="0005542F"/>
    <w:rsid w:val="00055589"/>
    <w:rsid w:val="000558C4"/>
    <w:rsid w:val="00055C31"/>
    <w:rsid w:val="000569A6"/>
    <w:rsid w:val="000570A0"/>
    <w:rsid w:val="0005749E"/>
    <w:rsid w:val="00057AD1"/>
    <w:rsid w:val="00060AB1"/>
    <w:rsid w:val="0006165F"/>
    <w:rsid w:val="00061955"/>
    <w:rsid w:val="00061B0E"/>
    <w:rsid w:val="00061CDD"/>
    <w:rsid w:val="00062766"/>
    <w:rsid w:val="0006276B"/>
    <w:rsid w:val="000627DA"/>
    <w:rsid w:val="000629BD"/>
    <w:rsid w:val="00062B25"/>
    <w:rsid w:val="000632F6"/>
    <w:rsid w:val="000639A9"/>
    <w:rsid w:val="00063A6E"/>
    <w:rsid w:val="00063DC3"/>
    <w:rsid w:val="000640C2"/>
    <w:rsid w:val="000643EC"/>
    <w:rsid w:val="00064837"/>
    <w:rsid w:val="00064DF1"/>
    <w:rsid w:val="00065008"/>
    <w:rsid w:val="0006537A"/>
    <w:rsid w:val="000654B1"/>
    <w:rsid w:val="00065604"/>
    <w:rsid w:val="00065C76"/>
    <w:rsid w:val="00065E8B"/>
    <w:rsid w:val="0006644C"/>
    <w:rsid w:val="000672DA"/>
    <w:rsid w:val="000672F9"/>
    <w:rsid w:val="000675C1"/>
    <w:rsid w:val="000678A0"/>
    <w:rsid w:val="000704B7"/>
    <w:rsid w:val="00070559"/>
    <w:rsid w:val="0007075C"/>
    <w:rsid w:val="000719EE"/>
    <w:rsid w:val="00071C80"/>
    <w:rsid w:val="00071E82"/>
    <w:rsid w:val="00072132"/>
    <w:rsid w:val="00072552"/>
    <w:rsid w:val="000732DB"/>
    <w:rsid w:val="00073367"/>
    <w:rsid w:val="000736E0"/>
    <w:rsid w:val="00073C23"/>
    <w:rsid w:val="00074621"/>
    <w:rsid w:val="00074891"/>
    <w:rsid w:val="00074F14"/>
    <w:rsid w:val="00075041"/>
    <w:rsid w:val="00075346"/>
    <w:rsid w:val="00075907"/>
    <w:rsid w:val="00075927"/>
    <w:rsid w:val="00075BC1"/>
    <w:rsid w:val="00075D21"/>
    <w:rsid w:val="00075FFE"/>
    <w:rsid w:val="00076611"/>
    <w:rsid w:val="00076BDC"/>
    <w:rsid w:val="00077245"/>
    <w:rsid w:val="00077371"/>
    <w:rsid w:val="000776A2"/>
    <w:rsid w:val="00077E11"/>
    <w:rsid w:val="00077F9C"/>
    <w:rsid w:val="00080A5F"/>
    <w:rsid w:val="0008106E"/>
    <w:rsid w:val="0008157C"/>
    <w:rsid w:val="00081947"/>
    <w:rsid w:val="000819B2"/>
    <w:rsid w:val="00081F88"/>
    <w:rsid w:val="00082360"/>
    <w:rsid w:val="000826F9"/>
    <w:rsid w:val="00082881"/>
    <w:rsid w:val="00082944"/>
    <w:rsid w:val="00083497"/>
    <w:rsid w:val="000835ED"/>
    <w:rsid w:val="00083A90"/>
    <w:rsid w:val="00083E1D"/>
    <w:rsid w:val="00084299"/>
    <w:rsid w:val="00084E43"/>
    <w:rsid w:val="00084E93"/>
    <w:rsid w:val="00085378"/>
    <w:rsid w:val="00085406"/>
    <w:rsid w:val="0008577C"/>
    <w:rsid w:val="000858E2"/>
    <w:rsid w:val="00085C50"/>
    <w:rsid w:val="00085EAB"/>
    <w:rsid w:val="00085F5F"/>
    <w:rsid w:val="00086220"/>
    <w:rsid w:val="00086754"/>
    <w:rsid w:val="0008735C"/>
    <w:rsid w:val="000874B9"/>
    <w:rsid w:val="00087679"/>
    <w:rsid w:val="00087870"/>
    <w:rsid w:val="00087F67"/>
    <w:rsid w:val="00087FC1"/>
    <w:rsid w:val="000900D2"/>
    <w:rsid w:val="000901E2"/>
    <w:rsid w:val="000902EE"/>
    <w:rsid w:val="000904B7"/>
    <w:rsid w:val="00090567"/>
    <w:rsid w:val="00090737"/>
    <w:rsid w:val="00090A18"/>
    <w:rsid w:val="00090EBA"/>
    <w:rsid w:val="00090F48"/>
    <w:rsid w:val="000911C3"/>
    <w:rsid w:val="000913A0"/>
    <w:rsid w:val="00092050"/>
    <w:rsid w:val="00092224"/>
    <w:rsid w:val="000926A7"/>
    <w:rsid w:val="00092B09"/>
    <w:rsid w:val="00092EEE"/>
    <w:rsid w:val="0009316C"/>
    <w:rsid w:val="0009353D"/>
    <w:rsid w:val="00093B30"/>
    <w:rsid w:val="000941C0"/>
    <w:rsid w:val="00094487"/>
    <w:rsid w:val="0009470A"/>
    <w:rsid w:val="00094BAF"/>
    <w:rsid w:val="00094D1B"/>
    <w:rsid w:val="00094FB4"/>
    <w:rsid w:val="0009546B"/>
    <w:rsid w:val="00095A5F"/>
    <w:rsid w:val="00095B3D"/>
    <w:rsid w:val="00095E09"/>
    <w:rsid w:val="00095E95"/>
    <w:rsid w:val="000967D6"/>
    <w:rsid w:val="00096A01"/>
    <w:rsid w:val="00096A7A"/>
    <w:rsid w:val="00096F65"/>
    <w:rsid w:val="000970FD"/>
    <w:rsid w:val="00097659"/>
    <w:rsid w:val="000A0559"/>
    <w:rsid w:val="000A09EB"/>
    <w:rsid w:val="000A0BB9"/>
    <w:rsid w:val="000A0C9E"/>
    <w:rsid w:val="000A0CCD"/>
    <w:rsid w:val="000A0FBB"/>
    <w:rsid w:val="000A12A1"/>
    <w:rsid w:val="000A1458"/>
    <w:rsid w:val="000A15E3"/>
    <w:rsid w:val="000A171A"/>
    <w:rsid w:val="000A1E29"/>
    <w:rsid w:val="000A1E4E"/>
    <w:rsid w:val="000A2225"/>
    <w:rsid w:val="000A26A7"/>
    <w:rsid w:val="000A28AB"/>
    <w:rsid w:val="000A3093"/>
    <w:rsid w:val="000A3329"/>
    <w:rsid w:val="000A37E2"/>
    <w:rsid w:val="000A398B"/>
    <w:rsid w:val="000A4114"/>
    <w:rsid w:val="000A42BF"/>
    <w:rsid w:val="000A4553"/>
    <w:rsid w:val="000A4B0B"/>
    <w:rsid w:val="000A4C2E"/>
    <w:rsid w:val="000A4D19"/>
    <w:rsid w:val="000A522F"/>
    <w:rsid w:val="000A534B"/>
    <w:rsid w:val="000A5401"/>
    <w:rsid w:val="000A6842"/>
    <w:rsid w:val="000A6B33"/>
    <w:rsid w:val="000A6D5A"/>
    <w:rsid w:val="000A6E57"/>
    <w:rsid w:val="000A6F12"/>
    <w:rsid w:val="000A74A7"/>
    <w:rsid w:val="000A7635"/>
    <w:rsid w:val="000A78E1"/>
    <w:rsid w:val="000A79CC"/>
    <w:rsid w:val="000A7C89"/>
    <w:rsid w:val="000A7D0B"/>
    <w:rsid w:val="000A7ED5"/>
    <w:rsid w:val="000B00A5"/>
    <w:rsid w:val="000B09DC"/>
    <w:rsid w:val="000B0D32"/>
    <w:rsid w:val="000B1026"/>
    <w:rsid w:val="000B142E"/>
    <w:rsid w:val="000B14A1"/>
    <w:rsid w:val="000B1666"/>
    <w:rsid w:val="000B1C16"/>
    <w:rsid w:val="000B1CB1"/>
    <w:rsid w:val="000B21CA"/>
    <w:rsid w:val="000B268E"/>
    <w:rsid w:val="000B287F"/>
    <w:rsid w:val="000B33DC"/>
    <w:rsid w:val="000B33FE"/>
    <w:rsid w:val="000B44E3"/>
    <w:rsid w:val="000B4D54"/>
    <w:rsid w:val="000B4F74"/>
    <w:rsid w:val="000B5306"/>
    <w:rsid w:val="000B5589"/>
    <w:rsid w:val="000B57F9"/>
    <w:rsid w:val="000B599C"/>
    <w:rsid w:val="000B5A36"/>
    <w:rsid w:val="000B6377"/>
    <w:rsid w:val="000B6CDD"/>
    <w:rsid w:val="000B6FC3"/>
    <w:rsid w:val="000B6FD3"/>
    <w:rsid w:val="000B7081"/>
    <w:rsid w:val="000B7292"/>
    <w:rsid w:val="000B7375"/>
    <w:rsid w:val="000B74CF"/>
    <w:rsid w:val="000B7961"/>
    <w:rsid w:val="000C00BB"/>
    <w:rsid w:val="000C0354"/>
    <w:rsid w:val="000C0362"/>
    <w:rsid w:val="000C09D7"/>
    <w:rsid w:val="000C0B62"/>
    <w:rsid w:val="000C0D1C"/>
    <w:rsid w:val="000C0DBC"/>
    <w:rsid w:val="000C1276"/>
    <w:rsid w:val="000C134F"/>
    <w:rsid w:val="000C135C"/>
    <w:rsid w:val="000C13EE"/>
    <w:rsid w:val="000C1494"/>
    <w:rsid w:val="000C154D"/>
    <w:rsid w:val="000C1616"/>
    <w:rsid w:val="000C180A"/>
    <w:rsid w:val="000C199A"/>
    <w:rsid w:val="000C2074"/>
    <w:rsid w:val="000C2192"/>
    <w:rsid w:val="000C2252"/>
    <w:rsid w:val="000C25AF"/>
    <w:rsid w:val="000C3273"/>
    <w:rsid w:val="000C3693"/>
    <w:rsid w:val="000C38FA"/>
    <w:rsid w:val="000C3D83"/>
    <w:rsid w:val="000C3EDA"/>
    <w:rsid w:val="000C3FEB"/>
    <w:rsid w:val="000C41C4"/>
    <w:rsid w:val="000C431B"/>
    <w:rsid w:val="000C451D"/>
    <w:rsid w:val="000C45CE"/>
    <w:rsid w:val="000C49CD"/>
    <w:rsid w:val="000C4ACA"/>
    <w:rsid w:val="000C4CAA"/>
    <w:rsid w:val="000C4DF0"/>
    <w:rsid w:val="000C5243"/>
    <w:rsid w:val="000C539F"/>
    <w:rsid w:val="000C53D8"/>
    <w:rsid w:val="000C5458"/>
    <w:rsid w:val="000C582A"/>
    <w:rsid w:val="000C5D19"/>
    <w:rsid w:val="000C6330"/>
    <w:rsid w:val="000C633A"/>
    <w:rsid w:val="000C6855"/>
    <w:rsid w:val="000C698D"/>
    <w:rsid w:val="000C6AB3"/>
    <w:rsid w:val="000C6B3B"/>
    <w:rsid w:val="000C6F4D"/>
    <w:rsid w:val="000C7237"/>
    <w:rsid w:val="000C7C98"/>
    <w:rsid w:val="000D01FE"/>
    <w:rsid w:val="000D041B"/>
    <w:rsid w:val="000D0562"/>
    <w:rsid w:val="000D08FD"/>
    <w:rsid w:val="000D0AE2"/>
    <w:rsid w:val="000D0CDC"/>
    <w:rsid w:val="000D0FED"/>
    <w:rsid w:val="000D165D"/>
    <w:rsid w:val="000D16F5"/>
    <w:rsid w:val="000D1947"/>
    <w:rsid w:val="000D1979"/>
    <w:rsid w:val="000D1F12"/>
    <w:rsid w:val="000D2500"/>
    <w:rsid w:val="000D261F"/>
    <w:rsid w:val="000D262E"/>
    <w:rsid w:val="000D2D38"/>
    <w:rsid w:val="000D30D7"/>
    <w:rsid w:val="000D31E5"/>
    <w:rsid w:val="000D3327"/>
    <w:rsid w:val="000D3629"/>
    <w:rsid w:val="000D3B7D"/>
    <w:rsid w:val="000D3D4E"/>
    <w:rsid w:val="000D3E01"/>
    <w:rsid w:val="000D3EDE"/>
    <w:rsid w:val="000D3F3E"/>
    <w:rsid w:val="000D4881"/>
    <w:rsid w:val="000D4AED"/>
    <w:rsid w:val="000D4B1F"/>
    <w:rsid w:val="000D4CC2"/>
    <w:rsid w:val="000D4CEA"/>
    <w:rsid w:val="000D4E2B"/>
    <w:rsid w:val="000D53AB"/>
    <w:rsid w:val="000D5A9D"/>
    <w:rsid w:val="000D5F92"/>
    <w:rsid w:val="000D6054"/>
    <w:rsid w:val="000D614D"/>
    <w:rsid w:val="000D6183"/>
    <w:rsid w:val="000D61A5"/>
    <w:rsid w:val="000D6590"/>
    <w:rsid w:val="000D6696"/>
    <w:rsid w:val="000D6971"/>
    <w:rsid w:val="000D6FB3"/>
    <w:rsid w:val="000D7072"/>
    <w:rsid w:val="000E015E"/>
    <w:rsid w:val="000E0629"/>
    <w:rsid w:val="000E0674"/>
    <w:rsid w:val="000E069E"/>
    <w:rsid w:val="000E07C4"/>
    <w:rsid w:val="000E0BB8"/>
    <w:rsid w:val="000E10DB"/>
    <w:rsid w:val="000E14C0"/>
    <w:rsid w:val="000E16D7"/>
    <w:rsid w:val="000E2334"/>
    <w:rsid w:val="000E23F3"/>
    <w:rsid w:val="000E28E6"/>
    <w:rsid w:val="000E2C49"/>
    <w:rsid w:val="000E2F85"/>
    <w:rsid w:val="000E3283"/>
    <w:rsid w:val="000E3890"/>
    <w:rsid w:val="000E39D3"/>
    <w:rsid w:val="000E3D5D"/>
    <w:rsid w:val="000E42B7"/>
    <w:rsid w:val="000E44BF"/>
    <w:rsid w:val="000E4BCC"/>
    <w:rsid w:val="000E4BD7"/>
    <w:rsid w:val="000E4F1F"/>
    <w:rsid w:val="000E54C4"/>
    <w:rsid w:val="000E56AF"/>
    <w:rsid w:val="000E5B32"/>
    <w:rsid w:val="000E5B65"/>
    <w:rsid w:val="000E5F52"/>
    <w:rsid w:val="000E6407"/>
    <w:rsid w:val="000E6788"/>
    <w:rsid w:val="000E7AEE"/>
    <w:rsid w:val="000F0217"/>
    <w:rsid w:val="000F0637"/>
    <w:rsid w:val="000F0832"/>
    <w:rsid w:val="000F087D"/>
    <w:rsid w:val="000F08E2"/>
    <w:rsid w:val="000F0BC6"/>
    <w:rsid w:val="000F16A3"/>
    <w:rsid w:val="000F172B"/>
    <w:rsid w:val="000F173C"/>
    <w:rsid w:val="000F1A6F"/>
    <w:rsid w:val="000F2770"/>
    <w:rsid w:val="000F2C64"/>
    <w:rsid w:val="000F2EE7"/>
    <w:rsid w:val="000F3B1D"/>
    <w:rsid w:val="000F4A66"/>
    <w:rsid w:val="000F4D71"/>
    <w:rsid w:val="000F59B5"/>
    <w:rsid w:val="000F6F02"/>
    <w:rsid w:val="000F6F4B"/>
    <w:rsid w:val="000F700F"/>
    <w:rsid w:val="000F71DD"/>
    <w:rsid w:val="000F7354"/>
    <w:rsid w:val="00100142"/>
    <w:rsid w:val="0010067E"/>
    <w:rsid w:val="00100A6A"/>
    <w:rsid w:val="00100AE8"/>
    <w:rsid w:val="0010136C"/>
    <w:rsid w:val="00101A27"/>
    <w:rsid w:val="00101A8B"/>
    <w:rsid w:val="00101C79"/>
    <w:rsid w:val="00101CFC"/>
    <w:rsid w:val="00101E1D"/>
    <w:rsid w:val="001028C1"/>
    <w:rsid w:val="001031F9"/>
    <w:rsid w:val="00103224"/>
    <w:rsid w:val="00103304"/>
    <w:rsid w:val="00103853"/>
    <w:rsid w:val="001038AB"/>
    <w:rsid w:val="001038C6"/>
    <w:rsid w:val="00103999"/>
    <w:rsid w:val="00103DD6"/>
    <w:rsid w:val="00103FE9"/>
    <w:rsid w:val="001046F0"/>
    <w:rsid w:val="00104960"/>
    <w:rsid w:val="00104A41"/>
    <w:rsid w:val="00104BE9"/>
    <w:rsid w:val="00105E29"/>
    <w:rsid w:val="001060B0"/>
    <w:rsid w:val="00106136"/>
    <w:rsid w:val="00106154"/>
    <w:rsid w:val="00106190"/>
    <w:rsid w:val="001063D4"/>
    <w:rsid w:val="00107B8A"/>
    <w:rsid w:val="00107DE0"/>
    <w:rsid w:val="00107EA8"/>
    <w:rsid w:val="0011021A"/>
    <w:rsid w:val="00110B7B"/>
    <w:rsid w:val="00110C30"/>
    <w:rsid w:val="001111E1"/>
    <w:rsid w:val="00111498"/>
    <w:rsid w:val="00111928"/>
    <w:rsid w:val="00111B99"/>
    <w:rsid w:val="00112677"/>
    <w:rsid w:val="00113288"/>
    <w:rsid w:val="0011391F"/>
    <w:rsid w:val="00113FF0"/>
    <w:rsid w:val="00114277"/>
    <w:rsid w:val="001144C8"/>
    <w:rsid w:val="00114D64"/>
    <w:rsid w:val="00114DEB"/>
    <w:rsid w:val="00115B5F"/>
    <w:rsid w:val="00115D9F"/>
    <w:rsid w:val="00116572"/>
    <w:rsid w:val="0011673B"/>
    <w:rsid w:val="00116924"/>
    <w:rsid w:val="00116AA6"/>
    <w:rsid w:val="00116EC2"/>
    <w:rsid w:val="00116F60"/>
    <w:rsid w:val="001179E6"/>
    <w:rsid w:val="00117BE6"/>
    <w:rsid w:val="00117D0F"/>
    <w:rsid w:val="001201B0"/>
    <w:rsid w:val="001202FD"/>
    <w:rsid w:val="00120A0C"/>
    <w:rsid w:val="00120C4E"/>
    <w:rsid w:val="00120DB4"/>
    <w:rsid w:val="00120E82"/>
    <w:rsid w:val="00120EDE"/>
    <w:rsid w:val="00120F23"/>
    <w:rsid w:val="001212F6"/>
    <w:rsid w:val="001214B7"/>
    <w:rsid w:val="001216E4"/>
    <w:rsid w:val="00121944"/>
    <w:rsid w:val="0012295A"/>
    <w:rsid w:val="00122A8E"/>
    <w:rsid w:val="00122BAF"/>
    <w:rsid w:val="00123587"/>
    <w:rsid w:val="001238A0"/>
    <w:rsid w:val="001239BC"/>
    <w:rsid w:val="00123DBE"/>
    <w:rsid w:val="00123E15"/>
    <w:rsid w:val="001246CB"/>
    <w:rsid w:val="00124BC6"/>
    <w:rsid w:val="00124D32"/>
    <w:rsid w:val="0012508D"/>
    <w:rsid w:val="00125754"/>
    <w:rsid w:val="00125877"/>
    <w:rsid w:val="001260A0"/>
    <w:rsid w:val="00126C48"/>
    <w:rsid w:val="001275F3"/>
    <w:rsid w:val="00127973"/>
    <w:rsid w:val="0013011B"/>
    <w:rsid w:val="00130588"/>
    <w:rsid w:val="001305BB"/>
    <w:rsid w:val="00130698"/>
    <w:rsid w:val="0013079D"/>
    <w:rsid w:val="00130BDE"/>
    <w:rsid w:val="001311D3"/>
    <w:rsid w:val="00131892"/>
    <w:rsid w:val="00131B88"/>
    <w:rsid w:val="00131EB2"/>
    <w:rsid w:val="00131FEB"/>
    <w:rsid w:val="00132222"/>
    <w:rsid w:val="00132980"/>
    <w:rsid w:val="00132B37"/>
    <w:rsid w:val="00132F57"/>
    <w:rsid w:val="001333C6"/>
    <w:rsid w:val="001333FA"/>
    <w:rsid w:val="00133AF3"/>
    <w:rsid w:val="00133ED0"/>
    <w:rsid w:val="00134079"/>
    <w:rsid w:val="00134349"/>
    <w:rsid w:val="001346D4"/>
    <w:rsid w:val="00134B38"/>
    <w:rsid w:val="00134D5F"/>
    <w:rsid w:val="00135138"/>
    <w:rsid w:val="0013549D"/>
    <w:rsid w:val="00135511"/>
    <w:rsid w:val="0013557B"/>
    <w:rsid w:val="001357F2"/>
    <w:rsid w:val="0013582D"/>
    <w:rsid w:val="00135AB7"/>
    <w:rsid w:val="001363AF"/>
    <w:rsid w:val="0013657B"/>
    <w:rsid w:val="00137083"/>
    <w:rsid w:val="0013717D"/>
    <w:rsid w:val="001375B9"/>
    <w:rsid w:val="001377AE"/>
    <w:rsid w:val="0013796D"/>
    <w:rsid w:val="001379B1"/>
    <w:rsid w:val="00137F28"/>
    <w:rsid w:val="001400CC"/>
    <w:rsid w:val="0014012B"/>
    <w:rsid w:val="001401E0"/>
    <w:rsid w:val="00140292"/>
    <w:rsid w:val="00140BB9"/>
    <w:rsid w:val="00141A20"/>
    <w:rsid w:val="00141D2E"/>
    <w:rsid w:val="00141FC7"/>
    <w:rsid w:val="001422FE"/>
    <w:rsid w:val="00142451"/>
    <w:rsid w:val="001424C2"/>
    <w:rsid w:val="00142A43"/>
    <w:rsid w:val="00142B35"/>
    <w:rsid w:val="00142C04"/>
    <w:rsid w:val="00142C71"/>
    <w:rsid w:val="001430E7"/>
    <w:rsid w:val="0014329A"/>
    <w:rsid w:val="001435C0"/>
    <w:rsid w:val="00143A1A"/>
    <w:rsid w:val="00143A89"/>
    <w:rsid w:val="00143B69"/>
    <w:rsid w:val="00143F40"/>
    <w:rsid w:val="001441A1"/>
    <w:rsid w:val="00144F79"/>
    <w:rsid w:val="0014507B"/>
    <w:rsid w:val="0014517B"/>
    <w:rsid w:val="001452F7"/>
    <w:rsid w:val="00145522"/>
    <w:rsid w:val="001455B7"/>
    <w:rsid w:val="001455E8"/>
    <w:rsid w:val="001457CD"/>
    <w:rsid w:val="00145B06"/>
    <w:rsid w:val="00145D00"/>
    <w:rsid w:val="00146334"/>
    <w:rsid w:val="00146C91"/>
    <w:rsid w:val="00146F44"/>
    <w:rsid w:val="0014738E"/>
    <w:rsid w:val="001476E8"/>
    <w:rsid w:val="0014774F"/>
    <w:rsid w:val="00150273"/>
    <w:rsid w:val="0015060B"/>
    <w:rsid w:val="001508F8"/>
    <w:rsid w:val="00151AD7"/>
    <w:rsid w:val="00151CA8"/>
    <w:rsid w:val="001525FB"/>
    <w:rsid w:val="0015288D"/>
    <w:rsid w:val="00152942"/>
    <w:rsid w:val="00152E00"/>
    <w:rsid w:val="00152E38"/>
    <w:rsid w:val="0015317D"/>
    <w:rsid w:val="00153666"/>
    <w:rsid w:val="00153A70"/>
    <w:rsid w:val="00153B20"/>
    <w:rsid w:val="00153B4E"/>
    <w:rsid w:val="00153B92"/>
    <w:rsid w:val="00153E26"/>
    <w:rsid w:val="001540FB"/>
    <w:rsid w:val="001544E3"/>
    <w:rsid w:val="0015451C"/>
    <w:rsid w:val="001545E7"/>
    <w:rsid w:val="00154776"/>
    <w:rsid w:val="001547A1"/>
    <w:rsid w:val="00154D62"/>
    <w:rsid w:val="00154EB7"/>
    <w:rsid w:val="001550B0"/>
    <w:rsid w:val="00155479"/>
    <w:rsid w:val="00155582"/>
    <w:rsid w:val="001557BD"/>
    <w:rsid w:val="00155A8A"/>
    <w:rsid w:val="00155D02"/>
    <w:rsid w:val="00155D10"/>
    <w:rsid w:val="00156307"/>
    <w:rsid w:val="00156719"/>
    <w:rsid w:val="001569A1"/>
    <w:rsid w:val="00156D01"/>
    <w:rsid w:val="001572A8"/>
    <w:rsid w:val="001573FD"/>
    <w:rsid w:val="00157412"/>
    <w:rsid w:val="00157670"/>
    <w:rsid w:val="00157C97"/>
    <w:rsid w:val="00160088"/>
    <w:rsid w:val="0016031D"/>
    <w:rsid w:val="00160769"/>
    <w:rsid w:val="001608CB"/>
    <w:rsid w:val="0016178C"/>
    <w:rsid w:val="00161AC9"/>
    <w:rsid w:val="00161C6E"/>
    <w:rsid w:val="00162451"/>
    <w:rsid w:val="00162E95"/>
    <w:rsid w:val="00162FFC"/>
    <w:rsid w:val="001639BA"/>
    <w:rsid w:val="00163FB1"/>
    <w:rsid w:val="00164011"/>
    <w:rsid w:val="001646EB"/>
    <w:rsid w:val="00164BF3"/>
    <w:rsid w:val="00164FA7"/>
    <w:rsid w:val="0016501A"/>
    <w:rsid w:val="0016511D"/>
    <w:rsid w:val="001657B2"/>
    <w:rsid w:val="00165A2C"/>
    <w:rsid w:val="00165AFD"/>
    <w:rsid w:val="00166027"/>
    <w:rsid w:val="00167728"/>
    <w:rsid w:val="00167EB5"/>
    <w:rsid w:val="00170371"/>
    <w:rsid w:val="00170380"/>
    <w:rsid w:val="00170451"/>
    <w:rsid w:val="0017045E"/>
    <w:rsid w:val="001704F4"/>
    <w:rsid w:val="00170693"/>
    <w:rsid w:val="001708FA"/>
    <w:rsid w:val="00170D50"/>
    <w:rsid w:val="00170EB5"/>
    <w:rsid w:val="00171351"/>
    <w:rsid w:val="00171361"/>
    <w:rsid w:val="001717D4"/>
    <w:rsid w:val="00171880"/>
    <w:rsid w:val="001719AF"/>
    <w:rsid w:val="00171D7E"/>
    <w:rsid w:val="001723F7"/>
    <w:rsid w:val="00172429"/>
    <w:rsid w:val="001728D0"/>
    <w:rsid w:val="00173059"/>
    <w:rsid w:val="00173786"/>
    <w:rsid w:val="00173D47"/>
    <w:rsid w:val="00174060"/>
    <w:rsid w:val="00174161"/>
    <w:rsid w:val="0017439B"/>
    <w:rsid w:val="00174BF5"/>
    <w:rsid w:val="001751A8"/>
    <w:rsid w:val="00175590"/>
    <w:rsid w:val="001757CF"/>
    <w:rsid w:val="001758A5"/>
    <w:rsid w:val="00175E89"/>
    <w:rsid w:val="00175F1A"/>
    <w:rsid w:val="00175F64"/>
    <w:rsid w:val="00176168"/>
    <w:rsid w:val="001768D4"/>
    <w:rsid w:val="00176C9D"/>
    <w:rsid w:val="0017765D"/>
    <w:rsid w:val="00177EE2"/>
    <w:rsid w:val="001804E5"/>
    <w:rsid w:val="0018075B"/>
    <w:rsid w:val="00181181"/>
    <w:rsid w:val="0018127B"/>
    <w:rsid w:val="001816E8"/>
    <w:rsid w:val="00181782"/>
    <w:rsid w:val="00181853"/>
    <w:rsid w:val="00181B8C"/>
    <w:rsid w:val="00181D49"/>
    <w:rsid w:val="00182234"/>
    <w:rsid w:val="001826FA"/>
    <w:rsid w:val="001826FB"/>
    <w:rsid w:val="00182D71"/>
    <w:rsid w:val="001835BA"/>
    <w:rsid w:val="00183729"/>
    <w:rsid w:val="00183A4D"/>
    <w:rsid w:val="001841D0"/>
    <w:rsid w:val="00184715"/>
    <w:rsid w:val="00184997"/>
    <w:rsid w:val="00184D36"/>
    <w:rsid w:val="00184FDB"/>
    <w:rsid w:val="0018512B"/>
    <w:rsid w:val="001851D7"/>
    <w:rsid w:val="00185324"/>
    <w:rsid w:val="001854C0"/>
    <w:rsid w:val="0018561C"/>
    <w:rsid w:val="00185FDB"/>
    <w:rsid w:val="0018681D"/>
    <w:rsid w:val="00186AC3"/>
    <w:rsid w:val="00186E89"/>
    <w:rsid w:val="00187057"/>
    <w:rsid w:val="00187423"/>
    <w:rsid w:val="001879C1"/>
    <w:rsid w:val="00187C92"/>
    <w:rsid w:val="00187D20"/>
    <w:rsid w:val="00190035"/>
    <w:rsid w:val="001902EA"/>
    <w:rsid w:val="00190404"/>
    <w:rsid w:val="00190501"/>
    <w:rsid w:val="00190514"/>
    <w:rsid w:val="00190538"/>
    <w:rsid w:val="001906D8"/>
    <w:rsid w:val="00190CD1"/>
    <w:rsid w:val="00191564"/>
    <w:rsid w:val="00191940"/>
    <w:rsid w:val="0019198D"/>
    <w:rsid w:val="00191B7A"/>
    <w:rsid w:val="001921AD"/>
    <w:rsid w:val="001921AF"/>
    <w:rsid w:val="00192F3E"/>
    <w:rsid w:val="00193035"/>
    <w:rsid w:val="001933E2"/>
    <w:rsid w:val="00193725"/>
    <w:rsid w:val="00193A0D"/>
    <w:rsid w:val="00193BFA"/>
    <w:rsid w:val="0019403B"/>
    <w:rsid w:val="001947A5"/>
    <w:rsid w:val="001949BC"/>
    <w:rsid w:val="00194D35"/>
    <w:rsid w:val="00194D7B"/>
    <w:rsid w:val="00194DD2"/>
    <w:rsid w:val="00195149"/>
    <w:rsid w:val="00195304"/>
    <w:rsid w:val="00195516"/>
    <w:rsid w:val="00195B1F"/>
    <w:rsid w:val="00195DC1"/>
    <w:rsid w:val="00196228"/>
    <w:rsid w:val="001964A9"/>
    <w:rsid w:val="001969A1"/>
    <w:rsid w:val="00196CB8"/>
    <w:rsid w:val="00196CBF"/>
    <w:rsid w:val="0019739F"/>
    <w:rsid w:val="001973B5"/>
    <w:rsid w:val="00197591"/>
    <w:rsid w:val="0019762E"/>
    <w:rsid w:val="00197E2D"/>
    <w:rsid w:val="00197EE5"/>
    <w:rsid w:val="001A06E4"/>
    <w:rsid w:val="001A0B1A"/>
    <w:rsid w:val="001A0B75"/>
    <w:rsid w:val="001A0DC4"/>
    <w:rsid w:val="001A0E1E"/>
    <w:rsid w:val="001A1FC0"/>
    <w:rsid w:val="001A269D"/>
    <w:rsid w:val="001A2944"/>
    <w:rsid w:val="001A2ACE"/>
    <w:rsid w:val="001A3281"/>
    <w:rsid w:val="001A3621"/>
    <w:rsid w:val="001A4314"/>
    <w:rsid w:val="001A442F"/>
    <w:rsid w:val="001A4825"/>
    <w:rsid w:val="001A485D"/>
    <w:rsid w:val="001A5E35"/>
    <w:rsid w:val="001A65B3"/>
    <w:rsid w:val="001A6BB5"/>
    <w:rsid w:val="001A6CE1"/>
    <w:rsid w:val="001A74B6"/>
    <w:rsid w:val="001A76CF"/>
    <w:rsid w:val="001A77F0"/>
    <w:rsid w:val="001A7C47"/>
    <w:rsid w:val="001B01A4"/>
    <w:rsid w:val="001B025A"/>
    <w:rsid w:val="001B0394"/>
    <w:rsid w:val="001B087C"/>
    <w:rsid w:val="001B0CF7"/>
    <w:rsid w:val="001B127F"/>
    <w:rsid w:val="001B1480"/>
    <w:rsid w:val="001B15BE"/>
    <w:rsid w:val="001B1625"/>
    <w:rsid w:val="001B1B48"/>
    <w:rsid w:val="001B1BE6"/>
    <w:rsid w:val="001B1EFC"/>
    <w:rsid w:val="001B24DE"/>
    <w:rsid w:val="001B27CE"/>
    <w:rsid w:val="001B28B1"/>
    <w:rsid w:val="001B2937"/>
    <w:rsid w:val="001B33F9"/>
    <w:rsid w:val="001B375C"/>
    <w:rsid w:val="001B37F6"/>
    <w:rsid w:val="001B3A1A"/>
    <w:rsid w:val="001B4233"/>
    <w:rsid w:val="001B49E6"/>
    <w:rsid w:val="001B4F5D"/>
    <w:rsid w:val="001B4F5E"/>
    <w:rsid w:val="001B514E"/>
    <w:rsid w:val="001B53FA"/>
    <w:rsid w:val="001B5774"/>
    <w:rsid w:val="001B5F0C"/>
    <w:rsid w:val="001B5FAE"/>
    <w:rsid w:val="001B662B"/>
    <w:rsid w:val="001B6DC0"/>
    <w:rsid w:val="001B6E98"/>
    <w:rsid w:val="001B71ED"/>
    <w:rsid w:val="001B7369"/>
    <w:rsid w:val="001B749F"/>
    <w:rsid w:val="001B764F"/>
    <w:rsid w:val="001B7900"/>
    <w:rsid w:val="001B7B73"/>
    <w:rsid w:val="001B7E1F"/>
    <w:rsid w:val="001C036A"/>
    <w:rsid w:val="001C069E"/>
    <w:rsid w:val="001C07D8"/>
    <w:rsid w:val="001C0CE9"/>
    <w:rsid w:val="001C1415"/>
    <w:rsid w:val="001C1823"/>
    <w:rsid w:val="001C1A36"/>
    <w:rsid w:val="001C2307"/>
    <w:rsid w:val="001C246C"/>
    <w:rsid w:val="001C28A3"/>
    <w:rsid w:val="001C2FF9"/>
    <w:rsid w:val="001C351A"/>
    <w:rsid w:val="001C35E0"/>
    <w:rsid w:val="001C367A"/>
    <w:rsid w:val="001C3B09"/>
    <w:rsid w:val="001C4325"/>
    <w:rsid w:val="001C50F2"/>
    <w:rsid w:val="001C615F"/>
    <w:rsid w:val="001C65F2"/>
    <w:rsid w:val="001C6956"/>
    <w:rsid w:val="001C6B2D"/>
    <w:rsid w:val="001C6D27"/>
    <w:rsid w:val="001C6D57"/>
    <w:rsid w:val="001C74C6"/>
    <w:rsid w:val="001D0217"/>
    <w:rsid w:val="001D0DFC"/>
    <w:rsid w:val="001D0EFA"/>
    <w:rsid w:val="001D0FFF"/>
    <w:rsid w:val="001D13A9"/>
    <w:rsid w:val="001D1638"/>
    <w:rsid w:val="001D174E"/>
    <w:rsid w:val="001D17BF"/>
    <w:rsid w:val="001D1889"/>
    <w:rsid w:val="001D2824"/>
    <w:rsid w:val="001D2FEC"/>
    <w:rsid w:val="001D3099"/>
    <w:rsid w:val="001D38AB"/>
    <w:rsid w:val="001D3DA4"/>
    <w:rsid w:val="001D3DFA"/>
    <w:rsid w:val="001D3EB3"/>
    <w:rsid w:val="001D4B70"/>
    <w:rsid w:val="001D522E"/>
    <w:rsid w:val="001D5D99"/>
    <w:rsid w:val="001D65E4"/>
    <w:rsid w:val="001D6F41"/>
    <w:rsid w:val="001D73E2"/>
    <w:rsid w:val="001D75DF"/>
    <w:rsid w:val="001D792D"/>
    <w:rsid w:val="001D7DA1"/>
    <w:rsid w:val="001E0976"/>
    <w:rsid w:val="001E0CE4"/>
    <w:rsid w:val="001E12F9"/>
    <w:rsid w:val="001E152F"/>
    <w:rsid w:val="001E185E"/>
    <w:rsid w:val="001E1A45"/>
    <w:rsid w:val="001E1C32"/>
    <w:rsid w:val="001E1C97"/>
    <w:rsid w:val="001E1CD2"/>
    <w:rsid w:val="001E1F36"/>
    <w:rsid w:val="001E221E"/>
    <w:rsid w:val="001E24EC"/>
    <w:rsid w:val="001E2593"/>
    <w:rsid w:val="001E2C14"/>
    <w:rsid w:val="001E2FAD"/>
    <w:rsid w:val="001E3A83"/>
    <w:rsid w:val="001E3F31"/>
    <w:rsid w:val="001E45BD"/>
    <w:rsid w:val="001E4733"/>
    <w:rsid w:val="001E4FB5"/>
    <w:rsid w:val="001E5203"/>
    <w:rsid w:val="001E528E"/>
    <w:rsid w:val="001E56F2"/>
    <w:rsid w:val="001E5FDF"/>
    <w:rsid w:val="001E6380"/>
    <w:rsid w:val="001E656B"/>
    <w:rsid w:val="001E6AD2"/>
    <w:rsid w:val="001E6F38"/>
    <w:rsid w:val="001E7058"/>
    <w:rsid w:val="001E7747"/>
    <w:rsid w:val="001E7A88"/>
    <w:rsid w:val="001E7EF8"/>
    <w:rsid w:val="001E7F27"/>
    <w:rsid w:val="001F0B07"/>
    <w:rsid w:val="001F0EFA"/>
    <w:rsid w:val="001F0FCA"/>
    <w:rsid w:val="001F101E"/>
    <w:rsid w:val="001F12CF"/>
    <w:rsid w:val="001F134A"/>
    <w:rsid w:val="001F160F"/>
    <w:rsid w:val="001F17FD"/>
    <w:rsid w:val="001F18CF"/>
    <w:rsid w:val="001F1A85"/>
    <w:rsid w:val="001F1B9C"/>
    <w:rsid w:val="001F1C27"/>
    <w:rsid w:val="001F1EF5"/>
    <w:rsid w:val="001F1F39"/>
    <w:rsid w:val="001F21C6"/>
    <w:rsid w:val="001F2343"/>
    <w:rsid w:val="001F248C"/>
    <w:rsid w:val="001F2E68"/>
    <w:rsid w:val="001F2E8C"/>
    <w:rsid w:val="001F2ECD"/>
    <w:rsid w:val="001F2F98"/>
    <w:rsid w:val="001F3A53"/>
    <w:rsid w:val="001F3CD1"/>
    <w:rsid w:val="001F3D49"/>
    <w:rsid w:val="001F568E"/>
    <w:rsid w:val="001F5B18"/>
    <w:rsid w:val="001F5C19"/>
    <w:rsid w:val="001F5C3D"/>
    <w:rsid w:val="001F624B"/>
    <w:rsid w:val="001F6556"/>
    <w:rsid w:val="001F663E"/>
    <w:rsid w:val="001F680F"/>
    <w:rsid w:val="001F6DAD"/>
    <w:rsid w:val="001F7627"/>
    <w:rsid w:val="001F7BC6"/>
    <w:rsid w:val="001F7CA1"/>
    <w:rsid w:val="002005CE"/>
    <w:rsid w:val="00200685"/>
    <w:rsid w:val="00200861"/>
    <w:rsid w:val="002008E9"/>
    <w:rsid w:val="00200B51"/>
    <w:rsid w:val="002011EF"/>
    <w:rsid w:val="00201484"/>
    <w:rsid w:val="002014D4"/>
    <w:rsid w:val="00201552"/>
    <w:rsid w:val="0020157D"/>
    <w:rsid w:val="002015A0"/>
    <w:rsid w:val="00201AA0"/>
    <w:rsid w:val="00201CF8"/>
    <w:rsid w:val="002022E2"/>
    <w:rsid w:val="00202491"/>
    <w:rsid w:val="00202B12"/>
    <w:rsid w:val="00202E26"/>
    <w:rsid w:val="00202E9D"/>
    <w:rsid w:val="00203012"/>
    <w:rsid w:val="00203A1C"/>
    <w:rsid w:val="00203B9F"/>
    <w:rsid w:val="00203D30"/>
    <w:rsid w:val="00203E44"/>
    <w:rsid w:val="00204E6B"/>
    <w:rsid w:val="00204E7A"/>
    <w:rsid w:val="00204EA3"/>
    <w:rsid w:val="0020518E"/>
    <w:rsid w:val="0020690E"/>
    <w:rsid w:val="0020694D"/>
    <w:rsid w:val="00206CB0"/>
    <w:rsid w:val="00206DEC"/>
    <w:rsid w:val="00207168"/>
    <w:rsid w:val="00207395"/>
    <w:rsid w:val="00207454"/>
    <w:rsid w:val="002076C9"/>
    <w:rsid w:val="00207C04"/>
    <w:rsid w:val="00210735"/>
    <w:rsid w:val="00210A44"/>
    <w:rsid w:val="00211165"/>
    <w:rsid w:val="0021139F"/>
    <w:rsid w:val="002115C2"/>
    <w:rsid w:val="002115CB"/>
    <w:rsid w:val="002115E0"/>
    <w:rsid w:val="00211B64"/>
    <w:rsid w:val="00212214"/>
    <w:rsid w:val="0021287D"/>
    <w:rsid w:val="00212CF9"/>
    <w:rsid w:val="00212DDA"/>
    <w:rsid w:val="002131C8"/>
    <w:rsid w:val="0021327E"/>
    <w:rsid w:val="0021345E"/>
    <w:rsid w:val="002134EA"/>
    <w:rsid w:val="002135AD"/>
    <w:rsid w:val="00213A5D"/>
    <w:rsid w:val="00213B00"/>
    <w:rsid w:val="00213C1F"/>
    <w:rsid w:val="00213E27"/>
    <w:rsid w:val="002140E9"/>
    <w:rsid w:val="00214177"/>
    <w:rsid w:val="002141F0"/>
    <w:rsid w:val="00214863"/>
    <w:rsid w:val="00214C30"/>
    <w:rsid w:val="00215113"/>
    <w:rsid w:val="002158F7"/>
    <w:rsid w:val="00215947"/>
    <w:rsid w:val="00215A71"/>
    <w:rsid w:val="00216313"/>
    <w:rsid w:val="00217196"/>
    <w:rsid w:val="002175E4"/>
    <w:rsid w:val="00217890"/>
    <w:rsid w:val="0021790A"/>
    <w:rsid w:val="00217ABA"/>
    <w:rsid w:val="00217AC3"/>
    <w:rsid w:val="00217C0A"/>
    <w:rsid w:val="00217CFD"/>
    <w:rsid w:val="00217E08"/>
    <w:rsid w:val="00217F39"/>
    <w:rsid w:val="0022014A"/>
    <w:rsid w:val="00220F09"/>
    <w:rsid w:val="00220F81"/>
    <w:rsid w:val="00220FDE"/>
    <w:rsid w:val="0022127F"/>
    <w:rsid w:val="0022159F"/>
    <w:rsid w:val="00221C3F"/>
    <w:rsid w:val="00221C45"/>
    <w:rsid w:val="00221EB8"/>
    <w:rsid w:val="00221ECC"/>
    <w:rsid w:val="00221F0A"/>
    <w:rsid w:val="00222360"/>
    <w:rsid w:val="002223E2"/>
    <w:rsid w:val="00222558"/>
    <w:rsid w:val="00222634"/>
    <w:rsid w:val="00222793"/>
    <w:rsid w:val="00222AB6"/>
    <w:rsid w:val="00223650"/>
    <w:rsid w:val="002238C4"/>
    <w:rsid w:val="0022392A"/>
    <w:rsid w:val="002239D8"/>
    <w:rsid w:val="00223AEC"/>
    <w:rsid w:val="00223CD5"/>
    <w:rsid w:val="00224496"/>
    <w:rsid w:val="0022485B"/>
    <w:rsid w:val="002249DE"/>
    <w:rsid w:val="00224AEC"/>
    <w:rsid w:val="00224BB2"/>
    <w:rsid w:val="00224D67"/>
    <w:rsid w:val="002254D7"/>
    <w:rsid w:val="00225627"/>
    <w:rsid w:val="002256F3"/>
    <w:rsid w:val="00225D4D"/>
    <w:rsid w:val="002264FF"/>
    <w:rsid w:val="002265D8"/>
    <w:rsid w:val="002269D4"/>
    <w:rsid w:val="00226C7A"/>
    <w:rsid w:val="00226F9A"/>
    <w:rsid w:val="00227207"/>
    <w:rsid w:val="0022736F"/>
    <w:rsid w:val="00227969"/>
    <w:rsid w:val="00227E99"/>
    <w:rsid w:val="00230246"/>
    <w:rsid w:val="00230FE6"/>
    <w:rsid w:val="00231030"/>
    <w:rsid w:val="0023112B"/>
    <w:rsid w:val="00231565"/>
    <w:rsid w:val="00231A7F"/>
    <w:rsid w:val="00231C4B"/>
    <w:rsid w:val="00231EE0"/>
    <w:rsid w:val="0023200A"/>
    <w:rsid w:val="002321A2"/>
    <w:rsid w:val="002321AA"/>
    <w:rsid w:val="002327EF"/>
    <w:rsid w:val="00232A65"/>
    <w:rsid w:val="00232F4A"/>
    <w:rsid w:val="002335BC"/>
    <w:rsid w:val="002338AE"/>
    <w:rsid w:val="00233F08"/>
    <w:rsid w:val="00234014"/>
    <w:rsid w:val="0023412E"/>
    <w:rsid w:val="00234B12"/>
    <w:rsid w:val="0023559E"/>
    <w:rsid w:val="002359D4"/>
    <w:rsid w:val="00236096"/>
    <w:rsid w:val="00236EFF"/>
    <w:rsid w:val="00236F74"/>
    <w:rsid w:val="00237122"/>
    <w:rsid w:val="00237317"/>
    <w:rsid w:val="0023733C"/>
    <w:rsid w:val="00237580"/>
    <w:rsid w:val="0023758B"/>
    <w:rsid w:val="00237DA6"/>
    <w:rsid w:val="00237EF0"/>
    <w:rsid w:val="002403EE"/>
    <w:rsid w:val="00240B99"/>
    <w:rsid w:val="00240E83"/>
    <w:rsid w:val="00240FB9"/>
    <w:rsid w:val="0024154A"/>
    <w:rsid w:val="00241923"/>
    <w:rsid w:val="00241C5A"/>
    <w:rsid w:val="00241DDA"/>
    <w:rsid w:val="00241F55"/>
    <w:rsid w:val="00241F6E"/>
    <w:rsid w:val="00242375"/>
    <w:rsid w:val="002423E1"/>
    <w:rsid w:val="002424EE"/>
    <w:rsid w:val="00242804"/>
    <w:rsid w:val="00242AF0"/>
    <w:rsid w:val="00243072"/>
    <w:rsid w:val="0024351C"/>
    <w:rsid w:val="00243648"/>
    <w:rsid w:val="00243C61"/>
    <w:rsid w:val="002442ED"/>
    <w:rsid w:val="002443B7"/>
    <w:rsid w:val="002447E4"/>
    <w:rsid w:val="00245271"/>
    <w:rsid w:val="00245379"/>
    <w:rsid w:val="00245AA3"/>
    <w:rsid w:val="0024604A"/>
    <w:rsid w:val="002469A7"/>
    <w:rsid w:val="00246C27"/>
    <w:rsid w:val="00246C64"/>
    <w:rsid w:val="002470A0"/>
    <w:rsid w:val="002470E8"/>
    <w:rsid w:val="00247E7D"/>
    <w:rsid w:val="00247EE4"/>
    <w:rsid w:val="00250290"/>
    <w:rsid w:val="00250423"/>
    <w:rsid w:val="00250A7F"/>
    <w:rsid w:val="00250B0D"/>
    <w:rsid w:val="00250B66"/>
    <w:rsid w:val="0025105F"/>
    <w:rsid w:val="0025142D"/>
    <w:rsid w:val="0025164D"/>
    <w:rsid w:val="00251BB8"/>
    <w:rsid w:val="00251BEC"/>
    <w:rsid w:val="00251F58"/>
    <w:rsid w:val="00252647"/>
    <w:rsid w:val="00252799"/>
    <w:rsid w:val="00252A5D"/>
    <w:rsid w:val="00253264"/>
    <w:rsid w:val="0025326E"/>
    <w:rsid w:val="0025386D"/>
    <w:rsid w:val="002538E4"/>
    <w:rsid w:val="002539C6"/>
    <w:rsid w:val="00253ECD"/>
    <w:rsid w:val="0025422D"/>
    <w:rsid w:val="002543A0"/>
    <w:rsid w:val="00254490"/>
    <w:rsid w:val="002544AB"/>
    <w:rsid w:val="00254E70"/>
    <w:rsid w:val="00254FD9"/>
    <w:rsid w:val="00255041"/>
    <w:rsid w:val="00255332"/>
    <w:rsid w:val="00255666"/>
    <w:rsid w:val="00255C1A"/>
    <w:rsid w:val="00255C3F"/>
    <w:rsid w:val="00255CEE"/>
    <w:rsid w:val="00256033"/>
    <w:rsid w:val="0025646A"/>
    <w:rsid w:val="00256729"/>
    <w:rsid w:val="0025694E"/>
    <w:rsid w:val="00256CA6"/>
    <w:rsid w:val="002571B5"/>
    <w:rsid w:val="002573B5"/>
    <w:rsid w:val="002576D5"/>
    <w:rsid w:val="002578CE"/>
    <w:rsid w:val="00260034"/>
    <w:rsid w:val="002600EF"/>
    <w:rsid w:val="002603B1"/>
    <w:rsid w:val="0026085C"/>
    <w:rsid w:val="002608C3"/>
    <w:rsid w:val="00260911"/>
    <w:rsid w:val="0026092F"/>
    <w:rsid w:val="00260F18"/>
    <w:rsid w:val="00261074"/>
    <w:rsid w:val="00261E9B"/>
    <w:rsid w:val="00262128"/>
    <w:rsid w:val="00262497"/>
    <w:rsid w:val="002626C0"/>
    <w:rsid w:val="00262AFD"/>
    <w:rsid w:val="00263041"/>
    <w:rsid w:val="00263417"/>
    <w:rsid w:val="00264106"/>
    <w:rsid w:val="00264142"/>
    <w:rsid w:val="00264686"/>
    <w:rsid w:val="002646D4"/>
    <w:rsid w:val="002648A8"/>
    <w:rsid w:val="002649E5"/>
    <w:rsid w:val="00264D2E"/>
    <w:rsid w:val="0026521A"/>
    <w:rsid w:val="00265F36"/>
    <w:rsid w:val="00265F65"/>
    <w:rsid w:val="002662D6"/>
    <w:rsid w:val="00266557"/>
    <w:rsid w:val="002665F4"/>
    <w:rsid w:val="00266610"/>
    <w:rsid w:val="0026680E"/>
    <w:rsid w:val="002668E3"/>
    <w:rsid w:val="00266CF3"/>
    <w:rsid w:val="00266EC3"/>
    <w:rsid w:val="00267877"/>
    <w:rsid w:val="00267B76"/>
    <w:rsid w:val="002701B3"/>
    <w:rsid w:val="00270429"/>
    <w:rsid w:val="00270C49"/>
    <w:rsid w:val="00270F60"/>
    <w:rsid w:val="0027107E"/>
    <w:rsid w:val="00271216"/>
    <w:rsid w:val="00271EC3"/>
    <w:rsid w:val="00272031"/>
    <w:rsid w:val="0027215C"/>
    <w:rsid w:val="00272342"/>
    <w:rsid w:val="00272C03"/>
    <w:rsid w:val="00272D23"/>
    <w:rsid w:val="00272FC2"/>
    <w:rsid w:val="002734AC"/>
    <w:rsid w:val="0027358C"/>
    <w:rsid w:val="0027366A"/>
    <w:rsid w:val="0027370B"/>
    <w:rsid w:val="0027389A"/>
    <w:rsid w:val="00273C7F"/>
    <w:rsid w:val="00273CC1"/>
    <w:rsid w:val="00274B49"/>
    <w:rsid w:val="002759A8"/>
    <w:rsid w:val="00275B69"/>
    <w:rsid w:val="00275D10"/>
    <w:rsid w:val="00275E19"/>
    <w:rsid w:val="00276171"/>
    <w:rsid w:val="00276423"/>
    <w:rsid w:val="00276B5D"/>
    <w:rsid w:val="00276F0F"/>
    <w:rsid w:val="0027703D"/>
    <w:rsid w:val="002773C2"/>
    <w:rsid w:val="0027745D"/>
    <w:rsid w:val="002775DC"/>
    <w:rsid w:val="0028029D"/>
    <w:rsid w:val="002803F6"/>
    <w:rsid w:val="002807E8"/>
    <w:rsid w:val="00280B2C"/>
    <w:rsid w:val="00280FFC"/>
    <w:rsid w:val="002811B8"/>
    <w:rsid w:val="00282600"/>
    <w:rsid w:val="00283130"/>
    <w:rsid w:val="00283275"/>
    <w:rsid w:val="0028327B"/>
    <w:rsid w:val="002835F6"/>
    <w:rsid w:val="00284E05"/>
    <w:rsid w:val="00284FE0"/>
    <w:rsid w:val="00285442"/>
    <w:rsid w:val="002865F4"/>
    <w:rsid w:val="00286617"/>
    <w:rsid w:val="00286671"/>
    <w:rsid w:val="00287260"/>
    <w:rsid w:val="0028799B"/>
    <w:rsid w:val="00287BD2"/>
    <w:rsid w:val="00287D11"/>
    <w:rsid w:val="00287FD5"/>
    <w:rsid w:val="002900A6"/>
    <w:rsid w:val="002900E7"/>
    <w:rsid w:val="002904B9"/>
    <w:rsid w:val="002905C1"/>
    <w:rsid w:val="002907CC"/>
    <w:rsid w:val="002917D4"/>
    <w:rsid w:val="002917DD"/>
    <w:rsid w:val="0029199E"/>
    <w:rsid w:val="00291A03"/>
    <w:rsid w:val="00291D68"/>
    <w:rsid w:val="00291FC2"/>
    <w:rsid w:val="0029204D"/>
    <w:rsid w:val="002925F7"/>
    <w:rsid w:val="00292E76"/>
    <w:rsid w:val="00293041"/>
    <w:rsid w:val="002932B6"/>
    <w:rsid w:val="00293609"/>
    <w:rsid w:val="00293648"/>
    <w:rsid w:val="00293BE2"/>
    <w:rsid w:val="00293D22"/>
    <w:rsid w:val="00294672"/>
    <w:rsid w:val="0029489D"/>
    <w:rsid w:val="00294959"/>
    <w:rsid w:val="002949EB"/>
    <w:rsid w:val="00294C8E"/>
    <w:rsid w:val="00294D99"/>
    <w:rsid w:val="00294F97"/>
    <w:rsid w:val="0029563C"/>
    <w:rsid w:val="002956D5"/>
    <w:rsid w:val="00295DCE"/>
    <w:rsid w:val="00295FF9"/>
    <w:rsid w:val="00296054"/>
    <w:rsid w:val="0029640F"/>
    <w:rsid w:val="0029672F"/>
    <w:rsid w:val="002968DE"/>
    <w:rsid w:val="00296A92"/>
    <w:rsid w:val="002975B1"/>
    <w:rsid w:val="00297731"/>
    <w:rsid w:val="002A03F0"/>
    <w:rsid w:val="002A09C2"/>
    <w:rsid w:val="002A11D5"/>
    <w:rsid w:val="002A1252"/>
    <w:rsid w:val="002A13CA"/>
    <w:rsid w:val="002A1584"/>
    <w:rsid w:val="002A1922"/>
    <w:rsid w:val="002A1F87"/>
    <w:rsid w:val="002A2030"/>
    <w:rsid w:val="002A26EB"/>
    <w:rsid w:val="002A27D5"/>
    <w:rsid w:val="002A28E1"/>
    <w:rsid w:val="002A2D02"/>
    <w:rsid w:val="002A2D24"/>
    <w:rsid w:val="002A2DBB"/>
    <w:rsid w:val="002A370B"/>
    <w:rsid w:val="002A37CB"/>
    <w:rsid w:val="002A443C"/>
    <w:rsid w:val="002A447F"/>
    <w:rsid w:val="002A495F"/>
    <w:rsid w:val="002A4B3E"/>
    <w:rsid w:val="002A4C02"/>
    <w:rsid w:val="002A60EF"/>
    <w:rsid w:val="002A6302"/>
    <w:rsid w:val="002A644B"/>
    <w:rsid w:val="002A689B"/>
    <w:rsid w:val="002A6930"/>
    <w:rsid w:val="002A6C0B"/>
    <w:rsid w:val="002A7603"/>
    <w:rsid w:val="002A78B6"/>
    <w:rsid w:val="002A7BA5"/>
    <w:rsid w:val="002A7D0F"/>
    <w:rsid w:val="002A7D8F"/>
    <w:rsid w:val="002A7E5D"/>
    <w:rsid w:val="002A7FE4"/>
    <w:rsid w:val="002B1060"/>
    <w:rsid w:val="002B1773"/>
    <w:rsid w:val="002B1A76"/>
    <w:rsid w:val="002B1AAD"/>
    <w:rsid w:val="002B2354"/>
    <w:rsid w:val="002B238F"/>
    <w:rsid w:val="002B243E"/>
    <w:rsid w:val="002B245C"/>
    <w:rsid w:val="002B2E0A"/>
    <w:rsid w:val="002B351C"/>
    <w:rsid w:val="002B35E0"/>
    <w:rsid w:val="002B361E"/>
    <w:rsid w:val="002B3735"/>
    <w:rsid w:val="002B3B74"/>
    <w:rsid w:val="002B3CF6"/>
    <w:rsid w:val="002B3EC7"/>
    <w:rsid w:val="002B3FE9"/>
    <w:rsid w:val="002B3FF8"/>
    <w:rsid w:val="002B41AE"/>
    <w:rsid w:val="002B4F5D"/>
    <w:rsid w:val="002B55C6"/>
    <w:rsid w:val="002B5715"/>
    <w:rsid w:val="002B57A1"/>
    <w:rsid w:val="002B5B13"/>
    <w:rsid w:val="002B5B7D"/>
    <w:rsid w:val="002B5DA6"/>
    <w:rsid w:val="002B6159"/>
    <w:rsid w:val="002B61BE"/>
    <w:rsid w:val="002B64A4"/>
    <w:rsid w:val="002B7001"/>
    <w:rsid w:val="002B70CE"/>
    <w:rsid w:val="002B71F8"/>
    <w:rsid w:val="002B749D"/>
    <w:rsid w:val="002B750B"/>
    <w:rsid w:val="002B75DA"/>
    <w:rsid w:val="002B7981"/>
    <w:rsid w:val="002C03D9"/>
    <w:rsid w:val="002C08A2"/>
    <w:rsid w:val="002C0D6E"/>
    <w:rsid w:val="002C0EED"/>
    <w:rsid w:val="002C155B"/>
    <w:rsid w:val="002C17F3"/>
    <w:rsid w:val="002C22BA"/>
    <w:rsid w:val="002C23D0"/>
    <w:rsid w:val="002C249B"/>
    <w:rsid w:val="002C25C9"/>
    <w:rsid w:val="002C26CC"/>
    <w:rsid w:val="002C284C"/>
    <w:rsid w:val="002C2921"/>
    <w:rsid w:val="002C35AC"/>
    <w:rsid w:val="002C3AA7"/>
    <w:rsid w:val="002C4417"/>
    <w:rsid w:val="002C4AF6"/>
    <w:rsid w:val="002C4DE1"/>
    <w:rsid w:val="002C519B"/>
    <w:rsid w:val="002C57C6"/>
    <w:rsid w:val="002C60A7"/>
    <w:rsid w:val="002C7217"/>
    <w:rsid w:val="002C7739"/>
    <w:rsid w:val="002D0113"/>
    <w:rsid w:val="002D03EF"/>
    <w:rsid w:val="002D051D"/>
    <w:rsid w:val="002D0541"/>
    <w:rsid w:val="002D05C0"/>
    <w:rsid w:val="002D07E9"/>
    <w:rsid w:val="002D0958"/>
    <w:rsid w:val="002D0BAE"/>
    <w:rsid w:val="002D0E8D"/>
    <w:rsid w:val="002D1083"/>
    <w:rsid w:val="002D10B0"/>
    <w:rsid w:val="002D10F4"/>
    <w:rsid w:val="002D16AB"/>
    <w:rsid w:val="002D18B5"/>
    <w:rsid w:val="002D2979"/>
    <w:rsid w:val="002D304C"/>
    <w:rsid w:val="002D3165"/>
    <w:rsid w:val="002D35FB"/>
    <w:rsid w:val="002D369B"/>
    <w:rsid w:val="002D456F"/>
    <w:rsid w:val="002D45A1"/>
    <w:rsid w:val="002D4A98"/>
    <w:rsid w:val="002D4F70"/>
    <w:rsid w:val="002D53F4"/>
    <w:rsid w:val="002D54CF"/>
    <w:rsid w:val="002D55E7"/>
    <w:rsid w:val="002D5678"/>
    <w:rsid w:val="002D56BF"/>
    <w:rsid w:val="002D5BE0"/>
    <w:rsid w:val="002D60EF"/>
    <w:rsid w:val="002D65D8"/>
    <w:rsid w:val="002D68C2"/>
    <w:rsid w:val="002D68ED"/>
    <w:rsid w:val="002D6D42"/>
    <w:rsid w:val="002D7384"/>
    <w:rsid w:val="002D74C4"/>
    <w:rsid w:val="002D7FA1"/>
    <w:rsid w:val="002E00A6"/>
    <w:rsid w:val="002E0128"/>
    <w:rsid w:val="002E023D"/>
    <w:rsid w:val="002E02A1"/>
    <w:rsid w:val="002E07B3"/>
    <w:rsid w:val="002E101D"/>
    <w:rsid w:val="002E1088"/>
    <w:rsid w:val="002E10A1"/>
    <w:rsid w:val="002E10F4"/>
    <w:rsid w:val="002E1150"/>
    <w:rsid w:val="002E11AD"/>
    <w:rsid w:val="002E15C5"/>
    <w:rsid w:val="002E22BF"/>
    <w:rsid w:val="002E2783"/>
    <w:rsid w:val="002E29E9"/>
    <w:rsid w:val="002E2AD3"/>
    <w:rsid w:val="002E2C49"/>
    <w:rsid w:val="002E2DF6"/>
    <w:rsid w:val="002E3B80"/>
    <w:rsid w:val="002E3C5F"/>
    <w:rsid w:val="002E3C69"/>
    <w:rsid w:val="002E3D72"/>
    <w:rsid w:val="002E3FC1"/>
    <w:rsid w:val="002E4442"/>
    <w:rsid w:val="002E4C88"/>
    <w:rsid w:val="002E4D02"/>
    <w:rsid w:val="002E50A6"/>
    <w:rsid w:val="002E5D6C"/>
    <w:rsid w:val="002E5E86"/>
    <w:rsid w:val="002E6263"/>
    <w:rsid w:val="002E654A"/>
    <w:rsid w:val="002E6591"/>
    <w:rsid w:val="002E69EB"/>
    <w:rsid w:val="002E6C5F"/>
    <w:rsid w:val="002E6CAB"/>
    <w:rsid w:val="002E6D9E"/>
    <w:rsid w:val="002E6F62"/>
    <w:rsid w:val="002E729E"/>
    <w:rsid w:val="002E7D2E"/>
    <w:rsid w:val="002F03D8"/>
    <w:rsid w:val="002F0E48"/>
    <w:rsid w:val="002F0F2C"/>
    <w:rsid w:val="002F141F"/>
    <w:rsid w:val="002F182A"/>
    <w:rsid w:val="002F1907"/>
    <w:rsid w:val="002F1A0B"/>
    <w:rsid w:val="002F1CBD"/>
    <w:rsid w:val="002F1CCE"/>
    <w:rsid w:val="002F1F54"/>
    <w:rsid w:val="002F212D"/>
    <w:rsid w:val="002F22BB"/>
    <w:rsid w:val="002F2717"/>
    <w:rsid w:val="002F275A"/>
    <w:rsid w:val="002F33BD"/>
    <w:rsid w:val="002F373D"/>
    <w:rsid w:val="002F3F31"/>
    <w:rsid w:val="002F48A4"/>
    <w:rsid w:val="002F4B48"/>
    <w:rsid w:val="002F4C49"/>
    <w:rsid w:val="002F516A"/>
    <w:rsid w:val="002F54D6"/>
    <w:rsid w:val="002F552F"/>
    <w:rsid w:val="002F573C"/>
    <w:rsid w:val="002F5F9E"/>
    <w:rsid w:val="002F6148"/>
    <w:rsid w:val="002F664E"/>
    <w:rsid w:val="002F665E"/>
    <w:rsid w:val="002F675E"/>
    <w:rsid w:val="002F6A3A"/>
    <w:rsid w:val="002F6A87"/>
    <w:rsid w:val="002F6B1D"/>
    <w:rsid w:val="002F6F5B"/>
    <w:rsid w:val="002F6FC6"/>
    <w:rsid w:val="002F7041"/>
    <w:rsid w:val="002F78A1"/>
    <w:rsid w:val="002F7E78"/>
    <w:rsid w:val="002F7EA5"/>
    <w:rsid w:val="00300750"/>
    <w:rsid w:val="0030077F"/>
    <w:rsid w:val="00300904"/>
    <w:rsid w:val="00301C87"/>
    <w:rsid w:val="0030205F"/>
    <w:rsid w:val="0030209C"/>
    <w:rsid w:val="00302130"/>
    <w:rsid w:val="003021AC"/>
    <w:rsid w:val="00302E85"/>
    <w:rsid w:val="00302EE6"/>
    <w:rsid w:val="003034E8"/>
    <w:rsid w:val="003035D9"/>
    <w:rsid w:val="00303D44"/>
    <w:rsid w:val="00303DFD"/>
    <w:rsid w:val="0030490B"/>
    <w:rsid w:val="00304997"/>
    <w:rsid w:val="00304A6D"/>
    <w:rsid w:val="00304D2A"/>
    <w:rsid w:val="00304D39"/>
    <w:rsid w:val="003055F1"/>
    <w:rsid w:val="00305B63"/>
    <w:rsid w:val="0030636F"/>
    <w:rsid w:val="0030698E"/>
    <w:rsid w:val="00306DA0"/>
    <w:rsid w:val="00307352"/>
    <w:rsid w:val="003075E8"/>
    <w:rsid w:val="00307BC3"/>
    <w:rsid w:val="00307C65"/>
    <w:rsid w:val="0031089B"/>
    <w:rsid w:val="00310BAA"/>
    <w:rsid w:val="00310C8F"/>
    <w:rsid w:val="00310CC6"/>
    <w:rsid w:val="0031116E"/>
    <w:rsid w:val="003118BB"/>
    <w:rsid w:val="00311E54"/>
    <w:rsid w:val="00311F22"/>
    <w:rsid w:val="00312BF7"/>
    <w:rsid w:val="00312CDE"/>
    <w:rsid w:val="00312D54"/>
    <w:rsid w:val="00313335"/>
    <w:rsid w:val="0031346D"/>
    <w:rsid w:val="00313761"/>
    <w:rsid w:val="0031399E"/>
    <w:rsid w:val="00314048"/>
    <w:rsid w:val="00314088"/>
    <w:rsid w:val="003140CB"/>
    <w:rsid w:val="00314A06"/>
    <w:rsid w:val="00314B8A"/>
    <w:rsid w:val="00314F1A"/>
    <w:rsid w:val="003161E3"/>
    <w:rsid w:val="003166A7"/>
    <w:rsid w:val="00316A40"/>
    <w:rsid w:val="00316DC3"/>
    <w:rsid w:val="003177CF"/>
    <w:rsid w:val="00317C3A"/>
    <w:rsid w:val="00317D07"/>
    <w:rsid w:val="00317E7E"/>
    <w:rsid w:val="0032044C"/>
    <w:rsid w:val="00320792"/>
    <w:rsid w:val="0032083B"/>
    <w:rsid w:val="003209F0"/>
    <w:rsid w:val="00321924"/>
    <w:rsid w:val="00322774"/>
    <w:rsid w:val="0032287A"/>
    <w:rsid w:val="003230CE"/>
    <w:rsid w:val="0032361C"/>
    <w:rsid w:val="00324055"/>
    <w:rsid w:val="003245D6"/>
    <w:rsid w:val="00324B0E"/>
    <w:rsid w:val="0032529C"/>
    <w:rsid w:val="00325C89"/>
    <w:rsid w:val="00325ED6"/>
    <w:rsid w:val="00325FA9"/>
    <w:rsid w:val="00326130"/>
    <w:rsid w:val="003261E3"/>
    <w:rsid w:val="00326361"/>
    <w:rsid w:val="003267BF"/>
    <w:rsid w:val="00326801"/>
    <w:rsid w:val="00327557"/>
    <w:rsid w:val="00327892"/>
    <w:rsid w:val="00327D1E"/>
    <w:rsid w:val="00330856"/>
    <w:rsid w:val="0033085C"/>
    <w:rsid w:val="00331012"/>
    <w:rsid w:val="00331205"/>
    <w:rsid w:val="0033276F"/>
    <w:rsid w:val="00332962"/>
    <w:rsid w:val="00332D2E"/>
    <w:rsid w:val="00333482"/>
    <w:rsid w:val="00333CEF"/>
    <w:rsid w:val="00333E34"/>
    <w:rsid w:val="00333F49"/>
    <w:rsid w:val="0033407A"/>
    <w:rsid w:val="00334526"/>
    <w:rsid w:val="003367A9"/>
    <w:rsid w:val="00336A5E"/>
    <w:rsid w:val="0033781D"/>
    <w:rsid w:val="00337D5F"/>
    <w:rsid w:val="00340488"/>
    <w:rsid w:val="003405C6"/>
    <w:rsid w:val="00340627"/>
    <w:rsid w:val="00340952"/>
    <w:rsid w:val="00340AD1"/>
    <w:rsid w:val="00340B12"/>
    <w:rsid w:val="003414C0"/>
    <w:rsid w:val="0034156A"/>
    <w:rsid w:val="00341FD5"/>
    <w:rsid w:val="0034206F"/>
    <w:rsid w:val="0034224C"/>
    <w:rsid w:val="00342477"/>
    <w:rsid w:val="0034250B"/>
    <w:rsid w:val="003425E9"/>
    <w:rsid w:val="003427CF"/>
    <w:rsid w:val="00342AAD"/>
    <w:rsid w:val="00342B45"/>
    <w:rsid w:val="00342C77"/>
    <w:rsid w:val="0034324B"/>
    <w:rsid w:val="00343324"/>
    <w:rsid w:val="003435CE"/>
    <w:rsid w:val="003435E9"/>
    <w:rsid w:val="00344210"/>
    <w:rsid w:val="00344E37"/>
    <w:rsid w:val="0034504C"/>
    <w:rsid w:val="00345374"/>
    <w:rsid w:val="00345456"/>
    <w:rsid w:val="0034576D"/>
    <w:rsid w:val="00345D2B"/>
    <w:rsid w:val="00345FDC"/>
    <w:rsid w:val="00346051"/>
    <w:rsid w:val="003463C0"/>
    <w:rsid w:val="003468CF"/>
    <w:rsid w:val="00346CD7"/>
    <w:rsid w:val="003470F8"/>
    <w:rsid w:val="003475AD"/>
    <w:rsid w:val="00347A5E"/>
    <w:rsid w:val="003501A3"/>
    <w:rsid w:val="003503BC"/>
    <w:rsid w:val="00350981"/>
    <w:rsid w:val="00350EE0"/>
    <w:rsid w:val="00351089"/>
    <w:rsid w:val="0035123D"/>
    <w:rsid w:val="00351315"/>
    <w:rsid w:val="0035173D"/>
    <w:rsid w:val="00351862"/>
    <w:rsid w:val="0035200F"/>
    <w:rsid w:val="0035226E"/>
    <w:rsid w:val="00352377"/>
    <w:rsid w:val="0035281F"/>
    <w:rsid w:val="00353BDC"/>
    <w:rsid w:val="00353EE4"/>
    <w:rsid w:val="00354205"/>
    <w:rsid w:val="00354621"/>
    <w:rsid w:val="003547D7"/>
    <w:rsid w:val="003549F5"/>
    <w:rsid w:val="00354A33"/>
    <w:rsid w:val="00354FD5"/>
    <w:rsid w:val="0035585D"/>
    <w:rsid w:val="003558BD"/>
    <w:rsid w:val="0035590B"/>
    <w:rsid w:val="00355CA1"/>
    <w:rsid w:val="00356330"/>
    <w:rsid w:val="00356539"/>
    <w:rsid w:val="00357151"/>
    <w:rsid w:val="003573DD"/>
    <w:rsid w:val="003574C6"/>
    <w:rsid w:val="00357553"/>
    <w:rsid w:val="0036011A"/>
    <w:rsid w:val="00360161"/>
    <w:rsid w:val="003610A2"/>
    <w:rsid w:val="00361401"/>
    <w:rsid w:val="003614E0"/>
    <w:rsid w:val="00361530"/>
    <w:rsid w:val="00361B11"/>
    <w:rsid w:val="00361BA2"/>
    <w:rsid w:val="003621D0"/>
    <w:rsid w:val="00362289"/>
    <w:rsid w:val="003627C3"/>
    <w:rsid w:val="00362A1B"/>
    <w:rsid w:val="00362A74"/>
    <w:rsid w:val="00362D09"/>
    <w:rsid w:val="00362E09"/>
    <w:rsid w:val="00362E0F"/>
    <w:rsid w:val="00362E50"/>
    <w:rsid w:val="0036329E"/>
    <w:rsid w:val="00363C35"/>
    <w:rsid w:val="003642E0"/>
    <w:rsid w:val="00364A19"/>
    <w:rsid w:val="00364ED1"/>
    <w:rsid w:val="00364FB3"/>
    <w:rsid w:val="003651FC"/>
    <w:rsid w:val="00365305"/>
    <w:rsid w:val="003657EC"/>
    <w:rsid w:val="00365C7A"/>
    <w:rsid w:val="00365C86"/>
    <w:rsid w:val="00365F41"/>
    <w:rsid w:val="00366510"/>
    <w:rsid w:val="00366CF3"/>
    <w:rsid w:val="003676C6"/>
    <w:rsid w:val="0036784A"/>
    <w:rsid w:val="003679C8"/>
    <w:rsid w:val="00367E0E"/>
    <w:rsid w:val="00367E33"/>
    <w:rsid w:val="00367E9C"/>
    <w:rsid w:val="0037028F"/>
    <w:rsid w:val="003702BE"/>
    <w:rsid w:val="00370CD5"/>
    <w:rsid w:val="00371225"/>
    <w:rsid w:val="00371360"/>
    <w:rsid w:val="00371AC8"/>
    <w:rsid w:val="00371BBF"/>
    <w:rsid w:val="00371C96"/>
    <w:rsid w:val="0037242C"/>
    <w:rsid w:val="0037248A"/>
    <w:rsid w:val="00372A4F"/>
    <w:rsid w:val="00372AAC"/>
    <w:rsid w:val="00373258"/>
    <w:rsid w:val="0037352F"/>
    <w:rsid w:val="0037354E"/>
    <w:rsid w:val="00373BAD"/>
    <w:rsid w:val="00373ED9"/>
    <w:rsid w:val="003743F7"/>
    <w:rsid w:val="003744FD"/>
    <w:rsid w:val="00374C40"/>
    <w:rsid w:val="003752ED"/>
    <w:rsid w:val="0037559B"/>
    <w:rsid w:val="003759C1"/>
    <w:rsid w:val="00375A68"/>
    <w:rsid w:val="00375D98"/>
    <w:rsid w:val="00375E67"/>
    <w:rsid w:val="003760D4"/>
    <w:rsid w:val="00376166"/>
    <w:rsid w:val="003765F3"/>
    <w:rsid w:val="00376738"/>
    <w:rsid w:val="003775C7"/>
    <w:rsid w:val="00377712"/>
    <w:rsid w:val="00377748"/>
    <w:rsid w:val="00377838"/>
    <w:rsid w:val="003779BF"/>
    <w:rsid w:val="00377CE9"/>
    <w:rsid w:val="00377DDD"/>
    <w:rsid w:val="00377F9E"/>
    <w:rsid w:val="00380491"/>
    <w:rsid w:val="0038051B"/>
    <w:rsid w:val="0038062D"/>
    <w:rsid w:val="00380948"/>
    <w:rsid w:val="0038139A"/>
    <w:rsid w:val="00382179"/>
    <w:rsid w:val="003821E0"/>
    <w:rsid w:val="00382497"/>
    <w:rsid w:val="00382906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5469"/>
    <w:rsid w:val="00385570"/>
    <w:rsid w:val="0038573F"/>
    <w:rsid w:val="003858C5"/>
    <w:rsid w:val="00385CFC"/>
    <w:rsid w:val="0038642A"/>
    <w:rsid w:val="0038654D"/>
    <w:rsid w:val="003865CD"/>
    <w:rsid w:val="003869CF"/>
    <w:rsid w:val="00386C2C"/>
    <w:rsid w:val="0038715F"/>
    <w:rsid w:val="00387720"/>
    <w:rsid w:val="00387E46"/>
    <w:rsid w:val="00387E76"/>
    <w:rsid w:val="00387FBD"/>
    <w:rsid w:val="00390943"/>
    <w:rsid w:val="0039094B"/>
    <w:rsid w:val="00390979"/>
    <w:rsid w:val="00390FD4"/>
    <w:rsid w:val="003913A6"/>
    <w:rsid w:val="00391515"/>
    <w:rsid w:val="00391AC0"/>
    <w:rsid w:val="00391B41"/>
    <w:rsid w:val="00391CD1"/>
    <w:rsid w:val="00392195"/>
    <w:rsid w:val="003923AC"/>
    <w:rsid w:val="00392AA4"/>
    <w:rsid w:val="00392BAB"/>
    <w:rsid w:val="00392F83"/>
    <w:rsid w:val="003940E4"/>
    <w:rsid w:val="00394291"/>
    <w:rsid w:val="00394C4C"/>
    <w:rsid w:val="0039558C"/>
    <w:rsid w:val="003955B1"/>
    <w:rsid w:val="00395C12"/>
    <w:rsid w:val="00395D09"/>
    <w:rsid w:val="00396074"/>
    <w:rsid w:val="003964E8"/>
    <w:rsid w:val="00396930"/>
    <w:rsid w:val="003969E7"/>
    <w:rsid w:val="00396DDB"/>
    <w:rsid w:val="003975C2"/>
    <w:rsid w:val="00397609"/>
    <w:rsid w:val="003976EF"/>
    <w:rsid w:val="003A000F"/>
    <w:rsid w:val="003A00DB"/>
    <w:rsid w:val="003A02A1"/>
    <w:rsid w:val="003A043D"/>
    <w:rsid w:val="003A0B4F"/>
    <w:rsid w:val="003A0E2D"/>
    <w:rsid w:val="003A0EF4"/>
    <w:rsid w:val="003A1095"/>
    <w:rsid w:val="003A10CE"/>
    <w:rsid w:val="003A1105"/>
    <w:rsid w:val="003A110D"/>
    <w:rsid w:val="003A1425"/>
    <w:rsid w:val="003A1FE0"/>
    <w:rsid w:val="003A20B0"/>
    <w:rsid w:val="003A24E7"/>
    <w:rsid w:val="003A2785"/>
    <w:rsid w:val="003A2800"/>
    <w:rsid w:val="003A3354"/>
    <w:rsid w:val="003A3567"/>
    <w:rsid w:val="003A3575"/>
    <w:rsid w:val="003A36DA"/>
    <w:rsid w:val="003A3924"/>
    <w:rsid w:val="003A3B2C"/>
    <w:rsid w:val="003A3C1F"/>
    <w:rsid w:val="003A40E3"/>
    <w:rsid w:val="003A412D"/>
    <w:rsid w:val="003A42F1"/>
    <w:rsid w:val="003A4876"/>
    <w:rsid w:val="003A49D9"/>
    <w:rsid w:val="003A4C7C"/>
    <w:rsid w:val="003A4C81"/>
    <w:rsid w:val="003A4FF8"/>
    <w:rsid w:val="003A52E8"/>
    <w:rsid w:val="003A5CFF"/>
    <w:rsid w:val="003A613E"/>
    <w:rsid w:val="003A61C3"/>
    <w:rsid w:val="003A6754"/>
    <w:rsid w:val="003A699A"/>
    <w:rsid w:val="003A6F0C"/>
    <w:rsid w:val="003A709D"/>
    <w:rsid w:val="003A7A04"/>
    <w:rsid w:val="003B0A78"/>
    <w:rsid w:val="003B0BE2"/>
    <w:rsid w:val="003B0BE6"/>
    <w:rsid w:val="003B0CA7"/>
    <w:rsid w:val="003B1009"/>
    <w:rsid w:val="003B144F"/>
    <w:rsid w:val="003B161C"/>
    <w:rsid w:val="003B1826"/>
    <w:rsid w:val="003B1E77"/>
    <w:rsid w:val="003B1E7C"/>
    <w:rsid w:val="003B1F86"/>
    <w:rsid w:val="003B22C4"/>
    <w:rsid w:val="003B29B9"/>
    <w:rsid w:val="003B314F"/>
    <w:rsid w:val="003B37EC"/>
    <w:rsid w:val="003B392D"/>
    <w:rsid w:val="003B3FDB"/>
    <w:rsid w:val="003B507A"/>
    <w:rsid w:val="003B50D2"/>
    <w:rsid w:val="003B5403"/>
    <w:rsid w:val="003B6776"/>
    <w:rsid w:val="003B68AE"/>
    <w:rsid w:val="003B68CF"/>
    <w:rsid w:val="003B6B27"/>
    <w:rsid w:val="003B6DDD"/>
    <w:rsid w:val="003B6E9B"/>
    <w:rsid w:val="003B6F09"/>
    <w:rsid w:val="003B6FE6"/>
    <w:rsid w:val="003B720D"/>
    <w:rsid w:val="003B78FE"/>
    <w:rsid w:val="003B7C45"/>
    <w:rsid w:val="003B7DB4"/>
    <w:rsid w:val="003C0518"/>
    <w:rsid w:val="003C094B"/>
    <w:rsid w:val="003C0990"/>
    <w:rsid w:val="003C0C88"/>
    <w:rsid w:val="003C11EC"/>
    <w:rsid w:val="003C1433"/>
    <w:rsid w:val="003C18B0"/>
    <w:rsid w:val="003C19A4"/>
    <w:rsid w:val="003C1CC6"/>
    <w:rsid w:val="003C2133"/>
    <w:rsid w:val="003C2172"/>
    <w:rsid w:val="003C30A8"/>
    <w:rsid w:val="003C30BF"/>
    <w:rsid w:val="003C30FC"/>
    <w:rsid w:val="003C312D"/>
    <w:rsid w:val="003C3236"/>
    <w:rsid w:val="003C3716"/>
    <w:rsid w:val="003C37B1"/>
    <w:rsid w:val="003C39D9"/>
    <w:rsid w:val="003C3DF1"/>
    <w:rsid w:val="003C414D"/>
    <w:rsid w:val="003C54CE"/>
    <w:rsid w:val="003C5F0F"/>
    <w:rsid w:val="003C617E"/>
    <w:rsid w:val="003C62CC"/>
    <w:rsid w:val="003C675C"/>
    <w:rsid w:val="003C681F"/>
    <w:rsid w:val="003C6A14"/>
    <w:rsid w:val="003C6D9F"/>
    <w:rsid w:val="003C6FE9"/>
    <w:rsid w:val="003C71E0"/>
    <w:rsid w:val="003C7367"/>
    <w:rsid w:val="003C7510"/>
    <w:rsid w:val="003C763B"/>
    <w:rsid w:val="003C78F0"/>
    <w:rsid w:val="003C7FBB"/>
    <w:rsid w:val="003D08E1"/>
    <w:rsid w:val="003D0DA6"/>
    <w:rsid w:val="003D1AF0"/>
    <w:rsid w:val="003D1C00"/>
    <w:rsid w:val="003D1E40"/>
    <w:rsid w:val="003D2105"/>
    <w:rsid w:val="003D23BB"/>
    <w:rsid w:val="003D2437"/>
    <w:rsid w:val="003D25C8"/>
    <w:rsid w:val="003D271B"/>
    <w:rsid w:val="003D2F72"/>
    <w:rsid w:val="003D3339"/>
    <w:rsid w:val="003D36A5"/>
    <w:rsid w:val="003D36E9"/>
    <w:rsid w:val="003D3B95"/>
    <w:rsid w:val="003D3BFF"/>
    <w:rsid w:val="003D3D3C"/>
    <w:rsid w:val="003D49F3"/>
    <w:rsid w:val="003D4C0D"/>
    <w:rsid w:val="003D5362"/>
    <w:rsid w:val="003D5F01"/>
    <w:rsid w:val="003D6828"/>
    <w:rsid w:val="003D6BA4"/>
    <w:rsid w:val="003D779A"/>
    <w:rsid w:val="003D78FA"/>
    <w:rsid w:val="003E00F9"/>
    <w:rsid w:val="003E0BCC"/>
    <w:rsid w:val="003E0FB3"/>
    <w:rsid w:val="003E10D2"/>
    <w:rsid w:val="003E12A9"/>
    <w:rsid w:val="003E1490"/>
    <w:rsid w:val="003E18A0"/>
    <w:rsid w:val="003E1D8B"/>
    <w:rsid w:val="003E259B"/>
    <w:rsid w:val="003E265E"/>
    <w:rsid w:val="003E2695"/>
    <w:rsid w:val="003E2849"/>
    <w:rsid w:val="003E2897"/>
    <w:rsid w:val="003E2A2F"/>
    <w:rsid w:val="003E3222"/>
    <w:rsid w:val="003E3602"/>
    <w:rsid w:val="003E3873"/>
    <w:rsid w:val="003E3ADE"/>
    <w:rsid w:val="003E44C3"/>
    <w:rsid w:val="003E45EC"/>
    <w:rsid w:val="003E5C63"/>
    <w:rsid w:val="003E5CA4"/>
    <w:rsid w:val="003E5D73"/>
    <w:rsid w:val="003E63A3"/>
    <w:rsid w:val="003E6709"/>
    <w:rsid w:val="003E67CA"/>
    <w:rsid w:val="003E6A17"/>
    <w:rsid w:val="003E6A5C"/>
    <w:rsid w:val="003E6D58"/>
    <w:rsid w:val="003E7613"/>
    <w:rsid w:val="003F0524"/>
    <w:rsid w:val="003F06E0"/>
    <w:rsid w:val="003F0C1C"/>
    <w:rsid w:val="003F1094"/>
    <w:rsid w:val="003F148A"/>
    <w:rsid w:val="003F1F53"/>
    <w:rsid w:val="003F226E"/>
    <w:rsid w:val="003F231A"/>
    <w:rsid w:val="003F2371"/>
    <w:rsid w:val="003F2DC4"/>
    <w:rsid w:val="003F31F5"/>
    <w:rsid w:val="003F3325"/>
    <w:rsid w:val="003F34B6"/>
    <w:rsid w:val="003F3D32"/>
    <w:rsid w:val="003F3F16"/>
    <w:rsid w:val="003F3FAC"/>
    <w:rsid w:val="003F4A01"/>
    <w:rsid w:val="003F4B0E"/>
    <w:rsid w:val="003F4CA6"/>
    <w:rsid w:val="003F4CFD"/>
    <w:rsid w:val="003F51A4"/>
    <w:rsid w:val="003F62FF"/>
    <w:rsid w:val="003F691F"/>
    <w:rsid w:val="003F6F38"/>
    <w:rsid w:val="003F754D"/>
    <w:rsid w:val="003F759B"/>
    <w:rsid w:val="003F7692"/>
    <w:rsid w:val="003F7FB3"/>
    <w:rsid w:val="004003D7"/>
    <w:rsid w:val="00400819"/>
    <w:rsid w:val="004009A3"/>
    <w:rsid w:val="00400B20"/>
    <w:rsid w:val="00400BA1"/>
    <w:rsid w:val="004011B4"/>
    <w:rsid w:val="00401310"/>
    <w:rsid w:val="00401335"/>
    <w:rsid w:val="004013E2"/>
    <w:rsid w:val="00401CE5"/>
    <w:rsid w:val="00401D6C"/>
    <w:rsid w:val="00401D91"/>
    <w:rsid w:val="00401F9C"/>
    <w:rsid w:val="00402021"/>
    <w:rsid w:val="0040243D"/>
    <w:rsid w:val="004027F0"/>
    <w:rsid w:val="0040297E"/>
    <w:rsid w:val="0040306B"/>
    <w:rsid w:val="0040322D"/>
    <w:rsid w:val="00403A57"/>
    <w:rsid w:val="00403A67"/>
    <w:rsid w:val="00403D66"/>
    <w:rsid w:val="00403D9F"/>
    <w:rsid w:val="00403ECE"/>
    <w:rsid w:val="00404039"/>
    <w:rsid w:val="00404609"/>
    <w:rsid w:val="00405062"/>
    <w:rsid w:val="004051D7"/>
    <w:rsid w:val="0040570A"/>
    <w:rsid w:val="00405A25"/>
    <w:rsid w:val="00405C7A"/>
    <w:rsid w:val="004062E3"/>
    <w:rsid w:val="004065C3"/>
    <w:rsid w:val="00406BBA"/>
    <w:rsid w:val="00406E82"/>
    <w:rsid w:val="00410770"/>
    <w:rsid w:val="0041089C"/>
    <w:rsid w:val="00410966"/>
    <w:rsid w:val="00410E02"/>
    <w:rsid w:val="0041106F"/>
    <w:rsid w:val="004119BC"/>
    <w:rsid w:val="004123F4"/>
    <w:rsid w:val="00412542"/>
    <w:rsid w:val="0041299E"/>
    <w:rsid w:val="00412B1C"/>
    <w:rsid w:val="004130F4"/>
    <w:rsid w:val="0041348C"/>
    <w:rsid w:val="00413666"/>
    <w:rsid w:val="00413E23"/>
    <w:rsid w:val="00413E9C"/>
    <w:rsid w:val="00413F17"/>
    <w:rsid w:val="004144D6"/>
    <w:rsid w:val="004146E0"/>
    <w:rsid w:val="00414843"/>
    <w:rsid w:val="0041541C"/>
    <w:rsid w:val="004156EF"/>
    <w:rsid w:val="00415BA7"/>
    <w:rsid w:val="00415DFA"/>
    <w:rsid w:val="00415E3E"/>
    <w:rsid w:val="004162A3"/>
    <w:rsid w:val="004162EB"/>
    <w:rsid w:val="0041648E"/>
    <w:rsid w:val="0041650A"/>
    <w:rsid w:val="00416765"/>
    <w:rsid w:val="00416AE5"/>
    <w:rsid w:val="00416BD0"/>
    <w:rsid w:val="004172D5"/>
    <w:rsid w:val="004172F8"/>
    <w:rsid w:val="00417B69"/>
    <w:rsid w:val="00417F29"/>
    <w:rsid w:val="00420121"/>
    <w:rsid w:val="00420591"/>
    <w:rsid w:val="0042070F"/>
    <w:rsid w:val="00420763"/>
    <w:rsid w:val="00420884"/>
    <w:rsid w:val="0042095D"/>
    <w:rsid w:val="00420EDC"/>
    <w:rsid w:val="004210F2"/>
    <w:rsid w:val="004212DF"/>
    <w:rsid w:val="00421340"/>
    <w:rsid w:val="00421814"/>
    <w:rsid w:val="00421E82"/>
    <w:rsid w:val="004221FD"/>
    <w:rsid w:val="0042290E"/>
    <w:rsid w:val="00422AAB"/>
    <w:rsid w:val="00422F47"/>
    <w:rsid w:val="004230AE"/>
    <w:rsid w:val="004240EF"/>
    <w:rsid w:val="00424154"/>
    <w:rsid w:val="00424279"/>
    <w:rsid w:val="0042436C"/>
    <w:rsid w:val="004243A9"/>
    <w:rsid w:val="0042444C"/>
    <w:rsid w:val="0042468B"/>
    <w:rsid w:val="0042491D"/>
    <w:rsid w:val="00424FCC"/>
    <w:rsid w:val="0042534C"/>
    <w:rsid w:val="0042587C"/>
    <w:rsid w:val="00425A7C"/>
    <w:rsid w:val="00425E1E"/>
    <w:rsid w:val="00425F44"/>
    <w:rsid w:val="0042657F"/>
    <w:rsid w:val="0042693F"/>
    <w:rsid w:val="00426CAC"/>
    <w:rsid w:val="004270FB"/>
    <w:rsid w:val="00427443"/>
    <w:rsid w:val="004274B7"/>
    <w:rsid w:val="0042765C"/>
    <w:rsid w:val="00427724"/>
    <w:rsid w:val="0042781E"/>
    <w:rsid w:val="00427BF1"/>
    <w:rsid w:val="00427D4A"/>
    <w:rsid w:val="00427EB9"/>
    <w:rsid w:val="00430D53"/>
    <w:rsid w:val="00430D70"/>
    <w:rsid w:val="00430E0E"/>
    <w:rsid w:val="00431917"/>
    <w:rsid w:val="004319EC"/>
    <w:rsid w:val="00431EC7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BD3"/>
    <w:rsid w:val="00433D45"/>
    <w:rsid w:val="00433E84"/>
    <w:rsid w:val="0043416E"/>
    <w:rsid w:val="00434231"/>
    <w:rsid w:val="004342D5"/>
    <w:rsid w:val="004347E9"/>
    <w:rsid w:val="0043508A"/>
    <w:rsid w:val="004350AE"/>
    <w:rsid w:val="00435C4D"/>
    <w:rsid w:val="00435DC0"/>
    <w:rsid w:val="00436BA2"/>
    <w:rsid w:val="00436E1F"/>
    <w:rsid w:val="0043728C"/>
    <w:rsid w:val="0043740F"/>
    <w:rsid w:val="004374F2"/>
    <w:rsid w:val="004374F5"/>
    <w:rsid w:val="00437747"/>
    <w:rsid w:val="00440002"/>
    <w:rsid w:val="00440222"/>
    <w:rsid w:val="004402DF"/>
    <w:rsid w:val="00440816"/>
    <w:rsid w:val="00440E84"/>
    <w:rsid w:val="004414A1"/>
    <w:rsid w:val="00441C4C"/>
    <w:rsid w:val="00441D7D"/>
    <w:rsid w:val="00441E8F"/>
    <w:rsid w:val="004424A2"/>
    <w:rsid w:val="0044275B"/>
    <w:rsid w:val="0044312A"/>
    <w:rsid w:val="004434FD"/>
    <w:rsid w:val="0044411B"/>
    <w:rsid w:val="00444262"/>
    <w:rsid w:val="004445E1"/>
    <w:rsid w:val="004448EA"/>
    <w:rsid w:val="00444A7C"/>
    <w:rsid w:val="00444AA2"/>
    <w:rsid w:val="00445196"/>
    <w:rsid w:val="0044554D"/>
    <w:rsid w:val="00445A9C"/>
    <w:rsid w:val="00445C45"/>
    <w:rsid w:val="00446229"/>
    <w:rsid w:val="004464BE"/>
    <w:rsid w:val="004474F9"/>
    <w:rsid w:val="00447BB8"/>
    <w:rsid w:val="00450590"/>
    <w:rsid w:val="00450D4C"/>
    <w:rsid w:val="004511FA"/>
    <w:rsid w:val="0045141E"/>
    <w:rsid w:val="00451BC0"/>
    <w:rsid w:val="00452011"/>
    <w:rsid w:val="0045203F"/>
    <w:rsid w:val="0045207E"/>
    <w:rsid w:val="004533CD"/>
    <w:rsid w:val="00453F18"/>
    <w:rsid w:val="00454289"/>
    <w:rsid w:val="00454455"/>
    <w:rsid w:val="0045490C"/>
    <w:rsid w:val="00454974"/>
    <w:rsid w:val="004550BD"/>
    <w:rsid w:val="00455293"/>
    <w:rsid w:val="004553B0"/>
    <w:rsid w:val="0045540C"/>
    <w:rsid w:val="00455BA5"/>
    <w:rsid w:val="00455DF9"/>
    <w:rsid w:val="00456142"/>
    <w:rsid w:val="004561B5"/>
    <w:rsid w:val="004565F9"/>
    <w:rsid w:val="00456B53"/>
    <w:rsid w:val="00456D39"/>
    <w:rsid w:val="0045716D"/>
    <w:rsid w:val="004573DB"/>
    <w:rsid w:val="00457541"/>
    <w:rsid w:val="00460722"/>
    <w:rsid w:val="00461586"/>
    <w:rsid w:val="0046260A"/>
    <w:rsid w:val="00462970"/>
    <w:rsid w:val="00462B95"/>
    <w:rsid w:val="0046326D"/>
    <w:rsid w:val="004638AA"/>
    <w:rsid w:val="0046397B"/>
    <w:rsid w:val="00464CBA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1CA"/>
    <w:rsid w:val="004664B3"/>
    <w:rsid w:val="00466578"/>
    <w:rsid w:val="0046667B"/>
    <w:rsid w:val="00466AF3"/>
    <w:rsid w:val="00466B47"/>
    <w:rsid w:val="00466E04"/>
    <w:rsid w:val="00467082"/>
    <w:rsid w:val="004672B8"/>
    <w:rsid w:val="0046758B"/>
    <w:rsid w:val="00467CF1"/>
    <w:rsid w:val="00467D5D"/>
    <w:rsid w:val="00470444"/>
    <w:rsid w:val="00470992"/>
    <w:rsid w:val="00470AC8"/>
    <w:rsid w:val="00470E45"/>
    <w:rsid w:val="004712A2"/>
    <w:rsid w:val="00471430"/>
    <w:rsid w:val="004715B8"/>
    <w:rsid w:val="004716EA"/>
    <w:rsid w:val="00471900"/>
    <w:rsid w:val="004719E1"/>
    <w:rsid w:val="00471DC9"/>
    <w:rsid w:val="0047202B"/>
    <w:rsid w:val="00472353"/>
    <w:rsid w:val="00472AEE"/>
    <w:rsid w:val="00472BB2"/>
    <w:rsid w:val="00472CC8"/>
    <w:rsid w:val="0047386D"/>
    <w:rsid w:val="00473AF2"/>
    <w:rsid w:val="0047402E"/>
    <w:rsid w:val="004740BC"/>
    <w:rsid w:val="004744B5"/>
    <w:rsid w:val="004745E7"/>
    <w:rsid w:val="00474634"/>
    <w:rsid w:val="00475783"/>
    <w:rsid w:val="00476655"/>
    <w:rsid w:val="0047777E"/>
    <w:rsid w:val="0048057C"/>
    <w:rsid w:val="00480A37"/>
    <w:rsid w:val="00480DC5"/>
    <w:rsid w:val="00481157"/>
    <w:rsid w:val="0048140E"/>
    <w:rsid w:val="00481826"/>
    <w:rsid w:val="00481BE3"/>
    <w:rsid w:val="00481F41"/>
    <w:rsid w:val="004824D8"/>
    <w:rsid w:val="00482B18"/>
    <w:rsid w:val="00482DAC"/>
    <w:rsid w:val="004830E6"/>
    <w:rsid w:val="00483120"/>
    <w:rsid w:val="004836C5"/>
    <w:rsid w:val="00483CAD"/>
    <w:rsid w:val="004850EE"/>
    <w:rsid w:val="00485432"/>
    <w:rsid w:val="00485AA2"/>
    <w:rsid w:val="00485F7F"/>
    <w:rsid w:val="00486725"/>
    <w:rsid w:val="00486847"/>
    <w:rsid w:val="004878AA"/>
    <w:rsid w:val="00487A07"/>
    <w:rsid w:val="00487B1B"/>
    <w:rsid w:val="00487F3F"/>
    <w:rsid w:val="00490624"/>
    <w:rsid w:val="004910CA"/>
    <w:rsid w:val="00491395"/>
    <w:rsid w:val="00491B2A"/>
    <w:rsid w:val="00491E6B"/>
    <w:rsid w:val="004922FD"/>
    <w:rsid w:val="00492697"/>
    <w:rsid w:val="00492876"/>
    <w:rsid w:val="00492C09"/>
    <w:rsid w:val="00493061"/>
    <w:rsid w:val="00493080"/>
    <w:rsid w:val="004931CF"/>
    <w:rsid w:val="00493EEC"/>
    <w:rsid w:val="00493FE9"/>
    <w:rsid w:val="0049427C"/>
    <w:rsid w:val="00494348"/>
    <w:rsid w:val="004952F4"/>
    <w:rsid w:val="0049602D"/>
    <w:rsid w:val="0049688E"/>
    <w:rsid w:val="00496B61"/>
    <w:rsid w:val="00497162"/>
    <w:rsid w:val="0049723D"/>
    <w:rsid w:val="004973AE"/>
    <w:rsid w:val="00497505"/>
    <w:rsid w:val="004975CC"/>
    <w:rsid w:val="00497E7B"/>
    <w:rsid w:val="004A03B5"/>
    <w:rsid w:val="004A0FA8"/>
    <w:rsid w:val="004A140B"/>
    <w:rsid w:val="004A18D8"/>
    <w:rsid w:val="004A195A"/>
    <w:rsid w:val="004A1B5A"/>
    <w:rsid w:val="004A2683"/>
    <w:rsid w:val="004A276A"/>
    <w:rsid w:val="004A2F53"/>
    <w:rsid w:val="004A339F"/>
    <w:rsid w:val="004A351E"/>
    <w:rsid w:val="004A3819"/>
    <w:rsid w:val="004A3BA7"/>
    <w:rsid w:val="004A4359"/>
    <w:rsid w:val="004A4778"/>
    <w:rsid w:val="004A4792"/>
    <w:rsid w:val="004A48D8"/>
    <w:rsid w:val="004A5300"/>
    <w:rsid w:val="004A5433"/>
    <w:rsid w:val="004A5676"/>
    <w:rsid w:val="004A57EE"/>
    <w:rsid w:val="004A58F7"/>
    <w:rsid w:val="004A5F17"/>
    <w:rsid w:val="004A5F59"/>
    <w:rsid w:val="004A651F"/>
    <w:rsid w:val="004A6A7D"/>
    <w:rsid w:val="004A6D26"/>
    <w:rsid w:val="004A70DA"/>
    <w:rsid w:val="004A72D3"/>
    <w:rsid w:val="004A75CD"/>
    <w:rsid w:val="004A79A3"/>
    <w:rsid w:val="004A7B84"/>
    <w:rsid w:val="004A7D06"/>
    <w:rsid w:val="004A7EC2"/>
    <w:rsid w:val="004B0A87"/>
    <w:rsid w:val="004B1A85"/>
    <w:rsid w:val="004B1A95"/>
    <w:rsid w:val="004B2195"/>
    <w:rsid w:val="004B226C"/>
    <w:rsid w:val="004B234C"/>
    <w:rsid w:val="004B2C1F"/>
    <w:rsid w:val="004B34A7"/>
    <w:rsid w:val="004B359E"/>
    <w:rsid w:val="004B35B1"/>
    <w:rsid w:val="004B3719"/>
    <w:rsid w:val="004B374D"/>
    <w:rsid w:val="004B3B45"/>
    <w:rsid w:val="004B4180"/>
    <w:rsid w:val="004B419A"/>
    <w:rsid w:val="004B41CD"/>
    <w:rsid w:val="004B4A25"/>
    <w:rsid w:val="004B4A44"/>
    <w:rsid w:val="004B5840"/>
    <w:rsid w:val="004B5B8D"/>
    <w:rsid w:val="004B5C1C"/>
    <w:rsid w:val="004B5EF7"/>
    <w:rsid w:val="004B6244"/>
    <w:rsid w:val="004B67A3"/>
    <w:rsid w:val="004B6BB8"/>
    <w:rsid w:val="004B6C51"/>
    <w:rsid w:val="004B6DD6"/>
    <w:rsid w:val="004B7350"/>
    <w:rsid w:val="004B7795"/>
    <w:rsid w:val="004B7953"/>
    <w:rsid w:val="004B7F7B"/>
    <w:rsid w:val="004C067E"/>
    <w:rsid w:val="004C08CA"/>
    <w:rsid w:val="004C0ADE"/>
    <w:rsid w:val="004C218D"/>
    <w:rsid w:val="004C2890"/>
    <w:rsid w:val="004C2936"/>
    <w:rsid w:val="004C2BB0"/>
    <w:rsid w:val="004C2EE0"/>
    <w:rsid w:val="004C331E"/>
    <w:rsid w:val="004C3E0C"/>
    <w:rsid w:val="004C3E2A"/>
    <w:rsid w:val="004C3F86"/>
    <w:rsid w:val="004C44DC"/>
    <w:rsid w:val="004C455E"/>
    <w:rsid w:val="004C4660"/>
    <w:rsid w:val="004C4AD8"/>
    <w:rsid w:val="004C4B6E"/>
    <w:rsid w:val="004C5026"/>
    <w:rsid w:val="004C50B5"/>
    <w:rsid w:val="004C521B"/>
    <w:rsid w:val="004C5BC0"/>
    <w:rsid w:val="004C5C7E"/>
    <w:rsid w:val="004C6184"/>
    <w:rsid w:val="004C6642"/>
    <w:rsid w:val="004C7020"/>
    <w:rsid w:val="004C7E8A"/>
    <w:rsid w:val="004D01C2"/>
    <w:rsid w:val="004D0218"/>
    <w:rsid w:val="004D0255"/>
    <w:rsid w:val="004D051D"/>
    <w:rsid w:val="004D07F5"/>
    <w:rsid w:val="004D0D96"/>
    <w:rsid w:val="004D116E"/>
    <w:rsid w:val="004D142F"/>
    <w:rsid w:val="004D14A5"/>
    <w:rsid w:val="004D1B22"/>
    <w:rsid w:val="004D1DDC"/>
    <w:rsid w:val="004D1E33"/>
    <w:rsid w:val="004D21E7"/>
    <w:rsid w:val="004D2606"/>
    <w:rsid w:val="004D28AB"/>
    <w:rsid w:val="004D2F54"/>
    <w:rsid w:val="004D303B"/>
    <w:rsid w:val="004D3953"/>
    <w:rsid w:val="004D3FA0"/>
    <w:rsid w:val="004D478A"/>
    <w:rsid w:val="004D4C0F"/>
    <w:rsid w:val="004D5277"/>
    <w:rsid w:val="004D5C75"/>
    <w:rsid w:val="004D69E8"/>
    <w:rsid w:val="004D74E8"/>
    <w:rsid w:val="004D7A58"/>
    <w:rsid w:val="004D7CC1"/>
    <w:rsid w:val="004D7F6C"/>
    <w:rsid w:val="004E04DA"/>
    <w:rsid w:val="004E085B"/>
    <w:rsid w:val="004E095C"/>
    <w:rsid w:val="004E0B4B"/>
    <w:rsid w:val="004E0BCD"/>
    <w:rsid w:val="004E0CBC"/>
    <w:rsid w:val="004E1521"/>
    <w:rsid w:val="004E15FB"/>
    <w:rsid w:val="004E1DF2"/>
    <w:rsid w:val="004E27A4"/>
    <w:rsid w:val="004E27D9"/>
    <w:rsid w:val="004E288B"/>
    <w:rsid w:val="004E2B41"/>
    <w:rsid w:val="004E2E23"/>
    <w:rsid w:val="004E2FA7"/>
    <w:rsid w:val="004E353C"/>
    <w:rsid w:val="004E35FC"/>
    <w:rsid w:val="004E390B"/>
    <w:rsid w:val="004E397A"/>
    <w:rsid w:val="004E3A1B"/>
    <w:rsid w:val="004E4565"/>
    <w:rsid w:val="004E46C4"/>
    <w:rsid w:val="004E478A"/>
    <w:rsid w:val="004E4A39"/>
    <w:rsid w:val="004E4CC8"/>
    <w:rsid w:val="004E532E"/>
    <w:rsid w:val="004E5A1F"/>
    <w:rsid w:val="004E63B1"/>
    <w:rsid w:val="004E68DF"/>
    <w:rsid w:val="004E69B8"/>
    <w:rsid w:val="004E70DA"/>
    <w:rsid w:val="004E7139"/>
    <w:rsid w:val="004E7A55"/>
    <w:rsid w:val="004E7A99"/>
    <w:rsid w:val="004E7C71"/>
    <w:rsid w:val="004F0116"/>
    <w:rsid w:val="004F029D"/>
    <w:rsid w:val="004F04EA"/>
    <w:rsid w:val="004F06BB"/>
    <w:rsid w:val="004F11F7"/>
    <w:rsid w:val="004F1647"/>
    <w:rsid w:val="004F1D7C"/>
    <w:rsid w:val="004F1E7F"/>
    <w:rsid w:val="004F255B"/>
    <w:rsid w:val="004F27EE"/>
    <w:rsid w:val="004F2988"/>
    <w:rsid w:val="004F2FA3"/>
    <w:rsid w:val="004F3823"/>
    <w:rsid w:val="004F39BB"/>
    <w:rsid w:val="004F3FA9"/>
    <w:rsid w:val="004F4966"/>
    <w:rsid w:val="004F4BDF"/>
    <w:rsid w:val="004F4E10"/>
    <w:rsid w:val="004F50A8"/>
    <w:rsid w:val="004F5258"/>
    <w:rsid w:val="004F53F4"/>
    <w:rsid w:val="004F5648"/>
    <w:rsid w:val="004F5C8C"/>
    <w:rsid w:val="004F6397"/>
    <w:rsid w:val="004F63BB"/>
    <w:rsid w:val="004F6ADC"/>
    <w:rsid w:val="004F7037"/>
    <w:rsid w:val="004F7310"/>
    <w:rsid w:val="004F74F2"/>
    <w:rsid w:val="004F7A9B"/>
    <w:rsid w:val="004F7BB4"/>
    <w:rsid w:val="004F7EDB"/>
    <w:rsid w:val="00500768"/>
    <w:rsid w:val="00500B7F"/>
    <w:rsid w:val="00500C77"/>
    <w:rsid w:val="00500F47"/>
    <w:rsid w:val="0050129F"/>
    <w:rsid w:val="00501565"/>
    <w:rsid w:val="005015EB"/>
    <w:rsid w:val="005019BB"/>
    <w:rsid w:val="00501C87"/>
    <w:rsid w:val="00502265"/>
    <w:rsid w:val="005023F3"/>
    <w:rsid w:val="00502542"/>
    <w:rsid w:val="00502850"/>
    <w:rsid w:val="00502BA9"/>
    <w:rsid w:val="00502CEB"/>
    <w:rsid w:val="00502E17"/>
    <w:rsid w:val="00503A39"/>
    <w:rsid w:val="00503F43"/>
    <w:rsid w:val="005046AB"/>
    <w:rsid w:val="005048E0"/>
    <w:rsid w:val="00504DC5"/>
    <w:rsid w:val="005053F1"/>
    <w:rsid w:val="0050546F"/>
    <w:rsid w:val="00506248"/>
    <w:rsid w:val="0050643C"/>
    <w:rsid w:val="00506504"/>
    <w:rsid w:val="005070F2"/>
    <w:rsid w:val="0050744D"/>
    <w:rsid w:val="00507CE0"/>
    <w:rsid w:val="0051012E"/>
    <w:rsid w:val="00510CCA"/>
    <w:rsid w:val="00510E28"/>
    <w:rsid w:val="0051143B"/>
    <w:rsid w:val="0051161C"/>
    <w:rsid w:val="00511D40"/>
    <w:rsid w:val="005127E5"/>
    <w:rsid w:val="0051291B"/>
    <w:rsid w:val="00512BB5"/>
    <w:rsid w:val="00512F27"/>
    <w:rsid w:val="00512FED"/>
    <w:rsid w:val="005130B6"/>
    <w:rsid w:val="00513618"/>
    <w:rsid w:val="00513669"/>
    <w:rsid w:val="00514152"/>
    <w:rsid w:val="0051421C"/>
    <w:rsid w:val="00514AF2"/>
    <w:rsid w:val="00514C9A"/>
    <w:rsid w:val="005153A4"/>
    <w:rsid w:val="00515595"/>
    <w:rsid w:val="00515A9C"/>
    <w:rsid w:val="00516DAB"/>
    <w:rsid w:val="00516EF2"/>
    <w:rsid w:val="005170FF"/>
    <w:rsid w:val="00517106"/>
    <w:rsid w:val="005171A5"/>
    <w:rsid w:val="00517632"/>
    <w:rsid w:val="00517A12"/>
    <w:rsid w:val="005200AE"/>
    <w:rsid w:val="00520175"/>
    <w:rsid w:val="00520831"/>
    <w:rsid w:val="00520D97"/>
    <w:rsid w:val="00521054"/>
    <w:rsid w:val="005215C3"/>
    <w:rsid w:val="00521661"/>
    <w:rsid w:val="005216B0"/>
    <w:rsid w:val="00521933"/>
    <w:rsid w:val="00521E1E"/>
    <w:rsid w:val="00521F4C"/>
    <w:rsid w:val="0052270A"/>
    <w:rsid w:val="005229BA"/>
    <w:rsid w:val="00522BB3"/>
    <w:rsid w:val="00522F35"/>
    <w:rsid w:val="00522FB2"/>
    <w:rsid w:val="005230C4"/>
    <w:rsid w:val="005237D8"/>
    <w:rsid w:val="005240BF"/>
    <w:rsid w:val="005245C2"/>
    <w:rsid w:val="0052466E"/>
    <w:rsid w:val="00524B6E"/>
    <w:rsid w:val="00524CC1"/>
    <w:rsid w:val="005250BE"/>
    <w:rsid w:val="005252C2"/>
    <w:rsid w:val="00525BB3"/>
    <w:rsid w:val="00526E2F"/>
    <w:rsid w:val="00527415"/>
    <w:rsid w:val="00530BAE"/>
    <w:rsid w:val="00530DC1"/>
    <w:rsid w:val="0053154E"/>
    <w:rsid w:val="005319C4"/>
    <w:rsid w:val="005319FF"/>
    <w:rsid w:val="00531A6C"/>
    <w:rsid w:val="00531D37"/>
    <w:rsid w:val="005321B6"/>
    <w:rsid w:val="00532874"/>
    <w:rsid w:val="00532C28"/>
    <w:rsid w:val="00532E62"/>
    <w:rsid w:val="00532F1D"/>
    <w:rsid w:val="00533A8F"/>
    <w:rsid w:val="00533D9A"/>
    <w:rsid w:val="00534152"/>
    <w:rsid w:val="00534247"/>
    <w:rsid w:val="00534491"/>
    <w:rsid w:val="005345F0"/>
    <w:rsid w:val="0053498F"/>
    <w:rsid w:val="00534C39"/>
    <w:rsid w:val="00534C85"/>
    <w:rsid w:val="00535DB6"/>
    <w:rsid w:val="0053619C"/>
    <w:rsid w:val="00536A54"/>
    <w:rsid w:val="00536B8E"/>
    <w:rsid w:val="005373A9"/>
    <w:rsid w:val="00537A61"/>
    <w:rsid w:val="00537B9D"/>
    <w:rsid w:val="0054080D"/>
    <w:rsid w:val="00540A38"/>
    <w:rsid w:val="00540AF3"/>
    <w:rsid w:val="00541A47"/>
    <w:rsid w:val="00541A72"/>
    <w:rsid w:val="00541D7B"/>
    <w:rsid w:val="00541EC7"/>
    <w:rsid w:val="00542104"/>
    <w:rsid w:val="0054218D"/>
    <w:rsid w:val="00542549"/>
    <w:rsid w:val="005425D6"/>
    <w:rsid w:val="00542903"/>
    <w:rsid w:val="00542CD3"/>
    <w:rsid w:val="005432F4"/>
    <w:rsid w:val="005434C7"/>
    <w:rsid w:val="00543CA2"/>
    <w:rsid w:val="00543DDA"/>
    <w:rsid w:val="00544316"/>
    <w:rsid w:val="0054440C"/>
    <w:rsid w:val="00544622"/>
    <w:rsid w:val="00544940"/>
    <w:rsid w:val="00544A56"/>
    <w:rsid w:val="00544B13"/>
    <w:rsid w:val="00544DC1"/>
    <w:rsid w:val="00545D68"/>
    <w:rsid w:val="00545DE8"/>
    <w:rsid w:val="00545FD3"/>
    <w:rsid w:val="0054667F"/>
    <w:rsid w:val="00546C4A"/>
    <w:rsid w:val="00547042"/>
    <w:rsid w:val="005473D4"/>
    <w:rsid w:val="00547495"/>
    <w:rsid w:val="005474CF"/>
    <w:rsid w:val="005475D4"/>
    <w:rsid w:val="005476F5"/>
    <w:rsid w:val="005479FA"/>
    <w:rsid w:val="00547CB2"/>
    <w:rsid w:val="0055005D"/>
    <w:rsid w:val="00550267"/>
    <w:rsid w:val="00550519"/>
    <w:rsid w:val="00550851"/>
    <w:rsid w:val="00550B8A"/>
    <w:rsid w:val="005511B4"/>
    <w:rsid w:val="00551FB4"/>
    <w:rsid w:val="00552099"/>
    <w:rsid w:val="005526C1"/>
    <w:rsid w:val="005528DF"/>
    <w:rsid w:val="00552C6E"/>
    <w:rsid w:val="005530FC"/>
    <w:rsid w:val="00553D3B"/>
    <w:rsid w:val="00554523"/>
    <w:rsid w:val="00554C60"/>
    <w:rsid w:val="00555292"/>
    <w:rsid w:val="00555547"/>
    <w:rsid w:val="0055564D"/>
    <w:rsid w:val="0055565A"/>
    <w:rsid w:val="0055581C"/>
    <w:rsid w:val="00555EDF"/>
    <w:rsid w:val="00555F77"/>
    <w:rsid w:val="005563F9"/>
    <w:rsid w:val="00556837"/>
    <w:rsid w:val="00556B5A"/>
    <w:rsid w:val="00556D0F"/>
    <w:rsid w:val="00557086"/>
    <w:rsid w:val="00557203"/>
    <w:rsid w:val="0055747F"/>
    <w:rsid w:val="00557B07"/>
    <w:rsid w:val="00557C9C"/>
    <w:rsid w:val="00560059"/>
    <w:rsid w:val="005606B7"/>
    <w:rsid w:val="00561060"/>
    <w:rsid w:val="00561430"/>
    <w:rsid w:val="005614B8"/>
    <w:rsid w:val="00561E4B"/>
    <w:rsid w:val="0056218F"/>
    <w:rsid w:val="00562345"/>
    <w:rsid w:val="00562729"/>
    <w:rsid w:val="00562944"/>
    <w:rsid w:val="005638F4"/>
    <w:rsid w:val="00563FD0"/>
    <w:rsid w:val="00564041"/>
    <w:rsid w:val="005642BC"/>
    <w:rsid w:val="005643F2"/>
    <w:rsid w:val="005646FB"/>
    <w:rsid w:val="00564985"/>
    <w:rsid w:val="005654C0"/>
    <w:rsid w:val="0056643C"/>
    <w:rsid w:val="00566DA0"/>
    <w:rsid w:val="00570159"/>
    <w:rsid w:val="005709A9"/>
    <w:rsid w:val="00570DF9"/>
    <w:rsid w:val="00570E22"/>
    <w:rsid w:val="005710D1"/>
    <w:rsid w:val="0057161B"/>
    <w:rsid w:val="00571D76"/>
    <w:rsid w:val="0057213F"/>
    <w:rsid w:val="00572333"/>
    <w:rsid w:val="0057240D"/>
    <w:rsid w:val="00572823"/>
    <w:rsid w:val="005728F5"/>
    <w:rsid w:val="00572D2A"/>
    <w:rsid w:val="00572DF0"/>
    <w:rsid w:val="00572F22"/>
    <w:rsid w:val="00572F97"/>
    <w:rsid w:val="005734D5"/>
    <w:rsid w:val="00573A93"/>
    <w:rsid w:val="00573AC4"/>
    <w:rsid w:val="00573F6D"/>
    <w:rsid w:val="005745EA"/>
    <w:rsid w:val="00574611"/>
    <w:rsid w:val="00574A0F"/>
    <w:rsid w:val="00574CEA"/>
    <w:rsid w:val="00575241"/>
    <w:rsid w:val="005754FE"/>
    <w:rsid w:val="00575591"/>
    <w:rsid w:val="0057590C"/>
    <w:rsid w:val="00575EE3"/>
    <w:rsid w:val="005760B3"/>
    <w:rsid w:val="005766DF"/>
    <w:rsid w:val="00576947"/>
    <w:rsid w:val="00576A47"/>
    <w:rsid w:val="00576E93"/>
    <w:rsid w:val="00577291"/>
    <w:rsid w:val="005774E2"/>
    <w:rsid w:val="00577B93"/>
    <w:rsid w:val="00577DE1"/>
    <w:rsid w:val="0058029F"/>
    <w:rsid w:val="005804B6"/>
    <w:rsid w:val="00580C31"/>
    <w:rsid w:val="00580F34"/>
    <w:rsid w:val="00581A14"/>
    <w:rsid w:val="00581AAF"/>
    <w:rsid w:val="00581BFC"/>
    <w:rsid w:val="005824BA"/>
    <w:rsid w:val="00582537"/>
    <w:rsid w:val="00583C2E"/>
    <w:rsid w:val="00583CF9"/>
    <w:rsid w:val="00583D32"/>
    <w:rsid w:val="00584D79"/>
    <w:rsid w:val="00585144"/>
    <w:rsid w:val="005861B9"/>
    <w:rsid w:val="0058639F"/>
    <w:rsid w:val="005867B8"/>
    <w:rsid w:val="00586ABA"/>
    <w:rsid w:val="00586D37"/>
    <w:rsid w:val="00586ED9"/>
    <w:rsid w:val="005874CD"/>
    <w:rsid w:val="0058753F"/>
    <w:rsid w:val="00587ACE"/>
    <w:rsid w:val="00587EC4"/>
    <w:rsid w:val="00590253"/>
    <w:rsid w:val="00590634"/>
    <w:rsid w:val="005908FE"/>
    <w:rsid w:val="00590A11"/>
    <w:rsid w:val="00590CC3"/>
    <w:rsid w:val="0059192C"/>
    <w:rsid w:val="00591A8D"/>
    <w:rsid w:val="0059286A"/>
    <w:rsid w:val="0059292F"/>
    <w:rsid w:val="005931F7"/>
    <w:rsid w:val="0059334C"/>
    <w:rsid w:val="0059371A"/>
    <w:rsid w:val="005937C0"/>
    <w:rsid w:val="005937ED"/>
    <w:rsid w:val="00593891"/>
    <w:rsid w:val="00593C68"/>
    <w:rsid w:val="005941B3"/>
    <w:rsid w:val="00594653"/>
    <w:rsid w:val="00594704"/>
    <w:rsid w:val="0059571B"/>
    <w:rsid w:val="00595A86"/>
    <w:rsid w:val="00595C95"/>
    <w:rsid w:val="00596934"/>
    <w:rsid w:val="00596CA5"/>
    <w:rsid w:val="00596D27"/>
    <w:rsid w:val="00597128"/>
    <w:rsid w:val="005978E5"/>
    <w:rsid w:val="00597D00"/>
    <w:rsid w:val="00597E4E"/>
    <w:rsid w:val="00597F53"/>
    <w:rsid w:val="005A0990"/>
    <w:rsid w:val="005A1437"/>
    <w:rsid w:val="005A1F71"/>
    <w:rsid w:val="005A2674"/>
    <w:rsid w:val="005A2C97"/>
    <w:rsid w:val="005A2E8C"/>
    <w:rsid w:val="005A356F"/>
    <w:rsid w:val="005A362D"/>
    <w:rsid w:val="005A364F"/>
    <w:rsid w:val="005A38B2"/>
    <w:rsid w:val="005A39FC"/>
    <w:rsid w:val="005A3F43"/>
    <w:rsid w:val="005A402B"/>
    <w:rsid w:val="005A468A"/>
    <w:rsid w:val="005A4735"/>
    <w:rsid w:val="005A4AFE"/>
    <w:rsid w:val="005A4B77"/>
    <w:rsid w:val="005A5412"/>
    <w:rsid w:val="005A5544"/>
    <w:rsid w:val="005A58B4"/>
    <w:rsid w:val="005A6227"/>
    <w:rsid w:val="005A65AF"/>
    <w:rsid w:val="005A662A"/>
    <w:rsid w:val="005A6C9D"/>
    <w:rsid w:val="005A7402"/>
    <w:rsid w:val="005A7500"/>
    <w:rsid w:val="005A7BB3"/>
    <w:rsid w:val="005B04D0"/>
    <w:rsid w:val="005B0F57"/>
    <w:rsid w:val="005B125A"/>
    <w:rsid w:val="005B1282"/>
    <w:rsid w:val="005B1542"/>
    <w:rsid w:val="005B1578"/>
    <w:rsid w:val="005B16DD"/>
    <w:rsid w:val="005B16DF"/>
    <w:rsid w:val="005B17A9"/>
    <w:rsid w:val="005B1853"/>
    <w:rsid w:val="005B1DAB"/>
    <w:rsid w:val="005B1E01"/>
    <w:rsid w:val="005B1F77"/>
    <w:rsid w:val="005B294D"/>
    <w:rsid w:val="005B2D66"/>
    <w:rsid w:val="005B32BD"/>
    <w:rsid w:val="005B3304"/>
    <w:rsid w:val="005B33F5"/>
    <w:rsid w:val="005B353C"/>
    <w:rsid w:val="005B35AB"/>
    <w:rsid w:val="005B3852"/>
    <w:rsid w:val="005B3CE9"/>
    <w:rsid w:val="005B40EA"/>
    <w:rsid w:val="005B4286"/>
    <w:rsid w:val="005B459C"/>
    <w:rsid w:val="005B45C5"/>
    <w:rsid w:val="005B4701"/>
    <w:rsid w:val="005B49CC"/>
    <w:rsid w:val="005B4A00"/>
    <w:rsid w:val="005B537B"/>
    <w:rsid w:val="005B5840"/>
    <w:rsid w:val="005B64A8"/>
    <w:rsid w:val="005B6585"/>
    <w:rsid w:val="005B677E"/>
    <w:rsid w:val="005B696F"/>
    <w:rsid w:val="005B6EE0"/>
    <w:rsid w:val="005B6F5D"/>
    <w:rsid w:val="005B730D"/>
    <w:rsid w:val="005B762D"/>
    <w:rsid w:val="005B76D1"/>
    <w:rsid w:val="005B7A78"/>
    <w:rsid w:val="005B7CBC"/>
    <w:rsid w:val="005C0AA0"/>
    <w:rsid w:val="005C0E8F"/>
    <w:rsid w:val="005C162A"/>
    <w:rsid w:val="005C175E"/>
    <w:rsid w:val="005C1997"/>
    <w:rsid w:val="005C1A8A"/>
    <w:rsid w:val="005C1B77"/>
    <w:rsid w:val="005C21F2"/>
    <w:rsid w:val="005C227D"/>
    <w:rsid w:val="005C2437"/>
    <w:rsid w:val="005C2AAD"/>
    <w:rsid w:val="005C2CC1"/>
    <w:rsid w:val="005C2D4F"/>
    <w:rsid w:val="005C3298"/>
    <w:rsid w:val="005C3457"/>
    <w:rsid w:val="005C35F2"/>
    <w:rsid w:val="005C4256"/>
    <w:rsid w:val="005C43CC"/>
    <w:rsid w:val="005C48B8"/>
    <w:rsid w:val="005C5030"/>
    <w:rsid w:val="005C55C6"/>
    <w:rsid w:val="005C55F6"/>
    <w:rsid w:val="005C5834"/>
    <w:rsid w:val="005C5AA5"/>
    <w:rsid w:val="005C5DCD"/>
    <w:rsid w:val="005C5EF2"/>
    <w:rsid w:val="005C61A0"/>
    <w:rsid w:val="005C61A5"/>
    <w:rsid w:val="005C650A"/>
    <w:rsid w:val="005C6B86"/>
    <w:rsid w:val="005C7039"/>
    <w:rsid w:val="005C76C7"/>
    <w:rsid w:val="005C77EF"/>
    <w:rsid w:val="005C7E27"/>
    <w:rsid w:val="005D08DD"/>
    <w:rsid w:val="005D0EF8"/>
    <w:rsid w:val="005D0F71"/>
    <w:rsid w:val="005D0FAD"/>
    <w:rsid w:val="005D1337"/>
    <w:rsid w:val="005D1409"/>
    <w:rsid w:val="005D1A55"/>
    <w:rsid w:val="005D2931"/>
    <w:rsid w:val="005D2E2B"/>
    <w:rsid w:val="005D438D"/>
    <w:rsid w:val="005D461A"/>
    <w:rsid w:val="005D465E"/>
    <w:rsid w:val="005D4981"/>
    <w:rsid w:val="005D4ED9"/>
    <w:rsid w:val="005D4F41"/>
    <w:rsid w:val="005D5728"/>
    <w:rsid w:val="005D5EB9"/>
    <w:rsid w:val="005D5FD6"/>
    <w:rsid w:val="005D6004"/>
    <w:rsid w:val="005D606D"/>
    <w:rsid w:val="005D6132"/>
    <w:rsid w:val="005D69B3"/>
    <w:rsid w:val="005D6B8D"/>
    <w:rsid w:val="005D79AE"/>
    <w:rsid w:val="005D79B8"/>
    <w:rsid w:val="005E0682"/>
    <w:rsid w:val="005E07DC"/>
    <w:rsid w:val="005E0990"/>
    <w:rsid w:val="005E0B4B"/>
    <w:rsid w:val="005E122B"/>
    <w:rsid w:val="005E1521"/>
    <w:rsid w:val="005E1DE1"/>
    <w:rsid w:val="005E1ED1"/>
    <w:rsid w:val="005E2219"/>
    <w:rsid w:val="005E22A5"/>
    <w:rsid w:val="005E2434"/>
    <w:rsid w:val="005E2602"/>
    <w:rsid w:val="005E28E2"/>
    <w:rsid w:val="005E2F02"/>
    <w:rsid w:val="005E3910"/>
    <w:rsid w:val="005E3EB0"/>
    <w:rsid w:val="005E4112"/>
    <w:rsid w:val="005E4156"/>
    <w:rsid w:val="005E4C1E"/>
    <w:rsid w:val="005E4DC2"/>
    <w:rsid w:val="005E5773"/>
    <w:rsid w:val="005E5A71"/>
    <w:rsid w:val="005E5B33"/>
    <w:rsid w:val="005E6289"/>
    <w:rsid w:val="005E64EF"/>
    <w:rsid w:val="005E6520"/>
    <w:rsid w:val="005E675B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E7D4F"/>
    <w:rsid w:val="005F00A9"/>
    <w:rsid w:val="005F075B"/>
    <w:rsid w:val="005F1278"/>
    <w:rsid w:val="005F14E1"/>
    <w:rsid w:val="005F17FF"/>
    <w:rsid w:val="005F1A71"/>
    <w:rsid w:val="005F1CC2"/>
    <w:rsid w:val="005F243E"/>
    <w:rsid w:val="005F2FB8"/>
    <w:rsid w:val="005F347B"/>
    <w:rsid w:val="005F3E86"/>
    <w:rsid w:val="005F4495"/>
    <w:rsid w:val="005F47CA"/>
    <w:rsid w:val="005F4AEB"/>
    <w:rsid w:val="005F4C47"/>
    <w:rsid w:val="005F4D0A"/>
    <w:rsid w:val="005F53C4"/>
    <w:rsid w:val="005F578D"/>
    <w:rsid w:val="005F5D64"/>
    <w:rsid w:val="005F5DDB"/>
    <w:rsid w:val="005F61CD"/>
    <w:rsid w:val="005F6633"/>
    <w:rsid w:val="005F6B83"/>
    <w:rsid w:val="005F7038"/>
    <w:rsid w:val="005F70A6"/>
    <w:rsid w:val="005F74ED"/>
    <w:rsid w:val="005F786D"/>
    <w:rsid w:val="005F7A85"/>
    <w:rsid w:val="00600114"/>
    <w:rsid w:val="00600248"/>
    <w:rsid w:val="00600698"/>
    <w:rsid w:val="00600AE5"/>
    <w:rsid w:val="00600FD2"/>
    <w:rsid w:val="00601898"/>
    <w:rsid w:val="00601A14"/>
    <w:rsid w:val="00601A61"/>
    <w:rsid w:val="00601B5A"/>
    <w:rsid w:val="00601BBB"/>
    <w:rsid w:val="006021B7"/>
    <w:rsid w:val="00603102"/>
    <w:rsid w:val="00603A65"/>
    <w:rsid w:val="006040AC"/>
    <w:rsid w:val="006040EA"/>
    <w:rsid w:val="00604343"/>
    <w:rsid w:val="00604FE8"/>
    <w:rsid w:val="006055A7"/>
    <w:rsid w:val="006057E5"/>
    <w:rsid w:val="00605A61"/>
    <w:rsid w:val="00605E2D"/>
    <w:rsid w:val="006065B7"/>
    <w:rsid w:val="00606970"/>
    <w:rsid w:val="006073CA"/>
    <w:rsid w:val="00607480"/>
    <w:rsid w:val="00607C99"/>
    <w:rsid w:val="0061071E"/>
    <w:rsid w:val="00610728"/>
    <w:rsid w:val="00610873"/>
    <w:rsid w:val="00610948"/>
    <w:rsid w:val="006109A5"/>
    <w:rsid w:val="00610AB2"/>
    <w:rsid w:val="006113B6"/>
    <w:rsid w:val="00611C8D"/>
    <w:rsid w:val="0061229C"/>
    <w:rsid w:val="006123C5"/>
    <w:rsid w:val="00612512"/>
    <w:rsid w:val="00612561"/>
    <w:rsid w:val="00612B25"/>
    <w:rsid w:val="00612D72"/>
    <w:rsid w:val="00612E20"/>
    <w:rsid w:val="006133C3"/>
    <w:rsid w:val="006135A4"/>
    <w:rsid w:val="00613C70"/>
    <w:rsid w:val="00613E48"/>
    <w:rsid w:val="006141B5"/>
    <w:rsid w:val="00614A24"/>
    <w:rsid w:val="00615052"/>
    <w:rsid w:val="00615233"/>
    <w:rsid w:val="006156CC"/>
    <w:rsid w:val="00615754"/>
    <w:rsid w:val="00615BEC"/>
    <w:rsid w:val="00615D6B"/>
    <w:rsid w:val="00615F52"/>
    <w:rsid w:val="00616581"/>
    <w:rsid w:val="00616690"/>
    <w:rsid w:val="006179C5"/>
    <w:rsid w:val="00617B41"/>
    <w:rsid w:val="00620341"/>
    <w:rsid w:val="00620955"/>
    <w:rsid w:val="00620B62"/>
    <w:rsid w:val="00620F51"/>
    <w:rsid w:val="00621819"/>
    <w:rsid w:val="00621F97"/>
    <w:rsid w:val="0062292C"/>
    <w:rsid w:val="00622933"/>
    <w:rsid w:val="00622AD3"/>
    <w:rsid w:val="00622B6B"/>
    <w:rsid w:val="00622CA3"/>
    <w:rsid w:val="00622FCE"/>
    <w:rsid w:val="0062487C"/>
    <w:rsid w:val="00624BC8"/>
    <w:rsid w:val="00624C91"/>
    <w:rsid w:val="006250B8"/>
    <w:rsid w:val="00625123"/>
    <w:rsid w:val="006252ED"/>
    <w:rsid w:val="00625701"/>
    <w:rsid w:val="00625A0F"/>
    <w:rsid w:val="00625C7C"/>
    <w:rsid w:val="00626B5A"/>
    <w:rsid w:val="0062709E"/>
    <w:rsid w:val="0062739B"/>
    <w:rsid w:val="0062748B"/>
    <w:rsid w:val="0062761F"/>
    <w:rsid w:val="00627C7B"/>
    <w:rsid w:val="00627E26"/>
    <w:rsid w:val="006301F2"/>
    <w:rsid w:val="00630CCC"/>
    <w:rsid w:val="00631000"/>
    <w:rsid w:val="006311F1"/>
    <w:rsid w:val="0063134C"/>
    <w:rsid w:val="00631852"/>
    <w:rsid w:val="00631B03"/>
    <w:rsid w:val="00631C06"/>
    <w:rsid w:val="006323E4"/>
    <w:rsid w:val="00633DDC"/>
    <w:rsid w:val="00634010"/>
    <w:rsid w:val="00634118"/>
    <w:rsid w:val="00634C65"/>
    <w:rsid w:val="00634C7D"/>
    <w:rsid w:val="00634CFC"/>
    <w:rsid w:val="00634F15"/>
    <w:rsid w:val="00635521"/>
    <w:rsid w:val="006356C3"/>
    <w:rsid w:val="00635BD3"/>
    <w:rsid w:val="00635D8A"/>
    <w:rsid w:val="006360FB"/>
    <w:rsid w:val="006361F4"/>
    <w:rsid w:val="00636374"/>
    <w:rsid w:val="006365A9"/>
    <w:rsid w:val="006366C3"/>
    <w:rsid w:val="00636BAD"/>
    <w:rsid w:val="00636D59"/>
    <w:rsid w:val="00636DD8"/>
    <w:rsid w:val="006370B3"/>
    <w:rsid w:val="00637766"/>
    <w:rsid w:val="006378B1"/>
    <w:rsid w:val="006378D3"/>
    <w:rsid w:val="00637970"/>
    <w:rsid w:val="00637D2D"/>
    <w:rsid w:val="00640547"/>
    <w:rsid w:val="0064078B"/>
    <w:rsid w:val="006409D1"/>
    <w:rsid w:val="00640C78"/>
    <w:rsid w:val="00640D25"/>
    <w:rsid w:val="00640D85"/>
    <w:rsid w:val="00641286"/>
    <w:rsid w:val="0064163C"/>
    <w:rsid w:val="00641B33"/>
    <w:rsid w:val="006424B1"/>
    <w:rsid w:val="006426F2"/>
    <w:rsid w:val="00642E57"/>
    <w:rsid w:val="006431DA"/>
    <w:rsid w:val="00643C22"/>
    <w:rsid w:val="00643D35"/>
    <w:rsid w:val="00643E5C"/>
    <w:rsid w:val="00643F0D"/>
    <w:rsid w:val="006440B2"/>
    <w:rsid w:val="00645069"/>
    <w:rsid w:val="006457D1"/>
    <w:rsid w:val="00645EA9"/>
    <w:rsid w:val="00646221"/>
    <w:rsid w:val="006463A0"/>
    <w:rsid w:val="006466BA"/>
    <w:rsid w:val="006469D5"/>
    <w:rsid w:val="00646B74"/>
    <w:rsid w:val="00646FCA"/>
    <w:rsid w:val="006475F3"/>
    <w:rsid w:val="00647930"/>
    <w:rsid w:val="00647BE1"/>
    <w:rsid w:val="00650006"/>
    <w:rsid w:val="00650A77"/>
    <w:rsid w:val="00650B17"/>
    <w:rsid w:val="00650D47"/>
    <w:rsid w:val="00651289"/>
    <w:rsid w:val="00651313"/>
    <w:rsid w:val="006513C5"/>
    <w:rsid w:val="00651BE5"/>
    <w:rsid w:val="00651C2C"/>
    <w:rsid w:val="00651E4F"/>
    <w:rsid w:val="00651F27"/>
    <w:rsid w:val="00652571"/>
    <w:rsid w:val="0065282F"/>
    <w:rsid w:val="00652C79"/>
    <w:rsid w:val="0065301E"/>
    <w:rsid w:val="0065304C"/>
    <w:rsid w:val="00653284"/>
    <w:rsid w:val="00653930"/>
    <w:rsid w:val="00654227"/>
    <w:rsid w:val="00654A8B"/>
    <w:rsid w:val="006552CD"/>
    <w:rsid w:val="006559B4"/>
    <w:rsid w:val="006561BE"/>
    <w:rsid w:val="00656218"/>
    <w:rsid w:val="006564E9"/>
    <w:rsid w:val="0065659A"/>
    <w:rsid w:val="0065663B"/>
    <w:rsid w:val="00656B0B"/>
    <w:rsid w:val="0065728B"/>
    <w:rsid w:val="0065739A"/>
    <w:rsid w:val="006574EF"/>
    <w:rsid w:val="00657634"/>
    <w:rsid w:val="006579FB"/>
    <w:rsid w:val="00657F55"/>
    <w:rsid w:val="0066007E"/>
    <w:rsid w:val="006605CB"/>
    <w:rsid w:val="00660747"/>
    <w:rsid w:val="00660DC7"/>
    <w:rsid w:val="006610AF"/>
    <w:rsid w:val="00661AA4"/>
    <w:rsid w:val="00661CFD"/>
    <w:rsid w:val="006622F6"/>
    <w:rsid w:val="006626AF"/>
    <w:rsid w:val="006628A7"/>
    <w:rsid w:val="00662B04"/>
    <w:rsid w:val="00662BB5"/>
    <w:rsid w:val="00662E8A"/>
    <w:rsid w:val="00662ED8"/>
    <w:rsid w:val="0066372A"/>
    <w:rsid w:val="00663FB5"/>
    <w:rsid w:val="006640BB"/>
    <w:rsid w:val="00664481"/>
    <w:rsid w:val="00664C33"/>
    <w:rsid w:val="006652F6"/>
    <w:rsid w:val="006654B7"/>
    <w:rsid w:val="006656A0"/>
    <w:rsid w:val="0066608E"/>
    <w:rsid w:val="00666276"/>
    <w:rsid w:val="00666538"/>
    <w:rsid w:val="00666C58"/>
    <w:rsid w:val="00666EAA"/>
    <w:rsid w:val="006670C2"/>
    <w:rsid w:val="00667260"/>
    <w:rsid w:val="0066727C"/>
    <w:rsid w:val="0066747C"/>
    <w:rsid w:val="0066752D"/>
    <w:rsid w:val="00667662"/>
    <w:rsid w:val="00667667"/>
    <w:rsid w:val="00667F02"/>
    <w:rsid w:val="0067005C"/>
    <w:rsid w:val="0067024C"/>
    <w:rsid w:val="0067030A"/>
    <w:rsid w:val="00670838"/>
    <w:rsid w:val="00670B09"/>
    <w:rsid w:val="00670DEB"/>
    <w:rsid w:val="00671443"/>
    <w:rsid w:val="00672631"/>
    <w:rsid w:val="00672BC4"/>
    <w:rsid w:val="00673438"/>
    <w:rsid w:val="00673582"/>
    <w:rsid w:val="006736B9"/>
    <w:rsid w:val="006737C8"/>
    <w:rsid w:val="00673EB6"/>
    <w:rsid w:val="00673FCF"/>
    <w:rsid w:val="0067402B"/>
    <w:rsid w:val="006742B3"/>
    <w:rsid w:val="00674334"/>
    <w:rsid w:val="00674633"/>
    <w:rsid w:val="00674B2D"/>
    <w:rsid w:val="00674E6D"/>
    <w:rsid w:val="006752B8"/>
    <w:rsid w:val="0067536C"/>
    <w:rsid w:val="0067542F"/>
    <w:rsid w:val="006757A8"/>
    <w:rsid w:val="00675C8F"/>
    <w:rsid w:val="00675D39"/>
    <w:rsid w:val="0067606B"/>
    <w:rsid w:val="00676197"/>
    <w:rsid w:val="006764FA"/>
    <w:rsid w:val="006766F8"/>
    <w:rsid w:val="00677171"/>
    <w:rsid w:val="006776B0"/>
    <w:rsid w:val="0067782D"/>
    <w:rsid w:val="00677C9B"/>
    <w:rsid w:val="00677F93"/>
    <w:rsid w:val="0068018E"/>
    <w:rsid w:val="00680326"/>
    <w:rsid w:val="0068049D"/>
    <w:rsid w:val="006804E2"/>
    <w:rsid w:val="006807C8"/>
    <w:rsid w:val="00680E9A"/>
    <w:rsid w:val="00680F6D"/>
    <w:rsid w:val="00681003"/>
    <w:rsid w:val="0068128C"/>
    <w:rsid w:val="006813D7"/>
    <w:rsid w:val="00681696"/>
    <w:rsid w:val="0068229C"/>
    <w:rsid w:val="00682877"/>
    <w:rsid w:val="00682982"/>
    <w:rsid w:val="00682A48"/>
    <w:rsid w:val="00682B0F"/>
    <w:rsid w:val="006836CC"/>
    <w:rsid w:val="00683869"/>
    <w:rsid w:val="00683FEA"/>
    <w:rsid w:val="006841EC"/>
    <w:rsid w:val="0068426B"/>
    <w:rsid w:val="00684291"/>
    <w:rsid w:val="00684642"/>
    <w:rsid w:val="00684F39"/>
    <w:rsid w:val="006853A1"/>
    <w:rsid w:val="0068540D"/>
    <w:rsid w:val="00685444"/>
    <w:rsid w:val="00685572"/>
    <w:rsid w:val="00685629"/>
    <w:rsid w:val="0068597C"/>
    <w:rsid w:val="00685B00"/>
    <w:rsid w:val="00685B8F"/>
    <w:rsid w:val="00685CF1"/>
    <w:rsid w:val="00685DC5"/>
    <w:rsid w:val="0068607D"/>
    <w:rsid w:val="0068628D"/>
    <w:rsid w:val="0068691D"/>
    <w:rsid w:val="00686EA6"/>
    <w:rsid w:val="00686FE7"/>
    <w:rsid w:val="00687AB4"/>
    <w:rsid w:val="00687BFD"/>
    <w:rsid w:val="00687E1C"/>
    <w:rsid w:val="00687E5F"/>
    <w:rsid w:val="00687EBF"/>
    <w:rsid w:val="00687FBF"/>
    <w:rsid w:val="006900D8"/>
    <w:rsid w:val="00690435"/>
    <w:rsid w:val="006905A4"/>
    <w:rsid w:val="00690B23"/>
    <w:rsid w:val="006914C5"/>
    <w:rsid w:val="00691757"/>
    <w:rsid w:val="00691792"/>
    <w:rsid w:val="006918EA"/>
    <w:rsid w:val="00691985"/>
    <w:rsid w:val="00691B76"/>
    <w:rsid w:val="006921D8"/>
    <w:rsid w:val="006928DC"/>
    <w:rsid w:val="00692AA6"/>
    <w:rsid w:val="00692E15"/>
    <w:rsid w:val="00692EC8"/>
    <w:rsid w:val="00693A19"/>
    <w:rsid w:val="00693BA8"/>
    <w:rsid w:val="00693DAD"/>
    <w:rsid w:val="006941D4"/>
    <w:rsid w:val="006941FE"/>
    <w:rsid w:val="006949F4"/>
    <w:rsid w:val="00694B77"/>
    <w:rsid w:val="00694F4D"/>
    <w:rsid w:val="006951F1"/>
    <w:rsid w:val="00695369"/>
    <w:rsid w:val="0069563B"/>
    <w:rsid w:val="00695900"/>
    <w:rsid w:val="00695DCF"/>
    <w:rsid w:val="006962F5"/>
    <w:rsid w:val="00696A00"/>
    <w:rsid w:val="00696D7E"/>
    <w:rsid w:val="0069714C"/>
    <w:rsid w:val="0069765B"/>
    <w:rsid w:val="00697707"/>
    <w:rsid w:val="00697B2F"/>
    <w:rsid w:val="00697DA5"/>
    <w:rsid w:val="006A0094"/>
    <w:rsid w:val="006A0451"/>
    <w:rsid w:val="006A10A5"/>
    <w:rsid w:val="006A14CC"/>
    <w:rsid w:val="006A1B0E"/>
    <w:rsid w:val="006A1B37"/>
    <w:rsid w:val="006A2695"/>
    <w:rsid w:val="006A270E"/>
    <w:rsid w:val="006A27E1"/>
    <w:rsid w:val="006A2F21"/>
    <w:rsid w:val="006A3135"/>
    <w:rsid w:val="006A314A"/>
    <w:rsid w:val="006A3427"/>
    <w:rsid w:val="006A3698"/>
    <w:rsid w:val="006A3A32"/>
    <w:rsid w:val="006A3DF3"/>
    <w:rsid w:val="006A3E5E"/>
    <w:rsid w:val="006A3ED8"/>
    <w:rsid w:val="006A43E3"/>
    <w:rsid w:val="006A45B7"/>
    <w:rsid w:val="006A45CB"/>
    <w:rsid w:val="006A4D35"/>
    <w:rsid w:val="006A5B98"/>
    <w:rsid w:val="006A5C5C"/>
    <w:rsid w:val="006A643D"/>
    <w:rsid w:val="006A6615"/>
    <w:rsid w:val="006A708F"/>
    <w:rsid w:val="006A756E"/>
    <w:rsid w:val="006A7903"/>
    <w:rsid w:val="006A7BD2"/>
    <w:rsid w:val="006B0636"/>
    <w:rsid w:val="006B0BC4"/>
    <w:rsid w:val="006B0C71"/>
    <w:rsid w:val="006B105C"/>
    <w:rsid w:val="006B121A"/>
    <w:rsid w:val="006B1442"/>
    <w:rsid w:val="006B1916"/>
    <w:rsid w:val="006B1C94"/>
    <w:rsid w:val="006B1D80"/>
    <w:rsid w:val="006B2356"/>
    <w:rsid w:val="006B236E"/>
    <w:rsid w:val="006B24CE"/>
    <w:rsid w:val="006B268E"/>
    <w:rsid w:val="006B27A8"/>
    <w:rsid w:val="006B2F26"/>
    <w:rsid w:val="006B3016"/>
    <w:rsid w:val="006B3754"/>
    <w:rsid w:val="006B3992"/>
    <w:rsid w:val="006B3B4D"/>
    <w:rsid w:val="006B3E7C"/>
    <w:rsid w:val="006B46BA"/>
    <w:rsid w:val="006B4E32"/>
    <w:rsid w:val="006B5B69"/>
    <w:rsid w:val="006B640E"/>
    <w:rsid w:val="006B6835"/>
    <w:rsid w:val="006B68F4"/>
    <w:rsid w:val="006B6ACF"/>
    <w:rsid w:val="006B746B"/>
    <w:rsid w:val="006C0113"/>
    <w:rsid w:val="006C01F9"/>
    <w:rsid w:val="006C027B"/>
    <w:rsid w:val="006C02AE"/>
    <w:rsid w:val="006C0369"/>
    <w:rsid w:val="006C049C"/>
    <w:rsid w:val="006C0B2E"/>
    <w:rsid w:val="006C0B66"/>
    <w:rsid w:val="006C0EDD"/>
    <w:rsid w:val="006C0F0B"/>
    <w:rsid w:val="006C100A"/>
    <w:rsid w:val="006C1241"/>
    <w:rsid w:val="006C19BE"/>
    <w:rsid w:val="006C1C84"/>
    <w:rsid w:val="006C2077"/>
    <w:rsid w:val="006C2234"/>
    <w:rsid w:val="006C231B"/>
    <w:rsid w:val="006C2465"/>
    <w:rsid w:val="006C27ED"/>
    <w:rsid w:val="006C2A15"/>
    <w:rsid w:val="006C2BFF"/>
    <w:rsid w:val="006C2D61"/>
    <w:rsid w:val="006C2D9E"/>
    <w:rsid w:val="006C2EBD"/>
    <w:rsid w:val="006C371F"/>
    <w:rsid w:val="006C389D"/>
    <w:rsid w:val="006C3C42"/>
    <w:rsid w:val="006C3C48"/>
    <w:rsid w:val="006C3F9D"/>
    <w:rsid w:val="006C41D3"/>
    <w:rsid w:val="006C4F56"/>
    <w:rsid w:val="006C56F6"/>
    <w:rsid w:val="006C5943"/>
    <w:rsid w:val="006C6B9A"/>
    <w:rsid w:val="006C6E4C"/>
    <w:rsid w:val="006C753F"/>
    <w:rsid w:val="006C75BB"/>
    <w:rsid w:val="006C7AF0"/>
    <w:rsid w:val="006C7D11"/>
    <w:rsid w:val="006C7D44"/>
    <w:rsid w:val="006C7DA1"/>
    <w:rsid w:val="006C7F33"/>
    <w:rsid w:val="006D02B0"/>
    <w:rsid w:val="006D03D2"/>
    <w:rsid w:val="006D0920"/>
    <w:rsid w:val="006D0C4B"/>
    <w:rsid w:val="006D116F"/>
    <w:rsid w:val="006D1174"/>
    <w:rsid w:val="006D1249"/>
    <w:rsid w:val="006D1512"/>
    <w:rsid w:val="006D15F0"/>
    <w:rsid w:val="006D17AE"/>
    <w:rsid w:val="006D1BA6"/>
    <w:rsid w:val="006D1D2F"/>
    <w:rsid w:val="006D25B9"/>
    <w:rsid w:val="006D2BEB"/>
    <w:rsid w:val="006D3009"/>
    <w:rsid w:val="006D32CA"/>
    <w:rsid w:val="006D32E8"/>
    <w:rsid w:val="006D3608"/>
    <w:rsid w:val="006D376F"/>
    <w:rsid w:val="006D3AA0"/>
    <w:rsid w:val="006D3EFC"/>
    <w:rsid w:val="006D4582"/>
    <w:rsid w:val="006D4A57"/>
    <w:rsid w:val="006D50B9"/>
    <w:rsid w:val="006D55B9"/>
    <w:rsid w:val="006D55BB"/>
    <w:rsid w:val="006D55D3"/>
    <w:rsid w:val="006D5691"/>
    <w:rsid w:val="006D5751"/>
    <w:rsid w:val="006D5B97"/>
    <w:rsid w:val="006D6A93"/>
    <w:rsid w:val="006D6BDC"/>
    <w:rsid w:val="006D6F1A"/>
    <w:rsid w:val="006D7DD8"/>
    <w:rsid w:val="006D7E58"/>
    <w:rsid w:val="006D7E97"/>
    <w:rsid w:val="006E0758"/>
    <w:rsid w:val="006E0A5A"/>
    <w:rsid w:val="006E1138"/>
    <w:rsid w:val="006E141D"/>
    <w:rsid w:val="006E1A24"/>
    <w:rsid w:val="006E1B98"/>
    <w:rsid w:val="006E1F18"/>
    <w:rsid w:val="006E2433"/>
    <w:rsid w:val="006E288C"/>
    <w:rsid w:val="006E2DD8"/>
    <w:rsid w:val="006E2F21"/>
    <w:rsid w:val="006E3065"/>
    <w:rsid w:val="006E3658"/>
    <w:rsid w:val="006E3AC6"/>
    <w:rsid w:val="006E3AE1"/>
    <w:rsid w:val="006E3C77"/>
    <w:rsid w:val="006E42E5"/>
    <w:rsid w:val="006E43AF"/>
    <w:rsid w:val="006E43C7"/>
    <w:rsid w:val="006E47ED"/>
    <w:rsid w:val="006E4A2C"/>
    <w:rsid w:val="006E4BAD"/>
    <w:rsid w:val="006E4E4B"/>
    <w:rsid w:val="006E5C1C"/>
    <w:rsid w:val="006E5CD9"/>
    <w:rsid w:val="006E5DF6"/>
    <w:rsid w:val="006E62AF"/>
    <w:rsid w:val="006E66A2"/>
    <w:rsid w:val="006E6A4A"/>
    <w:rsid w:val="006E6FEF"/>
    <w:rsid w:val="006E7928"/>
    <w:rsid w:val="006E7AA7"/>
    <w:rsid w:val="006F03F0"/>
    <w:rsid w:val="006F0650"/>
    <w:rsid w:val="006F1B26"/>
    <w:rsid w:val="006F1BB5"/>
    <w:rsid w:val="006F23B4"/>
    <w:rsid w:val="006F2B1E"/>
    <w:rsid w:val="006F2D1A"/>
    <w:rsid w:val="006F2E17"/>
    <w:rsid w:val="006F3038"/>
    <w:rsid w:val="006F30BF"/>
    <w:rsid w:val="006F347C"/>
    <w:rsid w:val="006F3C7A"/>
    <w:rsid w:val="006F41C1"/>
    <w:rsid w:val="006F49F7"/>
    <w:rsid w:val="006F4FD7"/>
    <w:rsid w:val="006F5286"/>
    <w:rsid w:val="006F5480"/>
    <w:rsid w:val="006F5506"/>
    <w:rsid w:val="006F5603"/>
    <w:rsid w:val="006F5D80"/>
    <w:rsid w:val="006F66B2"/>
    <w:rsid w:val="006F6773"/>
    <w:rsid w:val="006F6816"/>
    <w:rsid w:val="006F6B5F"/>
    <w:rsid w:val="006F6D44"/>
    <w:rsid w:val="006F6EEE"/>
    <w:rsid w:val="006F707F"/>
    <w:rsid w:val="006F70C6"/>
    <w:rsid w:val="006F7243"/>
    <w:rsid w:val="006F7BB8"/>
    <w:rsid w:val="00701C8E"/>
    <w:rsid w:val="007024AC"/>
    <w:rsid w:val="00702A9F"/>
    <w:rsid w:val="00702EC0"/>
    <w:rsid w:val="00703290"/>
    <w:rsid w:val="0070380A"/>
    <w:rsid w:val="00703B87"/>
    <w:rsid w:val="00703F3D"/>
    <w:rsid w:val="007043E8"/>
    <w:rsid w:val="0070444B"/>
    <w:rsid w:val="007049D9"/>
    <w:rsid w:val="00704C79"/>
    <w:rsid w:val="00704CEF"/>
    <w:rsid w:val="00705117"/>
    <w:rsid w:val="0070527A"/>
    <w:rsid w:val="0070567E"/>
    <w:rsid w:val="007057D1"/>
    <w:rsid w:val="0070585D"/>
    <w:rsid w:val="007059AD"/>
    <w:rsid w:val="00705BD2"/>
    <w:rsid w:val="00705CF9"/>
    <w:rsid w:val="00705EFC"/>
    <w:rsid w:val="00706117"/>
    <w:rsid w:val="00706252"/>
    <w:rsid w:val="007063BB"/>
    <w:rsid w:val="00706534"/>
    <w:rsid w:val="00706CA1"/>
    <w:rsid w:val="00706FAA"/>
    <w:rsid w:val="00707617"/>
    <w:rsid w:val="007076E9"/>
    <w:rsid w:val="0070773F"/>
    <w:rsid w:val="007077B5"/>
    <w:rsid w:val="00707D69"/>
    <w:rsid w:val="007100B1"/>
    <w:rsid w:val="00710403"/>
    <w:rsid w:val="007108B1"/>
    <w:rsid w:val="00710AA6"/>
    <w:rsid w:val="00710C38"/>
    <w:rsid w:val="00711065"/>
    <w:rsid w:val="0071119A"/>
    <w:rsid w:val="00711215"/>
    <w:rsid w:val="00711316"/>
    <w:rsid w:val="00711848"/>
    <w:rsid w:val="007129EE"/>
    <w:rsid w:val="00712F07"/>
    <w:rsid w:val="00712F60"/>
    <w:rsid w:val="007132DF"/>
    <w:rsid w:val="00713409"/>
    <w:rsid w:val="00713609"/>
    <w:rsid w:val="007139BC"/>
    <w:rsid w:val="00713C50"/>
    <w:rsid w:val="00713D42"/>
    <w:rsid w:val="00713D63"/>
    <w:rsid w:val="00714304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68E7"/>
    <w:rsid w:val="00716972"/>
    <w:rsid w:val="007169A9"/>
    <w:rsid w:val="00716A80"/>
    <w:rsid w:val="00716AA2"/>
    <w:rsid w:val="00716C88"/>
    <w:rsid w:val="00716DEE"/>
    <w:rsid w:val="00717B70"/>
    <w:rsid w:val="00717DBF"/>
    <w:rsid w:val="00717E4A"/>
    <w:rsid w:val="00717E8E"/>
    <w:rsid w:val="00717FDD"/>
    <w:rsid w:val="00720458"/>
    <w:rsid w:val="007209C6"/>
    <w:rsid w:val="00720EA5"/>
    <w:rsid w:val="00721152"/>
    <w:rsid w:val="0072137A"/>
    <w:rsid w:val="00721723"/>
    <w:rsid w:val="0072199E"/>
    <w:rsid w:val="00721E6C"/>
    <w:rsid w:val="0072224F"/>
    <w:rsid w:val="007223FA"/>
    <w:rsid w:val="0072260F"/>
    <w:rsid w:val="00722CFC"/>
    <w:rsid w:val="00723087"/>
    <w:rsid w:val="007235FD"/>
    <w:rsid w:val="007236E6"/>
    <w:rsid w:val="00723710"/>
    <w:rsid w:val="007238C9"/>
    <w:rsid w:val="00723937"/>
    <w:rsid w:val="00723D67"/>
    <w:rsid w:val="007243E5"/>
    <w:rsid w:val="0072440E"/>
    <w:rsid w:val="00724807"/>
    <w:rsid w:val="00725188"/>
    <w:rsid w:val="0072560E"/>
    <w:rsid w:val="00725720"/>
    <w:rsid w:val="00726220"/>
    <w:rsid w:val="00726447"/>
    <w:rsid w:val="007265B0"/>
    <w:rsid w:val="0072698B"/>
    <w:rsid w:val="00726A5E"/>
    <w:rsid w:val="00726E70"/>
    <w:rsid w:val="007270D8"/>
    <w:rsid w:val="007272AD"/>
    <w:rsid w:val="00727C3E"/>
    <w:rsid w:val="00730376"/>
    <w:rsid w:val="007305FB"/>
    <w:rsid w:val="00730615"/>
    <w:rsid w:val="007309D5"/>
    <w:rsid w:val="00730B4D"/>
    <w:rsid w:val="00730BF2"/>
    <w:rsid w:val="00730C99"/>
    <w:rsid w:val="00731227"/>
    <w:rsid w:val="00731630"/>
    <w:rsid w:val="007318F5"/>
    <w:rsid w:val="00731DBF"/>
    <w:rsid w:val="00732268"/>
    <w:rsid w:val="007326CC"/>
    <w:rsid w:val="0073272A"/>
    <w:rsid w:val="00732745"/>
    <w:rsid w:val="0073350B"/>
    <w:rsid w:val="00733C2E"/>
    <w:rsid w:val="00733E69"/>
    <w:rsid w:val="007341A2"/>
    <w:rsid w:val="0073453D"/>
    <w:rsid w:val="007346EB"/>
    <w:rsid w:val="007349C5"/>
    <w:rsid w:val="00734CC1"/>
    <w:rsid w:val="00735005"/>
    <w:rsid w:val="007351BE"/>
    <w:rsid w:val="0073581C"/>
    <w:rsid w:val="00735FA2"/>
    <w:rsid w:val="00736188"/>
    <w:rsid w:val="007362B4"/>
    <w:rsid w:val="00736801"/>
    <w:rsid w:val="00736F65"/>
    <w:rsid w:val="00737E72"/>
    <w:rsid w:val="0074001C"/>
    <w:rsid w:val="0074035E"/>
    <w:rsid w:val="00740690"/>
    <w:rsid w:val="00740D12"/>
    <w:rsid w:val="00740FE2"/>
    <w:rsid w:val="007412C4"/>
    <w:rsid w:val="00741364"/>
    <w:rsid w:val="0074136C"/>
    <w:rsid w:val="00741486"/>
    <w:rsid w:val="0074171D"/>
    <w:rsid w:val="007419DE"/>
    <w:rsid w:val="00741D8F"/>
    <w:rsid w:val="0074217E"/>
    <w:rsid w:val="00742525"/>
    <w:rsid w:val="007426DA"/>
    <w:rsid w:val="00742C89"/>
    <w:rsid w:val="0074334F"/>
    <w:rsid w:val="007436C9"/>
    <w:rsid w:val="0074414F"/>
    <w:rsid w:val="00744503"/>
    <w:rsid w:val="00744973"/>
    <w:rsid w:val="00744F2E"/>
    <w:rsid w:val="00745527"/>
    <w:rsid w:val="007455AC"/>
    <w:rsid w:val="007464D0"/>
    <w:rsid w:val="00746634"/>
    <w:rsid w:val="00746AAD"/>
    <w:rsid w:val="00746D72"/>
    <w:rsid w:val="00746F04"/>
    <w:rsid w:val="007471AB"/>
    <w:rsid w:val="00747354"/>
    <w:rsid w:val="0074786B"/>
    <w:rsid w:val="0074797D"/>
    <w:rsid w:val="00747F02"/>
    <w:rsid w:val="007501BE"/>
    <w:rsid w:val="007503E4"/>
    <w:rsid w:val="007508BE"/>
    <w:rsid w:val="00750E34"/>
    <w:rsid w:val="00750EC8"/>
    <w:rsid w:val="0075201B"/>
    <w:rsid w:val="007525CC"/>
    <w:rsid w:val="00752741"/>
    <w:rsid w:val="00752892"/>
    <w:rsid w:val="00752B04"/>
    <w:rsid w:val="007531D6"/>
    <w:rsid w:val="00753237"/>
    <w:rsid w:val="00753B4E"/>
    <w:rsid w:val="007543E3"/>
    <w:rsid w:val="00754709"/>
    <w:rsid w:val="00754E32"/>
    <w:rsid w:val="00754FD8"/>
    <w:rsid w:val="00755249"/>
    <w:rsid w:val="0075526E"/>
    <w:rsid w:val="00755579"/>
    <w:rsid w:val="00755825"/>
    <w:rsid w:val="007564C5"/>
    <w:rsid w:val="00756FCA"/>
    <w:rsid w:val="00757032"/>
    <w:rsid w:val="007574C2"/>
    <w:rsid w:val="0075760D"/>
    <w:rsid w:val="00757B4C"/>
    <w:rsid w:val="00757E1B"/>
    <w:rsid w:val="007601A2"/>
    <w:rsid w:val="00760F10"/>
    <w:rsid w:val="00761310"/>
    <w:rsid w:val="00761378"/>
    <w:rsid w:val="007614C0"/>
    <w:rsid w:val="0076160F"/>
    <w:rsid w:val="00761FCF"/>
    <w:rsid w:val="00762034"/>
    <w:rsid w:val="007622CB"/>
    <w:rsid w:val="00762654"/>
    <w:rsid w:val="00762D0F"/>
    <w:rsid w:val="007632FE"/>
    <w:rsid w:val="0076385F"/>
    <w:rsid w:val="00763935"/>
    <w:rsid w:val="00763B81"/>
    <w:rsid w:val="007644B1"/>
    <w:rsid w:val="00764726"/>
    <w:rsid w:val="007647C8"/>
    <w:rsid w:val="00765145"/>
    <w:rsid w:val="00765B1C"/>
    <w:rsid w:val="00765D64"/>
    <w:rsid w:val="00765DD3"/>
    <w:rsid w:val="00766BC9"/>
    <w:rsid w:val="00767427"/>
    <w:rsid w:val="0076769E"/>
    <w:rsid w:val="007676DA"/>
    <w:rsid w:val="00767AED"/>
    <w:rsid w:val="00767B43"/>
    <w:rsid w:val="00767B4B"/>
    <w:rsid w:val="007704E8"/>
    <w:rsid w:val="007709FB"/>
    <w:rsid w:val="00770E7F"/>
    <w:rsid w:val="007711FC"/>
    <w:rsid w:val="0077184B"/>
    <w:rsid w:val="00771B5D"/>
    <w:rsid w:val="00772168"/>
    <w:rsid w:val="007721DE"/>
    <w:rsid w:val="00772693"/>
    <w:rsid w:val="0077290C"/>
    <w:rsid w:val="00772F4F"/>
    <w:rsid w:val="00773441"/>
    <w:rsid w:val="00773D0C"/>
    <w:rsid w:val="0077432E"/>
    <w:rsid w:val="00774648"/>
    <w:rsid w:val="00774686"/>
    <w:rsid w:val="007746AF"/>
    <w:rsid w:val="00774723"/>
    <w:rsid w:val="00774752"/>
    <w:rsid w:val="007748C5"/>
    <w:rsid w:val="00774D10"/>
    <w:rsid w:val="0077551E"/>
    <w:rsid w:val="007757D8"/>
    <w:rsid w:val="00775C9F"/>
    <w:rsid w:val="0077647D"/>
    <w:rsid w:val="007769D9"/>
    <w:rsid w:val="00776D43"/>
    <w:rsid w:val="00776E11"/>
    <w:rsid w:val="00777195"/>
    <w:rsid w:val="007773CD"/>
    <w:rsid w:val="00777B68"/>
    <w:rsid w:val="00777BE9"/>
    <w:rsid w:val="00777CB5"/>
    <w:rsid w:val="00777E80"/>
    <w:rsid w:val="00777EA8"/>
    <w:rsid w:val="00780304"/>
    <w:rsid w:val="007804F3"/>
    <w:rsid w:val="007807DD"/>
    <w:rsid w:val="00780F39"/>
    <w:rsid w:val="00781068"/>
    <w:rsid w:val="007814B0"/>
    <w:rsid w:val="007815AD"/>
    <w:rsid w:val="0078164B"/>
    <w:rsid w:val="00781B1E"/>
    <w:rsid w:val="007823EA"/>
    <w:rsid w:val="00782BB6"/>
    <w:rsid w:val="00782EDE"/>
    <w:rsid w:val="00782F39"/>
    <w:rsid w:val="00782FAC"/>
    <w:rsid w:val="0078344B"/>
    <w:rsid w:val="00783963"/>
    <w:rsid w:val="007840E5"/>
    <w:rsid w:val="00784597"/>
    <w:rsid w:val="00784E75"/>
    <w:rsid w:val="007855B8"/>
    <w:rsid w:val="0078614E"/>
    <w:rsid w:val="007863D2"/>
    <w:rsid w:val="00786729"/>
    <w:rsid w:val="00787366"/>
    <w:rsid w:val="00787819"/>
    <w:rsid w:val="00787C6A"/>
    <w:rsid w:val="00790DCD"/>
    <w:rsid w:val="00790E34"/>
    <w:rsid w:val="00791069"/>
    <w:rsid w:val="00791139"/>
    <w:rsid w:val="007916B1"/>
    <w:rsid w:val="0079185B"/>
    <w:rsid w:val="00791D8F"/>
    <w:rsid w:val="00791DC6"/>
    <w:rsid w:val="0079301C"/>
    <w:rsid w:val="00793293"/>
    <w:rsid w:val="00793522"/>
    <w:rsid w:val="007938B5"/>
    <w:rsid w:val="00793A49"/>
    <w:rsid w:val="00793CF0"/>
    <w:rsid w:val="00793FBF"/>
    <w:rsid w:val="0079406C"/>
    <w:rsid w:val="00794259"/>
    <w:rsid w:val="007944E0"/>
    <w:rsid w:val="00794714"/>
    <w:rsid w:val="00794FFB"/>
    <w:rsid w:val="00795139"/>
    <w:rsid w:val="00795880"/>
    <w:rsid w:val="00795A84"/>
    <w:rsid w:val="00795BE6"/>
    <w:rsid w:val="00795C45"/>
    <w:rsid w:val="00795F9A"/>
    <w:rsid w:val="0079600D"/>
    <w:rsid w:val="00796BDE"/>
    <w:rsid w:val="00796C65"/>
    <w:rsid w:val="0079706F"/>
    <w:rsid w:val="00797103"/>
    <w:rsid w:val="007A015D"/>
    <w:rsid w:val="007A03BA"/>
    <w:rsid w:val="007A03FF"/>
    <w:rsid w:val="007A046F"/>
    <w:rsid w:val="007A04BF"/>
    <w:rsid w:val="007A0CA8"/>
    <w:rsid w:val="007A0CB3"/>
    <w:rsid w:val="007A1058"/>
    <w:rsid w:val="007A111D"/>
    <w:rsid w:val="007A135F"/>
    <w:rsid w:val="007A1DA3"/>
    <w:rsid w:val="007A1DDE"/>
    <w:rsid w:val="007A1E43"/>
    <w:rsid w:val="007A2521"/>
    <w:rsid w:val="007A283F"/>
    <w:rsid w:val="007A2BED"/>
    <w:rsid w:val="007A34BA"/>
    <w:rsid w:val="007A3770"/>
    <w:rsid w:val="007A3BA2"/>
    <w:rsid w:val="007A3CD6"/>
    <w:rsid w:val="007A3DD1"/>
    <w:rsid w:val="007A4142"/>
    <w:rsid w:val="007A4883"/>
    <w:rsid w:val="007A4C09"/>
    <w:rsid w:val="007A4C22"/>
    <w:rsid w:val="007A4FDB"/>
    <w:rsid w:val="007A55B2"/>
    <w:rsid w:val="007A581F"/>
    <w:rsid w:val="007A5FA5"/>
    <w:rsid w:val="007A626D"/>
    <w:rsid w:val="007A6AC6"/>
    <w:rsid w:val="007A6C2A"/>
    <w:rsid w:val="007A71D9"/>
    <w:rsid w:val="007A73AA"/>
    <w:rsid w:val="007A7602"/>
    <w:rsid w:val="007B0D41"/>
    <w:rsid w:val="007B108A"/>
    <w:rsid w:val="007B12AC"/>
    <w:rsid w:val="007B1739"/>
    <w:rsid w:val="007B1801"/>
    <w:rsid w:val="007B189E"/>
    <w:rsid w:val="007B1AB5"/>
    <w:rsid w:val="007B20EE"/>
    <w:rsid w:val="007B2BD2"/>
    <w:rsid w:val="007B2BF0"/>
    <w:rsid w:val="007B301B"/>
    <w:rsid w:val="007B3736"/>
    <w:rsid w:val="007B3AAB"/>
    <w:rsid w:val="007B3E67"/>
    <w:rsid w:val="007B3ED8"/>
    <w:rsid w:val="007B3FA7"/>
    <w:rsid w:val="007B48C8"/>
    <w:rsid w:val="007B520B"/>
    <w:rsid w:val="007B5544"/>
    <w:rsid w:val="007B585C"/>
    <w:rsid w:val="007B5BCD"/>
    <w:rsid w:val="007B5F61"/>
    <w:rsid w:val="007B6323"/>
    <w:rsid w:val="007B6654"/>
    <w:rsid w:val="007B6DBB"/>
    <w:rsid w:val="007B6DDF"/>
    <w:rsid w:val="007B6F97"/>
    <w:rsid w:val="007B6FFE"/>
    <w:rsid w:val="007B76AB"/>
    <w:rsid w:val="007B79B9"/>
    <w:rsid w:val="007B7AD3"/>
    <w:rsid w:val="007C031C"/>
    <w:rsid w:val="007C14D5"/>
    <w:rsid w:val="007C2014"/>
    <w:rsid w:val="007C28B2"/>
    <w:rsid w:val="007C28D3"/>
    <w:rsid w:val="007C2A45"/>
    <w:rsid w:val="007C2CD6"/>
    <w:rsid w:val="007C3061"/>
    <w:rsid w:val="007C34D0"/>
    <w:rsid w:val="007C37A9"/>
    <w:rsid w:val="007C38A7"/>
    <w:rsid w:val="007C3E12"/>
    <w:rsid w:val="007C3F99"/>
    <w:rsid w:val="007C404B"/>
    <w:rsid w:val="007C413A"/>
    <w:rsid w:val="007C414F"/>
    <w:rsid w:val="007C446B"/>
    <w:rsid w:val="007C4B04"/>
    <w:rsid w:val="007C5CAE"/>
    <w:rsid w:val="007C5ED5"/>
    <w:rsid w:val="007C62F3"/>
    <w:rsid w:val="007C65DC"/>
    <w:rsid w:val="007C7FAD"/>
    <w:rsid w:val="007D0109"/>
    <w:rsid w:val="007D01AE"/>
    <w:rsid w:val="007D07F0"/>
    <w:rsid w:val="007D0DCF"/>
    <w:rsid w:val="007D1023"/>
    <w:rsid w:val="007D13C5"/>
    <w:rsid w:val="007D1522"/>
    <w:rsid w:val="007D17BB"/>
    <w:rsid w:val="007D185E"/>
    <w:rsid w:val="007D19A8"/>
    <w:rsid w:val="007D1A2C"/>
    <w:rsid w:val="007D1E97"/>
    <w:rsid w:val="007D1F96"/>
    <w:rsid w:val="007D2060"/>
    <w:rsid w:val="007D2284"/>
    <w:rsid w:val="007D2364"/>
    <w:rsid w:val="007D2454"/>
    <w:rsid w:val="007D2B1B"/>
    <w:rsid w:val="007D2B7F"/>
    <w:rsid w:val="007D3285"/>
    <w:rsid w:val="007D3C2B"/>
    <w:rsid w:val="007D3D1F"/>
    <w:rsid w:val="007D3FC2"/>
    <w:rsid w:val="007D40B6"/>
    <w:rsid w:val="007D4155"/>
    <w:rsid w:val="007D44C3"/>
    <w:rsid w:val="007D4B06"/>
    <w:rsid w:val="007D4F86"/>
    <w:rsid w:val="007D552F"/>
    <w:rsid w:val="007D5FEC"/>
    <w:rsid w:val="007D60A5"/>
    <w:rsid w:val="007D61D9"/>
    <w:rsid w:val="007D6519"/>
    <w:rsid w:val="007D66A5"/>
    <w:rsid w:val="007D67E5"/>
    <w:rsid w:val="007D6959"/>
    <w:rsid w:val="007D6B05"/>
    <w:rsid w:val="007D709A"/>
    <w:rsid w:val="007D76F8"/>
    <w:rsid w:val="007D781E"/>
    <w:rsid w:val="007E03D1"/>
    <w:rsid w:val="007E1331"/>
    <w:rsid w:val="007E1764"/>
    <w:rsid w:val="007E19F7"/>
    <w:rsid w:val="007E1B50"/>
    <w:rsid w:val="007E1BBC"/>
    <w:rsid w:val="007E1CA3"/>
    <w:rsid w:val="007E1F44"/>
    <w:rsid w:val="007E1FE9"/>
    <w:rsid w:val="007E2097"/>
    <w:rsid w:val="007E2609"/>
    <w:rsid w:val="007E2EB7"/>
    <w:rsid w:val="007E3074"/>
    <w:rsid w:val="007E32E8"/>
    <w:rsid w:val="007E35F5"/>
    <w:rsid w:val="007E36E3"/>
    <w:rsid w:val="007E411D"/>
    <w:rsid w:val="007E48D0"/>
    <w:rsid w:val="007E4A53"/>
    <w:rsid w:val="007E4A65"/>
    <w:rsid w:val="007E5029"/>
    <w:rsid w:val="007E5962"/>
    <w:rsid w:val="007E63AD"/>
    <w:rsid w:val="007E6B8E"/>
    <w:rsid w:val="007E6F26"/>
    <w:rsid w:val="007E6FA2"/>
    <w:rsid w:val="007E7559"/>
    <w:rsid w:val="007E79C6"/>
    <w:rsid w:val="007E7B9E"/>
    <w:rsid w:val="007E7E60"/>
    <w:rsid w:val="007F010C"/>
    <w:rsid w:val="007F0659"/>
    <w:rsid w:val="007F0F90"/>
    <w:rsid w:val="007F109B"/>
    <w:rsid w:val="007F1107"/>
    <w:rsid w:val="007F1C60"/>
    <w:rsid w:val="007F1D57"/>
    <w:rsid w:val="007F2C6A"/>
    <w:rsid w:val="007F2E47"/>
    <w:rsid w:val="007F3162"/>
    <w:rsid w:val="007F372E"/>
    <w:rsid w:val="007F39D6"/>
    <w:rsid w:val="007F4ACF"/>
    <w:rsid w:val="007F5702"/>
    <w:rsid w:val="007F5768"/>
    <w:rsid w:val="007F5AB8"/>
    <w:rsid w:val="007F5D15"/>
    <w:rsid w:val="007F5D86"/>
    <w:rsid w:val="007F5E30"/>
    <w:rsid w:val="007F5EF7"/>
    <w:rsid w:val="007F5F23"/>
    <w:rsid w:val="007F6268"/>
    <w:rsid w:val="007F62FC"/>
    <w:rsid w:val="007F6951"/>
    <w:rsid w:val="007F6C48"/>
    <w:rsid w:val="007F71DC"/>
    <w:rsid w:val="007F741B"/>
    <w:rsid w:val="007F7AED"/>
    <w:rsid w:val="00800048"/>
    <w:rsid w:val="008001BA"/>
    <w:rsid w:val="008003D1"/>
    <w:rsid w:val="0080054E"/>
    <w:rsid w:val="0080130F"/>
    <w:rsid w:val="0080231E"/>
    <w:rsid w:val="00802496"/>
    <w:rsid w:val="00802533"/>
    <w:rsid w:val="00802769"/>
    <w:rsid w:val="00802A7B"/>
    <w:rsid w:val="008039ED"/>
    <w:rsid w:val="00803A47"/>
    <w:rsid w:val="00803DEF"/>
    <w:rsid w:val="008040B2"/>
    <w:rsid w:val="00804175"/>
    <w:rsid w:val="008043F2"/>
    <w:rsid w:val="008048BF"/>
    <w:rsid w:val="00804DCC"/>
    <w:rsid w:val="00804E07"/>
    <w:rsid w:val="00804ED8"/>
    <w:rsid w:val="00805198"/>
    <w:rsid w:val="008059F6"/>
    <w:rsid w:val="00805C4A"/>
    <w:rsid w:val="00805D1D"/>
    <w:rsid w:val="00805D93"/>
    <w:rsid w:val="00806129"/>
    <w:rsid w:val="00806667"/>
    <w:rsid w:val="00806D3E"/>
    <w:rsid w:val="0080707E"/>
    <w:rsid w:val="00807431"/>
    <w:rsid w:val="008074E9"/>
    <w:rsid w:val="00807B5A"/>
    <w:rsid w:val="00807C2E"/>
    <w:rsid w:val="00807DCE"/>
    <w:rsid w:val="00807E34"/>
    <w:rsid w:val="00810366"/>
    <w:rsid w:val="00810596"/>
    <w:rsid w:val="008107C1"/>
    <w:rsid w:val="00810F7C"/>
    <w:rsid w:val="00811524"/>
    <w:rsid w:val="008116EC"/>
    <w:rsid w:val="008118BC"/>
    <w:rsid w:val="008121E7"/>
    <w:rsid w:val="0081249E"/>
    <w:rsid w:val="0081281F"/>
    <w:rsid w:val="00812A4F"/>
    <w:rsid w:val="00812F12"/>
    <w:rsid w:val="00813066"/>
    <w:rsid w:val="008131BF"/>
    <w:rsid w:val="0081349E"/>
    <w:rsid w:val="00814209"/>
    <w:rsid w:val="008145C7"/>
    <w:rsid w:val="008145ED"/>
    <w:rsid w:val="00814806"/>
    <w:rsid w:val="00814B6B"/>
    <w:rsid w:val="00815005"/>
    <w:rsid w:val="0081533F"/>
    <w:rsid w:val="00815713"/>
    <w:rsid w:val="00815BE1"/>
    <w:rsid w:val="00816692"/>
    <w:rsid w:val="00816737"/>
    <w:rsid w:val="00816CAA"/>
    <w:rsid w:val="00816E11"/>
    <w:rsid w:val="00816FA8"/>
    <w:rsid w:val="00817070"/>
    <w:rsid w:val="008173D6"/>
    <w:rsid w:val="008201FB"/>
    <w:rsid w:val="00820553"/>
    <w:rsid w:val="008208E3"/>
    <w:rsid w:val="0082100E"/>
    <w:rsid w:val="0082143C"/>
    <w:rsid w:val="008217A3"/>
    <w:rsid w:val="00821AC9"/>
    <w:rsid w:val="00822146"/>
    <w:rsid w:val="0082228F"/>
    <w:rsid w:val="008227BF"/>
    <w:rsid w:val="00822D4D"/>
    <w:rsid w:val="00822F74"/>
    <w:rsid w:val="008232D0"/>
    <w:rsid w:val="008235A6"/>
    <w:rsid w:val="00823AC9"/>
    <w:rsid w:val="00824B74"/>
    <w:rsid w:val="00824F69"/>
    <w:rsid w:val="0082579E"/>
    <w:rsid w:val="0082585C"/>
    <w:rsid w:val="00825976"/>
    <w:rsid w:val="00825C7C"/>
    <w:rsid w:val="008261E4"/>
    <w:rsid w:val="0082647A"/>
    <w:rsid w:val="0082668F"/>
    <w:rsid w:val="00827324"/>
    <w:rsid w:val="008273A6"/>
    <w:rsid w:val="00827BC9"/>
    <w:rsid w:val="00827C6B"/>
    <w:rsid w:val="00827E45"/>
    <w:rsid w:val="00827F45"/>
    <w:rsid w:val="00830C14"/>
    <w:rsid w:val="008311CC"/>
    <w:rsid w:val="008313E4"/>
    <w:rsid w:val="00831B32"/>
    <w:rsid w:val="008324F4"/>
    <w:rsid w:val="008329AB"/>
    <w:rsid w:val="008331DC"/>
    <w:rsid w:val="00833A0E"/>
    <w:rsid w:val="00833CEA"/>
    <w:rsid w:val="008341F6"/>
    <w:rsid w:val="008342A1"/>
    <w:rsid w:val="00834312"/>
    <w:rsid w:val="00834359"/>
    <w:rsid w:val="008349E8"/>
    <w:rsid w:val="00834C10"/>
    <w:rsid w:val="0083521C"/>
    <w:rsid w:val="00835253"/>
    <w:rsid w:val="008369CC"/>
    <w:rsid w:val="00836AF3"/>
    <w:rsid w:val="00836C77"/>
    <w:rsid w:val="00837473"/>
    <w:rsid w:val="008375B4"/>
    <w:rsid w:val="00837663"/>
    <w:rsid w:val="00837731"/>
    <w:rsid w:val="00837FCA"/>
    <w:rsid w:val="00840532"/>
    <w:rsid w:val="008407D1"/>
    <w:rsid w:val="008409B4"/>
    <w:rsid w:val="008409E1"/>
    <w:rsid w:val="008410C6"/>
    <w:rsid w:val="008415F4"/>
    <w:rsid w:val="00841636"/>
    <w:rsid w:val="00842534"/>
    <w:rsid w:val="00842DAC"/>
    <w:rsid w:val="00842DD0"/>
    <w:rsid w:val="00843043"/>
    <w:rsid w:val="008433BF"/>
    <w:rsid w:val="0084371C"/>
    <w:rsid w:val="00843BA4"/>
    <w:rsid w:val="00843D73"/>
    <w:rsid w:val="0084412D"/>
    <w:rsid w:val="00844579"/>
    <w:rsid w:val="00844611"/>
    <w:rsid w:val="0084473D"/>
    <w:rsid w:val="00844784"/>
    <w:rsid w:val="008456F6"/>
    <w:rsid w:val="00845F06"/>
    <w:rsid w:val="00845FF6"/>
    <w:rsid w:val="00846243"/>
    <w:rsid w:val="00846506"/>
    <w:rsid w:val="008465CE"/>
    <w:rsid w:val="00846609"/>
    <w:rsid w:val="00847170"/>
    <w:rsid w:val="00847836"/>
    <w:rsid w:val="00847EA7"/>
    <w:rsid w:val="008501C9"/>
    <w:rsid w:val="00850982"/>
    <w:rsid w:val="00850D3B"/>
    <w:rsid w:val="00851069"/>
    <w:rsid w:val="0085144F"/>
    <w:rsid w:val="00851481"/>
    <w:rsid w:val="00851861"/>
    <w:rsid w:val="00851AAD"/>
    <w:rsid w:val="00851D33"/>
    <w:rsid w:val="00851F95"/>
    <w:rsid w:val="00851FF7"/>
    <w:rsid w:val="008520C6"/>
    <w:rsid w:val="008521AC"/>
    <w:rsid w:val="008524F0"/>
    <w:rsid w:val="00852A8C"/>
    <w:rsid w:val="00852C6E"/>
    <w:rsid w:val="0085344B"/>
    <w:rsid w:val="0085380B"/>
    <w:rsid w:val="00853B9B"/>
    <w:rsid w:val="00853D16"/>
    <w:rsid w:val="0085409E"/>
    <w:rsid w:val="00854175"/>
    <w:rsid w:val="008543F9"/>
    <w:rsid w:val="008544D2"/>
    <w:rsid w:val="00854535"/>
    <w:rsid w:val="008547C2"/>
    <w:rsid w:val="00854AD5"/>
    <w:rsid w:val="00854C42"/>
    <w:rsid w:val="00854E03"/>
    <w:rsid w:val="0085504B"/>
    <w:rsid w:val="008559AE"/>
    <w:rsid w:val="0085643B"/>
    <w:rsid w:val="0085663D"/>
    <w:rsid w:val="0085675A"/>
    <w:rsid w:val="0085693A"/>
    <w:rsid w:val="00856D46"/>
    <w:rsid w:val="00856F0F"/>
    <w:rsid w:val="0085718A"/>
    <w:rsid w:val="0085730E"/>
    <w:rsid w:val="008573C8"/>
    <w:rsid w:val="0085758E"/>
    <w:rsid w:val="00857781"/>
    <w:rsid w:val="0086050C"/>
    <w:rsid w:val="0086083D"/>
    <w:rsid w:val="00860B0A"/>
    <w:rsid w:val="00860CF4"/>
    <w:rsid w:val="00860DF7"/>
    <w:rsid w:val="00860FBA"/>
    <w:rsid w:val="00861103"/>
    <w:rsid w:val="00861314"/>
    <w:rsid w:val="00861577"/>
    <w:rsid w:val="00861A00"/>
    <w:rsid w:val="00861A6E"/>
    <w:rsid w:val="008620A9"/>
    <w:rsid w:val="008621D0"/>
    <w:rsid w:val="00862A8A"/>
    <w:rsid w:val="00862C5F"/>
    <w:rsid w:val="00863C19"/>
    <w:rsid w:val="00863D80"/>
    <w:rsid w:val="00863DB1"/>
    <w:rsid w:val="0086418B"/>
    <w:rsid w:val="0086481B"/>
    <w:rsid w:val="00864E4E"/>
    <w:rsid w:val="0086554F"/>
    <w:rsid w:val="008659BC"/>
    <w:rsid w:val="00865B66"/>
    <w:rsid w:val="0086608A"/>
    <w:rsid w:val="00866595"/>
    <w:rsid w:val="00866F52"/>
    <w:rsid w:val="00867F12"/>
    <w:rsid w:val="0087099E"/>
    <w:rsid w:val="00870DA6"/>
    <w:rsid w:val="0087113A"/>
    <w:rsid w:val="00871184"/>
    <w:rsid w:val="008714D3"/>
    <w:rsid w:val="00871879"/>
    <w:rsid w:val="008719F2"/>
    <w:rsid w:val="00871C01"/>
    <w:rsid w:val="00871F4D"/>
    <w:rsid w:val="0087241D"/>
    <w:rsid w:val="00872944"/>
    <w:rsid w:val="00872BE2"/>
    <w:rsid w:val="008732D9"/>
    <w:rsid w:val="00873370"/>
    <w:rsid w:val="00874729"/>
    <w:rsid w:val="00874CB4"/>
    <w:rsid w:val="008753BF"/>
    <w:rsid w:val="0087613F"/>
    <w:rsid w:val="008762E1"/>
    <w:rsid w:val="008763EB"/>
    <w:rsid w:val="0087672C"/>
    <w:rsid w:val="00876F09"/>
    <w:rsid w:val="00877572"/>
    <w:rsid w:val="0087765E"/>
    <w:rsid w:val="00877833"/>
    <w:rsid w:val="00877AE7"/>
    <w:rsid w:val="00877BE6"/>
    <w:rsid w:val="008800B4"/>
    <w:rsid w:val="00880584"/>
    <w:rsid w:val="008809BC"/>
    <w:rsid w:val="00880CAF"/>
    <w:rsid w:val="00881AAB"/>
    <w:rsid w:val="00881C08"/>
    <w:rsid w:val="00881DE5"/>
    <w:rsid w:val="0088207D"/>
    <w:rsid w:val="008822F9"/>
    <w:rsid w:val="0088230B"/>
    <w:rsid w:val="00882472"/>
    <w:rsid w:val="00882488"/>
    <w:rsid w:val="008832E2"/>
    <w:rsid w:val="008832ED"/>
    <w:rsid w:val="0088347F"/>
    <w:rsid w:val="008834BE"/>
    <w:rsid w:val="0088396D"/>
    <w:rsid w:val="00884721"/>
    <w:rsid w:val="00884BC6"/>
    <w:rsid w:val="008852FA"/>
    <w:rsid w:val="00885452"/>
    <w:rsid w:val="00885673"/>
    <w:rsid w:val="008858E7"/>
    <w:rsid w:val="00885975"/>
    <w:rsid w:val="008859A5"/>
    <w:rsid w:val="00885B85"/>
    <w:rsid w:val="00885C2B"/>
    <w:rsid w:val="00885DA8"/>
    <w:rsid w:val="00886076"/>
    <w:rsid w:val="008862AE"/>
    <w:rsid w:val="00886691"/>
    <w:rsid w:val="008867B5"/>
    <w:rsid w:val="00886F5C"/>
    <w:rsid w:val="00887A9B"/>
    <w:rsid w:val="00887B46"/>
    <w:rsid w:val="00887E44"/>
    <w:rsid w:val="008901F1"/>
    <w:rsid w:val="008902C8"/>
    <w:rsid w:val="00890BAB"/>
    <w:rsid w:val="008911DD"/>
    <w:rsid w:val="008913DC"/>
    <w:rsid w:val="008917DC"/>
    <w:rsid w:val="00892327"/>
    <w:rsid w:val="00892596"/>
    <w:rsid w:val="008925E3"/>
    <w:rsid w:val="00892D9A"/>
    <w:rsid w:val="00893085"/>
    <w:rsid w:val="008930F4"/>
    <w:rsid w:val="008934F6"/>
    <w:rsid w:val="00893537"/>
    <w:rsid w:val="00893B37"/>
    <w:rsid w:val="00893D9D"/>
    <w:rsid w:val="008942F2"/>
    <w:rsid w:val="0089449A"/>
    <w:rsid w:val="008948C4"/>
    <w:rsid w:val="00894EEE"/>
    <w:rsid w:val="00894FA7"/>
    <w:rsid w:val="008952C7"/>
    <w:rsid w:val="00895419"/>
    <w:rsid w:val="00895713"/>
    <w:rsid w:val="008959A0"/>
    <w:rsid w:val="0089621A"/>
    <w:rsid w:val="00896465"/>
    <w:rsid w:val="00896AF4"/>
    <w:rsid w:val="00896E11"/>
    <w:rsid w:val="00897262"/>
    <w:rsid w:val="00897795"/>
    <w:rsid w:val="008978FB"/>
    <w:rsid w:val="00897AF0"/>
    <w:rsid w:val="00897F43"/>
    <w:rsid w:val="008A085A"/>
    <w:rsid w:val="008A0A0A"/>
    <w:rsid w:val="008A0B38"/>
    <w:rsid w:val="008A0B91"/>
    <w:rsid w:val="008A129D"/>
    <w:rsid w:val="008A14D8"/>
    <w:rsid w:val="008A159E"/>
    <w:rsid w:val="008A178B"/>
    <w:rsid w:val="008A1E08"/>
    <w:rsid w:val="008A207C"/>
    <w:rsid w:val="008A242D"/>
    <w:rsid w:val="008A29FD"/>
    <w:rsid w:val="008A2BC7"/>
    <w:rsid w:val="008A2CB2"/>
    <w:rsid w:val="008A2D53"/>
    <w:rsid w:val="008A352D"/>
    <w:rsid w:val="008A3BFB"/>
    <w:rsid w:val="008A3F84"/>
    <w:rsid w:val="008A438E"/>
    <w:rsid w:val="008A4604"/>
    <w:rsid w:val="008A5377"/>
    <w:rsid w:val="008A54D2"/>
    <w:rsid w:val="008A57C6"/>
    <w:rsid w:val="008A6214"/>
    <w:rsid w:val="008A6608"/>
    <w:rsid w:val="008A663B"/>
    <w:rsid w:val="008A7D7A"/>
    <w:rsid w:val="008B0059"/>
    <w:rsid w:val="008B0324"/>
    <w:rsid w:val="008B0430"/>
    <w:rsid w:val="008B04FB"/>
    <w:rsid w:val="008B09A3"/>
    <w:rsid w:val="008B0A14"/>
    <w:rsid w:val="008B0A17"/>
    <w:rsid w:val="008B0D29"/>
    <w:rsid w:val="008B10F1"/>
    <w:rsid w:val="008B169A"/>
    <w:rsid w:val="008B1BBE"/>
    <w:rsid w:val="008B1C3A"/>
    <w:rsid w:val="008B1DF8"/>
    <w:rsid w:val="008B1E0E"/>
    <w:rsid w:val="008B1FAF"/>
    <w:rsid w:val="008B2080"/>
    <w:rsid w:val="008B224B"/>
    <w:rsid w:val="008B22E8"/>
    <w:rsid w:val="008B24BC"/>
    <w:rsid w:val="008B2535"/>
    <w:rsid w:val="008B2636"/>
    <w:rsid w:val="008B2905"/>
    <w:rsid w:val="008B2EE3"/>
    <w:rsid w:val="008B3969"/>
    <w:rsid w:val="008B3A33"/>
    <w:rsid w:val="008B3BFB"/>
    <w:rsid w:val="008B3C3B"/>
    <w:rsid w:val="008B403D"/>
    <w:rsid w:val="008B46BC"/>
    <w:rsid w:val="008B5468"/>
    <w:rsid w:val="008B5885"/>
    <w:rsid w:val="008B58A7"/>
    <w:rsid w:val="008B5FBC"/>
    <w:rsid w:val="008B6D30"/>
    <w:rsid w:val="008B6D6D"/>
    <w:rsid w:val="008B6DD8"/>
    <w:rsid w:val="008B7971"/>
    <w:rsid w:val="008C0652"/>
    <w:rsid w:val="008C0857"/>
    <w:rsid w:val="008C0EF0"/>
    <w:rsid w:val="008C19A5"/>
    <w:rsid w:val="008C1A65"/>
    <w:rsid w:val="008C1AE2"/>
    <w:rsid w:val="008C1D9F"/>
    <w:rsid w:val="008C2C97"/>
    <w:rsid w:val="008C30ED"/>
    <w:rsid w:val="008C3634"/>
    <w:rsid w:val="008C364C"/>
    <w:rsid w:val="008C49A6"/>
    <w:rsid w:val="008C4A02"/>
    <w:rsid w:val="008C4BD5"/>
    <w:rsid w:val="008C4BD6"/>
    <w:rsid w:val="008C4BEF"/>
    <w:rsid w:val="008C50D1"/>
    <w:rsid w:val="008C5930"/>
    <w:rsid w:val="008C5E39"/>
    <w:rsid w:val="008C63B6"/>
    <w:rsid w:val="008C6491"/>
    <w:rsid w:val="008C6874"/>
    <w:rsid w:val="008C6AB4"/>
    <w:rsid w:val="008C6B48"/>
    <w:rsid w:val="008C77A3"/>
    <w:rsid w:val="008C7D2E"/>
    <w:rsid w:val="008C7F47"/>
    <w:rsid w:val="008D004C"/>
    <w:rsid w:val="008D047C"/>
    <w:rsid w:val="008D0565"/>
    <w:rsid w:val="008D06F6"/>
    <w:rsid w:val="008D0CCA"/>
    <w:rsid w:val="008D10DE"/>
    <w:rsid w:val="008D19C7"/>
    <w:rsid w:val="008D1B47"/>
    <w:rsid w:val="008D1D9D"/>
    <w:rsid w:val="008D24D5"/>
    <w:rsid w:val="008D2582"/>
    <w:rsid w:val="008D29B8"/>
    <w:rsid w:val="008D29E7"/>
    <w:rsid w:val="008D2A21"/>
    <w:rsid w:val="008D2C15"/>
    <w:rsid w:val="008D3706"/>
    <w:rsid w:val="008D3D3C"/>
    <w:rsid w:val="008D40F0"/>
    <w:rsid w:val="008D41DA"/>
    <w:rsid w:val="008D42DF"/>
    <w:rsid w:val="008D4409"/>
    <w:rsid w:val="008D4E0F"/>
    <w:rsid w:val="008D5B84"/>
    <w:rsid w:val="008D5EAC"/>
    <w:rsid w:val="008D611E"/>
    <w:rsid w:val="008D6387"/>
    <w:rsid w:val="008D679C"/>
    <w:rsid w:val="008D6865"/>
    <w:rsid w:val="008D7989"/>
    <w:rsid w:val="008D7FD8"/>
    <w:rsid w:val="008E027F"/>
    <w:rsid w:val="008E0440"/>
    <w:rsid w:val="008E05A7"/>
    <w:rsid w:val="008E065A"/>
    <w:rsid w:val="008E0BF4"/>
    <w:rsid w:val="008E0D4B"/>
    <w:rsid w:val="008E0D8F"/>
    <w:rsid w:val="008E0DB2"/>
    <w:rsid w:val="008E0F73"/>
    <w:rsid w:val="008E1511"/>
    <w:rsid w:val="008E16A6"/>
    <w:rsid w:val="008E1E2D"/>
    <w:rsid w:val="008E2151"/>
    <w:rsid w:val="008E2A44"/>
    <w:rsid w:val="008E320D"/>
    <w:rsid w:val="008E3B21"/>
    <w:rsid w:val="008E3C1A"/>
    <w:rsid w:val="008E411C"/>
    <w:rsid w:val="008E43F9"/>
    <w:rsid w:val="008E443A"/>
    <w:rsid w:val="008E4A62"/>
    <w:rsid w:val="008E5A95"/>
    <w:rsid w:val="008E5EF5"/>
    <w:rsid w:val="008E6196"/>
    <w:rsid w:val="008E629F"/>
    <w:rsid w:val="008E6372"/>
    <w:rsid w:val="008E64ED"/>
    <w:rsid w:val="008E66C5"/>
    <w:rsid w:val="008E69B4"/>
    <w:rsid w:val="008E6E0F"/>
    <w:rsid w:val="008E716F"/>
    <w:rsid w:val="008E72D2"/>
    <w:rsid w:val="008E795E"/>
    <w:rsid w:val="008E7F7A"/>
    <w:rsid w:val="008F0364"/>
    <w:rsid w:val="008F0B59"/>
    <w:rsid w:val="008F0ED8"/>
    <w:rsid w:val="008F1006"/>
    <w:rsid w:val="008F1833"/>
    <w:rsid w:val="008F1D2E"/>
    <w:rsid w:val="008F22A0"/>
    <w:rsid w:val="008F2420"/>
    <w:rsid w:val="008F25D5"/>
    <w:rsid w:val="008F26C0"/>
    <w:rsid w:val="008F2985"/>
    <w:rsid w:val="008F2A87"/>
    <w:rsid w:val="008F2E65"/>
    <w:rsid w:val="008F3135"/>
    <w:rsid w:val="008F3F48"/>
    <w:rsid w:val="008F4184"/>
    <w:rsid w:val="008F47D1"/>
    <w:rsid w:val="008F4ABC"/>
    <w:rsid w:val="008F50B2"/>
    <w:rsid w:val="008F56A5"/>
    <w:rsid w:val="008F5DB1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9003EB"/>
    <w:rsid w:val="009005EB"/>
    <w:rsid w:val="009009EF"/>
    <w:rsid w:val="00900E29"/>
    <w:rsid w:val="009010EC"/>
    <w:rsid w:val="00902538"/>
    <w:rsid w:val="00902541"/>
    <w:rsid w:val="009025FD"/>
    <w:rsid w:val="009027DB"/>
    <w:rsid w:val="00903001"/>
    <w:rsid w:val="00903518"/>
    <w:rsid w:val="00903A54"/>
    <w:rsid w:val="00903EC7"/>
    <w:rsid w:val="009041B6"/>
    <w:rsid w:val="009045F2"/>
    <w:rsid w:val="009047C1"/>
    <w:rsid w:val="00904BF9"/>
    <w:rsid w:val="00904D07"/>
    <w:rsid w:val="00904E27"/>
    <w:rsid w:val="00905A6B"/>
    <w:rsid w:val="00905D55"/>
    <w:rsid w:val="00905F9B"/>
    <w:rsid w:val="00906245"/>
    <w:rsid w:val="00906405"/>
    <w:rsid w:val="009067CE"/>
    <w:rsid w:val="0090680E"/>
    <w:rsid w:val="00906A07"/>
    <w:rsid w:val="00906D67"/>
    <w:rsid w:val="00906D79"/>
    <w:rsid w:val="0090701E"/>
    <w:rsid w:val="009076CF"/>
    <w:rsid w:val="00907884"/>
    <w:rsid w:val="0090789C"/>
    <w:rsid w:val="009079E5"/>
    <w:rsid w:val="00907BA2"/>
    <w:rsid w:val="00907E44"/>
    <w:rsid w:val="00910792"/>
    <w:rsid w:val="00910D96"/>
    <w:rsid w:val="0091144B"/>
    <w:rsid w:val="00911699"/>
    <w:rsid w:val="009119E1"/>
    <w:rsid w:val="009119E7"/>
    <w:rsid w:val="00911DB1"/>
    <w:rsid w:val="00911EC9"/>
    <w:rsid w:val="009122D0"/>
    <w:rsid w:val="009126CD"/>
    <w:rsid w:val="00912CD5"/>
    <w:rsid w:val="00912EEE"/>
    <w:rsid w:val="00913062"/>
    <w:rsid w:val="0091329C"/>
    <w:rsid w:val="00913498"/>
    <w:rsid w:val="00914AC7"/>
    <w:rsid w:val="00914BF2"/>
    <w:rsid w:val="00914CE0"/>
    <w:rsid w:val="00914F63"/>
    <w:rsid w:val="00915350"/>
    <w:rsid w:val="00915626"/>
    <w:rsid w:val="00916274"/>
    <w:rsid w:val="009164FA"/>
    <w:rsid w:val="00916B48"/>
    <w:rsid w:val="00916C6E"/>
    <w:rsid w:val="00916E8F"/>
    <w:rsid w:val="00916F3D"/>
    <w:rsid w:val="00917300"/>
    <w:rsid w:val="00917866"/>
    <w:rsid w:val="00917C5F"/>
    <w:rsid w:val="00921065"/>
    <w:rsid w:val="0092178F"/>
    <w:rsid w:val="009217CE"/>
    <w:rsid w:val="00921858"/>
    <w:rsid w:val="00921C74"/>
    <w:rsid w:val="00921D7D"/>
    <w:rsid w:val="009225F7"/>
    <w:rsid w:val="009229CD"/>
    <w:rsid w:val="009230E7"/>
    <w:rsid w:val="009237D8"/>
    <w:rsid w:val="00924343"/>
    <w:rsid w:val="00924365"/>
    <w:rsid w:val="00924C1B"/>
    <w:rsid w:val="00924EBB"/>
    <w:rsid w:val="00924F5B"/>
    <w:rsid w:val="00924FFD"/>
    <w:rsid w:val="0092526C"/>
    <w:rsid w:val="0092560A"/>
    <w:rsid w:val="00925623"/>
    <w:rsid w:val="009256B4"/>
    <w:rsid w:val="00925AFE"/>
    <w:rsid w:val="00925B98"/>
    <w:rsid w:val="00925F58"/>
    <w:rsid w:val="0092608C"/>
    <w:rsid w:val="009261A6"/>
    <w:rsid w:val="00926266"/>
    <w:rsid w:val="00926615"/>
    <w:rsid w:val="00926AFC"/>
    <w:rsid w:val="00926FFB"/>
    <w:rsid w:val="0092719E"/>
    <w:rsid w:val="00927635"/>
    <w:rsid w:val="009278C3"/>
    <w:rsid w:val="00927CB9"/>
    <w:rsid w:val="00927F84"/>
    <w:rsid w:val="009301E8"/>
    <w:rsid w:val="0093036E"/>
    <w:rsid w:val="00930459"/>
    <w:rsid w:val="00930746"/>
    <w:rsid w:val="00930EB7"/>
    <w:rsid w:val="00930FA1"/>
    <w:rsid w:val="00931016"/>
    <w:rsid w:val="00931777"/>
    <w:rsid w:val="00931ABE"/>
    <w:rsid w:val="00932050"/>
    <w:rsid w:val="0093210F"/>
    <w:rsid w:val="00932438"/>
    <w:rsid w:val="009329EA"/>
    <w:rsid w:val="00932E70"/>
    <w:rsid w:val="00932F6B"/>
    <w:rsid w:val="009334D2"/>
    <w:rsid w:val="009337FE"/>
    <w:rsid w:val="00933F33"/>
    <w:rsid w:val="00934127"/>
    <w:rsid w:val="0093442A"/>
    <w:rsid w:val="009347B1"/>
    <w:rsid w:val="00934DC3"/>
    <w:rsid w:val="009350C9"/>
    <w:rsid w:val="009353C3"/>
    <w:rsid w:val="00935C0E"/>
    <w:rsid w:val="00935D1B"/>
    <w:rsid w:val="00935FF1"/>
    <w:rsid w:val="00936992"/>
    <w:rsid w:val="00936ADF"/>
    <w:rsid w:val="00936C89"/>
    <w:rsid w:val="00936E66"/>
    <w:rsid w:val="0093798B"/>
    <w:rsid w:val="00937C2B"/>
    <w:rsid w:val="00937C5D"/>
    <w:rsid w:val="00937CCD"/>
    <w:rsid w:val="00937DBF"/>
    <w:rsid w:val="00937E40"/>
    <w:rsid w:val="00937F80"/>
    <w:rsid w:val="0094036A"/>
    <w:rsid w:val="009403F0"/>
    <w:rsid w:val="009404E1"/>
    <w:rsid w:val="009405A4"/>
    <w:rsid w:val="00940617"/>
    <w:rsid w:val="009408F1"/>
    <w:rsid w:val="00940C72"/>
    <w:rsid w:val="0094165C"/>
    <w:rsid w:val="00941E9B"/>
    <w:rsid w:val="009424DD"/>
    <w:rsid w:val="0094265E"/>
    <w:rsid w:val="00942716"/>
    <w:rsid w:val="00942904"/>
    <w:rsid w:val="00942EFA"/>
    <w:rsid w:val="00943257"/>
    <w:rsid w:val="009436EF"/>
    <w:rsid w:val="00943BEE"/>
    <w:rsid w:val="00943CCF"/>
    <w:rsid w:val="00943E4C"/>
    <w:rsid w:val="0094433F"/>
    <w:rsid w:val="00944477"/>
    <w:rsid w:val="009444BA"/>
    <w:rsid w:val="009447D9"/>
    <w:rsid w:val="00944A9F"/>
    <w:rsid w:val="00944E1C"/>
    <w:rsid w:val="00944E2C"/>
    <w:rsid w:val="00944EB8"/>
    <w:rsid w:val="0094511A"/>
    <w:rsid w:val="009456B3"/>
    <w:rsid w:val="009456E6"/>
    <w:rsid w:val="00945DE1"/>
    <w:rsid w:val="00945E72"/>
    <w:rsid w:val="009460FB"/>
    <w:rsid w:val="00946C8D"/>
    <w:rsid w:val="00946F34"/>
    <w:rsid w:val="00947437"/>
    <w:rsid w:val="009479CA"/>
    <w:rsid w:val="00947C9E"/>
    <w:rsid w:val="00947E39"/>
    <w:rsid w:val="00950015"/>
    <w:rsid w:val="009501F4"/>
    <w:rsid w:val="00950215"/>
    <w:rsid w:val="009502C4"/>
    <w:rsid w:val="00950727"/>
    <w:rsid w:val="00951236"/>
    <w:rsid w:val="00951492"/>
    <w:rsid w:val="00952372"/>
    <w:rsid w:val="009526A7"/>
    <w:rsid w:val="009527FE"/>
    <w:rsid w:val="0095302A"/>
    <w:rsid w:val="009533D1"/>
    <w:rsid w:val="00953613"/>
    <w:rsid w:val="00953716"/>
    <w:rsid w:val="00953A9A"/>
    <w:rsid w:val="00953F4F"/>
    <w:rsid w:val="009543AF"/>
    <w:rsid w:val="00954970"/>
    <w:rsid w:val="00954A37"/>
    <w:rsid w:val="00954C49"/>
    <w:rsid w:val="00955163"/>
    <w:rsid w:val="009553B2"/>
    <w:rsid w:val="009554A1"/>
    <w:rsid w:val="00955617"/>
    <w:rsid w:val="00956384"/>
    <w:rsid w:val="00957082"/>
    <w:rsid w:val="00957775"/>
    <w:rsid w:val="00957B02"/>
    <w:rsid w:val="00957B63"/>
    <w:rsid w:val="00957F1E"/>
    <w:rsid w:val="00957F81"/>
    <w:rsid w:val="00960645"/>
    <w:rsid w:val="009613A4"/>
    <w:rsid w:val="00961853"/>
    <w:rsid w:val="0096189C"/>
    <w:rsid w:val="0096265C"/>
    <w:rsid w:val="00962AA5"/>
    <w:rsid w:val="00962B86"/>
    <w:rsid w:val="0096318F"/>
    <w:rsid w:val="0096329C"/>
    <w:rsid w:val="00963423"/>
    <w:rsid w:val="00963523"/>
    <w:rsid w:val="00963808"/>
    <w:rsid w:val="00964774"/>
    <w:rsid w:val="00965493"/>
    <w:rsid w:val="009654B8"/>
    <w:rsid w:val="009659D7"/>
    <w:rsid w:val="00965EE7"/>
    <w:rsid w:val="0096604D"/>
    <w:rsid w:val="0096673C"/>
    <w:rsid w:val="00966BE1"/>
    <w:rsid w:val="00966D9F"/>
    <w:rsid w:val="009671D9"/>
    <w:rsid w:val="00967476"/>
    <w:rsid w:val="00967700"/>
    <w:rsid w:val="0096783C"/>
    <w:rsid w:val="00967B27"/>
    <w:rsid w:val="009704F5"/>
    <w:rsid w:val="009709AD"/>
    <w:rsid w:val="00970B79"/>
    <w:rsid w:val="00970BB9"/>
    <w:rsid w:val="00971312"/>
    <w:rsid w:val="00971A94"/>
    <w:rsid w:val="00971F7E"/>
    <w:rsid w:val="009720D2"/>
    <w:rsid w:val="009723D3"/>
    <w:rsid w:val="0097260E"/>
    <w:rsid w:val="009726A6"/>
    <w:rsid w:val="00972B5A"/>
    <w:rsid w:val="00972CC9"/>
    <w:rsid w:val="0097305F"/>
    <w:rsid w:val="00973A74"/>
    <w:rsid w:val="00973C1A"/>
    <w:rsid w:val="00973DB1"/>
    <w:rsid w:val="00974319"/>
    <w:rsid w:val="00974514"/>
    <w:rsid w:val="00974AB7"/>
    <w:rsid w:val="00974B5C"/>
    <w:rsid w:val="0097506E"/>
    <w:rsid w:val="009756C4"/>
    <w:rsid w:val="00975769"/>
    <w:rsid w:val="00976ED2"/>
    <w:rsid w:val="0097788C"/>
    <w:rsid w:val="009778DF"/>
    <w:rsid w:val="00977AEC"/>
    <w:rsid w:val="00977EA5"/>
    <w:rsid w:val="00977F07"/>
    <w:rsid w:val="009801AA"/>
    <w:rsid w:val="009809C9"/>
    <w:rsid w:val="00980B2B"/>
    <w:rsid w:val="00980C4A"/>
    <w:rsid w:val="00981383"/>
    <w:rsid w:val="00981477"/>
    <w:rsid w:val="0098192E"/>
    <w:rsid w:val="00981B9E"/>
    <w:rsid w:val="00981D05"/>
    <w:rsid w:val="00982385"/>
    <w:rsid w:val="0098319B"/>
    <w:rsid w:val="00983693"/>
    <w:rsid w:val="009838D9"/>
    <w:rsid w:val="00983AA5"/>
    <w:rsid w:val="00983D89"/>
    <w:rsid w:val="009840FC"/>
    <w:rsid w:val="00984426"/>
    <w:rsid w:val="009846BF"/>
    <w:rsid w:val="009848B5"/>
    <w:rsid w:val="00984BFA"/>
    <w:rsid w:val="009859AA"/>
    <w:rsid w:val="00985A34"/>
    <w:rsid w:val="00985EC8"/>
    <w:rsid w:val="00985FAB"/>
    <w:rsid w:val="00986140"/>
    <w:rsid w:val="00986632"/>
    <w:rsid w:val="009869D7"/>
    <w:rsid w:val="00986F20"/>
    <w:rsid w:val="009870DC"/>
    <w:rsid w:val="00987174"/>
    <w:rsid w:val="00987DE5"/>
    <w:rsid w:val="009905B8"/>
    <w:rsid w:val="00990DC0"/>
    <w:rsid w:val="00990DD0"/>
    <w:rsid w:val="00990F85"/>
    <w:rsid w:val="00990F9C"/>
    <w:rsid w:val="00991336"/>
    <w:rsid w:val="00991581"/>
    <w:rsid w:val="009918B9"/>
    <w:rsid w:val="00991E7B"/>
    <w:rsid w:val="00992012"/>
    <w:rsid w:val="00992BEF"/>
    <w:rsid w:val="00992C2A"/>
    <w:rsid w:val="00992E9A"/>
    <w:rsid w:val="0099306C"/>
    <w:rsid w:val="009936F4"/>
    <w:rsid w:val="009938E5"/>
    <w:rsid w:val="0099397D"/>
    <w:rsid w:val="00993CCF"/>
    <w:rsid w:val="0099495D"/>
    <w:rsid w:val="009949BE"/>
    <w:rsid w:val="00994D83"/>
    <w:rsid w:val="00994F06"/>
    <w:rsid w:val="00995BF5"/>
    <w:rsid w:val="00995C97"/>
    <w:rsid w:val="00995FDA"/>
    <w:rsid w:val="00996307"/>
    <w:rsid w:val="00996A0B"/>
    <w:rsid w:val="00996BAC"/>
    <w:rsid w:val="0099711C"/>
    <w:rsid w:val="009971A7"/>
    <w:rsid w:val="00997FF9"/>
    <w:rsid w:val="009A0E1E"/>
    <w:rsid w:val="009A0E33"/>
    <w:rsid w:val="009A0E95"/>
    <w:rsid w:val="009A1035"/>
    <w:rsid w:val="009A11A4"/>
    <w:rsid w:val="009A1244"/>
    <w:rsid w:val="009A15C0"/>
    <w:rsid w:val="009A16A8"/>
    <w:rsid w:val="009A1A9E"/>
    <w:rsid w:val="009A1B29"/>
    <w:rsid w:val="009A1C69"/>
    <w:rsid w:val="009A1D19"/>
    <w:rsid w:val="009A22AB"/>
    <w:rsid w:val="009A267F"/>
    <w:rsid w:val="009A26A1"/>
    <w:rsid w:val="009A295C"/>
    <w:rsid w:val="009A29F8"/>
    <w:rsid w:val="009A2F00"/>
    <w:rsid w:val="009A3295"/>
    <w:rsid w:val="009A3330"/>
    <w:rsid w:val="009A3353"/>
    <w:rsid w:val="009A3B8B"/>
    <w:rsid w:val="009A4328"/>
    <w:rsid w:val="009A4CD3"/>
    <w:rsid w:val="009A569D"/>
    <w:rsid w:val="009A57B8"/>
    <w:rsid w:val="009A5B16"/>
    <w:rsid w:val="009A6189"/>
    <w:rsid w:val="009A661F"/>
    <w:rsid w:val="009A6F76"/>
    <w:rsid w:val="009A70D3"/>
    <w:rsid w:val="009A70DB"/>
    <w:rsid w:val="009A730A"/>
    <w:rsid w:val="009A78C9"/>
    <w:rsid w:val="009A7A53"/>
    <w:rsid w:val="009A7EF8"/>
    <w:rsid w:val="009A7F8B"/>
    <w:rsid w:val="009B0351"/>
    <w:rsid w:val="009B05FE"/>
    <w:rsid w:val="009B0E72"/>
    <w:rsid w:val="009B1611"/>
    <w:rsid w:val="009B1809"/>
    <w:rsid w:val="009B196F"/>
    <w:rsid w:val="009B1F57"/>
    <w:rsid w:val="009B1FCD"/>
    <w:rsid w:val="009B2A89"/>
    <w:rsid w:val="009B2B80"/>
    <w:rsid w:val="009B2D73"/>
    <w:rsid w:val="009B34D6"/>
    <w:rsid w:val="009B34DB"/>
    <w:rsid w:val="009B3DEB"/>
    <w:rsid w:val="009B4212"/>
    <w:rsid w:val="009B4213"/>
    <w:rsid w:val="009B42D6"/>
    <w:rsid w:val="009B491F"/>
    <w:rsid w:val="009B4B10"/>
    <w:rsid w:val="009B4B3D"/>
    <w:rsid w:val="009B4E0B"/>
    <w:rsid w:val="009B50AA"/>
    <w:rsid w:val="009B517D"/>
    <w:rsid w:val="009B56FF"/>
    <w:rsid w:val="009B5D72"/>
    <w:rsid w:val="009B60B7"/>
    <w:rsid w:val="009B61AB"/>
    <w:rsid w:val="009B6341"/>
    <w:rsid w:val="009B65F6"/>
    <w:rsid w:val="009B6722"/>
    <w:rsid w:val="009B69C8"/>
    <w:rsid w:val="009B6DB6"/>
    <w:rsid w:val="009B70B2"/>
    <w:rsid w:val="009B7681"/>
    <w:rsid w:val="009B77F9"/>
    <w:rsid w:val="009C036C"/>
    <w:rsid w:val="009C0CFD"/>
    <w:rsid w:val="009C0E8F"/>
    <w:rsid w:val="009C14CC"/>
    <w:rsid w:val="009C170F"/>
    <w:rsid w:val="009C1C22"/>
    <w:rsid w:val="009C1E0F"/>
    <w:rsid w:val="009C1FCE"/>
    <w:rsid w:val="009C24FC"/>
    <w:rsid w:val="009C2723"/>
    <w:rsid w:val="009C2F22"/>
    <w:rsid w:val="009C30EC"/>
    <w:rsid w:val="009C3287"/>
    <w:rsid w:val="009C35D7"/>
    <w:rsid w:val="009C3657"/>
    <w:rsid w:val="009C384C"/>
    <w:rsid w:val="009C3859"/>
    <w:rsid w:val="009C451A"/>
    <w:rsid w:val="009C49AB"/>
    <w:rsid w:val="009C526E"/>
    <w:rsid w:val="009C59AA"/>
    <w:rsid w:val="009C5D1D"/>
    <w:rsid w:val="009C5ECE"/>
    <w:rsid w:val="009C6099"/>
    <w:rsid w:val="009C6540"/>
    <w:rsid w:val="009C665B"/>
    <w:rsid w:val="009C69EB"/>
    <w:rsid w:val="009C6A49"/>
    <w:rsid w:val="009C6DF7"/>
    <w:rsid w:val="009C70C1"/>
    <w:rsid w:val="009C7204"/>
    <w:rsid w:val="009C7504"/>
    <w:rsid w:val="009C7A60"/>
    <w:rsid w:val="009D01B6"/>
    <w:rsid w:val="009D04F1"/>
    <w:rsid w:val="009D06C2"/>
    <w:rsid w:val="009D06E0"/>
    <w:rsid w:val="009D07F9"/>
    <w:rsid w:val="009D0FB6"/>
    <w:rsid w:val="009D16A3"/>
    <w:rsid w:val="009D170B"/>
    <w:rsid w:val="009D182E"/>
    <w:rsid w:val="009D1C63"/>
    <w:rsid w:val="009D1C9E"/>
    <w:rsid w:val="009D1D83"/>
    <w:rsid w:val="009D1EC8"/>
    <w:rsid w:val="009D2055"/>
    <w:rsid w:val="009D2335"/>
    <w:rsid w:val="009D28B9"/>
    <w:rsid w:val="009D2A49"/>
    <w:rsid w:val="009D2AC5"/>
    <w:rsid w:val="009D2B53"/>
    <w:rsid w:val="009D2C68"/>
    <w:rsid w:val="009D2E49"/>
    <w:rsid w:val="009D3602"/>
    <w:rsid w:val="009D39FC"/>
    <w:rsid w:val="009D3B01"/>
    <w:rsid w:val="009D3BA8"/>
    <w:rsid w:val="009D51BE"/>
    <w:rsid w:val="009D544A"/>
    <w:rsid w:val="009D5E07"/>
    <w:rsid w:val="009D6071"/>
    <w:rsid w:val="009D60E5"/>
    <w:rsid w:val="009D64B4"/>
    <w:rsid w:val="009D663E"/>
    <w:rsid w:val="009D68C8"/>
    <w:rsid w:val="009D68D2"/>
    <w:rsid w:val="009D6B17"/>
    <w:rsid w:val="009D7190"/>
    <w:rsid w:val="009D72D0"/>
    <w:rsid w:val="009D733E"/>
    <w:rsid w:val="009D7A5C"/>
    <w:rsid w:val="009D7E85"/>
    <w:rsid w:val="009E0BB7"/>
    <w:rsid w:val="009E0CB6"/>
    <w:rsid w:val="009E0E04"/>
    <w:rsid w:val="009E1249"/>
    <w:rsid w:val="009E17EB"/>
    <w:rsid w:val="009E1F45"/>
    <w:rsid w:val="009E278D"/>
    <w:rsid w:val="009E28DE"/>
    <w:rsid w:val="009E2BCC"/>
    <w:rsid w:val="009E2CC1"/>
    <w:rsid w:val="009E3146"/>
    <w:rsid w:val="009E3225"/>
    <w:rsid w:val="009E3D85"/>
    <w:rsid w:val="009E3D8E"/>
    <w:rsid w:val="009E404B"/>
    <w:rsid w:val="009E43A6"/>
    <w:rsid w:val="009E4444"/>
    <w:rsid w:val="009E491C"/>
    <w:rsid w:val="009E4F0F"/>
    <w:rsid w:val="009E5504"/>
    <w:rsid w:val="009E5E64"/>
    <w:rsid w:val="009E60BF"/>
    <w:rsid w:val="009E6117"/>
    <w:rsid w:val="009E640E"/>
    <w:rsid w:val="009E6B67"/>
    <w:rsid w:val="009E6D31"/>
    <w:rsid w:val="009E70F5"/>
    <w:rsid w:val="009E719C"/>
    <w:rsid w:val="009E7762"/>
    <w:rsid w:val="009E7A12"/>
    <w:rsid w:val="009E7E2E"/>
    <w:rsid w:val="009F0516"/>
    <w:rsid w:val="009F0986"/>
    <w:rsid w:val="009F12BE"/>
    <w:rsid w:val="009F184D"/>
    <w:rsid w:val="009F1971"/>
    <w:rsid w:val="009F1DB5"/>
    <w:rsid w:val="009F207F"/>
    <w:rsid w:val="009F22DD"/>
    <w:rsid w:val="009F2421"/>
    <w:rsid w:val="009F2503"/>
    <w:rsid w:val="009F3426"/>
    <w:rsid w:val="009F3829"/>
    <w:rsid w:val="009F39A8"/>
    <w:rsid w:val="009F3A05"/>
    <w:rsid w:val="009F3A06"/>
    <w:rsid w:val="009F43D7"/>
    <w:rsid w:val="009F4446"/>
    <w:rsid w:val="009F4969"/>
    <w:rsid w:val="009F4B99"/>
    <w:rsid w:val="009F503C"/>
    <w:rsid w:val="009F51D5"/>
    <w:rsid w:val="009F51E8"/>
    <w:rsid w:val="009F56FE"/>
    <w:rsid w:val="009F6763"/>
    <w:rsid w:val="009F6835"/>
    <w:rsid w:val="009F69D3"/>
    <w:rsid w:val="009F6A28"/>
    <w:rsid w:val="009F6AC3"/>
    <w:rsid w:val="009F721D"/>
    <w:rsid w:val="009F7801"/>
    <w:rsid w:val="009F79DB"/>
    <w:rsid w:val="009F7B63"/>
    <w:rsid w:val="00A00B77"/>
    <w:rsid w:val="00A00F21"/>
    <w:rsid w:val="00A00FB2"/>
    <w:rsid w:val="00A011C1"/>
    <w:rsid w:val="00A0126B"/>
    <w:rsid w:val="00A0162E"/>
    <w:rsid w:val="00A018D9"/>
    <w:rsid w:val="00A01A84"/>
    <w:rsid w:val="00A02398"/>
    <w:rsid w:val="00A02CF7"/>
    <w:rsid w:val="00A031E2"/>
    <w:rsid w:val="00A040F4"/>
    <w:rsid w:val="00A0430F"/>
    <w:rsid w:val="00A04954"/>
    <w:rsid w:val="00A04BAD"/>
    <w:rsid w:val="00A05905"/>
    <w:rsid w:val="00A059B7"/>
    <w:rsid w:val="00A05A08"/>
    <w:rsid w:val="00A064CD"/>
    <w:rsid w:val="00A06B1D"/>
    <w:rsid w:val="00A06BE3"/>
    <w:rsid w:val="00A06C62"/>
    <w:rsid w:val="00A0707C"/>
    <w:rsid w:val="00A07099"/>
    <w:rsid w:val="00A0753A"/>
    <w:rsid w:val="00A07804"/>
    <w:rsid w:val="00A07AC3"/>
    <w:rsid w:val="00A07AE2"/>
    <w:rsid w:val="00A07CAB"/>
    <w:rsid w:val="00A10388"/>
    <w:rsid w:val="00A108A2"/>
    <w:rsid w:val="00A109DD"/>
    <w:rsid w:val="00A1139E"/>
    <w:rsid w:val="00A115E6"/>
    <w:rsid w:val="00A11972"/>
    <w:rsid w:val="00A119E2"/>
    <w:rsid w:val="00A11A6D"/>
    <w:rsid w:val="00A11D22"/>
    <w:rsid w:val="00A120BA"/>
    <w:rsid w:val="00A121B9"/>
    <w:rsid w:val="00A123FC"/>
    <w:rsid w:val="00A1249D"/>
    <w:rsid w:val="00A12B28"/>
    <w:rsid w:val="00A12B59"/>
    <w:rsid w:val="00A12B5B"/>
    <w:rsid w:val="00A1330E"/>
    <w:rsid w:val="00A134E5"/>
    <w:rsid w:val="00A13D5D"/>
    <w:rsid w:val="00A140E3"/>
    <w:rsid w:val="00A14D84"/>
    <w:rsid w:val="00A152FB"/>
    <w:rsid w:val="00A1544E"/>
    <w:rsid w:val="00A15691"/>
    <w:rsid w:val="00A15A80"/>
    <w:rsid w:val="00A15CAB"/>
    <w:rsid w:val="00A15CF9"/>
    <w:rsid w:val="00A15D78"/>
    <w:rsid w:val="00A16610"/>
    <w:rsid w:val="00A16777"/>
    <w:rsid w:val="00A16AE4"/>
    <w:rsid w:val="00A17ED2"/>
    <w:rsid w:val="00A200F9"/>
    <w:rsid w:val="00A203B3"/>
    <w:rsid w:val="00A20844"/>
    <w:rsid w:val="00A20A0A"/>
    <w:rsid w:val="00A21078"/>
    <w:rsid w:val="00A21B2C"/>
    <w:rsid w:val="00A21CF7"/>
    <w:rsid w:val="00A21D4E"/>
    <w:rsid w:val="00A21EFF"/>
    <w:rsid w:val="00A220A5"/>
    <w:rsid w:val="00A220C9"/>
    <w:rsid w:val="00A22430"/>
    <w:rsid w:val="00A2268E"/>
    <w:rsid w:val="00A22EE9"/>
    <w:rsid w:val="00A23218"/>
    <w:rsid w:val="00A234F3"/>
    <w:rsid w:val="00A23EFD"/>
    <w:rsid w:val="00A2483A"/>
    <w:rsid w:val="00A24897"/>
    <w:rsid w:val="00A24C4E"/>
    <w:rsid w:val="00A24E99"/>
    <w:rsid w:val="00A256BB"/>
    <w:rsid w:val="00A2584E"/>
    <w:rsid w:val="00A25911"/>
    <w:rsid w:val="00A26CCE"/>
    <w:rsid w:val="00A27240"/>
    <w:rsid w:val="00A279B1"/>
    <w:rsid w:val="00A27A9E"/>
    <w:rsid w:val="00A27AC2"/>
    <w:rsid w:val="00A30160"/>
    <w:rsid w:val="00A301AA"/>
    <w:rsid w:val="00A30308"/>
    <w:rsid w:val="00A3084A"/>
    <w:rsid w:val="00A308B0"/>
    <w:rsid w:val="00A3108F"/>
    <w:rsid w:val="00A31842"/>
    <w:rsid w:val="00A319F3"/>
    <w:rsid w:val="00A31D15"/>
    <w:rsid w:val="00A31D8A"/>
    <w:rsid w:val="00A3209A"/>
    <w:rsid w:val="00A326B0"/>
    <w:rsid w:val="00A32AFD"/>
    <w:rsid w:val="00A32C3C"/>
    <w:rsid w:val="00A32D3B"/>
    <w:rsid w:val="00A3375C"/>
    <w:rsid w:val="00A337DA"/>
    <w:rsid w:val="00A33855"/>
    <w:rsid w:val="00A33E19"/>
    <w:rsid w:val="00A34498"/>
    <w:rsid w:val="00A34CE9"/>
    <w:rsid w:val="00A34D66"/>
    <w:rsid w:val="00A35E16"/>
    <w:rsid w:val="00A36055"/>
    <w:rsid w:val="00A3608C"/>
    <w:rsid w:val="00A36381"/>
    <w:rsid w:val="00A36386"/>
    <w:rsid w:val="00A36BD1"/>
    <w:rsid w:val="00A36DD0"/>
    <w:rsid w:val="00A371A4"/>
    <w:rsid w:val="00A3724B"/>
    <w:rsid w:val="00A3742D"/>
    <w:rsid w:val="00A37552"/>
    <w:rsid w:val="00A3764D"/>
    <w:rsid w:val="00A3773E"/>
    <w:rsid w:val="00A37941"/>
    <w:rsid w:val="00A37C7F"/>
    <w:rsid w:val="00A4007F"/>
    <w:rsid w:val="00A407A5"/>
    <w:rsid w:val="00A408D6"/>
    <w:rsid w:val="00A40C80"/>
    <w:rsid w:val="00A41074"/>
    <w:rsid w:val="00A41E61"/>
    <w:rsid w:val="00A4230F"/>
    <w:rsid w:val="00A4250C"/>
    <w:rsid w:val="00A43ADA"/>
    <w:rsid w:val="00A43F7E"/>
    <w:rsid w:val="00A442F8"/>
    <w:rsid w:val="00A44536"/>
    <w:rsid w:val="00A44AA2"/>
    <w:rsid w:val="00A44CDC"/>
    <w:rsid w:val="00A44D28"/>
    <w:rsid w:val="00A44EEE"/>
    <w:rsid w:val="00A45425"/>
    <w:rsid w:val="00A454BC"/>
    <w:rsid w:val="00A45582"/>
    <w:rsid w:val="00A4585F"/>
    <w:rsid w:val="00A45AC5"/>
    <w:rsid w:val="00A461F7"/>
    <w:rsid w:val="00A46235"/>
    <w:rsid w:val="00A463C1"/>
    <w:rsid w:val="00A4649A"/>
    <w:rsid w:val="00A46656"/>
    <w:rsid w:val="00A46657"/>
    <w:rsid w:val="00A46A81"/>
    <w:rsid w:val="00A46E07"/>
    <w:rsid w:val="00A471F1"/>
    <w:rsid w:val="00A47312"/>
    <w:rsid w:val="00A5050F"/>
    <w:rsid w:val="00A50766"/>
    <w:rsid w:val="00A517F2"/>
    <w:rsid w:val="00A51B78"/>
    <w:rsid w:val="00A520E3"/>
    <w:rsid w:val="00A52184"/>
    <w:rsid w:val="00A528C8"/>
    <w:rsid w:val="00A52AB3"/>
    <w:rsid w:val="00A52B64"/>
    <w:rsid w:val="00A52CF2"/>
    <w:rsid w:val="00A52E9C"/>
    <w:rsid w:val="00A53055"/>
    <w:rsid w:val="00A53306"/>
    <w:rsid w:val="00A5411E"/>
    <w:rsid w:val="00A544A4"/>
    <w:rsid w:val="00A545FC"/>
    <w:rsid w:val="00A546F3"/>
    <w:rsid w:val="00A54914"/>
    <w:rsid w:val="00A5492B"/>
    <w:rsid w:val="00A54C75"/>
    <w:rsid w:val="00A54EF9"/>
    <w:rsid w:val="00A54F47"/>
    <w:rsid w:val="00A55316"/>
    <w:rsid w:val="00A5536E"/>
    <w:rsid w:val="00A557C1"/>
    <w:rsid w:val="00A56306"/>
    <w:rsid w:val="00A57118"/>
    <w:rsid w:val="00A57189"/>
    <w:rsid w:val="00A57579"/>
    <w:rsid w:val="00A575B9"/>
    <w:rsid w:val="00A576AE"/>
    <w:rsid w:val="00A57EA1"/>
    <w:rsid w:val="00A6058B"/>
    <w:rsid w:val="00A60905"/>
    <w:rsid w:val="00A6095F"/>
    <w:rsid w:val="00A60C56"/>
    <w:rsid w:val="00A61497"/>
    <w:rsid w:val="00A6152D"/>
    <w:rsid w:val="00A616C6"/>
    <w:rsid w:val="00A61DEF"/>
    <w:rsid w:val="00A61EBC"/>
    <w:rsid w:val="00A62017"/>
    <w:rsid w:val="00A63007"/>
    <w:rsid w:val="00A638B9"/>
    <w:rsid w:val="00A63E4E"/>
    <w:rsid w:val="00A6404A"/>
    <w:rsid w:val="00A64670"/>
    <w:rsid w:val="00A64D20"/>
    <w:rsid w:val="00A6567A"/>
    <w:rsid w:val="00A65A25"/>
    <w:rsid w:val="00A65ADB"/>
    <w:rsid w:val="00A65B15"/>
    <w:rsid w:val="00A65D2C"/>
    <w:rsid w:val="00A65E27"/>
    <w:rsid w:val="00A66268"/>
    <w:rsid w:val="00A66C5A"/>
    <w:rsid w:val="00A670C9"/>
    <w:rsid w:val="00A6734F"/>
    <w:rsid w:val="00A67833"/>
    <w:rsid w:val="00A679D0"/>
    <w:rsid w:val="00A67A0F"/>
    <w:rsid w:val="00A67E3F"/>
    <w:rsid w:val="00A67F40"/>
    <w:rsid w:val="00A700FB"/>
    <w:rsid w:val="00A7013A"/>
    <w:rsid w:val="00A70295"/>
    <w:rsid w:val="00A705CB"/>
    <w:rsid w:val="00A70A73"/>
    <w:rsid w:val="00A71AC3"/>
    <w:rsid w:val="00A71B5D"/>
    <w:rsid w:val="00A71E89"/>
    <w:rsid w:val="00A72441"/>
    <w:rsid w:val="00A726EC"/>
    <w:rsid w:val="00A726F1"/>
    <w:rsid w:val="00A7296C"/>
    <w:rsid w:val="00A72BD2"/>
    <w:rsid w:val="00A72CA4"/>
    <w:rsid w:val="00A72D19"/>
    <w:rsid w:val="00A72F50"/>
    <w:rsid w:val="00A72FBA"/>
    <w:rsid w:val="00A73DA4"/>
    <w:rsid w:val="00A7445B"/>
    <w:rsid w:val="00A74461"/>
    <w:rsid w:val="00A756CC"/>
    <w:rsid w:val="00A7579D"/>
    <w:rsid w:val="00A75847"/>
    <w:rsid w:val="00A75B6B"/>
    <w:rsid w:val="00A75C8E"/>
    <w:rsid w:val="00A75CB4"/>
    <w:rsid w:val="00A764D0"/>
    <w:rsid w:val="00A76663"/>
    <w:rsid w:val="00A766CE"/>
    <w:rsid w:val="00A77893"/>
    <w:rsid w:val="00A77B4C"/>
    <w:rsid w:val="00A77B4E"/>
    <w:rsid w:val="00A77B4F"/>
    <w:rsid w:val="00A77C15"/>
    <w:rsid w:val="00A77E88"/>
    <w:rsid w:val="00A8071B"/>
    <w:rsid w:val="00A80A1E"/>
    <w:rsid w:val="00A80D71"/>
    <w:rsid w:val="00A8129C"/>
    <w:rsid w:val="00A813DD"/>
    <w:rsid w:val="00A81559"/>
    <w:rsid w:val="00A81695"/>
    <w:rsid w:val="00A81883"/>
    <w:rsid w:val="00A81995"/>
    <w:rsid w:val="00A819DD"/>
    <w:rsid w:val="00A81C89"/>
    <w:rsid w:val="00A82A8E"/>
    <w:rsid w:val="00A8300B"/>
    <w:rsid w:val="00A836C8"/>
    <w:rsid w:val="00A8374B"/>
    <w:rsid w:val="00A83A6D"/>
    <w:rsid w:val="00A8429A"/>
    <w:rsid w:val="00A8472B"/>
    <w:rsid w:val="00A8494E"/>
    <w:rsid w:val="00A85D30"/>
    <w:rsid w:val="00A86270"/>
    <w:rsid w:val="00A8674C"/>
    <w:rsid w:val="00A86B46"/>
    <w:rsid w:val="00A86C1B"/>
    <w:rsid w:val="00A86D37"/>
    <w:rsid w:val="00A86E27"/>
    <w:rsid w:val="00A8747F"/>
    <w:rsid w:val="00A87E3C"/>
    <w:rsid w:val="00A90101"/>
    <w:rsid w:val="00A9042C"/>
    <w:rsid w:val="00A90552"/>
    <w:rsid w:val="00A90693"/>
    <w:rsid w:val="00A90B6E"/>
    <w:rsid w:val="00A90FA3"/>
    <w:rsid w:val="00A913A4"/>
    <w:rsid w:val="00A916DC"/>
    <w:rsid w:val="00A917B8"/>
    <w:rsid w:val="00A9199A"/>
    <w:rsid w:val="00A91B66"/>
    <w:rsid w:val="00A91B95"/>
    <w:rsid w:val="00A92228"/>
    <w:rsid w:val="00A92769"/>
    <w:rsid w:val="00A92EA7"/>
    <w:rsid w:val="00A931ED"/>
    <w:rsid w:val="00A9348F"/>
    <w:rsid w:val="00A93504"/>
    <w:rsid w:val="00A935F0"/>
    <w:rsid w:val="00A93858"/>
    <w:rsid w:val="00A93B63"/>
    <w:rsid w:val="00A93E97"/>
    <w:rsid w:val="00A94329"/>
    <w:rsid w:val="00A94840"/>
    <w:rsid w:val="00A948B4"/>
    <w:rsid w:val="00A94B5B"/>
    <w:rsid w:val="00A950DC"/>
    <w:rsid w:val="00A95376"/>
    <w:rsid w:val="00A954BA"/>
    <w:rsid w:val="00A95C59"/>
    <w:rsid w:val="00A95DE7"/>
    <w:rsid w:val="00A95EDA"/>
    <w:rsid w:val="00A960EF"/>
    <w:rsid w:val="00A966C0"/>
    <w:rsid w:val="00A966EB"/>
    <w:rsid w:val="00A96859"/>
    <w:rsid w:val="00A96F7A"/>
    <w:rsid w:val="00A97083"/>
    <w:rsid w:val="00A97485"/>
    <w:rsid w:val="00A978AC"/>
    <w:rsid w:val="00A979FE"/>
    <w:rsid w:val="00A97CAC"/>
    <w:rsid w:val="00A97D87"/>
    <w:rsid w:val="00A97FD3"/>
    <w:rsid w:val="00AA00F2"/>
    <w:rsid w:val="00AA0DF7"/>
    <w:rsid w:val="00AA142A"/>
    <w:rsid w:val="00AA14A3"/>
    <w:rsid w:val="00AA1A60"/>
    <w:rsid w:val="00AA1C99"/>
    <w:rsid w:val="00AA1D8A"/>
    <w:rsid w:val="00AA284E"/>
    <w:rsid w:val="00AA2ABA"/>
    <w:rsid w:val="00AA3477"/>
    <w:rsid w:val="00AA3C9F"/>
    <w:rsid w:val="00AA3F9D"/>
    <w:rsid w:val="00AA42B1"/>
    <w:rsid w:val="00AA43EE"/>
    <w:rsid w:val="00AA4FE4"/>
    <w:rsid w:val="00AA5263"/>
    <w:rsid w:val="00AA560A"/>
    <w:rsid w:val="00AA61A9"/>
    <w:rsid w:val="00AA6B6C"/>
    <w:rsid w:val="00AA6B7A"/>
    <w:rsid w:val="00AA6EDF"/>
    <w:rsid w:val="00AA6F41"/>
    <w:rsid w:val="00AA706A"/>
    <w:rsid w:val="00AA71B1"/>
    <w:rsid w:val="00AA7325"/>
    <w:rsid w:val="00AA7590"/>
    <w:rsid w:val="00AA76D5"/>
    <w:rsid w:val="00AB0319"/>
    <w:rsid w:val="00AB070D"/>
    <w:rsid w:val="00AB08D7"/>
    <w:rsid w:val="00AB0925"/>
    <w:rsid w:val="00AB0A77"/>
    <w:rsid w:val="00AB0F32"/>
    <w:rsid w:val="00AB0F6C"/>
    <w:rsid w:val="00AB0F92"/>
    <w:rsid w:val="00AB13B8"/>
    <w:rsid w:val="00AB1713"/>
    <w:rsid w:val="00AB2642"/>
    <w:rsid w:val="00AB2B48"/>
    <w:rsid w:val="00AB314F"/>
    <w:rsid w:val="00AB336D"/>
    <w:rsid w:val="00AB3C9D"/>
    <w:rsid w:val="00AB3FD1"/>
    <w:rsid w:val="00AB4004"/>
    <w:rsid w:val="00AB4279"/>
    <w:rsid w:val="00AB4F0F"/>
    <w:rsid w:val="00AB5300"/>
    <w:rsid w:val="00AB543B"/>
    <w:rsid w:val="00AB5A85"/>
    <w:rsid w:val="00AB5C4A"/>
    <w:rsid w:val="00AB60CF"/>
    <w:rsid w:val="00AB6552"/>
    <w:rsid w:val="00AB6824"/>
    <w:rsid w:val="00AB76C0"/>
    <w:rsid w:val="00AB7AC3"/>
    <w:rsid w:val="00AB7EDA"/>
    <w:rsid w:val="00AB7F6A"/>
    <w:rsid w:val="00AC000B"/>
    <w:rsid w:val="00AC0296"/>
    <w:rsid w:val="00AC04A3"/>
    <w:rsid w:val="00AC09E6"/>
    <w:rsid w:val="00AC1077"/>
    <w:rsid w:val="00AC12D2"/>
    <w:rsid w:val="00AC16D0"/>
    <w:rsid w:val="00AC180B"/>
    <w:rsid w:val="00AC1D4D"/>
    <w:rsid w:val="00AC1E4D"/>
    <w:rsid w:val="00AC1F39"/>
    <w:rsid w:val="00AC2050"/>
    <w:rsid w:val="00AC2CBF"/>
    <w:rsid w:val="00AC31F8"/>
    <w:rsid w:val="00AC375F"/>
    <w:rsid w:val="00AC389B"/>
    <w:rsid w:val="00AC3C4A"/>
    <w:rsid w:val="00AC3F12"/>
    <w:rsid w:val="00AC3FAC"/>
    <w:rsid w:val="00AC408A"/>
    <w:rsid w:val="00AC4402"/>
    <w:rsid w:val="00AC5038"/>
    <w:rsid w:val="00AC54F3"/>
    <w:rsid w:val="00AC5651"/>
    <w:rsid w:val="00AC5673"/>
    <w:rsid w:val="00AC5AEE"/>
    <w:rsid w:val="00AC5F44"/>
    <w:rsid w:val="00AC6218"/>
    <w:rsid w:val="00AC64B4"/>
    <w:rsid w:val="00AC6D94"/>
    <w:rsid w:val="00AC7F26"/>
    <w:rsid w:val="00AD01D3"/>
    <w:rsid w:val="00AD0844"/>
    <w:rsid w:val="00AD0C61"/>
    <w:rsid w:val="00AD0D93"/>
    <w:rsid w:val="00AD1002"/>
    <w:rsid w:val="00AD1546"/>
    <w:rsid w:val="00AD1A1A"/>
    <w:rsid w:val="00AD1B19"/>
    <w:rsid w:val="00AD1B2C"/>
    <w:rsid w:val="00AD1C5B"/>
    <w:rsid w:val="00AD1D39"/>
    <w:rsid w:val="00AD1EA7"/>
    <w:rsid w:val="00AD27DC"/>
    <w:rsid w:val="00AD2A42"/>
    <w:rsid w:val="00AD2CF6"/>
    <w:rsid w:val="00AD3001"/>
    <w:rsid w:val="00AD31F9"/>
    <w:rsid w:val="00AD352F"/>
    <w:rsid w:val="00AD38CB"/>
    <w:rsid w:val="00AD3AA5"/>
    <w:rsid w:val="00AD47A7"/>
    <w:rsid w:val="00AD4B69"/>
    <w:rsid w:val="00AD4D8E"/>
    <w:rsid w:val="00AD5401"/>
    <w:rsid w:val="00AD573E"/>
    <w:rsid w:val="00AD5972"/>
    <w:rsid w:val="00AD59F9"/>
    <w:rsid w:val="00AD5D6E"/>
    <w:rsid w:val="00AD5F7D"/>
    <w:rsid w:val="00AD6136"/>
    <w:rsid w:val="00AD6380"/>
    <w:rsid w:val="00AD6797"/>
    <w:rsid w:val="00AD6C4F"/>
    <w:rsid w:val="00AD6F74"/>
    <w:rsid w:val="00AD713D"/>
    <w:rsid w:val="00AD729C"/>
    <w:rsid w:val="00AD7766"/>
    <w:rsid w:val="00AD77F0"/>
    <w:rsid w:val="00AE0428"/>
    <w:rsid w:val="00AE0553"/>
    <w:rsid w:val="00AE099B"/>
    <w:rsid w:val="00AE15DB"/>
    <w:rsid w:val="00AE180A"/>
    <w:rsid w:val="00AE22AE"/>
    <w:rsid w:val="00AE23E2"/>
    <w:rsid w:val="00AE260B"/>
    <w:rsid w:val="00AE2842"/>
    <w:rsid w:val="00AE2B3B"/>
    <w:rsid w:val="00AE2B3E"/>
    <w:rsid w:val="00AE2BA8"/>
    <w:rsid w:val="00AE3A62"/>
    <w:rsid w:val="00AE3FD0"/>
    <w:rsid w:val="00AE419B"/>
    <w:rsid w:val="00AE4658"/>
    <w:rsid w:val="00AE467F"/>
    <w:rsid w:val="00AE4BFC"/>
    <w:rsid w:val="00AE4F6D"/>
    <w:rsid w:val="00AE4FFB"/>
    <w:rsid w:val="00AE54F9"/>
    <w:rsid w:val="00AE58AA"/>
    <w:rsid w:val="00AE5C21"/>
    <w:rsid w:val="00AE5D55"/>
    <w:rsid w:val="00AE64E0"/>
    <w:rsid w:val="00AE653E"/>
    <w:rsid w:val="00AE6A8E"/>
    <w:rsid w:val="00AE6B53"/>
    <w:rsid w:val="00AE6ECD"/>
    <w:rsid w:val="00AE6FFF"/>
    <w:rsid w:val="00AE701B"/>
    <w:rsid w:val="00AE729F"/>
    <w:rsid w:val="00AE72B1"/>
    <w:rsid w:val="00AE72EA"/>
    <w:rsid w:val="00AE7842"/>
    <w:rsid w:val="00AE7900"/>
    <w:rsid w:val="00AE7A80"/>
    <w:rsid w:val="00AE7DA4"/>
    <w:rsid w:val="00AF0140"/>
    <w:rsid w:val="00AF0260"/>
    <w:rsid w:val="00AF0647"/>
    <w:rsid w:val="00AF06AE"/>
    <w:rsid w:val="00AF0762"/>
    <w:rsid w:val="00AF0800"/>
    <w:rsid w:val="00AF0DE4"/>
    <w:rsid w:val="00AF0E93"/>
    <w:rsid w:val="00AF0FAA"/>
    <w:rsid w:val="00AF1105"/>
    <w:rsid w:val="00AF1852"/>
    <w:rsid w:val="00AF18FF"/>
    <w:rsid w:val="00AF1CAC"/>
    <w:rsid w:val="00AF1F64"/>
    <w:rsid w:val="00AF21F7"/>
    <w:rsid w:val="00AF2313"/>
    <w:rsid w:val="00AF2426"/>
    <w:rsid w:val="00AF256D"/>
    <w:rsid w:val="00AF2621"/>
    <w:rsid w:val="00AF2A28"/>
    <w:rsid w:val="00AF311E"/>
    <w:rsid w:val="00AF316E"/>
    <w:rsid w:val="00AF35D9"/>
    <w:rsid w:val="00AF367B"/>
    <w:rsid w:val="00AF371D"/>
    <w:rsid w:val="00AF42A4"/>
    <w:rsid w:val="00AF4489"/>
    <w:rsid w:val="00AF44E6"/>
    <w:rsid w:val="00AF4E28"/>
    <w:rsid w:val="00AF505C"/>
    <w:rsid w:val="00AF5089"/>
    <w:rsid w:val="00AF5268"/>
    <w:rsid w:val="00AF590A"/>
    <w:rsid w:val="00AF6175"/>
    <w:rsid w:val="00AF6384"/>
    <w:rsid w:val="00AF682C"/>
    <w:rsid w:val="00AF7056"/>
    <w:rsid w:val="00AF725F"/>
    <w:rsid w:val="00AF766F"/>
    <w:rsid w:val="00AF777B"/>
    <w:rsid w:val="00AF77C9"/>
    <w:rsid w:val="00AF79E0"/>
    <w:rsid w:val="00AF7D14"/>
    <w:rsid w:val="00B001DF"/>
    <w:rsid w:val="00B004BE"/>
    <w:rsid w:val="00B00667"/>
    <w:rsid w:val="00B00A3E"/>
    <w:rsid w:val="00B00C33"/>
    <w:rsid w:val="00B00CF0"/>
    <w:rsid w:val="00B00E8F"/>
    <w:rsid w:val="00B00FC4"/>
    <w:rsid w:val="00B0101B"/>
    <w:rsid w:val="00B013FB"/>
    <w:rsid w:val="00B016FF"/>
    <w:rsid w:val="00B02323"/>
    <w:rsid w:val="00B02437"/>
    <w:rsid w:val="00B02705"/>
    <w:rsid w:val="00B02C22"/>
    <w:rsid w:val="00B032B1"/>
    <w:rsid w:val="00B03BF5"/>
    <w:rsid w:val="00B03FC9"/>
    <w:rsid w:val="00B04523"/>
    <w:rsid w:val="00B048DB"/>
    <w:rsid w:val="00B04DB7"/>
    <w:rsid w:val="00B04DC2"/>
    <w:rsid w:val="00B0511F"/>
    <w:rsid w:val="00B05316"/>
    <w:rsid w:val="00B05467"/>
    <w:rsid w:val="00B057FA"/>
    <w:rsid w:val="00B06733"/>
    <w:rsid w:val="00B071DB"/>
    <w:rsid w:val="00B07FCE"/>
    <w:rsid w:val="00B102FA"/>
    <w:rsid w:val="00B10327"/>
    <w:rsid w:val="00B1041C"/>
    <w:rsid w:val="00B1071D"/>
    <w:rsid w:val="00B108ED"/>
    <w:rsid w:val="00B10F4D"/>
    <w:rsid w:val="00B112AC"/>
    <w:rsid w:val="00B114E7"/>
    <w:rsid w:val="00B1168F"/>
    <w:rsid w:val="00B1199B"/>
    <w:rsid w:val="00B11AB0"/>
    <w:rsid w:val="00B122B2"/>
    <w:rsid w:val="00B12319"/>
    <w:rsid w:val="00B125BF"/>
    <w:rsid w:val="00B12C6E"/>
    <w:rsid w:val="00B12FC0"/>
    <w:rsid w:val="00B133DE"/>
    <w:rsid w:val="00B13444"/>
    <w:rsid w:val="00B134E2"/>
    <w:rsid w:val="00B13B2B"/>
    <w:rsid w:val="00B13C3F"/>
    <w:rsid w:val="00B13D58"/>
    <w:rsid w:val="00B13EE0"/>
    <w:rsid w:val="00B140F3"/>
    <w:rsid w:val="00B1447D"/>
    <w:rsid w:val="00B144BD"/>
    <w:rsid w:val="00B1486A"/>
    <w:rsid w:val="00B14FD9"/>
    <w:rsid w:val="00B15053"/>
    <w:rsid w:val="00B1576D"/>
    <w:rsid w:val="00B1591A"/>
    <w:rsid w:val="00B15F66"/>
    <w:rsid w:val="00B166E7"/>
    <w:rsid w:val="00B16700"/>
    <w:rsid w:val="00B16898"/>
    <w:rsid w:val="00B16D1C"/>
    <w:rsid w:val="00B16E03"/>
    <w:rsid w:val="00B17080"/>
    <w:rsid w:val="00B17120"/>
    <w:rsid w:val="00B171EF"/>
    <w:rsid w:val="00B17677"/>
    <w:rsid w:val="00B179F9"/>
    <w:rsid w:val="00B17D53"/>
    <w:rsid w:val="00B20424"/>
    <w:rsid w:val="00B20D54"/>
    <w:rsid w:val="00B213E6"/>
    <w:rsid w:val="00B214CA"/>
    <w:rsid w:val="00B21BA0"/>
    <w:rsid w:val="00B21D3F"/>
    <w:rsid w:val="00B2249B"/>
    <w:rsid w:val="00B22555"/>
    <w:rsid w:val="00B232AF"/>
    <w:rsid w:val="00B234ED"/>
    <w:rsid w:val="00B246A7"/>
    <w:rsid w:val="00B24975"/>
    <w:rsid w:val="00B24D16"/>
    <w:rsid w:val="00B25118"/>
    <w:rsid w:val="00B2562E"/>
    <w:rsid w:val="00B259A4"/>
    <w:rsid w:val="00B264F7"/>
    <w:rsid w:val="00B26B3F"/>
    <w:rsid w:val="00B27934"/>
    <w:rsid w:val="00B27E47"/>
    <w:rsid w:val="00B27F53"/>
    <w:rsid w:val="00B27FA1"/>
    <w:rsid w:val="00B3089B"/>
    <w:rsid w:val="00B30DE6"/>
    <w:rsid w:val="00B30EED"/>
    <w:rsid w:val="00B31343"/>
    <w:rsid w:val="00B31358"/>
    <w:rsid w:val="00B3149C"/>
    <w:rsid w:val="00B31697"/>
    <w:rsid w:val="00B317D8"/>
    <w:rsid w:val="00B31B4F"/>
    <w:rsid w:val="00B31F70"/>
    <w:rsid w:val="00B32B83"/>
    <w:rsid w:val="00B32C1A"/>
    <w:rsid w:val="00B33182"/>
    <w:rsid w:val="00B33BB0"/>
    <w:rsid w:val="00B34B59"/>
    <w:rsid w:val="00B35052"/>
    <w:rsid w:val="00B35ACC"/>
    <w:rsid w:val="00B360B4"/>
    <w:rsid w:val="00B36135"/>
    <w:rsid w:val="00B36387"/>
    <w:rsid w:val="00B36414"/>
    <w:rsid w:val="00B36A5C"/>
    <w:rsid w:val="00B36AD2"/>
    <w:rsid w:val="00B36C29"/>
    <w:rsid w:val="00B36FCA"/>
    <w:rsid w:val="00B37313"/>
    <w:rsid w:val="00B4004D"/>
    <w:rsid w:val="00B400D5"/>
    <w:rsid w:val="00B41646"/>
    <w:rsid w:val="00B41660"/>
    <w:rsid w:val="00B41C2A"/>
    <w:rsid w:val="00B42252"/>
    <w:rsid w:val="00B422F9"/>
    <w:rsid w:val="00B42383"/>
    <w:rsid w:val="00B424FC"/>
    <w:rsid w:val="00B428C2"/>
    <w:rsid w:val="00B42BB9"/>
    <w:rsid w:val="00B42C99"/>
    <w:rsid w:val="00B431B6"/>
    <w:rsid w:val="00B4399A"/>
    <w:rsid w:val="00B43E90"/>
    <w:rsid w:val="00B4468C"/>
    <w:rsid w:val="00B44793"/>
    <w:rsid w:val="00B448B1"/>
    <w:rsid w:val="00B44F7B"/>
    <w:rsid w:val="00B44FBF"/>
    <w:rsid w:val="00B450E4"/>
    <w:rsid w:val="00B45295"/>
    <w:rsid w:val="00B45830"/>
    <w:rsid w:val="00B45D7B"/>
    <w:rsid w:val="00B45D84"/>
    <w:rsid w:val="00B4737A"/>
    <w:rsid w:val="00B47434"/>
    <w:rsid w:val="00B474D3"/>
    <w:rsid w:val="00B478CB"/>
    <w:rsid w:val="00B47A77"/>
    <w:rsid w:val="00B47A87"/>
    <w:rsid w:val="00B47E97"/>
    <w:rsid w:val="00B50225"/>
    <w:rsid w:val="00B505C1"/>
    <w:rsid w:val="00B506B2"/>
    <w:rsid w:val="00B50D2D"/>
    <w:rsid w:val="00B515CB"/>
    <w:rsid w:val="00B5223B"/>
    <w:rsid w:val="00B52605"/>
    <w:rsid w:val="00B528DF"/>
    <w:rsid w:val="00B52B63"/>
    <w:rsid w:val="00B52BCC"/>
    <w:rsid w:val="00B52E7D"/>
    <w:rsid w:val="00B530B4"/>
    <w:rsid w:val="00B53240"/>
    <w:rsid w:val="00B53311"/>
    <w:rsid w:val="00B536CF"/>
    <w:rsid w:val="00B5382C"/>
    <w:rsid w:val="00B538AC"/>
    <w:rsid w:val="00B53DE5"/>
    <w:rsid w:val="00B5470F"/>
    <w:rsid w:val="00B54B3C"/>
    <w:rsid w:val="00B552A6"/>
    <w:rsid w:val="00B552AB"/>
    <w:rsid w:val="00B5556B"/>
    <w:rsid w:val="00B5565C"/>
    <w:rsid w:val="00B55936"/>
    <w:rsid w:val="00B55B6E"/>
    <w:rsid w:val="00B55D30"/>
    <w:rsid w:val="00B56302"/>
    <w:rsid w:val="00B566CF"/>
    <w:rsid w:val="00B56784"/>
    <w:rsid w:val="00B56C2A"/>
    <w:rsid w:val="00B56C55"/>
    <w:rsid w:val="00B56D68"/>
    <w:rsid w:val="00B574CE"/>
    <w:rsid w:val="00B576DE"/>
    <w:rsid w:val="00B579FC"/>
    <w:rsid w:val="00B601BB"/>
    <w:rsid w:val="00B6022A"/>
    <w:rsid w:val="00B607D1"/>
    <w:rsid w:val="00B6126D"/>
    <w:rsid w:val="00B6187C"/>
    <w:rsid w:val="00B61CAD"/>
    <w:rsid w:val="00B62027"/>
    <w:rsid w:val="00B620BA"/>
    <w:rsid w:val="00B63054"/>
    <w:rsid w:val="00B6332F"/>
    <w:rsid w:val="00B634AD"/>
    <w:rsid w:val="00B635D5"/>
    <w:rsid w:val="00B63C74"/>
    <w:rsid w:val="00B6405C"/>
    <w:rsid w:val="00B644AA"/>
    <w:rsid w:val="00B645A7"/>
    <w:rsid w:val="00B64ABC"/>
    <w:rsid w:val="00B64C6B"/>
    <w:rsid w:val="00B65B2E"/>
    <w:rsid w:val="00B65C55"/>
    <w:rsid w:val="00B660DD"/>
    <w:rsid w:val="00B662A4"/>
    <w:rsid w:val="00B66862"/>
    <w:rsid w:val="00B66DDB"/>
    <w:rsid w:val="00B67668"/>
    <w:rsid w:val="00B677DA"/>
    <w:rsid w:val="00B67BC4"/>
    <w:rsid w:val="00B67D8D"/>
    <w:rsid w:val="00B7017C"/>
    <w:rsid w:val="00B70329"/>
    <w:rsid w:val="00B70621"/>
    <w:rsid w:val="00B7083A"/>
    <w:rsid w:val="00B70988"/>
    <w:rsid w:val="00B709C4"/>
    <w:rsid w:val="00B70D4B"/>
    <w:rsid w:val="00B71BAA"/>
    <w:rsid w:val="00B71E2A"/>
    <w:rsid w:val="00B721EC"/>
    <w:rsid w:val="00B72364"/>
    <w:rsid w:val="00B7236E"/>
    <w:rsid w:val="00B724B4"/>
    <w:rsid w:val="00B7287C"/>
    <w:rsid w:val="00B72D8F"/>
    <w:rsid w:val="00B72DEE"/>
    <w:rsid w:val="00B72E54"/>
    <w:rsid w:val="00B72F32"/>
    <w:rsid w:val="00B731EE"/>
    <w:rsid w:val="00B732BF"/>
    <w:rsid w:val="00B733AB"/>
    <w:rsid w:val="00B73576"/>
    <w:rsid w:val="00B73787"/>
    <w:rsid w:val="00B73908"/>
    <w:rsid w:val="00B73BB4"/>
    <w:rsid w:val="00B73BDA"/>
    <w:rsid w:val="00B73FF6"/>
    <w:rsid w:val="00B74385"/>
    <w:rsid w:val="00B745B6"/>
    <w:rsid w:val="00B751E6"/>
    <w:rsid w:val="00B759C8"/>
    <w:rsid w:val="00B767DF"/>
    <w:rsid w:val="00B768C4"/>
    <w:rsid w:val="00B76C05"/>
    <w:rsid w:val="00B76C91"/>
    <w:rsid w:val="00B76CD9"/>
    <w:rsid w:val="00B77174"/>
    <w:rsid w:val="00B77901"/>
    <w:rsid w:val="00B80053"/>
    <w:rsid w:val="00B8058C"/>
    <w:rsid w:val="00B8071F"/>
    <w:rsid w:val="00B80AB1"/>
    <w:rsid w:val="00B80CFF"/>
    <w:rsid w:val="00B80EDF"/>
    <w:rsid w:val="00B815E5"/>
    <w:rsid w:val="00B81625"/>
    <w:rsid w:val="00B816E6"/>
    <w:rsid w:val="00B81C5A"/>
    <w:rsid w:val="00B82206"/>
    <w:rsid w:val="00B8226D"/>
    <w:rsid w:val="00B8241E"/>
    <w:rsid w:val="00B829D9"/>
    <w:rsid w:val="00B82A2C"/>
    <w:rsid w:val="00B837CA"/>
    <w:rsid w:val="00B840CC"/>
    <w:rsid w:val="00B845E6"/>
    <w:rsid w:val="00B84898"/>
    <w:rsid w:val="00B84D43"/>
    <w:rsid w:val="00B851C3"/>
    <w:rsid w:val="00B85757"/>
    <w:rsid w:val="00B85792"/>
    <w:rsid w:val="00B85A41"/>
    <w:rsid w:val="00B860AB"/>
    <w:rsid w:val="00B861A7"/>
    <w:rsid w:val="00B861E8"/>
    <w:rsid w:val="00B8655C"/>
    <w:rsid w:val="00B86860"/>
    <w:rsid w:val="00B86B2D"/>
    <w:rsid w:val="00B86E04"/>
    <w:rsid w:val="00B86E2B"/>
    <w:rsid w:val="00B872C3"/>
    <w:rsid w:val="00B87645"/>
    <w:rsid w:val="00B87E2B"/>
    <w:rsid w:val="00B903AE"/>
    <w:rsid w:val="00B903CF"/>
    <w:rsid w:val="00B918FF"/>
    <w:rsid w:val="00B91A7E"/>
    <w:rsid w:val="00B92371"/>
    <w:rsid w:val="00B92765"/>
    <w:rsid w:val="00B9298D"/>
    <w:rsid w:val="00B92C4A"/>
    <w:rsid w:val="00B92E48"/>
    <w:rsid w:val="00B92FD4"/>
    <w:rsid w:val="00B9320A"/>
    <w:rsid w:val="00B933F6"/>
    <w:rsid w:val="00B943F5"/>
    <w:rsid w:val="00B94D84"/>
    <w:rsid w:val="00B94D9C"/>
    <w:rsid w:val="00B95295"/>
    <w:rsid w:val="00B95854"/>
    <w:rsid w:val="00B95D4B"/>
    <w:rsid w:val="00B95F51"/>
    <w:rsid w:val="00B960D1"/>
    <w:rsid w:val="00B96A52"/>
    <w:rsid w:val="00B96E6D"/>
    <w:rsid w:val="00B9736E"/>
    <w:rsid w:val="00B97568"/>
    <w:rsid w:val="00B97B34"/>
    <w:rsid w:val="00B97C6D"/>
    <w:rsid w:val="00BA00DC"/>
    <w:rsid w:val="00BA0210"/>
    <w:rsid w:val="00BA04A1"/>
    <w:rsid w:val="00BA082A"/>
    <w:rsid w:val="00BA0DFB"/>
    <w:rsid w:val="00BA1341"/>
    <w:rsid w:val="00BA196B"/>
    <w:rsid w:val="00BA1E52"/>
    <w:rsid w:val="00BA212B"/>
    <w:rsid w:val="00BA2298"/>
    <w:rsid w:val="00BA2364"/>
    <w:rsid w:val="00BA23B3"/>
    <w:rsid w:val="00BA24C4"/>
    <w:rsid w:val="00BA26CF"/>
    <w:rsid w:val="00BA3BBE"/>
    <w:rsid w:val="00BA404C"/>
    <w:rsid w:val="00BA40BD"/>
    <w:rsid w:val="00BA45C7"/>
    <w:rsid w:val="00BA4871"/>
    <w:rsid w:val="00BA4A81"/>
    <w:rsid w:val="00BA51A4"/>
    <w:rsid w:val="00BA5406"/>
    <w:rsid w:val="00BA54A3"/>
    <w:rsid w:val="00BA568F"/>
    <w:rsid w:val="00BA5701"/>
    <w:rsid w:val="00BA580C"/>
    <w:rsid w:val="00BA5F81"/>
    <w:rsid w:val="00BA6276"/>
    <w:rsid w:val="00BA62C4"/>
    <w:rsid w:val="00BA630A"/>
    <w:rsid w:val="00BA647E"/>
    <w:rsid w:val="00BA6505"/>
    <w:rsid w:val="00BA6577"/>
    <w:rsid w:val="00BA699B"/>
    <w:rsid w:val="00BA69EC"/>
    <w:rsid w:val="00BA6D33"/>
    <w:rsid w:val="00BA7663"/>
    <w:rsid w:val="00BB0362"/>
    <w:rsid w:val="00BB03D7"/>
    <w:rsid w:val="00BB049E"/>
    <w:rsid w:val="00BB0AEE"/>
    <w:rsid w:val="00BB1232"/>
    <w:rsid w:val="00BB1B88"/>
    <w:rsid w:val="00BB293C"/>
    <w:rsid w:val="00BB310A"/>
    <w:rsid w:val="00BB32E1"/>
    <w:rsid w:val="00BB3CA0"/>
    <w:rsid w:val="00BB4024"/>
    <w:rsid w:val="00BB4070"/>
    <w:rsid w:val="00BB40F1"/>
    <w:rsid w:val="00BB420D"/>
    <w:rsid w:val="00BB4588"/>
    <w:rsid w:val="00BB5B8C"/>
    <w:rsid w:val="00BB61EB"/>
    <w:rsid w:val="00BB66B1"/>
    <w:rsid w:val="00BB69D9"/>
    <w:rsid w:val="00BB734A"/>
    <w:rsid w:val="00BB7B03"/>
    <w:rsid w:val="00BB7BF9"/>
    <w:rsid w:val="00BB7F2B"/>
    <w:rsid w:val="00BC00D3"/>
    <w:rsid w:val="00BC041E"/>
    <w:rsid w:val="00BC0468"/>
    <w:rsid w:val="00BC07DE"/>
    <w:rsid w:val="00BC0AD9"/>
    <w:rsid w:val="00BC0B84"/>
    <w:rsid w:val="00BC1453"/>
    <w:rsid w:val="00BC199A"/>
    <w:rsid w:val="00BC1C19"/>
    <w:rsid w:val="00BC2665"/>
    <w:rsid w:val="00BC2E1F"/>
    <w:rsid w:val="00BC3061"/>
    <w:rsid w:val="00BC38BB"/>
    <w:rsid w:val="00BC3B4B"/>
    <w:rsid w:val="00BC3D41"/>
    <w:rsid w:val="00BC409F"/>
    <w:rsid w:val="00BC41F4"/>
    <w:rsid w:val="00BC4375"/>
    <w:rsid w:val="00BC456D"/>
    <w:rsid w:val="00BC48AB"/>
    <w:rsid w:val="00BC5964"/>
    <w:rsid w:val="00BC5A35"/>
    <w:rsid w:val="00BC5F4D"/>
    <w:rsid w:val="00BC63F7"/>
    <w:rsid w:val="00BC6E23"/>
    <w:rsid w:val="00BC6F42"/>
    <w:rsid w:val="00BC7089"/>
    <w:rsid w:val="00BC7A3F"/>
    <w:rsid w:val="00BD0ACA"/>
    <w:rsid w:val="00BD15E9"/>
    <w:rsid w:val="00BD16C9"/>
    <w:rsid w:val="00BD2011"/>
    <w:rsid w:val="00BD3166"/>
    <w:rsid w:val="00BD318B"/>
    <w:rsid w:val="00BD3376"/>
    <w:rsid w:val="00BD361B"/>
    <w:rsid w:val="00BD3741"/>
    <w:rsid w:val="00BD43E0"/>
    <w:rsid w:val="00BD454A"/>
    <w:rsid w:val="00BD4674"/>
    <w:rsid w:val="00BD4A82"/>
    <w:rsid w:val="00BD50FC"/>
    <w:rsid w:val="00BD55B6"/>
    <w:rsid w:val="00BD5B37"/>
    <w:rsid w:val="00BD5B4D"/>
    <w:rsid w:val="00BD5CA9"/>
    <w:rsid w:val="00BD5D64"/>
    <w:rsid w:val="00BD5EFA"/>
    <w:rsid w:val="00BD6AB0"/>
    <w:rsid w:val="00BD6B70"/>
    <w:rsid w:val="00BD6D37"/>
    <w:rsid w:val="00BD6D4A"/>
    <w:rsid w:val="00BD6DED"/>
    <w:rsid w:val="00BD6EB7"/>
    <w:rsid w:val="00BD700C"/>
    <w:rsid w:val="00BD712B"/>
    <w:rsid w:val="00BD7B56"/>
    <w:rsid w:val="00BE08DD"/>
    <w:rsid w:val="00BE1989"/>
    <w:rsid w:val="00BE1BC2"/>
    <w:rsid w:val="00BE1FC9"/>
    <w:rsid w:val="00BE24D6"/>
    <w:rsid w:val="00BE2AC1"/>
    <w:rsid w:val="00BE2C6C"/>
    <w:rsid w:val="00BE2D03"/>
    <w:rsid w:val="00BE2E17"/>
    <w:rsid w:val="00BE3758"/>
    <w:rsid w:val="00BE396E"/>
    <w:rsid w:val="00BE3B31"/>
    <w:rsid w:val="00BE42CB"/>
    <w:rsid w:val="00BE441E"/>
    <w:rsid w:val="00BE485A"/>
    <w:rsid w:val="00BE48B3"/>
    <w:rsid w:val="00BE48F9"/>
    <w:rsid w:val="00BE4D1D"/>
    <w:rsid w:val="00BE4F63"/>
    <w:rsid w:val="00BE554B"/>
    <w:rsid w:val="00BE5C37"/>
    <w:rsid w:val="00BE5CEC"/>
    <w:rsid w:val="00BE5E65"/>
    <w:rsid w:val="00BE6136"/>
    <w:rsid w:val="00BE619C"/>
    <w:rsid w:val="00BE6328"/>
    <w:rsid w:val="00BE6677"/>
    <w:rsid w:val="00BE667B"/>
    <w:rsid w:val="00BE6E9C"/>
    <w:rsid w:val="00BE7AA7"/>
    <w:rsid w:val="00BE7D6D"/>
    <w:rsid w:val="00BF014C"/>
    <w:rsid w:val="00BF0927"/>
    <w:rsid w:val="00BF0B34"/>
    <w:rsid w:val="00BF0BF9"/>
    <w:rsid w:val="00BF0E06"/>
    <w:rsid w:val="00BF11FC"/>
    <w:rsid w:val="00BF1753"/>
    <w:rsid w:val="00BF183D"/>
    <w:rsid w:val="00BF1A39"/>
    <w:rsid w:val="00BF2148"/>
    <w:rsid w:val="00BF23EA"/>
    <w:rsid w:val="00BF2517"/>
    <w:rsid w:val="00BF2727"/>
    <w:rsid w:val="00BF2847"/>
    <w:rsid w:val="00BF294B"/>
    <w:rsid w:val="00BF2C02"/>
    <w:rsid w:val="00BF2E5D"/>
    <w:rsid w:val="00BF2F49"/>
    <w:rsid w:val="00BF3331"/>
    <w:rsid w:val="00BF35BC"/>
    <w:rsid w:val="00BF3621"/>
    <w:rsid w:val="00BF36D7"/>
    <w:rsid w:val="00BF36EC"/>
    <w:rsid w:val="00BF47CC"/>
    <w:rsid w:val="00BF4CC3"/>
    <w:rsid w:val="00BF4F61"/>
    <w:rsid w:val="00BF505F"/>
    <w:rsid w:val="00BF5111"/>
    <w:rsid w:val="00BF5366"/>
    <w:rsid w:val="00BF5A0E"/>
    <w:rsid w:val="00BF5F4A"/>
    <w:rsid w:val="00BF608F"/>
    <w:rsid w:val="00BF6680"/>
    <w:rsid w:val="00BF69EF"/>
    <w:rsid w:val="00BF745D"/>
    <w:rsid w:val="00BF7892"/>
    <w:rsid w:val="00BF7B91"/>
    <w:rsid w:val="00C007DC"/>
    <w:rsid w:val="00C0097A"/>
    <w:rsid w:val="00C01286"/>
    <w:rsid w:val="00C0156A"/>
    <w:rsid w:val="00C01593"/>
    <w:rsid w:val="00C01648"/>
    <w:rsid w:val="00C01E42"/>
    <w:rsid w:val="00C024D4"/>
    <w:rsid w:val="00C027A4"/>
    <w:rsid w:val="00C02881"/>
    <w:rsid w:val="00C02F68"/>
    <w:rsid w:val="00C04390"/>
    <w:rsid w:val="00C043AB"/>
    <w:rsid w:val="00C046DB"/>
    <w:rsid w:val="00C04B11"/>
    <w:rsid w:val="00C04DC9"/>
    <w:rsid w:val="00C04DE0"/>
    <w:rsid w:val="00C04DEE"/>
    <w:rsid w:val="00C05553"/>
    <w:rsid w:val="00C0555D"/>
    <w:rsid w:val="00C0594D"/>
    <w:rsid w:val="00C05F3F"/>
    <w:rsid w:val="00C06397"/>
    <w:rsid w:val="00C067D0"/>
    <w:rsid w:val="00C0736D"/>
    <w:rsid w:val="00C07439"/>
    <w:rsid w:val="00C0758E"/>
    <w:rsid w:val="00C07594"/>
    <w:rsid w:val="00C07696"/>
    <w:rsid w:val="00C076C3"/>
    <w:rsid w:val="00C07831"/>
    <w:rsid w:val="00C07B49"/>
    <w:rsid w:val="00C07F3A"/>
    <w:rsid w:val="00C07F5B"/>
    <w:rsid w:val="00C101FA"/>
    <w:rsid w:val="00C10519"/>
    <w:rsid w:val="00C11167"/>
    <w:rsid w:val="00C111A9"/>
    <w:rsid w:val="00C1140B"/>
    <w:rsid w:val="00C11916"/>
    <w:rsid w:val="00C11933"/>
    <w:rsid w:val="00C11A43"/>
    <w:rsid w:val="00C11D11"/>
    <w:rsid w:val="00C11E56"/>
    <w:rsid w:val="00C1219E"/>
    <w:rsid w:val="00C126F8"/>
    <w:rsid w:val="00C12810"/>
    <w:rsid w:val="00C12869"/>
    <w:rsid w:val="00C12EDD"/>
    <w:rsid w:val="00C130BB"/>
    <w:rsid w:val="00C130F0"/>
    <w:rsid w:val="00C134DA"/>
    <w:rsid w:val="00C13A18"/>
    <w:rsid w:val="00C13DA2"/>
    <w:rsid w:val="00C13DC7"/>
    <w:rsid w:val="00C13F48"/>
    <w:rsid w:val="00C142AE"/>
    <w:rsid w:val="00C14425"/>
    <w:rsid w:val="00C1453F"/>
    <w:rsid w:val="00C14BA7"/>
    <w:rsid w:val="00C14C2B"/>
    <w:rsid w:val="00C14D12"/>
    <w:rsid w:val="00C150B1"/>
    <w:rsid w:val="00C153E3"/>
    <w:rsid w:val="00C16279"/>
    <w:rsid w:val="00C1674D"/>
    <w:rsid w:val="00C16A54"/>
    <w:rsid w:val="00C16B4D"/>
    <w:rsid w:val="00C170A5"/>
    <w:rsid w:val="00C1751B"/>
    <w:rsid w:val="00C17A8B"/>
    <w:rsid w:val="00C17FDF"/>
    <w:rsid w:val="00C2030C"/>
    <w:rsid w:val="00C204C2"/>
    <w:rsid w:val="00C21314"/>
    <w:rsid w:val="00C21416"/>
    <w:rsid w:val="00C21752"/>
    <w:rsid w:val="00C21DE6"/>
    <w:rsid w:val="00C22657"/>
    <w:rsid w:val="00C23145"/>
    <w:rsid w:val="00C23193"/>
    <w:rsid w:val="00C237B9"/>
    <w:rsid w:val="00C23A18"/>
    <w:rsid w:val="00C23AD4"/>
    <w:rsid w:val="00C23C09"/>
    <w:rsid w:val="00C242B7"/>
    <w:rsid w:val="00C24346"/>
    <w:rsid w:val="00C24491"/>
    <w:rsid w:val="00C2482F"/>
    <w:rsid w:val="00C24ED8"/>
    <w:rsid w:val="00C26470"/>
    <w:rsid w:val="00C266B6"/>
    <w:rsid w:val="00C267CB"/>
    <w:rsid w:val="00C27235"/>
    <w:rsid w:val="00C27B16"/>
    <w:rsid w:val="00C27BEC"/>
    <w:rsid w:val="00C302B1"/>
    <w:rsid w:val="00C30827"/>
    <w:rsid w:val="00C31326"/>
    <w:rsid w:val="00C319B0"/>
    <w:rsid w:val="00C31B67"/>
    <w:rsid w:val="00C31BAD"/>
    <w:rsid w:val="00C31FB1"/>
    <w:rsid w:val="00C3275F"/>
    <w:rsid w:val="00C32AAE"/>
    <w:rsid w:val="00C332F7"/>
    <w:rsid w:val="00C334A7"/>
    <w:rsid w:val="00C33799"/>
    <w:rsid w:val="00C3402B"/>
    <w:rsid w:val="00C34496"/>
    <w:rsid w:val="00C34525"/>
    <w:rsid w:val="00C3481E"/>
    <w:rsid w:val="00C34844"/>
    <w:rsid w:val="00C348E7"/>
    <w:rsid w:val="00C35688"/>
    <w:rsid w:val="00C35BD8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CFE"/>
    <w:rsid w:val="00C36E50"/>
    <w:rsid w:val="00C372D5"/>
    <w:rsid w:val="00C375A4"/>
    <w:rsid w:val="00C377C9"/>
    <w:rsid w:val="00C37F8D"/>
    <w:rsid w:val="00C40165"/>
    <w:rsid w:val="00C409F4"/>
    <w:rsid w:val="00C40A61"/>
    <w:rsid w:val="00C40F9B"/>
    <w:rsid w:val="00C41427"/>
    <w:rsid w:val="00C41456"/>
    <w:rsid w:val="00C41825"/>
    <w:rsid w:val="00C41DED"/>
    <w:rsid w:val="00C4283B"/>
    <w:rsid w:val="00C42F2B"/>
    <w:rsid w:val="00C431DC"/>
    <w:rsid w:val="00C432E7"/>
    <w:rsid w:val="00C4343D"/>
    <w:rsid w:val="00C4391F"/>
    <w:rsid w:val="00C44140"/>
    <w:rsid w:val="00C444D8"/>
    <w:rsid w:val="00C44536"/>
    <w:rsid w:val="00C44542"/>
    <w:rsid w:val="00C44622"/>
    <w:rsid w:val="00C44AA3"/>
    <w:rsid w:val="00C45D3A"/>
    <w:rsid w:val="00C471B8"/>
    <w:rsid w:val="00C471BF"/>
    <w:rsid w:val="00C4726B"/>
    <w:rsid w:val="00C47A7A"/>
    <w:rsid w:val="00C47CE7"/>
    <w:rsid w:val="00C50B98"/>
    <w:rsid w:val="00C50E23"/>
    <w:rsid w:val="00C50F40"/>
    <w:rsid w:val="00C51395"/>
    <w:rsid w:val="00C5146F"/>
    <w:rsid w:val="00C51B2F"/>
    <w:rsid w:val="00C51B5B"/>
    <w:rsid w:val="00C52363"/>
    <w:rsid w:val="00C52DD0"/>
    <w:rsid w:val="00C53051"/>
    <w:rsid w:val="00C53091"/>
    <w:rsid w:val="00C53206"/>
    <w:rsid w:val="00C53429"/>
    <w:rsid w:val="00C544F6"/>
    <w:rsid w:val="00C54580"/>
    <w:rsid w:val="00C54591"/>
    <w:rsid w:val="00C550F5"/>
    <w:rsid w:val="00C551C8"/>
    <w:rsid w:val="00C5584C"/>
    <w:rsid w:val="00C5592E"/>
    <w:rsid w:val="00C563F8"/>
    <w:rsid w:val="00C56CAA"/>
    <w:rsid w:val="00C56F54"/>
    <w:rsid w:val="00C5707C"/>
    <w:rsid w:val="00C5712A"/>
    <w:rsid w:val="00C571B5"/>
    <w:rsid w:val="00C573ED"/>
    <w:rsid w:val="00C576CF"/>
    <w:rsid w:val="00C57AD2"/>
    <w:rsid w:val="00C57F3F"/>
    <w:rsid w:val="00C6028F"/>
    <w:rsid w:val="00C604FC"/>
    <w:rsid w:val="00C61282"/>
    <w:rsid w:val="00C615A4"/>
    <w:rsid w:val="00C61646"/>
    <w:rsid w:val="00C61D1D"/>
    <w:rsid w:val="00C61DFE"/>
    <w:rsid w:val="00C62280"/>
    <w:rsid w:val="00C622F5"/>
    <w:rsid w:val="00C625A4"/>
    <w:rsid w:val="00C63218"/>
    <w:rsid w:val="00C638DD"/>
    <w:rsid w:val="00C63E54"/>
    <w:rsid w:val="00C642B6"/>
    <w:rsid w:val="00C64487"/>
    <w:rsid w:val="00C646A3"/>
    <w:rsid w:val="00C64BCF"/>
    <w:rsid w:val="00C64F45"/>
    <w:rsid w:val="00C650C1"/>
    <w:rsid w:val="00C652F1"/>
    <w:rsid w:val="00C654C1"/>
    <w:rsid w:val="00C65610"/>
    <w:rsid w:val="00C656F1"/>
    <w:rsid w:val="00C65810"/>
    <w:rsid w:val="00C6616C"/>
    <w:rsid w:val="00C6618B"/>
    <w:rsid w:val="00C661DC"/>
    <w:rsid w:val="00C66499"/>
    <w:rsid w:val="00C66922"/>
    <w:rsid w:val="00C66C65"/>
    <w:rsid w:val="00C67AEB"/>
    <w:rsid w:val="00C67D57"/>
    <w:rsid w:val="00C67FE9"/>
    <w:rsid w:val="00C700C1"/>
    <w:rsid w:val="00C707EB"/>
    <w:rsid w:val="00C70903"/>
    <w:rsid w:val="00C70C17"/>
    <w:rsid w:val="00C70DC7"/>
    <w:rsid w:val="00C716A9"/>
    <w:rsid w:val="00C71EEF"/>
    <w:rsid w:val="00C72057"/>
    <w:rsid w:val="00C72135"/>
    <w:rsid w:val="00C7243E"/>
    <w:rsid w:val="00C72A69"/>
    <w:rsid w:val="00C734BD"/>
    <w:rsid w:val="00C73704"/>
    <w:rsid w:val="00C737B0"/>
    <w:rsid w:val="00C74AEA"/>
    <w:rsid w:val="00C752DA"/>
    <w:rsid w:val="00C758B4"/>
    <w:rsid w:val="00C75B95"/>
    <w:rsid w:val="00C75D7A"/>
    <w:rsid w:val="00C764E7"/>
    <w:rsid w:val="00C770C9"/>
    <w:rsid w:val="00C77218"/>
    <w:rsid w:val="00C77236"/>
    <w:rsid w:val="00C7748B"/>
    <w:rsid w:val="00C774EB"/>
    <w:rsid w:val="00C77D6C"/>
    <w:rsid w:val="00C77ED7"/>
    <w:rsid w:val="00C80102"/>
    <w:rsid w:val="00C804DD"/>
    <w:rsid w:val="00C80570"/>
    <w:rsid w:val="00C809DC"/>
    <w:rsid w:val="00C80AC8"/>
    <w:rsid w:val="00C80B91"/>
    <w:rsid w:val="00C815AB"/>
    <w:rsid w:val="00C81E76"/>
    <w:rsid w:val="00C827F6"/>
    <w:rsid w:val="00C82F66"/>
    <w:rsid w:val="00C83195"/>
    <w:rsid w:val="00C837DD"/>
    <w:rsid w:val="00C83F3E"/>
    <w:rsid w:val="00C8498B"/>
    <w:rsid w:val="00C84E95"/>
    <w:rsid w:val="00C85029"/>
    <w:rsid w:val="00C85403"/>
    <w:rsid w:val="00C85A09"/>
    <w:rsid w:val="00C86579"/>
    <w:rsid w:val="00C869AE"/>
    <w:rsid w:val="00C86C08"/>
    <w:rsid w:val="00C86D76"/>
    <w:rsid w:val="00C86F78"/>
    <w:rsid w:val="00C8707E"/>
    <w:rsid w:val="00C870DB"/>
    <w:rsid w:val="00C8716A"/>
    <w:rsid w:val="00C87217"/>
    <w:rsid w:val="00C8740C"/>
    <w:rsid w:val="00C87861"/>
    <w:rsid w:val="00C879AA"/>
    <w:rsid w:val="00C87F19"/>
    <w:rsid w:val="00C87F86"/>
    <w:rsid w:val="00C90551"/>
    <w:rsid w:val="00C90D36"/>
    <w:rsid w:val="00C910C5"/>
    <w:rsid w:val="00C9159E"/>
    <w:rsid w:val="00C91A08"/>
    <w:rsid w:val="00C92B2E"/>
    <w:rsid w:val="00C92EB1"/>
    <w:rsid w:val="00C932AB"/>
    <w:rsid w:val="00C934D5"/>
    <w:rsid w:val="00C936C8"/>
    <w:rsid w:val="00C937BB"/>
    <w:rsid w:val="00C9390B"/>
    <w:rsid w:val="00C93980"/>
    <w:rsid w:val="00C93BB1"/>
    <w:rsid w:val="00C9486E"/>
    <w:rsid w:val="00C94889"/>
    <w:rsid w:val="00C94C56"/>
    <w:rsid w:val="00C953E8"/>
    <w:rsid w:val="00C954C7"/>
    <w:rsid w:val="00C96320"/>
    <w:rsid w:val="00C9680C"/>
    <w:rsid w:val="00C9753E"/>
    <w:rsid w:val="00C97575"/>
    <w:rsid w:val="00C97A64"/>
    <w:rsid w:val="00C97D53"/>
    <w:rsid w:val="00CA02AB"/>
    <w:rsid w:val="00CA04DE"/>
    <w:rsid w:val="00CA0595"/>
    <w:rsid w:val="00CA09A9"/>
    <w:rsid w:val="00CA0B9E"/>
    <w:rsid w:val="00CA0C52"/>
    <w:rsid w:val="00CA11CB"/>
    <w:rsid w:val="00CA11D5"/>
    <w:rsid w:val="00CA198D"/>
    <w:rsid w:val="00CA19BF"/>
    <w:rsid w:val="00CA1A7A"/>
    <w:rsid w:val="00CA1B6A"/>
    <w:rsid w:val="00CA1B90"/>
    <w:rsid w:val="00CA1C33"/>
    <w:rsid w:val="00CA1E5B"/>
    <w:rsid w:val="00CA1E6E"/>
    <w:rsid w:val="00CA1FDB"/>
    <w:rsid w:val="00CA28AB"/>
    <w:rsid w:val="00CA34CF"/>
    <w:rsid w:val="00CA3D09"/>
    <w:rsid w:val="00CA46CA"/>
    <w:rsid w:val="00CA4721"/>
    <w:rsid w:val="00CA4974"/>
    <w:rsid w:val="00CA5662"/>
    <w:rsid w:val="00CA59E8"/>
    <w:rsid w:val="00CA671A"/>
    <w:rsid w:val="00CA69D3"/>
    <w:rsid w:val="00CA71F0"/>
    <w:rsid w:val="00CA75E5"/>
    <w:rsid w:val="00CA75E7"/>
    <w:rsid w:val="00CA781F"/>
    <w:rsid w:val="00CA79BB"/>
    <w:rsid w:val="00CA7A5A"/>
    <w:rsid w:val="00CB006A"/>
    <w:rsid w:val="00CB024D"/>
    <w:rsid w:val="00CB0996"/>
    <w:rsid w:val="00CB0F41"/>
    <w:rsid w:val="00CB15C7"/>
    <w:rsid w:val="00CB167E"/>
    <w:rsid w:val="00CB17C6"/>
    <w:rsid w:val="00CB19C0"/>
    <w:rsid w:val="00CB2127"/>
    <w:rsid w:val="00CB2A1E"/>
    <w:rsid w:val="00CB2B7B"/>
    <w:rsid w:val="00CB2E53"/>
    <w:rsid w:val="00CB2FEE"/>
    <w:rsid w:val="00CB36E3"/>
    <w:rsid w:val="00CB445A"/>
    <w:rsid w:val="00CB504E"/>
    <w:rsid w:val="00CB55EC"/>
    <w:rsid w:val="00CB579E"/>
    <w:rsid w:val="00CB5AB6"/>
    <w:rsid w:val="00CB5BB6"/>
    <w:rsid w:val="00CB5C8A"/>
    <w:rsid w:val="00CB5D65"/>
    <w:rsid w:val="00CB61D9"/>
    <w:rsid w:val="00CB61EA"/>
    <w:rsid w:val="00CB6394"/>
    <w:rsid w:val="00CB680B"/>
    <w:rsid w:val="00CB70CC"/>
    <w:rsid w:val="00CB71C8"/>
    <w:rsid w:val="00CB771E"/>
    <w:rsid w:val="00CB7C17"/>
    <w:rsid w:val="00CB7C71"/>
    <w:rsid w:val="00CC025E"/>
    <w:rsid w:val="00CC050E"/>
    <w:rsid w:val="00CC0598"/>
    <w:rsid w:val="00CC07B8"/>
    <w:rsid w:val="00CC09FF"/>
    <w:rsid w:val="00CC0DD7"/>
    <w:rsid w:val="00CC1372"/>
    <w:rsid w:val="00CC1407"/>
    <w:rsid w:val="00CC1895"/>
    <w:rsid w:val="00CC197A"/>
    <w:rsid w:val="00CC1CC1"/>
    <w:rsid w:val="00CC1E88"/>
    <w:rsid w:val="00CC24E2"/>
    <w:rsid w:val="00CC250C"/>
    <w:rsid w:val="00CC26D4"/>
    <w:rsid w:val="00CC277C"/>
    <w:rsid w:val="00CC33D6"/>
    <w:rsid w:val="00CC3BED"/>
    <w:rsid w:val="00CC566C"/>
    <w:rsid w:val="00CC5921"/>
    <w:rsid w:val="00CC5CFA"/>
    <w:rsid w:val="00CC5D98"/>
    <w:rsid w:val="00CC5E8A"/>
    <w:rsid w:val="00CC5FFE"/>
    <w:rsid w:val="00CC6AD5"/>
    <w:rsid w:val="00CC6D0B"/>
    <w:rsid w:val="00CC72EE"/>
    <w:rsid w:val="00CC738F"/>
    <w:rsid w:val="00CC7F1E"/>
    <w:rsid w:val="00CD0602"/>
    <w:rsid w:val="00CD0B4E"/>
    <w:rsid w:val="00CD0CDF"/>
    <w:rsid w:val="00CD0EA8"/>
    <w:rsid w:val="00CD0FDE"/>
    <w:rsid w:val="00CD129C"/>
    <w:rsid w:val="00CD15AF"/>
    <w:rsid w:val="00CD1935"/>
    <w:rsid w:val="00CD1E43"/>
    <w:rsid w:val="00CD2A23"/>
    <w:rsid w:val="00CD2FBA"/>
    <w:rsid w:val="00CD322E"/>
    <w:rsid w:val="00CD3237"/>
    <w:rsid w:val="00CD3406"/>
    <w:rsid w:val="00CD36F3"/>
    <w:rsid w:val="00CD3885"/>
    <w:rsid w:val="00CD3DD7"/>
    <w:rsid w:val="00CD3F51"/>
    <w:rsid w:val="00CD4D01"/>
    <w:rsid w:val="00CD4FFC"/>
    <w:rsid w:val="00CD5087"/>
    <w:rsid w:val="00CD526B"/>
    <w:rsid w:val="00CD54B7"/>
    <w:rsid w:val="00CD54F6"/>
    <w:rsid w:val="00CD5743"/>
    <w:rsid w:val="00CD57C4"/>
    <w:rsid w:val="00CD6001"/>
    <w:rsid w:val="00CD6854"/>
    <w:rsid w:val="00CD7648"/>
    <w:rsid w:val="00CD78BD"/>
    <w:rsid w:val="00CE0B27"/>
    <w:rsid w:val="00CE0E04"/>
    <w:rsid w:val="00CE10CD"/>
    <w:rsid w:val="00CE1345"/>
    <w:rsid w:val="00CE1400"/>
    <w:rsid w:val="00CE1910"/>
    <w:rsid w:val="00CE1CF9"/>
    <w:rsid w:val="00CE2205"/>
    <w:rsid w:val="00CE23D6"/>
    <w:rsid w:val="00CE2483"/>
    <w:rsid w:val="00CE260B"/>
    <w:rsid w:val="00CE2625"/>
    <w:rsid w:val="00CE2FC5"/>
    <w:rsid w:val="00CE30F3"/>
    <w:rsid w:val="00CE318D"/>
    <w:rsid w:val="00CE40B6"/>
    <w:rsid w:val="00CE4108"/>
    <w:rsid w:val="00CE4414"/>
    <w:rsid w:val="00CE443F"/>
    <w:rsid w:val="00CE4666"/>
    <w:rsid w:val="00CE4962"/>
    <w:rsid w:val="00CE4CD3"/>
    <w:rsid w:val="00CE51BC"/>
    <w:rsid w:val="00CE551F"/>
    <w:rsid w:val="00CE57E8"/>
    <w:rsid w:val="00CE5C77"/>
    <w:rsid w:val="00CE6315"/>
    <w:rsid w:val="00CE6931"/>
    <w:rsid w:val="00CE6ED5"/>
    <w:rsid w:val="00CE72F1"/>
    <w:rsid w:val="00CE7340"/>
    <w:rsid w:val="00CE73CA"/>
    <w:rsid w:val="00CE753A"/>
    <w:rsid w:val="00CE7877"/>
    <w:rsid w:val="00CE78F9"/>
    <w:rsid w:val="00CE7A7D"/>
    <w:rsid w:val="00CE7ED6"/>
    <w:rsid w:val="00CE7F78"/>
    <w:rsid w:val="00CF0320"/>
    <w:rsid w:val="00CF0381"/>
    <w:rsid w:val="00CF062F"/>
    <w:rsid w:val="00CF12A7"/>
    <w:rsid w:val="00CF1494"/>
    <w:rsid w:val="00CF15D4"/>
    <w:rsid w:val="00CF1AB3"/>
    <w:rsid w:val="00CF1D02"/>
    <w:rsid w:val="00CF23F3"/>
    <w:rsid w:val="00CF25EC"/>
    <w:rsid w:val="00CF28E8"/>
    <w:rsid w:val="00CF3230"/>
    <w:rsid w:val="00CF32A2"/>
    <w:rsid w:val="00CF34C0"/>
    <w:rsid w:val="00CF451F"/>
    <w:rsid w:val="00CF4AF3"/>
    <w:rsid w:val="00CF55A1"/>
    <w:rsid w:val="00CF55DC"/>
    <w:rsid w:val="00CF56CF"/>
    <w:rsid w:val="00CF5805"/>
    <w:rsid w:val="00CF58D8"/>
    <w:rsid w:val="00CF5E81"/>
    <w:rsid w:val="00CF6370"/>
    <w:rsid w:val="00CF67E4"/>
    <w:rsid w:val="00CF6819"/>
    <w:rsid w:val="00CF6A53"/>
    <w:rsid w:val="00CF6DEC"/>
    <w:rsid w:val="00CF7037"/>
    <w:rsid w:val="00CF75F6"/>
    <w:rsid w:val="00CF77B7"/>
    <w:rsid w:val="00CF77EC"/>
    <w:rsid w:val="00D00043"/>
    <w:rsid w:val="00D00749"/>
    <w:rsid w:val="00D00B0B"/>
    <w:rsid w:val="00D00C9D"/>
    <w:rsid w:val="00D0100F"/>
    <w:rsid w:val="00D0125F"/>
    <w:rsid w:val="00D01312"/>
    <w:rsid w:val="00D01367"/>
    <w:rsid w:val="00D014CB"/>
    <w:rsid w:val="00D01665"/>
    <w:rsid w:val="00D0172F"/>
    <w:rsid w:val="00D026E6"/>
    <w:rsid w:val="00D02CB0"/>
    <w:rsid w:val="00D03126"/>
    <w:rsid w:val="00D032D9"/>
    <w:rsid w:val="00D03559"/>
    <w:rsid w:val="00D03FAE"/>
    <w:rsid w:val="00D0404E"/>
    <w:rsid w:val="00D0406D"/>
    <w:rsid w:val="00D0438F"/>
    <w:rsid w:val="00D04464"/>
    <w:rsid w:val="00D04DA4"/>
    <w:rsid w:val="00D04F83"/>
    <w:rsid w:val="00D05163"/>
    <w:rsid w:val="00D0518D"/>
    <w:rsid w:val="00D0522E"/>
    <w:rsid w:val="00D055FC"/>
    <w:rsid w:val="00D059D3"/>
    <w:rsid w:val="00D05B41"/>
    <w:rsid w:val="00D05BF7"/>
    <w:rsid w:val="00D0622D"/>
    <w:rsid w:val="00D069E3"/>
    <w:rsid w:val="00D06AF5"/>
    <w:rsid w:val="00D07705"/>
    <w:rsid w:val="00D0770B"/>
    <w:rsid w:val="00D07975"/>
    <w:rsid w:val="00D07D5D"/>
    <w:rsid w:val="00D07E34"/>
    <w:rsid w:val="00D104D0"/>
    <w:rsid w:val="00D1089A"/>
    <w:rsid w:val="00D10B87"/>
    <w:rsid w:val="00D10C4A"/>
    <w:rsid w:val="00D112E0"/>
    <w:rsid w:val="00D11329"/>
    <w:rsid w:val="00D115C5"/>
    <w:rsid w:val="00D1204B"/>
    <w:rsid w:val="00D1276B"/>
    <w:rsid w:val="00D127F4"/>
    <w:rsid w:val="00D12EE0"/>
    <w:rsid w:val="00D136E9"/>
    <w:rsid w:val="00D13D29"/>
    <w:rsid w:val="00D1400F"/>
    <w:rsid w:val="00D145FE"/>
    <w:rsid w:val="00D147B5"/>
    <w:rsid w:val="00D14AE9"/>
    <w:rsid w:val="00D14B37"/>
    <w:rsid w:val="00D14C6A"/>
    <w:rsid w:val="00D15094"/>
    <w:rsid w:val="00D152F2"/>
    <w:rsid w:val="00D1532A"/>
    <w:rsid w:val="00D15BA8"/>
    <w:rsid w:val="00D15C9E"/>
    <w:rsid w:val="00D16831"/>
    <w:rsid w:val="00D16ADA"/>
    <w:rsid w:val="00D1717D"/>
    <w:rsid w:val="00D17348"/>
    <w:rsid w:val="00D174CA"/>
    <w:rsid w:val="00D177C5"/>
    <w:rsid w:val="00D1788F"/>
    <w:rsid w:val="00D17902"/>
    <w:rsid w:val="00D179F0"/>
    <w:rsid w:val="00D17AB6"/>
    <w:rsid w:val="00D17D93"/>
    <w:rsid w:val="00D2000B"/>
    <w:rsid w:val="00D20098"/>
    <w:rsid w:val="00D202E0"/>
    <w:rsid w:val="00D20375"/>
    <w:rsid w:val="00D20611"/>
    <w:rsid w:val="00D20B12"/>
    <w:rsid w:val="00D20C3F"/>
    <w:rsid w:val="00D20EE7"/>
    <w:rsid w:val="00D2144C"/>
    <w:rsid w:val="00D215AC"/>
    <w:rsid w:val="00D218A4"/>
    <w:rsid w:val="00D218C1"/>
    <w:rsid w:val="00D2195E"/>
    <w:rsid w:val="00D21DDA"/>
    <w:rsid w:val="00D221FD"/>
    <w:rsid w:val="00D22C44"/>
    <w:rsid w:val="00D22DB4"/>
    <w:rsid w:val="00D22E09"/>
    <w:rsid w:val="00D2310C"/>
    <w:rsid w:val="00D23493"/>
    <w:rsid w:val="00D2362B"/>
    <w:rsid w:val="00D23873"/>
    <w:rsid w:val="00D23E67"/>
    <w:rsid w:val="00D241EB"/>
    <w:rsid w:val="00D24270"/>
    <w:rsid w:val="00D244EC"/>
    <w:rsid w:val="00D2454A"/>
    <w:rsid w:val="00D24F10"/>
    <w:rsid w:val="00D25073"/>
    <w:rsid w:val="00D254E9"/>
    <w:rsid w:val="00D25572"/>
    <w:rsid w:val="00D258D8"/>
    <w:rsid w:val="00D25F4E"/>
    <w:rsid w:val="00D2605C"/>
    <w:rsid w:val="00D262A5"/>
    <w:rsid w:val="00D26D8C"/>
    <w:rsid w:val="00D27009"/>
    <w:rsid w:val="00D272E6"/>
    <w:rsid w:val="00D27799"/>
    <w:rsid w:val="00D278B6"/>
    <w:rsid w:val="00D27D6A"/>
    <w:rsid w:val="00D27E29"/>
    <w:rsid w:val="00D30050"/>
    <w:rsid w:val="00D30299"/>
    <w:rsid w:val="00D3053D"/>
    <w:rsid w:val="00D31152"/>
    <w:rsid w:val="00D31286"/>
    <w:rsid w:val="00D315F9"/>
    <w:rsid w:val="00D31877"/>
    <w:rsid w:val="00D31C69"/>
    <w:rsid w:val="00D32171"/>
    <w:rsid w:val="00D323C3"/>
    <w:rsid w:val="00D328CE"/>
    <w:rsid w:val="00D33068"/>
    <w:rsid w:val="00D33127"/>
    <w:rsid w:val="00D331CA"/>
    <w:rsid w:val="00D335AA"/>
    <w:rsid w:val="00D33632"/>
    <w:rsid w:val="00D33741"/>
    <w:rsid w:val="00D3388B"/>
    <w:rsid w:val="00D33CE5"/>
    <w:rsid w:val="00D33D81"/>
    <w:rsid w:val="00D33E5F"/>
    <w:rsid w:val="00D33EB8"/>
    <w:rsid w:val="00D343EB"/>
    <w:rsid w:val="00D3456C"/>
    <w:rsid w:val="00D346EF"/>
    <w:rsid w:val="00D34EF7"/>
    <w:rsid w:val="00D35A0C"/>
    <w:rsid w:val="00D362CF"/>
    <w:rsid w:val="00D36F70"/>
    <w:rsid w:val="00D37463"/>
    <w:rsid w:val="00D37A72"/>
    <w:rsid w:val="00D37FC3"/>
    <w:rsid w:val="00D401A4"/>
    <w:rsid w:val="00D40344"/>
    <w:rsid w:val="00D40381"/>
    <w:rsid w:val="00D414C0"/>
    <w:rsid w:val="00D41E75"/>
    <w:rsid w:val="00D427D4"/>
    <w:rsid w:val="00D42AAF"/>
    <w:rsid w:val="00D4318E"/>
    <w:rsid w:val="00D43654"/>
    <w:rsid w:val="00D4398D"/>
    <w:rsid w:val="00D43A1B"/>
    <w:rsid w:val="00D43E7A"/>
    <w:rsid w:val="00D4436B"/>
    <w:rsid w:val="00D445A4"/>
    <w:rsid w:val="00D44603"/>
    <w:rsid w:val="00D44D01"/>
    <w:rsid w:val="00D45577"/>
    <w:rsid w:val="00D456A0"/>
    <w:rsid w:val="00D45B20"/>
    <w:rsid w:val="00D45C47"/>
    <w:rsid w:val="00D4605B"/>
    <w:rsid w:val="00D462AB"/>
    <w:rsid w:val="00D46367"/>
    <w:rsid w:val="00D463BA"/>
    <w:rsid w:val="00D463C8"/>
    <w:rsid w:val="00D464B9"/>
    <w:rsid w:val="00D46551"/>
    <w:rsid w:val="00D468B7"/>
    <w:rsid w:val="00D46C92"/>
    <w:rsid w:val="00D46E5D"/>
    <w:rsid w:val="00D506B9"/>
    <w:rsid w:val="00D508CC"/>
    <w:rsid w:val="00D50987"/>
    <w:rsid w:val="00D50B84"/>
    <w:rsid w:val="00D50C86"/>
    <w:rsid w:val="00D50CAE"/>
    <w:rsid w:val="00D50CFF"/>
    <w:rsid w:val="00D51252"/>
    <w:rsid w:val="00D5150C"/>
    <w:rsid w:val="00D515D6"/>
    <w:rsid w:val="00D519C2"/>
    <w:rsid w:val="00D51BB7"/>
    <w:rsid w:val="00D51E4F"/>
    <w:rsid w:val="00D51FFA"/>
    <w:rsid w:val="00D52023"/>
    <w:rsid w:val="00D520EE"/>
    <w:rsid w:val="00D5281D"/>
    <w:rsid w:val="00D52F7C"/>
    <w:rsid w:val="00D532DA"/>
    <w:rsid w:val="00D536A6"/>
    <w:rsid w:val="00D539F7"/>
    <w:rsid w:val="00D53E09"/>
    <w:rsid w:val="00D53FD0"/>
    <w:rsid w:val="00D54006"/>
    <w:rsid w:val="00D54938"/>
    <w:rsid w:val="00D54AEB"/>
    <w:rsid w:val="00D54B18"/>
    <w:rsid w:val="00D54F5F"/>
    <w:rsid w:val="00D552EE"/>
    <w:rsid w:val="00D55443"/>
    <w:rsid w:val="00D55469"/>
    <w:rsid w:val="00D55910"/>
    <w:rsid w:val="00D55ABA"/>
    <w:rsid w:val="00D562E3"/>
    <w:rsid w:val="00D564CA"/>
    <w:rsid w:val="00D568F6"/>
    <w:rsid w:val="00D56AFC"/>
    <w:rsid w:val="00D57427"/>
    <w:rsid w:val="00D57EF1"/>
    <w:rsid w:val="00D60153"/>
    <w:rsid w:val="00D60231"/>
    <w:rsid w:val="00D604D3"/>
    <w:rsid w:val="00D60664"/>
    <w:rsid w:val="00D60B62"/>
    <w:rsid w:val="00D610E0"/>
    <w:rsid w:val="00D61418"/>
    <w:rsid w:val="00D61C09"/>
    <w:rsid w:val="00D61EF1"/>
    <w:rsid w:val="00D62180"/>
    <w:rsid w:val="00D62485"/>
    <w:rsid w:val="00D624D4"/>
    <w:rsid w:val="00D628FE"/>
    <w:rsid w:val="00D63524"/>
    <w:rsid w:val="00D63A0E"/>
    <w:rsid w:val="00D63A62"/>
    <w:rsid w:val="00D6432F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69A"/>
    <w:rsid w:val="00D669C1"/>
    <w:rsid w:val="00D66CC7"/>
    <w:rsid w:val="00D67307"/>
    <w:rsid w:val="00D679BD"/>
    <w:rsid w:val="00D67EA4"/>
    <w:rsid w:val="00D7013E"/>
    <w:rsid w:val="00D70494"/>
    <w:rsid w:val="00D70A3C"/>
    <w:rsid w:val="00D71139"/>
    <w:rsid w:val="00D71471"/>
    <w:rsid w:val="00D72129"/>
    <w:rsid w:val="00D72585"/>
    <w:rsid w:val="00D72A72"/>
    <w:rsid w:val="00D72FDB"/>
    <w:rsid w:val="00D736B1"/>
    <w:rsid w:val="00D73C91"/>
    <w:rsid w:val="00D741FE"/>
    <w:rsid w:val="00D744A5"/>
    <w:rsid w:val="00D745C5"/>
    <w:rsid w:val="00D74B5D"/>
    <w:rsid w:val="00D74D93"/>
    <w:rsid w:val="00D74F60"/>
    <w:rsid w:val="00D754C9"/>
    <w:rsid w:val="00D758FE"/>
    <w:rsid w:val="00D75CE8"/>
    <w:rsid w:val="00D75D6E"/>
    <w:rsid w:val="00D763CC"/>
    <w:rsid w:val="00D76863"/>
    <w:rsid w:val="00D7694B"/>
    <w:rsid w:val="00D76D50"/>
    <w:rsid w:val="00D7755E"/>
    <w:rsid w:val="00D77772"/>
    <w:rsid w:val="00D7799A"/>
    <w:rsid w:val="00D77A7B"/>
    <w:rsid w:val="00D77D8D"/>
    <w:rsid w:val="00D77EF8"/>
    <w:rsid w:val="00D77F12"/>
    <w:rsid w:val="00D80619"/>
    <w:rsid w:val="00D8099E"/>
    <w:rsid w:val="00D809A7"/>
    <w:rsid w:val="00D80A59"/>
    <w:rsid w:val="00D80AD4"/>
    <w:rsid w:val="00D80C31"/>
    <w:rsid w:val="00D812BB"/>
    <w:rsid w:val="00D81CEE"/>
    <w:rsid w:val="00D822C9"/>
    <w:rsid w:val="00D829D6"/>
    <w:rsid w:val="00D82F80"/>
    <w:rsid w:val="00D835B0"/>
    <w:rsid w:val="00D8369B"/>
    <w:rsid w:val="00D83768"/>
    <w:rsid w:val="00D8394C"/>
    <w:rsid w:val="00D84287"/>
    <w:rsid w:val="00D85060"/>
    <w:rsid w:val="00D85C12"/>
    <w:rsid w:val="00D85C82"/>
    <w:rsid w:val="00D85DD5"/>
    <w:rsid w:val="00D86375"/>
    <w:rsid w:val="00D86513"/>
    <w:rsid w:val="00D865B8"/>
    <w:rsid w:val="00D86AAC"/>
    <w:rsid w:val="00D86AF3"/>
    <w:rsid w:val="00D871C9"/>
    <w:rsid w:val="00D871D9"/>
    <w:rsid w:val="00D900F8"/>
    <w:rsid w:val="00D901A5"/>
    <w:rsid w:val="00D905BB"/>
    <w:rsid w:val="00D90955"/>
    <w:rsid w:val="00D90A48"/>
    <w:rsid w:val="00D90AEA"/>
    <w:rsid w:val="00D90D69"/>
    <w:rsid w:val="00D910CB"/>
    <w:rsid w:val="00D91220"/>
    <w:rsid w:val="00D913A3"/>
    <w:rsid w:val="00D91955"/>
    <w:rsid w:val="00D9196E"/>
    <w:rsid w:val="00D91CA9"/>
    <w:rsid w:val="00D91E32"/>
    <w:rsid w:val="00D92F01"/>
    <w:rsid w:val="00D933C6"/>
    <w:rsid w:val="00D935A7"/>
    <w:rsid w:val="00D937EB"/>
    <w:rsid w:val="00D9388C"/>
    <w:rsid w:val="00D93D3A"/>
    <w:rsid w:val="00D9424A"/>
    <w:rsid w:val="00D946AF"/>
    <w:rsid w:val="00D950BF"/>
    <w:rsid w:val="00D955B0"/>
    <w:rsid w:val="00D96302"/>
    <w:rsid w:val="00D96FE8"/>
    <w:rsid w:val="00D9710E"/>
    <w:rsid w:val="00D97790"/>
    <w:rsid w:val="00D977D4"/>
    <w:rsid w:val="00D97B45"/>
    <w:rsid w:val="00D97C30"/>
    <w:rsid w:val="00D97D5F"/>
    <w:rsid w:val="00D97ED2"/>
    <w:rsid w:val="00DA01BE"/>
    <w:rsid w:val="00DA056F"/>
    <w:rsid w:val="00DA0685"/>
    <w:rsid w:val="00DA0841"/>
    <w:rsid w:val="00DA0CC5"/>
    <w:rsid w:val="00DA1355"/>
    <w:rsid w:val="00DA20D7"/>
    <w:rsid w:val="00DA2167"/>
    <w:rsid w:val="00DA2502"/>
    <w:rsid w:val="00DA2A8C"/>
    <w:rsid w:val="00DA32EE"/>
    <w:rsid w:val="00DA369F"/>
    <w:rsid w:val="00DA37F2"/>
    <w:rsid w:val="00DA395C"/>
    <w:rsid w:val="00DA3FD1"/>
    <w:rsid w:val="00DA407C"/>
    <w:rsid w:val="00DA4692"/>
    <w:rsid w:val="00DA4A2B"/>
    <w:rsid w:val="00DA4DC3"/>
    <w:rsid w:val="00DA4FDF"/>
    <w:rsid w:val="00DA5120"/>
    <w:rsid w:val="00DA5464"/>
    <w:rsid w:val="00DA5769"/>
    <w:rsid w:val="00DA578B"/>
    <w:rsid w:val="00DA57BA"/>
    <w:rsid w:val="00DA7895"/>
    <w:rsid w:val="00DA7CF9"/>
    <w:rsid w:val="00DA7D3D"/>
    <w:rsid w:val="00DA7EDD"/>
    <w:rsid w:val="00DB008F"/>
    <w:rsid w:val="00DB0120"/>
    <w:rsid w:val="00DB02D5"/>
    <w:rsid w:val="00DB1F3A"/>
    <w:rsid w:val="00DB215F"/>
    <w:rsid w:val="00DB2227"/>
    <w:rsid w:val="00DB242C"/>
    <w:rsid w:val="00DB2BFB"/>
    <w:rsid w:val="00DB2E88"/>
    <w:rsid w:val="00DB2EA9"/>
    <w:rsid w:val="00DB3FD7"/>
    <w:rsid w:val="00DB49B6"/>
    <w:rsid w:val="00DB500D"/>
    <w:rsid w:val="00DB5098"/>
    <w:rsid w:val="00DB5165"/>
    <w:rsid w:val="00DB5621"/>
    <w:rsid w:val="00DB591A"/>
    <w:rsid w:val="00DB592F"/>
    <w:rsid w:val="00DB59AF"/>
    <w:rsid w:val="00DB5B49"/>
    <w:rsid w:val="00DB6234"/>
    <w:rsid w:val="00DB66EF"/>
    <w:rsid w:val="00DB678D"/>
    <w:rsid w:val="00DB67B3"/>
    <w:rsid w:val="00DB6B97"/>
    <w:rsid w:val="00DB727B"/>
    <w:rsid w:val="00DB783D"/>
    <w:rsid w:val="00DB7C26"/>
    <w:rsid w:val="00DB7D30"/>
    <w:rsid w:val="00DC020F"/>
    <w:rsid w:val="00DC09FD"/>
    <w:rsid w:val="00DC0AB4"/>
    <w:rsid w:val="00DC0CE6"/>
    <w:rsid w:val="00DC0E85"/>
    <w:rsid w:val="00DC0FBE"/>
    <w:rsid w:val="00DC2351"/>
    <w:rsid w:val="00DC2893"/>
    <w:rsid w:val="00DC2C5E"/>
    <w:rsid w:val="00DC303D"/>
    <w:rsid w:val="00DC3241"/>
    <w:rsid w:val="00DC3455"/>
    <w:rsid w:val="00DC37E6"/>
    <w:rsid w:val="00DC3A02"/>
    <w:rsid w:val="00DC4063"/>
    <w:rsid w:val="00DC4083"/>
    <w:rsid w:val="00DC4089"/>
    <w:rsid w:val="00DC4792"/>
    <w:rsid w:val="00DC4866"/>
    <w:rsid w:val="00DC5053"/>
    <w:rsid w:val="00DC522D"/>
    <w:rsid w:val="00DC5323"/>
    <w:rsid w:val="00DC539D"/>
    <w:rsid w:val="00DC5508"/>
    <w:rsid w:val="00DC5651"/>
    <w:rsid w:val="00DC5A75"/>
    <w:rsid w:val="00DC5B5A"/>
    <w:rsid w:val="00DC6645"/>
    <w:rsid w:val="00DC682B"/>
    <w:rsid w:val="00DC685D"/>
    <w:rsid w:val="00DC6BFC"/>
    <w:rsid w:val="00DC6C8C"/>
    <w:rsid w:val="00DC70F1"/>
    <w:rsid w:val="00DC7CEF"/>
    <w:rsid w:val="00DD0572"/>
    <w:rsid w:val="00DD08D1"/>
    <w:rsid w:val="00DD0962"/>
    <w:rsid w:val="00DD0B98"/>
    <w:rsid w:val="00DD1123"/>
    <w:rsid w:val="00DD12B9"/>
    <w:rsid w:val="00DD1439"/>
    <w:rsid w:val="00DD1FC5"/>
    <w:rsid w:val="00DD21F0"/>
    <w:rsid w:val="00DD22F9"/>
    <w:rsid w:val="00DD2969"/>
    <w:rsid w:val="00DD2993"/>
    <w:rsid w:val="00DD2C06"/>
    <w:rsid w:val="00DD34A6"/>
    <w:rsid w:val="00DD3D22"/>
    <w:rsid w:val="00DD47DE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73C0"/>
    <w:rsid w:val="00DD7670"/>
    <w:rsid w:val="00DD76B3"/>
    <w:rsid w:val="00DD776C"/>
    <w:rsid w:val="00DD78CB"/>
    <w:rsid w:val="00DD7AA9"/>
    <w:rsid w:val="00DD7C97"/>
    <w:rsid w:val="00DE0324"/>
    <w:rsid w:val="00DE04AD"/>
    <w:rsid w:val="00DE055F"/>
    <w:rsid w:val="00DE06AC"/>
    <w:rsid w:val="00DE08DF"/>
    <w:rsid w:val="00DE0B8B"/>
    <w:rsid w:val="00DE0FF2"/>
    <w:rsid w:val="00DE1135"/>
    <w:rsid w:val="00DE1195"/>
    <w:rsid w:val="00DE1740"/>
    <w:rsid w:val="00DE1975"/>
    <w:rsid w:val="00DE1995"/>
    <w:rsid w:val="00DE1C03"/>
    <w:rsid w:val="00DE2402"/>
    <w:rsid w:val="00DE2C5A"/>
    <w:rsid w:val="00DE2E4E"/>
    <w:rsid w:val="00DE2F47"/>
    <w:rsid w:val="00DE3298"/>
    <w:rsid w:val="00DE3723"/>
    <w:rsid w:val="00DE376B"/>
    <w:rsid w:val="00DE39E4"/>
    <w:rsid w:val="00DE4814"/>
    <w:rsid w:val="00DE4D22"/>
    <w:rsid w:val="00DE4E9E"/>
    <w:rsid w:val="00DE545D"/>
    <w:rsid w:val="00DE5971"/>
    <w:rsid w:val="00DE5B43"/>
    <w:rsid w:val="00DE61FC"/>
    <w:rsid w:val="00DE65D6"/>
    <w:rsid w:val="00DE664F"/>
    <w:rsid w:val="00DE6686"/>
    <w:rsid w:val="00DE696B"/>
    <w:rsid w:val="00DE69A2"/>
    <w:rsid w:val="00DE6B72"/>
    <w:rsid w:val="00DE6D8B"/>
    <w:rsid w:val="00DE6F9F"/>
    <w:rsid w:val="00DE74BA"/>
    <w:rsid w:val="00DE7CC9"/>
    <w:rsid w:val="00DF014A"/>
    <w:rsid w:val="00DF0D4B"/>
    <w:rsid w:val="00DF1350"/>
    <w:rsid w:val="00DF138A"/>
    <w:rsid w:val="00DF153A"/>
    <w:rsid w:val="00DF156A"/>
    <w:rsid w:val="00DF173B"/>
    <w:rsid w:val="00DF176F"/>
    <w:rsid w:val="00DF1AF1"/>
    <w:rsid w:val="00DF21BC"/>
    <w:rsid w:val="00DF2775"/>
    <w:rsid w:val="00DF2852"/>
    <w:rsid w:val="00DF2D22"/>
    <w:rsid w:val="00DF3658"/>
    <w:rsid w:val="00DF38EA"/>
    <w:rsid w:val="00DF3E13"/>
    <w:rsid w:val="00DF4038"/>
    <w:rsid w:val="00DF4362"/>
    <w:rsid w:val="00DF4367"/>
    <w:rsid w:val="00DF4382"/>
    <w:rsid w:val="00DF49FC"/>
    <w:rsid w:val="00DF50A7"/>
    <w:rsid w:val="00DF51A2"/>
    <w:rsid w:val="00DF59CB"/>
    <w:rsid w:val="00DF5B46"/>
    <w:rsid w:val="00DF5DA2"/>
    <w:rsid w:val="00DF6002"/>
    <w:rsid w:val="00DF62C4"/>
    <w:rsid w:val="00DF6549"/>
    <w:rsid w:val="00DF69A0"/>
    <w:rsid w:val="00DF6B97"/>
    <w:rsid w:val="00DF7010"/>
    <w:rsid w:val="00DF7460"/>
    <w:rsid w:val="00DF7B0A"/>
    <w:rsid w:val="00DF7B4E"/>
    <w:rsid w:val="00DF7B72"/>
    <w:rsid w:val="00DF7C3B"/>
    <w:rsid w:val="00DF7CB1"/>
    <w:rsid w:val="00DF7FE6"/>
    <w:rsid w:val="00E00075"/>
    <w:rsid w:val="00E00F89"/>
    <w:rsid w:val="00E01E6D"/>
    <w:rsid w:val="00E0210E"/>
    <w:rsid w:val="00E0231A"/>
    <w:rsid w:val="00E02432"/>
    <w:rsid w:val="00E02748"/>
    <w:rsid w:val="00E0315A"/>
    <w:rsid w:val="00E03995"/>
    <w:rsid w:val="00E03C76"/>
    <w:rsid w:val="00E03DE5"/>
    <w:rsid w:val="00E0406F"/>
    <w:rsid w:val="00E040DA"/>
    <w:rsid w:val="00E0429F"/>
    <w:rsid w:val="00E04896"/>
    <w:rsid w:val="00E05068"/>
    <w:rsid w:val="00E057B9"/>
    <w:rsid w:val="00E059E6"/>
    <w:rsid w:val="00E05CCB"/>
    <w:rsid w:val="00E05DA5"/>
    <w:rsid w:val="00E05DFD"/>
    <w:rsid w:val="00E05F7D"/>
    <w:rsid w:val="00E0691C"/>
    <w:rsid w:val="00E06A02"/>
    <w:rsid w:val="00E06CAC"/>
    <w:rsid w:val="00E0718F"/>
    <w:rsid w:val="00E0759A"/>
    <w:rsid w:val="00E075B1"/>
    <w:rsid w:val="00E076CC"/>
    <w:rsid w:val="00E077A8"/>
    <w:rsid w:val="00E07C7A"/>
    <w:rsid w:val="00E07F39"/>
    <w:rsid w:val="00E10046"/>
    <w:rsid w:val="00E10370"/>
    <w:rsid w:val="00E10902"/>
    <w:rsid w:val="00E10B64"/>
    <w:rsid w:val="00E112DB"/>
    <w:rsid w:val="00E11527"/>
    <w:rsid w:val="00E11AED"/>
    <w:rsid w:val="00E12266"/>
    <w:rsid w:val="00E12586"/>
    <w:rsid w:val="00E127CE"/>
    <w:rsid w:val="00E128D7"/>
    <w:rsid w:val="00E13122"/>
    <w:rsid w:val="00E132FD"/>
    <w:rsid w:val="00E137D6"/>
    <w:rsid w:val="00E138FD"/>
    <w:rsid w:val="00E13B63"/>
    <w:rsid w:val="00E13FBE"/>
    <w:rsid w:val="00E14851"/>
    <w:rsid w:val="00E14C63"/>
    <w:rsid w:val="00E150B6"/>
    <w:rsid w:val="00E1593B"/>
    <w:rsid w:val="00E15ADD"/>
    <w:rsid w:val="00E16164"/>
    <w:rsid w:val="00E163C5"/>
    <w:rsid w:val="00E168EC"/>
    <w:rsid w:val="00E16966"/>
    <w:rsid w:val="00E1697B"/>
    <w:rsid w:val="00E16C20"/>
    <w:rsid w:val="00E17F6E"/>
    <w:rsid w:val="00E2001C"/>
    <w:rsid w:val="00E207C9"/>
    <w:rsid w:val="00E2093A"/>
    <w:rsid w:val="00E214D9"/>
    <w:rsid w:val="00E21A08"/>
    <w:rsid w:val="00E21AB0"/>
    <w:rsid w:val="00E21C4F"/>
    <w:rsid w:val="00E2235D"/>
    <w:rsid w:val="00E22652"/>
    <w:rsid w:val="00E228B7"/>
    <w:rsid w:val="00E22904"/>
    <w:rsid w:val="00E22ABD"/>
    <w:rsid w:val="00E23431"/>
    <w:rsid w:val="00E2378C"/>
    <w:rsid w:val="00E23970"/>
    <w:rsid w:val="00E23DE1"/>
    <w:rsid w:val="00E245EE"/>
    <w:rsid w:val="00E24DBB"/>
    <w:rsid w:val="00E258C6"/>
    <w:rsid w:val="00E258C9"/>
    <w:rsid w:val="00E25A27"/>
    <w:rsid w:val="00E25A73"/>
    <w:rsid w:val="00E25E93"/>
    <w:rsid w:val="00E26F98"/>
    <w:rsid w:val="00E26FE7"/>
    <w:rsid w:val="00E27029"/>
    <w:rsid w:val="00E271F2"/>
    <w:rsid w:val="00E27693"/>
    <w:rsid w:val="00E2770A"/>
    <w:rsid w:val="00E304B2"/>
    <w:rsid w:val="00E304F1"/>
    <w:rsid w:val="00E3055E"/>
    <w:rsid w:val="00E3079A"/>
    <w:rsid w:val="00E30DF2"/>
    <w:rsid w:val="00E31168"/>
    <w:rsid w:val="00E314D6"/>
    <w:rsid w:val="00E31B86"/>
    <w:rsid w:val="00E32164"/>
    <w:rsid w:val="00E32396"/>
    <w:rsid w:val="00E331E7"/>
    <w:rsid w:val="00E33580"/>
    <w:rsid w:val="00E33634"/>
    <w:rsid w:val="00E3376E"/>
    <w:rsid w:val="00E345A7"/>
    <w:rsid w:val="00E34800"/>
    <w:rsid w:val="00E34BA2"/>
    <w:rsid w:val="00E34FB1"/>
    <w:rsid w:val="00E35029"/>
    <w:rsid w:val="00E35070"/>
    <w:rsid w:val="00E35648"/>
    <w:rsid w:val="00E356CF"/>
    <w:rsid w:val="00E363B8"/>
    <w:rsid w:val="00E36ABE"/>
    <w:rsid w:val="00E37457"/>
    <w:rsid w:val="00E377EC"/>
    <w:rsid w:val="00E37E05"/>
    <w:rsid w:val="00E37E08"/>
    <w:rsid w:val="00E40541"/>
    <w:rsid w:val="00E4079E"/>
    <w:rsid w:val="00E409C0"/>
    <w:rsid w:val="00E409E1"/>
    <w:rsid w:val="00E40F2B"/>
    <w:rsid w:val="00E418AE"/>
    <w:rsid w:val="00E41BE3"/>
    <w:rsid w:val="00E41E92"/>
    <w:rsid w:val="00E42114"/>
    <w:rsid w:val="00E42165"/>
    <w:rsid w:val="00E423E2"/>
    <w:rsid w:val="00E426FF"/>
    <w:rsid w:val="00E42C27"/>
    <w:rsid w:val="00E42E6F"/>
    <w:rsid w:val="00E4390A"/>
    <w:rsid w:val="00E439B7"/>
    <w:rsid w:val="00E43A28"/>
    <w:rsid w:val="00E43B9E"/>
    <w:rsid w:val="00E43E90"/>
    <w:rsid w:val="00E4437A"/>
    <w:rsid w:val="00E4459F"/>
    <w:rsid w:val="00E44F72"/>
    <w:rsid w:val="00E45038"/>
    <w:rsid w:val="00E4515F"/>
    <w:rsid w:val="00E456FB"/>
    <w:rsid w:val="00E45796"/>
    <w:rsid w:val="00E45BD5"/>
    <w:rsid w:val="00E45DC5"/>
    <w:rsid w:val="00E45FAE"/>
    <w:rsid w:val="00E46A17"/>
    <w:rsid w:val="00E46DB2"/>
    <w:rsid w:val="00E471EC"/>
    <w:rsid w:val="00E4750C"/>
    <w:rsid w:val="00E505A1"/>
    <w:rsid w:val="00E50BB9"/>
    <w:rsid w:val="00E50F4E"/>
    <w:rsid w:val="00E5145D"/>
    <w:rsid w:val="00E515B3"/>
    <w:rsid w:val="00E51660"/>
    <w:rsid w:val="00E5184E"/>
    <w:rsid w:val="00E51C30"/>
    <w:rsid w:val="00E51E2A"/>
    <w:rsid w:val="00E527E5"/>
    <w:rsid w:val="00E52889"/>
    <w:rsid w:val="00E52ECC"/>
    <w:rsid w:val="00E53693"/>
    <w:rsid w:val="00E53986"/>
    <w:rsid w:val="00E53FA0"/>
    <w:rsid w:val="00E5409F"/>
    <w:rsid w:val="00E5461B"/>
    <w:rsid w:val="00E546F1"/>
    <w:rsid w:val="00E5499C"/>
    <w:rsid w:val="00E54AE0"/>
    <w:rsid w:val="00E54CCD"/>
    <w:rsid w:val="00E54E52"/>
    <w:rsid w:val="00E55386"/>
    <w:rsid w:val="00E55867"/>
    <w:rsid w:val="00E55AD8"/>
    <w:rsid w:val="00E56173"/>
    <w:rsid w:val="00E564EC"/>
    <w:rsid w:val="00E57402"/>
    <w:rsid w:val="00E574B7"/>
    <w:rsid w:val="00E5760B"/>
    <w:rsid w:val="00E60065"/>
    <w:rsid w:val="00E601B2"/>
    <w:rsid w:val="00E60248"/>
    <w:rsid w:val="00E604DE"/>
    <w:rsid w:val="00E6063C"/>
    <w:rsid w:val="00E606E9"/>
    <w:rsid w:val="00E60AC1"/>
    <w:rsid w:val="00E60CC6"/>
    <w:rsid w:val="00E60D30"/>
    <w:rsid w:val="00E610B5"/>
    <w:rsid w:val="00E61202"/>
    <w:rsid w:val="00E61211"/>
    <w:rsid w:val="00E61388"/>
    <w:rsid w:val="00E61DD8"/>
    <w:rsid w:val="00E62163"/>
    <w:rsid w:val="00E6236C"/>
    <w:rsid w:val="00E626A1"/>
    <w:rsid w:val="00E62899"/>
    <w:rsid w:val="00E6293F"/>
    <w:rsid w:val="00E6357F"/>
    <w:rsid w:val="00E6371E"/>
    <w:rsid w:val="00E642CC"/>
    <w:rsid w:val="00E65654"/>
    <w:rsid w:val="00E65BFC"/>
    <w:rsid w:val="00E65C96"/>
    <w:rsid w:val="00E664C8"/>
    <w:rsid w:val="00E6651F"/>
    <w:rsid w:val="00E66550"/>
    <w:rsid w:val="00E66827"/>
    <w:rsid w:val="00E66E2D"/>
    <w:rsid w:val="00E67276"/>
    <w:rsid w:val="00E67DED"/>
    <w:rsid w:val="00E67E37"/>
    <w:rsid w:val="00E67F13"/>
    <w:rsid w:val="00E703D1"/>
    <w:rsid w:val="00E7058F"/>
    <w:rsid w:val="00E70870"/>
    <w:rsid w:val="00E7092A"/>
    <w:rsid w:val="00E70AA9"/>
    <w:rsid w:val="00E70F7A"/>
    <w:rsid w:val="00E71806"/>
    <w:rsid w:val="00E71851"/>
    <w:rsid w:val="00E71B31"/>
    <w:rsid w:val="00E71ED5"/>
    <w:rsid w:val="00E72365"/>
    <w:rsid w:val="00E72901"/>
    <w:rsid w:val="00E72DC7"/>
    <w:rsid w:val="00E736D8"/>
    <w:rsid w:val="00E73BC9"/>
    <w:rsid w:val="00E74163"/>
    <w:rsid w:val="00E74179"/>
    <w:rsid w:val="00E74D7F"/>
    <w:rsid w:val="00E751E5"/>
    <w:rsid w:val="00E75637"/>
    <w:rsid w:val="00E7569F"/>
    <w:rsid w:val="00E762D0"/>
    <w:rsid w:val="00E764A8"/>
    <w:rsid w:val="00E768A6"/>
    <w:rsid w:val="00E76AA1"/>
    <w:rsid w:val="00E76EC8"/>
    <w:rsid w:val="00E77372"/>
    <w:rsid w:val="00E77C21"/>
    <w:rsid w:val="00E77C96"/>
    <w:rsid w:val="00E80229"/>
    <w:rsid w:val="00E8039D"/>
    <w:rsid w:val="00E804D5"/>
    <w:rsid w:val="00E80608"/>
    <w:rsid w:val="00E80C3B"/>
    <w:rsid w:val="00E80FD1"/>
    <w:rsid w:val="00E81353"/>
    <w:rsid w:val="00E81381"/>
    <w:rsid w:val="00E819CC"/>
    <w:rsid w:val="00E819D0"/>
    <w:rsid w:val="00E81DF1"/>
    <w:rsid w:val="00E82227"/>
    <w:rsid w:val="00E836E3"/>
    <w:rsid w:val="00E838F4"/>
    <w:rsid w:val="00E83929"/>
    <w:rsid w:val="00E83BF2"/>
    <w:rsid w:val="00E83C0D"/>
    <w:rsid w:val="00E83C53"/>
    <w:rsid w:val="00E83CAF"/>
    <w:rsid w:val="00E8415C"/>
    <w:rsid w:val="00E84461"/>
    <w:rsid w:val="00E847B7"/>
    <w:rsid w:val="00E84910"/>
    <w:rsid w:val="00E84B5C"/>
    <w:rsid w:val="00E853D3"/>
    <w:rsid w:val="00E8555C"/>
    <w:rsid w:val="00E859CE"/>
    <w:rsid w:val="00E85D79"/>
    <w:rsid w:val="00E85F3E"/>
    <w:rsid w:val="00E86B5E"/>
    <w:rsid w:val="00E86E3E"/>
    <w:rsid w:val="00E87117"/>
    <w:rsid w:val="00E8738A"/>
    <w:rsid w:val="00E87797"/>
    <w:rsid w:val="00E90C44"/>
    <w:rsid w:val="00E911DD"/>
    <w:rsid w:val="00E916AC"/>
    <w:rsid w:val="00E919AB"/>
    <w:rsid w:val="00E9220C"/>
    <w:rsid w:val="00E9234F"/>
    <w:rsid w:val="00E92368"/>
    <w:rsid w:val="00E92448"/>
    <w:rsid w:val="00E92A27"/>
    <w:rsid w:val="00E930DC"/>
    <w:rsid w:val="00E936CE"/>
    <w:rsid w:val="00E93B00"/>
    <w:rsid w:val="00E9491D"/>
    <w:rsid w:val="00E949BE"/>
    <w:rsid w:val="00E949EC"/>
    <w:rsid w:val="00E94DEB"/>
    <w:rsid w:val="00E94DF7"/>
    <w:rsid w:val="00E952F9"/>
    <w:rsid w:val="00E95441"/>
    <w:rsid w:val="00E9602C"/>
    <w:rsid w:val="00E960D2"/>
    <w:rsid w:val="00E969F7"/>
    <w:rsid w:val="00E96A28"/>
    <w:rsid w:val="00E96C94"/>
    <w:rsid w:val="00E96DA3"/>
    <w:rsid w:val="00E9717B"/>
    <w:rsid w:val="00E97467"/>
    <w:rsid w:val="00E97B0D"/>
    <w:rsid w:val="00E97B86"/>
    <w:rsid w:val="00EA0C4C"/>
    <w:rsid w:val="00EA1112"/>
    <w:rsid w:val="00EA142C"/>
    <w:rsid w:val="00EA1E18"/>
    <w:rsid w:val="00EA297B"/>
    <w:rsid w:val="00EA2C26"/>
    <w:rsid w:val="00EA32BD"/>
    <w:rsid w:val="00EA34F8"/>
    <w:rsid w:val="00EA3510"/>
    <w:rsid w:val="00EA42F2"/>
    <w:rsid w:val="00EA4A90"/>
    <w:rsid w:val="00EA4BB7"/>
    <w:rsid w:val="00EA5072"/>
    <w:rsid w:val="00EA557B"/>
    <w:rsid w:val="00EA5745"/>
    <w:rsid w:val="00EA5A06"/>
    <w:rsid w:val="00EA5F93"/>
    <w:rsid w:val="00EA6783"/>
    <w:rsid w:val="00EA6E4C"/>
    <w:rsid w:val="00EA744A"/>
    <w:rsid w:val="00EA7705"/>
    <w:rsid w:val="00EA77B6"/>
    <w:rsid w:val="00EA7D20"/>
    <w:rsid w:val="00EA7F14"/>
    <w:rsid w:val="00EA7F5F"/>
    <w:rsid w:val="00EB0184"/>
    <w:rsid w:val="00EB01C2"/>
    <w:rsid w:val="00EB0307"/>
    <w:rsid w:val="00EB09D0"/>
    <w:rsid w:val="00EB0CAD"/>
    <w:rsid w:val="00EB0FC7"/>
    <w:rsid w:val="00EB1518"/>
    <w:rsid w:val="00EB160B"/>
    <w:rsid w:val="00EB19A9"/>
    <w:rsid w:val="00EB2AB1"/>
    <w:rsid w:val="00EB2D2A"/>
    <w:rsid w:val="00EB30F6"/>
    <w:rsid w:val="00EB3159"/>
    <w:rsid w:val="00EB349E"/>
    <w:rsid w:val="00EB34DA"/>
    <w:rsid w:val="00EB36B6"/>
    <w:rsid w:val="00EB36C7"/>
    <w:rsid w:val="00EB3A13"/>
    <w:rsid w:val="00EB3CB2"/>
    <w:rsid w:val="00EB49E6"/>
    <w:rsid w:val="00EB4B34"/>
    <w:rsid w:val="00EB4C68"/>
    <w:rsid w:val="00EB55DF"/>
    <w:rsid w:val="00EB59EC"/>
    <w:rsid w:val="00EB5A9D"/>
    <w:rsid w:val="00EB63D2"/>
    <w:rsid w:val="00EB6B6F"/>
    <w:rsid w:val="00EB6DFB"/>
    <w:rsid w:val="00EB7213"/>
    <w:rsid w:val="00EC0303"/>
    <w:rsid w:val="00EC087D"/>
    <w:rsid w:val="00EC0FA4"/>
    <w:rsid w:val="00EC12FB"/>
    <w:rsid w:val="00EC153B"/>
    <w:rsid w:val="00EC1D37"/>
    <w:rsid w:val="00EC226F"/>
    <w:rsid w:val="00EC2501"/>
    <w:rsid w:val="00EC29CA"/>
    <w:rsid w:val="00EC2A04"/>
    <w:rsid w:val="00EC2B6C"/>
    <w:rsid w:val="00EC2C96"/>
    <w:rsid w:val="00EC3235"/>
    <w:rsid w:val="00EC344A"/>
    <w:rsid w:val="00EC38AA"/>
    <w:rsid w:val="00EC3FBE"/>
    <w:rsid w:val="00EC412E"/>
    <w:rsid w:val="00EC4281"/>
    <w:rsid w:val="00EC492E"/>
    <w:rsid w:val="00EC4CDC"/>
    <w:rsid w:val="00EC5856"/>
    <w:rsid w:val="00EC5DA4"/>
    <w:rsid w:val="00EC6032"/>
    <w:rsid w:val="00EC62F8"/>
    <w:rsid w:val="00EC6D6C"/>
    <w:rsid w:val="00EC6E90"/>
    <w:rsid w:val="00EC71AD"/>
    <w:rsid w:val="00EC733D"/>
    <w:rsid w:val="00EC765C"/>
    <w:rsid w:val="00EC7847"/>
    <w:rsid w:val="00EC7E73"/>
    <w:rsid w:val="00EC7FFC"/>
    <w:rsid w:val="00ED0012"/>
    <w:rsid w:val="00ED0094"/>
    <w:rsid w:val="00ED057F"/>
    <w:rsid w:val="00ED06F9"/>
    <w:rsid w:val="00ED07DC"/>
    <w:rsid w:val="00ED1182"/>
    <w:rsid w:val="00ED1CC3"/>
    <w:rsid w:val="00ED1F01"/>
    <w:rsid w:val="00ED2275"/>
    <w:rsid w:val="00ED2AEE"/>
    <w:rsid w:val="00ED2B0A"/>
    <w:rsid w:val="00ED3594"/>
    <w:rsid w:val="00ED3647"/>
    <w:rsid w:val="00ED38E4"/>
    <w:rsid w:val="00ED39C8"/>
    <w:rsid w:val="00ED3ACC"/>
    <w:rsid w:val="00ED3B5F"/>
    <w:rsid w:val="00ED3BC2"/>
    <w:rsid w:val="00ED3C1D"/>
    <w:rsid w:val="00ED3C77"/>
    <w:rsid w:val="00ED3CC3"/>
    <w:rsid w:val="00ED3DF4"/>
    <w:rsid w:val="00ED4110"/>
    <w:rsid w:val="00ED4B11"/>
    <w:rsid w:val="00ED4EC8"/>
    <w:rsid w:val="00ED5695"/>
    <w:rsid w:val="00ED58EF"/>
    <w:rsid w:val="00ED5A5C"/>
    <w:rsid w:val="00ED6146"/>
    <w:rsid w:val="00ED6635"/>
    <w:rsid w:val="00ED675E"/>
    <w:rsid w:val="00ED6EB2"/>
    <w:rsid w:val="00ED6ED6"/>
    <w:rsid w:val="00ED6FCA"/>
    <w:rsid w:val="00ED728B"/>
    <w:rsid w:val="00ED7479"/>
    <w:rsid w:val="00ED797A"/>
    <w:rsid w:val="00EE084C"/>
    <w:rsid w:val="00EE1AD2"/>
    <w:rsid w:val="00EE1BD8"/>
    <w:rsid w:val="00EE1E06"/>
    <w:rsid w:val="00EE2127"/>
    <w:rsid w:val="00EE235B"/>
    <w:rsid w:val="00EE2367"/>
    <w:rsid w:val="00EE23BB"/>
    <w:rsid w:val="00EE258A"/>
    <w:rsid w:val="00EE2697"/>
    <w:rsid w:val="00EE293A"/>
    <w:rsid w:val="00EE2C92"/>
    <w:rsid w:val="00EE3076"/>
    <w:rsid w:val="00EE3443"/>
    <w:rsid w:val="00EE3537"/>
    <w:rsid w:val="00EE3703"/>
    <w:rsid w:val="00EE3C43"/>
    <w:rsid w:val="00EE3EC9"/>
    <w:rsid w:val="00EE47CE"/>
    <w:rsid w:val="00EE4C20"/>
    <w:rsid w:val="00EE553D"/>
    <w:rsid w:val="00EE64EC"/>
    <w:rsid w:val="00EE652E"/>
    <w:rsid w:val="00EE69C7"/>
    <w:rsid w:val="00EE6F3E"/>
    <w:rsid w:val="00EE742B"/>
    <w:rsid w:val="00EE7510"/>
    <w:rsid w:val="00EE7524"/>
    <w:rsid w:val="00EE75D3"/>
    <w:rsid w:val="00EE775D"/>
    <w:rsid w:val="00EF0100"/>
    <w:rsid w:val="00EF01A2"/>
    <w:rsid w:val="00EF07EA"/>
    <w:rsid w:val="00EF17DD"/>
    <w:rsid w:val="00EF1B04"/>
    <w:rsid w:val="00EF1F78"/>
    <w:rsid w:val="00EF2202"/>
    <w:rsid w:val="00EF2714"/>
    <w:rsid w:val="00EF2EFF"/>
    <w:rsid w:val="00EF3109"/>
    <w:rsid w:val="00EF322D"/>
    <w:rsid w:val="00EF36F9"/>
    <w:rsid w:val="00EF3792"/>
    <w:rsid w:val="00EF3875"/>
    <w:rsid w:val="00EF39C5"/>
    <w:rsid w:val="00EF39E9"/>
    <w:rsid w:val="00EF40B1"/>
    <w:rsid w:val="00EF416F"/>
    <w:rsid w:val="00EF48CF"/>
    <w:rsid w:val="00EF4A69"/>
    <w:rsid w:val="00EF4E88"/>
    <w:rsid w:val="00EF50A3"/>
    <w:rsid w:val="00EF53F2"/>
    <w:rsid w:val="00EF5885"/>
    <w:rsid w:val="00EF58AA"/>
    <w:rsid w:val="00EF5B06"/>
    <w:rsid w:val="00EF5E71"/>
    <w:rsid w:val="00EF63DE"/>
    <w:rsid w:val="00EF6861"/>
    <w:rsid w:val="00EF6938"/>
    <w:rsid w:val="00EF69B5"/>
    <w:rsid w:val="00EF6A02"/>
    <w:rsid w:val="00EF6E35"/>
    <w:rsid w:val="00EF6F42"/>
    <w:rsid w:val="00EF735C"/>
    <w:rsid w:val="00EF7504"/>
    <w:rsid w:val="00EF77CE"/>
    <w:rsid w:val="00EF7D16"/>
    <w:rsid w:val="00EF7D63"/>
    <w:rsid w:val="00EF7E34"/>
    <w:rsid w:val="00F00087"/>
    <w:rsid w:val="00F00236"/>
    <w:rsid w:val="00F0025D"/>
    <w:rsid w:val="00F003CA"/>
    <w:rsid w:val="00F0073C"/>
    <w:rsid w:val="00F0090C"/>
    <w:rsid w:val="00F00BC0"/>
    <w:rsid w:val="00F00F96"/>
    <w:rsid w:val="00F01F6B"/>
    <w:rsid w:val="00F020A5"/>
    <w:rsid w:val="00F0233B"/>
    <w:rsid w:val="00F0245D"/>
    <w:rsid w:val="00F02C5A"/>
    <w:rsid w:val="00F03063"/>
    <w:rsid w:val="00F03162"/>
    <w:rsid w:val="00F03F24"/>
    <w:rsid w:val="00F0422E"/>
    <w:rsid w:val="00F042A9"/>
    <w:rsid w:val="00F04DE7"/>
    <w:rsid w:val="00F04FAC"/>
    <w:rsid w:val="00F05A35"/>
    <w:rsid w:val="00F05A81"/>
    <w:rsid w:val="00F05E5D"/>
    <w:rsid w:val="00F067C7"/>
    <w:rsid w:val="00F06A90"/>
    <w:rsid w:val="00F06B27"/>
    <w:rsid w:val="00F07422"/>
    <w:rsid w:val="00F07470"/>
    <w:rsid w:val="00F075D1"/>
    <w:rsid w:val="00F0760E"/>
    <w:rsid w:val="00F07C4B"/>
    <w:rsid w:val="00F07CF2"/>
    <w:rsid w:val="00F1013C"/>
    <w:rsid w:val="00F103AD"/>
    <w:rsid w:val="00F106EB"/>
    <w:rsid w:val="00F10774"/>
    <w:rsid w:val="00F107F8"/>
    <w:rsid w:val="00F10856"/>
    <w:rsid w:val="00F10C80"/>
    <w:rsid w:val="00F10E89"/>
    <w:rsid w:val="00F10F95"/>
    <w:rsid w:val="00F116C1"/>
    <w:rsid w:val="00F11BA9"/>
    <w:rsid w:val="00F11BF4"/>
    <w:rsid w:val="00F11F65"/>
    <w:rsid w:val="00F1201E"/>
    <w:rsid w:val="00F121F6"/>
    <w:rsid w:val="00F12D81"/>
    <w:rsid w:val="00F12E4E"/>
    <w:rsid w:val="00F12E94"/>
    <w:rsid w:val="00F12FA5"/>
    <w:rsid w:val="00F139A5"/>
    <w:rsid w:val="00F13E03"/>
    <w:rsid w:val="00F13E29"/>
    <w:rsid w:val="00F13E85"/>
    <w:rsid w:val="00F13FF4"/>
    <w:rsid w:val="00F140DA"/>
    <w:rsid w:val="00F14563"/>
    <w:rsid w:val="00F14F74"/>
    <w:rsid w:val="00F15275"/>
    <w:rsid w:val="00F15451"/>
    <w:rsid w:val="00F155DF"/>
    <w:rsid w:val="00F15B09"/>
    <w:rsid w:val="00F15D49"/>
    <w:rsid w:val="00F15F24"/>
    <w:rsid w:val="00F15F6F"/>
    <w:rsid w:val="00F16969"/>
    <w:rsid w:val="00F17873"/>
    <w:rsid w:val="00F2000C"/>
    <w:rsid w:val="00F206F9"/>
    <w:rsid w:val="00F207D4"/>
    <w:rsid w:val="00F20B0B"/>
    <w:rsid w:val="00F20FDF"/>
    <w:rsid w:val="00F21054"/>
    <w:rsid w:val="00F2179A"/>
    <w:rsid w:val="00F2197A"/>
    <w:rsid w:val="00F21E89"/>
    <w:rsid w:val="00F2318F"/>
    <w:rsid w:val="00F231D3"/>
    <w:rsid w:val="00F2327A"/>
    <w:rsid w:val="00F239CD"/>
    <w:rsid w:val="00F23C2D"/>
    <w:rsid w:val="00F24239"/>
    <w:rsid w:val="00F24881"/>
    <w:rsid w:val="00F249B8"/>
    <w:rsid w:val="00F24D3E"/>
    <w:rsid w:val="00F24EAF"/>
    <w:rsid w:val="00F25014"/>
    <w:rsid w:val="00F25085"/>
    <w:rsid w:val="00F256FF"/>
    <w:rsid w:val="00F25A81"/>
    <w:rsid w:val="00F2662B"/>
    <w:rsid w:val="00F2684E"/>
    <w:rsid w:val="00F2685E"/>
    <w:rsid w:val="00F26A48"/>
    <w:rsid w:val="00F27072"/>
    <w:rsid w:val="00F273CA"/>
    <w:rsid w:val="00F276FB"/>
    <w:rsid w:val="00F2798C"/>
    <w:rsid w:val="00F312CE"/>
    <w:rsid w:val="00F3162F"/>
    <w:rsid w:val="00F31B96"/>
    <w:rsid w:val="00F32038"/>
    <w:rsid w:val="00F32170"/>
    <w:rsid w:val="00F3229E"/>
    <w:rsid w:val="00F325C1"/>
    <w:rsid w:val="00F32632"/>
    <w:rsid w:val="00F32868"/>
    <w:rsid w:val="00F32E47"/>
    <w:rsid w:val="00F32ED8"/>
    <w:rsid w:val="00F33421"/>
    <w:rsid w:val="00F334D4"/>
    <w:rsid w:val="00F33915"/>
    <w:rsid w:val="00F33C12"/>
    <w:rsid w:val="00F33DBB"/>
    <w:rsid w:val="00F3435A"/>
    <w:rsid w:val="00F349DC"/>
    <w:rsid w:val="00F352A6"/>
    <w:rsid w:val="00F358FC"/>
    <w:rsid w:val="00F35FEF"/>
    <w:rsid w:val="00F36842"/>
    <w:rsid w:val="00F36872"/>
    <w:rsid w:val="00F36926"/>
    <w:rsid w:val="00F36990"/>
    <w:rsid w:val="00F36A96"/>
    <w:rsid w:val="00F36DBF"/>
    <w:rsid w:val="00F370DE"/>
    <w:rsid w:val="00F3722F"/>
    <w:rsid w:val="00F3763E"/>
    <w:rsid w:val="00F376D9"/>
    <w:rsid w:val="00F378CA"/>
    <w:rsid w:val="00F37904"/>
    <w:rsid w:val="00F379FD"/>
    <w:rsid w:val="00F37D61"/>
    <w:rsid w:val="00F40211"/>
    <w:rsid w:val="00F404A1"/>
    <w:rsid w:val="00F41330"/>
    <w:rsid w:val="00F41A7B"/>
    <w:rsid w:val="00F42B7E"/>
    <w:rsid w:val="00F430EB"/>
    <w:rsid w:val="00F4323B"/>
    <w:rsid w:val="00F43669"/>
    <w:rsid w:val="00F43714"/>
    <w:rsid w:val="00F43EB3"/>
    <w:rsid w:val="00F44077"/>
    <w:rsid w:val="00F440D9"/>
    <w:rsid w:val="00F449C6"/>
    <w:rsid w:val="00F44B95"/>
    <w:rsid w:val="00F44DC7"/>
    <w:rsid w:val="00F45013"/>
    <w:rsid w:val="00F450D2"/>
    <w:rsid w:val="00F454EF"/>
    <w:rsid w:val="00F456C3"/>
    <w:rsid w:val="00F45ABB"/>
    <w:rsid w:val="00F45B53"/>
    <w:rsid w:val="00F45D11"/>
    <w:rsid w:val="00F45E3D"/>
    <w:rsid w:val="00F4647B"/>
    <w:rsid w:val="00F465B5"/>
    <w:rsid w:val="00F46896"/>
    <w:rsid w:val="00F468A9"/>
    <w:rsid w:val="00F46C5B"/>
    <w:rsid w:val="00F46D33"/>
    <w:rsid w:val="00F472E7"/>
    <w:rsid w:val="00F4762E"/>
    <w:rsid w:val="00F478B9"/>
    <w:rsid w:val="00F47A01"/>
    <w:rsid w:val="00F47C39"/>
    <w:rsid w:val="00F47D7D"/>
    <w:rsid w:val="00F50407"/>
    <w:rsid w:val="00F5043B"/>
    <w:rsid w:val="00F50729"/>
    <w:rsid w:val="00F507BE"/>
    <w:rsid w:val="00F50B62"/>
    <w:rsid w:val="00F512FD"/>
    <w:rsid w:val="00F5178C"/>
    <w:rsid w:val="00F51868"/>
    <w:rsid w:val="00F51955"/>
    <w:rsid w:val="00F51A50"/>
    <w:rsid w:val="00F51AD7"/>
    <w:rsid w:val="00F52464"/>
    <w:rsid w:val="00F52BC4"/>
    <w:rsid w:val="00F5316C"/>
    <w:rsid w:val="00F53230"/>
    <w:rsid w:val="00F5376B"/>
    <w:rsid w:val="00F5399A"/>
    <w:rsid w:val="00F53AA7"/>
    <w:rsid w:val="00F53BF3"/>
    <w:rsid w:val="00F53C4B"/>
    <w:rsid w:val="00F53C83"/>
    <w:rsid w:val="00F53DFE"/>
    <w:rsid w:val="00F5480E"/>
    <w:rsid w:val="00F54B85"/>
    <w:rsid w:val="00F55A0C"/>
    <w:rsid w:val="00F55F1F"/>
    <w:rsid w:val="00F56869"/>
    <w:rsid w:val="00F569CA"/>
    <w:rsid w:val="00F56AC9"/>
    <w:rsid w:val="00F56D71"/>
    <w:rsid w:val="00F57405"/>
    <w:rsid w:val="00F57487"/>
    <w:rsid w:val="00F57627"/>
    <w:rsid w:val="00F600C6"/>
    <w:rsid w:val="00F6061F"/>
    <w:rsid w:val="00F60634"/>
    <w:rsid w:val="00F609DA"/>
    <w:rsid w:val="00F60A51"/>
    <w:rsid w:val="00F610BD"/>
    <w:rsid w:val="00F61BE5"/>
    <w:rsid w:val="00F623BE"/>
    <w:rsid w:val="00F6242C"/>
    <w:rsid w:val="00F625FD"/>
    <w:rsid w:val="00F63E2A"/>
    <w:rsid w:val="00F63E50"/>
    <w:rsid w:val="00F6475A"/>
    <w:rsid w:val="00F64CD9"/>
    <w:rsid w:val="00F650D4"/>
    <w:rsid w:val="00F656A2"/>
    <w:rsid w:val="00F65DC4"/>
    <w:rsid w:val="00F65F91"/>
    <w:rsid w:val="00F6606A"/>
    <w:rsid w:val="00F667F0"/>
    <w:rsid w:val="00F668F7"/>
    <w:rsid w:val="00F66C8B"/>
    <w:rsid w:val="00F66F5D"/>
    <w:rsid w:val="00F670CD"/>
    <w:rsid w:val="00F67133"/>
    <w:rsid w:val="00F679D8"/>
    <w:rsid w:val="00F67B73"/>
    <w:rsid w:val="00F702DB"/>
    <w:rsid w:val="00F70A75"/>
    <w:rsid w:val="00F70C98"/>
    <w:rsid w:val="00F713A1"/>
    <w:rsid w:val="00F71596"/>
    <w:rsid w:val="00F7167A"/>
    <w:rsid w:val="00F72282"/>
    <w:rsid w:val="00F72C96"/>
    <w:rsid w:val="00F73509"/>
    <w:rsid w:val="00F73B99"/>
    <w:rsid w:val="00F742EF"/>
    <w:rsid w:val="00F74654"/>
    <w:rsid w:val="00F7487B"/>
    <w:rsid w:val="00F7490A"/>
    <w:rsid w:val="00F7493A"/>
    <w:rsid w:val="00F74B58"/>
    <w:rsid w:val="00F753DC"/>
    <w:rsid w:val="00F755BC"/>
    <w:rsid w:val="00F75695"/>
    <w:rsid w:val="00F756C1"/>
    <w:rsid w:val="00F7583A"/>
    <w:rsid w:val="00F75B9C"/>
    <w:rsid w:val="00F75CD1"/>
    <w:rsid w:val="00F76106"/>
    <w:rsid w:val="00F763EE"/>
    <w:rsid w:val="00F766A9"/>
    <w:rsid w:val="00F76DB2"/>
    <w:rsid w:val="00F77D5D"/>
    <w:rsid w:val="00F77DD5"/>
    <w:rsid w:val="00F77F14"/>
    <w:rsid w:val="00F80170"/>
    <w:rsid w:val="00F8045D"/>
    <w:rsid w:val="00F81225"/>
    <w:rsid w:val="00F8145B"/>
    <w:rsid w:val="00F81846"/>
    <w:rsid w:val="00F81C69"/>
    <w:rsid w:val="00F8220D"/>
    <w:rsid w:val="00F82359"/>
    <w:rsid w:val="00F823D3"/>
    <w:rsid w:val="00F82634"/>
    <w:rsid w:val="00F8282A"/>
    <w:rsid w:val="00F82846"/>
    <w:rsid w:val="00F82A3D"/>
    <w:rsid w:val="00F83278"/>
    <w:rsid w:val="00F833FA"/>
    <w:rsid w:val="00F83C71"/>
    <w:rsid w:val="00F83EB4"/>
    <w:rsid w:val="00F844C2"/>
    <w:rsid w:val="00F8471D"/>
    <w:rsid w:val="00F847DD"/>
    <w:rsid w:val="00F84885"/>
    <w:rsid w:val="00F84937"/>
    <w:rsid w:val="00F849B9"/>
    <w:rsid w:val="00F849EC"/>
    <w:rsid w:val="00F84A36"/>
    <w:rsid w:val="00F853AE"/>
    <w:rsid w:val="00F85A0C"/>
    <w:rsid w:val="00F85AA2"/>
    <w:rsid w:val="00F85B8D"/>
    <w:rsid w:val="00F85C15"/>
    <w:rsid w:val="00F85C2F"/>
    <w:rsid w:val="00F85E16"/>
    <w:rsid w:val="00F86186"/>
    <w:rsid w:val="00F866DB"/>
    <w:rsid w:val="00F872C2"/>
    <w:rsid w:val="00F874A8"/>
    <w:rsid w:val="00F876C2"/>
    <w:rsid w:val="00F878AE"/>
    <w:rsid w:val="00F8792E"/>
    <w:rsid w:val="00F90092"/>
    <w:rsid w:val="00F90520"/>
    <w:rsid w:val="00F90734"/>
    <w:rsid w:val="00F90A66"/>
    <w:rsid w:val="00F90A9D"/>
    <w:rsid w:val="00F9147A"/>
    <w:rsid w:val="00F91527"/>
    <w:rsid w:val="00F9187C"/>
    <w:rsid w:val="00F91C27"/>
    <w:rsid w:val="00F91D41"/>
    <w:rsid w:val="00F92092"/>
    <w:rsid w:val="00F9272A"/>
    <w:rsid w:val="00F92A72"/>
    <w:rsid w:val="00F92B50"/>
    <w:rsid w:val="00F92EBB"/>
    <w:rsid w:val="00F92ED8"/>
    <w:rsid w:val="00F930E9"/>
    <w:rsid w:val="00F932E7"/>
    <w:rsid w:val="00F93BF8"/>
    <w:rsid w:val="00F93EA0"/>
    <w:rsid w:val="00F94185"/>
    <w:rsid w:val="00F94197"/>
    <w:rsid w:val="00F94A13"/>
    <w:rsid w:val="00F95116"/>
    <w:rsid w:val="00F957DE"/>
    <w:rsid w:val="00F9598F"/>
    <w:rsid w:val="00F95E36"/>
    <w:rsid w:val="00F96398"/>
    <w:rsid w:val="00F96554"/>
    <w:rsid w:val="00F96A72"/>
    <w:rsid w:val="00F96B40"/>
    <w:rsid w:val="00F96BC0"/>
    <w:rsid w:val="00F96E32"/>
    <w:rsid w:val="00F96F42"/>
    <w:rsid w:val="00F971B9"/>
    <w:rsid w:val="00F9760C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EBD"/>
    <w:rsid w:val="00FA1552"/>
    <w:rsid w:val="00FA156C"/>
    <w:rsid w:val="00FA1AC9"/>
    <w:rsid w:val="00FA1DB6"/>
    <w:rsid w:val="00FA210F"/>
    <w:rsid w:val="00FA2377"/>
    <w:rsid w:val="00FA25A3"/>
    <w:rsid w:val="00FA2B1D"/>
    <w:rsid w:val="00FA2F16"/>
    <w:rsid w:val="00FA35C3"/>
    <w:rsid w:val="00FA387B"/>
    <w:rsid w:val="00FA3A54"/>
    <w:rsid w:val="00FA416A"/>
    <w:rsid w:val="00FA4439"/>
    <w:rsid w:val="00FA46C8"/>
    <w:rsid w:val="00FA4753"/>
    <w:rsid w:val="00FA47D8"/>
    <w:rsid w:val="00FA487B"/>
    <w:rsid w:val="00FA4C63"/>
    <w:rsid w:val="00FA4E25"/>
    <w:rsid w:val="00FA50F6"/>
    <w:rsid w:val="00FA51F3"/>
    <w:rsid w:val="00FA5981"/>
    <w:rsid w:val="00FA5B4B"/>
    <w:rsid w:val="00FA5D75"/>
    <w:rsid w:val="00FA5DC1"/>
    <w:rsid w:val="00FA6671"/>
    <w:rsid w:val="00FA76DA"/>
    <w:rsid w:val="00FA7747"/>
    <w:rsid w:val="00FA785E"/>
    <w:rsid w:val="00FA7B7C"/>
    <w:rsid w:val="00FA7CAE"/>
    <w:rsid w:val="00FB029E"/>
    <w:rsid w:val="00FB0309"/>
    <w:rsid w:val="00FB031C"/>
    <w:rsid w:val="00FB0322"/>
    <w:rsid w:val="00FB04BA"/>
    <w:rsid w:val="00FB0512"/>
    <w:rsid w:val="00FB06F6"/>
    <w:rsid w:val="00FB0AE2"/>
    <w:rsid w:val="00FB1860"/>
    <w:rsid w:val="00FB1C79"/>
    <w:rsid w:val="00FB1FC8"/>
    <w:rsid w:val="00FB26DC"/>
    <w:rsid w:val="00FB2944"/>
    <w:rsid w:val="00FB2A04"/>
    <w:rsid w:val="00FB2C47"/>
    <w:rsid w:val="00FB2EAE"/>
    <w:rsid w:val="00FB3238"/>
    <w:rsid w:val="00FB346D"/>
    <w:rsid w:val="00FB3AE3"/>
    <w:rsid w:val="00FB3D33"/>
    <w:rsid w:val="00FB416A"/>
    <w:rsid w:val="00FB42B7"/>
    <w:rsid w:val="00FB5020"/>
    <w:rsid w:val="00FB51D4"/>
    <w:rsid w:val="00FB5252"/>
    <w:rsid w:val="00FB59A8"/>
    <w:rsid w:val="00FB5A28"/>
    <w:rsid w:val="00FB5D89"/>
    <w:rsid w:val="00FB5F83"/>
    <w:rsid w:val="00FB699B"/>
    <w:rsid w:val="00FB6BBA"/>
    <w:rsid w:val="00FB6F33"/>
    <w:rsid w:val="00FB7013"/>
    <w:rsid w:val="00FB7BBF"/>
    <w:rsid w:val="00FB7CD3"/>
    <w:rsid w:val="00FB7D1A"/>
    <w:rsid w:val="00FB7EC1"/>
    <w:rsid w:val="00FC0078"/>
    <w:rsid w:val="00FC02E3"/>
    <w:rsid w:val="00FC02FE"/>
    <w:rsid w:val="00FC0741"/>
    <w:rsid w:val="00FC1131"/>
    <w:rsid w:val="00FC1775"/>
    <w:rsid w:val="00FC1B89"/>
    <w:rsid w:val="00FC1C44"/>
    <w:rsid w:val="00FC1ED7"/>
    <w:rsid w:val="00FC256D"/>
    <w:rsid w:val="00FC2B76"/>
    <w:rsid w:val="00FC3083"/>
    <w:rsid w:val="00FC314A"/>
    <w:rsid w:val="00FC3227"/>
    <w:rsid w:val="00FC34BD"/>
    <w:rsid w:val="00FC3CA0"/>
    <w:rsid w:val="00FC4169"/>
    <w:rsid w:val="00FC449E"/>
    <w:rsid w:val="00FC454D"/>
    <w:rsid w:val="00FC4A98"/>
    <w:rsid w:val="00FC5182"/>
    <w:rsid w:val="00FC598E"/>
    <w:rsid w:val="00FC5A83"/>
    <w:rsid w:val="00FC5C9E"/>
    <w:rsid w:val="00FC626E"/>
    <w:rsid w:val="00FC62A2"/>
    <w:rsid w:val="00FC6661"/>
    <w:rsid w:val="00FC6BA5"/>
    <w:rsid w:val="00FC6DD9"/>
    <w:rsid w:val="00FC72AD"/>
    <w:rsid w:val="00FC731F"/>
    <w:rsid w:val="00FC74E0"/>
    <w:rsid w:val="00FC771A"/>
    <w:rsid w:val="00FC7A9E"/>
    <w:rsid w:val="00FC7BEC"/>
    <w:rsid w:val="00FD02C9"/>
    <w:rsid w:val="00FD0300"/>
    <w:rsid w:val="00FD086A"/>
    <w:rsid w:val="00FD0DDD"/>
    <w:rsid w:val="00FD128F"/>
    <w:rsid w:val="00FD131D"/>
    <w:rsid w:val="00FD1EE6"/>
    <w:rsid w:val="00FD2344"/>
    <w:rsid w:val="00FD267C"/>
    <w:rsid w:val="00FD2CD0"/>
    <w:rsid w:val="00FD2D13"/>
    <w:rsid w:val="00FD303E"/>
    <w:rsid w:val="00FD32E7"/>
    <w:rsid w:val="00FD3AAE"/>
    <w:rsid w:val="00FD4A56"/>
    <w:rsid w:val="00FD4C1F"/>
    <w:rsid w:val="00FD5071"/>
    <w:rsid w:val="00FD53B3"/>
    <w:rsid w:val="00FD562C"/>
    <w:rsid w:val="00FD5C85"/>
    <w:rsid w:val="00FD5DD2"/>
    <w:rsid w:val="00FD5E86"/>
    <w:rsid w:val="00FD6102"/>
    <w:rsid w:val="00FD62EE"/>
    <w:rsid w:val="00FD62F3"/>
    <w:rsid w:val="00FD6C75"/>
    <w:rsid w:val="00FD7248"/>
    <w:rsid w:val="00FD74EB"/>
    <w:rsid w:val="00FD7C61"/>
    <w:rsid w:val="00FD7D49"/>
    <w:rsid w:val="00FD7EE3"/>
    <w:rsid w:val="00FE051F"/>
    <w:rsid w:val="00FE0C11"/>
    <w:rsid w:val="00FE0EB5"/>
    <w:rsid w:val="00FE10DB"/>
    <w:rsid w:val="00FE1240"/>
    <w:rsid w:val="00FE18E1"/>
    <w:rsid w:val="00FE19FF"/>
    <w:rsid w:val="00FE282D"/>
    <w:rsid w:val="00FE28EF"/>
    <w:rsid w:val="00FE311D"/>
    <w:rsid w:val="00FE3250"/>
    <w:rsid w:val="00FE34C3"/>
    <w:rsid w:val="00FE3512"/>
    <w:rsid w:val="00FE361E"/>
    <w:rsid w:val="00FE390F"/>
    <w:rsid w:val="00FE3958"/>
    <w:rsid w:val="00FE3A1F"/>
    <w:rsid w:val="00FE3A23"/>
    <w:rsid w:val="00FE3AAC"/>
    <w:rsid w:val="00FE4A89"/>
    <w:rsid w:val="00FE4EF9"/>
    <w:rsid w:val="00FE4F74"/>
    <w:rsid w:val="00FE52EA"/>
    <w:rsid w:val="00FE68A9"/>
    <w:rsid w:val="00FE6AF3"/>
    <w:rsid w:val="00FE7009"/>
    <w:rsid w:val="00FE740E"/>
    <w:rsid w:val="00FE78E4"/>
    <w:rsid w:val="00FE7B3F"/>
    <w:rsid w:val="00FE7C71"/>
    <w:rsid w:val="00FF0257"/>
    <w:rsid w:val="00FF07AF"/>
    <w:rsid w:val="00FF09E9"/>
    <w:rsid w:val="00FF0EEC"/>
    <w:rsid w:val="00FF1A6E"/>
    <w:rsid w:val="00FF1CBF"/>
    <w:rsid w:val="00FF21CB"/>
    <w:rsid w:val="00FF26A5"/>
    <w:rsid w:val="00FF275F"/>
    <w:rsid w:val="00FF2A0B"/>
    <w:rsid w:val="00FF3061"/>
    <w:rsid w:val="00FF33C6"/>
    <w:rsid w:val="00FF37D2"/>
    <w:rsid w:val="00FF3897"/>
    <w:rsid w:val="00FF3AE1"/>
    <w:rsid w:val="00FF3BCE"/>
    <w:rsid w:val="00FF3CC0"/>
    <w:rsid w:val="00FF4010"/>
    <w:rsid w:val="00FF40CC"/>
    <w:rsid w:val="00FF43DD"/>
    <w:rsid w:val="00FF445B"/>
    <w:rsid w:val="00FF4972"/>
    <w:rsid w:val="00FF53AD"/>
    <w:rsid w:val="00FF54F3"/>
    <w:rsid w:val="00FF599F"/>
    <w:rsid w:val="00FF5E72"/>
    <w:rsid w:val="00FF6411"/>
    <w:rsid w:val="00FF6560"/>
    <w:rsid w:val="00FF6BAD"/>
    <w:rsid w:val="00FF6BD9"/>
    <w:rsid w:val="00FF6D94"/>
    <w:rsid w:val="00FF73D4"/>
    <w:rsid w:val="00FF77DC"/>
    <w:rsid w:val="00FF79B1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A956B92"/>
  <w15:docId w15:val="{22EC8B7E-D8E7-496C-9C84-D742390FF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customStyle="1" w:styleId="GridTable1Light-Accent11">
    <w:name w:val="Grid Table 1 Light - Accent 1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1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18" Type="http://schemas.openxmlformats.org/officeDocument/2006/relationships/header" Target="header8.xml"/><Relationship Id="rId3" Type="http://schemas.openxmlformats.org/officeDocument/2006/relationships/styles" Target="styles.xml"/><Relationship Id="rId21" Type="http://schemas.openxmlformats.org/officeDocument/2006/relationships/footer" Target="footer4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20" Type="http://schemas.openxmlformats.org/officeDocument/2006/relationships/header" Target="header10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23" Type="http://schemas.openxmlformats.org/officeDocument/2006/relationships/footer" Target="footer5.xml"/><Relationship Id="rId10" Type="http://schemas.openxmlformats.org/officeDocument/2006/relationships/header" Target="header2.xml"/><Relationship Id="rId19" Type="http://schemas.openxmlformats.org/officeDocument/2006/relationships/header" Target="header9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Relationship Id="rId22" Type="http://schemas.openxmlformats.org/officeDocument/2006/relationships/header" Target="header1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44ECF8-A60A-4C2D-9FED-E7E23E626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0</TotalTime>
  <Pages>48</Pages>
  <Words>7925</Words>
  <Characters>45178</Characters>
  <Application>Microsoft Office Word</Application>
  <DocSecurity>0</DocSecurity>
  <Lines>376</Lines>
  <Paragraphs>105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52998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Suphaluck Paramasawat</cp:lastModifiedBy>
  <cp:revision>2</cp:revision>
  <cp:lastPrinted>2019-11-14T04:57:00Z</cp:lastPrinted>
  <dcterms:created xsi:type="dcterms:W3CDTF">2020-02-19T03:21:00Z</dcterms:created>
  <dcterms:modified xsi:type="dcterms:W3CDTF">2020-02-19T03:21:00Z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