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56E3B1" w14:textId="4E36C51B" w:rsidR="00DB308D" w:rsidRPr="004C4023" w:rsidRDefault="00DB308D" w:rsidP="004C2111">
      <w:pPr>
        <w:pStyle w:val="Reference"/>
        <w:rPr>
          <w:rFonts w:cstheme="minorBidi"/>
          <w:cs/>
          <w:lang w:bidi="th-TH"/>
        </w:rPr>
      </w:pPr>
    </w:p>
    <w:p w14:paraId="1B69BEA4" w14:textId="6185FB1E" w:rsidR="00DD1E47" w:rsidRPr="00742B6E" w:rsidRDefault="00DD1E47" w:rsidP="006771E8">
      <w:pPr>
        <w:pStyle w:val="BodyText"/>
        <w:rPr>
          <w:rFonts w:cstheme="minorBidi"/>
          <w:cs/>
          <w:lang w:bidi="th-TH"/>
        </w:rPr>
      </w:pPr>
    </w:p>
    <w:p w14:paraId="42C35C0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BAEC9E4" w14:textId="77777777" w:rsidR="00D15EA5" w:rsidRDefault="00D15EA5" w:rsidP="00D15EA5">
      <w:pPr>
        <w:pStyle w:val="BodyText"/>
      </w:pPr>
    </w:p>
    <w:p w14:paraId="5B841CFF" w14:textId="45AEF982" w:rsidR="00734D83" w:rsidRDefault="00734D83" w:rsidP="00C73BD4">
      <w:pPr>
        <w:pStyle w:val="BodyText"/>
        <w:spacing w:line="240" w:lineRule="auto"/>
        <w:rPr>
          <w:rFonts w:cstheme="minorBidi"/>
          <w:sz w:val="16"/>
          <w:szCs w:val="16"/>
          <w:lang w:bidi="th-TH"/>
        </w:rPr>
      </w:pPr>
    </w:p>
    <w:p w14:paraId="64A6C5A5" w14:textId="77777777" w:rsidR="002B66FA" w:rsidRPr="003F16DE" w:rsidRDefault="002B66FA" w:rsidP="00C73BD4">
      <w:pPr>
        <w:pStyle w:val="BodyText"/>
        <w:spacing w:line="240" w:lineRule="auto"/>
        <w:rPr>
          <w:rFonts w:cstheme="minorBidi"/>
          <w:sz w:val="16"/>
          <w:szCs w:val="16"/>
          <w:cs/>
          <w:lang w:bidi="th-TH"/>
        </w:rPr>
      </w:pPr>
    </w:p>
    <w:p w14:paraId="7659556D" w14:textId="77777777" w:rsidR="00AD3B26" w:rsidRPr="00FD65A0" w:rsidRDefault="00AD3B26" w:rsidP="0002311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FD65A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FD65A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34D83" w:rsidRPr="00FD65A0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FD65A0" w:rsidRPr="00FD65A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</w:t>
      </w:r>
      <w:r w:rsidR="00B0723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ถือหุ้น</w:t>
      </w:r>
      <w:r w:rsidR="00020F4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="00B0723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FD65A0" w:rsidRPr="00FD65A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2210D3" w:rsidRPr="002210D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คิวทีซี</w:t>
      </w:r>
      <w:r w:rsidR="002210D3" w:rsidRPr="002210D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2210D3" w:rsidRPr="002210D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เอนเนอร์ยี่</w:t>
      </w:r>
      <w:r w:rsidR="002210D3" w:rsidRPr="002210D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2210D3" w:rsidRPr="002210D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2210D3" w:rsidRPr="002210D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2210D3" w:rsidRPr="002210D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2210D3" w:rsidRPr="002210D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C2F1AED" w14:textId="77777777" w:rsidR="00AD3B26" w:rsidRPr="00AD3B26" w:rsidRDefault="00734D83" w:rsidP="00023113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1628D855" w14:textId="77777777" w:rsidR="003F16DE" w:rsidRPr="003F16DE" w:rsidRDefault="003F16DE" w:rsidP="0002311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14:paraId="37FFED60" w14:textId="77777777" w:rsidR="003F16DE" w:rsidRPr="00023113" w:rsidRDefault="003F16DE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0425410" w14:textId="60FF2815" w:rsidR="00280186" w:rsidRPr="00280186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2210D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ข้าพเจ้าได้ตรวจสอบงบการเงินรวม</w:t>
      </w:r>
      <w:r w:rsidR="002B66F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</w:t>
      </w:r>
      <w:r w:rsidR="002B66FA" w:rsidRPr="002B66F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เฉพาะของบริษัท</w:t>
      </w:r>
      <w:r w:rsidRPr="002210D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คิวทีซี</w:t>
      </w:r>
      <w:r w:rsidRPr="002210D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เอนเนอร์ยี่</w:t>
      </w:r>
      <w:r w:rsidRPr="002210D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จำกัด</w:t>
      </w:r>
      <w:r w:rsidRPr="002210D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(</w:t>
      </w:r>
      <w:r w:rsidRPr="002210D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มหาชน</w:t>
      </w:r>
      <w:r w:rsidRPr="002210D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) </w:t>
      </w:r>
      <w:r w:rsidRPr="002210D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และบริษัทย่อย</w:t>
      </w:r>
      <w:r w:rsidRPr="002210D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(“</w:t>
      </w:r>
      <w:r w:rsidRPr="002210D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กลุ่มบริษัท</w:t>
      </w:r>
      <w:r w:rsidRPr="002210D3">
        <w:rPr>
          <w:rFonts w:ascii="Browallia New" w:hAnsi="Browallia New" w:cs="Browallia New" w:hint="eastAsia"/>
          <w:spacing w:val="-4"/>
          <w:sz w:val="28"/>
          <w:szCs w:val="28"/>
          <w:cs/>
          <w:lang w:bidi="th-TH"/>
        </w:rPr>
        <w:t>”</w:t>
      </w:r>
      <w:r w:rsidRPr="002210D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)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ซึ่งประกอบด้วยงบแสดงฐานะการเงินรวม</w:t>
      </w:r>
      <w:r w:rsidR="002B66FA" w:rsidRPr="002B66FA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</w:t>
      </w:r>
      <w:r w:rsidR="002B66FA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B66F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2B66FA" w:rsidRPr="002B66FA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</w:t>
      </w:r>
      <w:r w:rsidR="002B66F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ผู้ถือหุ้นรวม</w:t>
      </w:r>
      <w:r w:rsidR="002B66FA" w:rsidRPr="002B66FA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</w:t>
      </w:r>
      <w:r w:rsidR="002B66FA" w:rsidRPr="002B66FA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สำหรับปีสิ้นสุดวันเดียวกัน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และหมายเหตุประกอบงบการเงินรวม</w:t>
      </w:r>
      <w:r w:rsidR="002B66FA" w:rsidRPr="002B66FA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รวมถึงหมายเหตุสรุปนโยบายการบัญชีที่สำคัญ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3B9FE200" w14:textId="77777777" w:rsidR="00280186" w:rsidRPr="00023113" w:rsidRDefault="00280186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FADDAF6" w14:textId="4A5E0E1A" w:rsidR="00CD4D4E" w:rsidRPr="007C2D33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ข้าพเจ้าเห็นว่า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งบการเงินรวมและเฉพาะของบริษัทข้างต้นแสดงฐานะการเงินรวม</w:t>
      </w:r>
      <w:r w:rsidR="00683115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83115" w:rsidRPr="002210D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คิวทีซี</w:t>
      </w:r>
      <w:r w:rsidR="00683115" w:rsidRPr="002210D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683115" w:rsidRPr="002210D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เอนเนอร์ยี่</w:t>
      </w:r>
      <w:r w:rsidR="00683115" w:rsidRPr="002210D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683115" w:rsidRPr="002210D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จำกัด</w:t>
      </w:r>
      <w:r w:rsidR="00683115" w:rsidRPr="002210D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(</w:t>
      </w:r>
      <w:r w:rsidR="00683115" w:rsidRPr="002210D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มหาชน</w:t>
      </w:r>
      <w:r w:rsidR="00683115" w:rsidRPr="002210D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) </w:t>
      </w:r>
      <w:r w:rsidR="00683115" w:rsidRPr="002210D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และบริษัทย่อย</w:t>
      </w:r>
      <w:r w:rsidR="00683115" w:rsidRPr="002210D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</w:t>
      </w:r>
      <w:r w:rsidR="002B66FA">
        <w:rPr>
          <w:rFonts w:ascii="Browallia New" w:hAnsi="Browallia New" w:cs="Browallia New"/>
          <w:sz w:val="28"/>
          <w:szCs w:val="28"/>
          <w:lang w:bidi="th-TH"/>
        </w:rPr>
        <w:t>2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ผลการดำเนินงานรวม</w:t>
      </w:r>
      <w:r w:rsidR="002B66FA" w:rsidRPr="002B66FA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และกระแสเงินสดรวม</w:t>
      </w:r>
      <w:r w:rsidR="002B66FA" w:rsidRPr="002B66FA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สำหรับปีสิ้นสุดวันเดียวกัน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  <w:r w:rsidR="00734D8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4BB5FBB7" w14:textId="77777777" w:rsidR="00CD4D4E" w:rsidRPr="00023113" w:rsidRDefault="00CD4D4E" w:rsidP="00461BBB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F866822" w14:textId="77777777" w:rsidR="003F16DE" w:rsidRPr="003F16DE" w:rsidRDefault="003F16DE" w:rsidP="0002311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0255B33A" w14:textId="77777777" w:rsidR="003F16DE" w:rsidRPr="00023113" w:rsidRDefault="003F16DE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CC96780" w14:textId="5ECC1010" w:rsidR="00CD4D4E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ความรับผิดชอบของข้าพเจ้าได้กล่าวไว้ใน</w:t>
      </w:r>
      <w:r w:rsidR="00D64CA2">
        <w:rPr>
          <w:rFonts w:ascii="Browallia New" w:hAnsi="Browallia New" w:cs="Browallia New" w:hint="cs"/>
          <w:sz w:val="28"/>
          <w:szCs w:val="28"/>
          <w:cs/>
          <w:lang w:bidi="th-TH"/>
        </w:rPr>
        <w:t>วรรค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ของบริษัทในรายงานของข้าพเจ้า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ในส่วนที่เกี่ยวข้องกับการตรวจสอบงบการเงินรวมและเฉพาะของบริษัท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</w:t>
      </w:r>
      <w:proofErr w:type="spellStart"/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อื่นๆ</w:t>
      </w:r>
      <w:proofErr w:type="spellEnd"/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ซึ่งเป็นไปตามข้อกำหนดเหล่านี้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D6DFFD6" w14:textId="608A2631" w:rsidR="002B66FA" w:rsidRDefault="002B66FA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EE812F9" w14:textId="182CA6E3" w:rsidR="00EA298D" w:rsidRDefault="00EA298D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40B106F" w14:textId="37822E1E" w:rsidR="00EA298D" w:rsidRDefault="00EA298D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8300CCB" w14:textId="77777777" w:rsidR="00EA298D" w:rsidRDefault="00EA298D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860EB96" w14:textId="093A7EF6" w:rsidR="002B66FA" w:rsidRDefault="002B66FA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4254FF4" w14:textId="77777777" w:rsidR="002B66FA" w:rsidRDefault="002B66FA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AFA1AB3" w14:textId="77777777" w:rsidR="00CD4D4E" w:rsidRPr="00165155" w:rsidRDefault="00165155" w:rsidP="0002311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165155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17DF42AF" w14:textId="77777777" w:rsidR="00CD4D4E" w:rsidRPr="00023113" w:rsidRDefault="00CD4D4E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7046114" w14:textId="306C8C93" w:rsidR="006F3358" w:rsidRDefault="00165155" w:rsidP="00854D2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65155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เรื่องสำคัญในการตรวจสอบคือเรื่องต่าง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65155">
        <w:rPr>
          <w:rFonts w:ascii="Browallia New" w:hAnsi="Browallia New" w:cs="Browallia New" w:hint="cs"/>
          <w:sz w:val="28"/>
          <w:szCs w:val="28"/>
          <w:cs/>
          <w:lang w:bidi="th-TH"/>
        </w:rPr>
        <w:t>ๆ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65155">
        <w:rPr>
          <w:rFonts w:ascii="Browallia New" w:hAnsi="Browallia New" w:cs="Browallia New" w:hint="cs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เฉพาะ</w:t>
      </w:r>
      <w:r w:rsidR="000810A2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165155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สำหรับงวดปัจจุบัน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65155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ข้าพเจ้าได้นำเรื่องเหล่านี้มาพิจารณาในบริบทของการตรวจสอบงบการเงินรวมและเฉพาะ</w:t>
      </w:r>
      <w:r w:rsidR="000810A2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165155">
        <w:rPr>
          <w:rFonts w:ascii="Browallia New" w:hAnsi="Browallia New" w:cs="Browallia New" w:hint="cs"/>
          <w:sz w:val="28"/>
          <w:szCs w:val="28"/>
          <w:cs/>
          <w:lang w:bidi="th-TH"/>
        </w:rPr>
        <w:t>โดยรวมและในการแสดงความเห็นของข้าพเจ้า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65155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65155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ข้าพเจ้าไม่ได้แสดงความเห็นแยกต่างหากสำหรับเรื่องเหล่านี้</w:t>
      </w:r>
    </w:p>
    <w:p w14:paraId="2EDB6D0A" w14:textId="77777777" w:rsidR="00854D2E" w:rsidRPr="00854D2E" w:rsidRDefault="00854D2E" w:rsidP="00854D2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tbl>
      <w:tblPr>
        <w:tblStyle w:val="TableGrid"/>
        <w:tblW w:w="8658" w:type="dxa"/>
        <w:tblInd w:w="-113" w:type="dxa"/>
        <w:tblLook w:val="04A0" w:firstRow="1" w:lastRow="0" w:firstColumn="1" w:lastColumn="0" w:noHBand="0" w:noVBand="1"/>
      </w:tblPr>
      <w:tblGrid>
        <w:gridCol w:w="4608"/>
        <w:gridCol w:w="4050"/>
      </w:tblGrid>
      <w:tr w:rsidR="00020F4A" w:rsidRPr="00023113" w14:paraId="524B21CA" w14:textId="77777777" w:rsidTr="00020F4A">
        <w:trPr>
          <w:trHeight w:hRule="exact" w:val="360"/>
        </w:trPr>
        <w:tc>
          <w:tcPr>
            <w:tcW w:w="4608" w:type="dxa"/>
          </w:tcPr>
          <w:p w14:paraId="27091E4D" w14:textId="77777777" w:rsidR="00020F4A" w:rsidRPr="00023113" w:rsidRDefault="00020F4A" w:rsidP="0076150D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050" w:type="dxa"/>
          </w:tcPr>
          <w:p w14:paraId="23DC3788" w14:textId="5AF9F32E" w:rsidR="00020F4A" w:rsidRPr="00023113" w:rsidRDefault="0089178A" w:rsidP="0076150D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178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020F4A" w:rsidRPr="00023113" w14:paraId="03FDED84" w14:textId="77777777" w:rsidTr="00020F4A">
        <w:trPr>
          <w:trHeight w:val="360"/>
        </w:trPr>
        <w:tc>
          <w:tcPr>
            <w:tcW w:w="4608" w:type="dxa"/>
          </w:tcPr>
          <w:p w14:paraId="275C23DE" w14:textId="77777777" w:rsidR="00CA7A10" w:rsidRPr="00023113" w:rsidRDefault="00CA7A10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lang w:bidi="th-TH"/>
              </w:rPr>
            </w:pPr>
          </w:p>
          <w:p w14:paraId="14D8BB31" w14:textId="3FB5CE50" w:rsidR="00020F4A" w:rsidRPr="00023113" w:rsidRDefault="00217BF4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rtl/>
                <w:cs/>
              </w:rPr>
            </w:pPr>
            <w:r w:rsidRPr="00023113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>การด้อยค่า</w:t>
            </w:r>
            <w:r w:rsidR="00020F4A" w:rsidRPr="00023113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>ของ</w:t>
            </w:r>
            <w:r w:rsidR="00325B07" w:rsidRPr="00023113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  <w:r w:rsidR="006F3358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 xml:space="preserve">และบริษัทร่วม </w:t>
            </w:r>
          </w:p>
          <w:p w14:paraId="5991FB79" w14:textId="77777777" w:rsidR="00185980" w:rsidRPr="00023113" w:rsidRDefault="00185980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  <w:p w14:paraId="266AB09A" w14:textId="30A81ADC" w:rsidR="00A65F5D" w:rsidRPr="007E5AE9" w:rsidRDefault="00A65F5D" w:rsidP="00A65F5D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ธันวาคม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256</w:t>
            </w:r>
            <w:r w:rsidR="00E4586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บริษัทมีเงินลงทุนในบริษัทย่อย</w:t>
            </w:r>
            <w:r w:rsidRPr="00854D2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และบริษัทร่วมตามวิธีราคาทุน จำนวน </w:t>
            </w:r>
            <w:r w:rsidRPr="00854D2E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71</w:t>
            </w:r>
            <w:r w:rsidR="0068311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</w:t>
            </w:r>
            <w:r w:rsidRPr="00854D2E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.</w:t>
            </w:r>
            <w:r w:rsidR="00AD4A4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Pr="00854D2E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</w:t>
            </w:r>
            <w:r w:rsidRPr="00854D2E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54D2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ล้านบาท และ </w:t>
            </w:r>
            <w:r w:rsidRPr="00854D2E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0.50</w:t>
            </w:r>
            <w:r w:rsidRPr="00854D2E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54D2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ล้านบาท ตามลำดับ </w:t>
            </w:r>
            <w:r w:rsidR="00801631" w:rsidRPr="00854D2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Pr="00854D2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ค่าเผื่อการด้อยค่าของเงินลงทุนในบริษัทย่อยและบริษัทร่วม จำนวน </w:t>
            </w:r>
            <w:r w:rsidRPr="00854D2E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="00854D2E" w:rsidRPr="00854D2E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34.66</w:t>
            </w:r>
            <w:r w:rsidRPr="00854D2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ล้านบาท และ </w:t>
            </w:r>
            <w:r w:rsidRPr="00854D2E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0.50</w:t>
            </w:r>
            <w:r w:rsidRPr="00854D2E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54D2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 ตามลำดับ</w:t>
            </w:r>
          </w:p>
          <w:p w14:paraId="5C6B961D" w14:textId="77777777" w:rsidR="00A65F5D" w:rsidRDefault="00A65F5D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0694565" w14:textId="3AC616F5" w:rsidR="00020F4A" w:rsidRPr="00023113" w:rsidRDefault="00020F4A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การทดสอบการด้อยค่า</w:t>
            </w:r>
            <w:r w:rsidR="00492D4B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  <w:r w:rsidR="006F335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และบริษัทร่วม</w:t>
            </w: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นั้นต้องใช้ดุลยพินิจที่สำคัญและข้อสมมติฐานของผู้บริหารที่มีความซับซ้อน โดยเฉพาะข้อสมมติฐานสำหรับการประมาณการกระแสเงินสดของธุรกิจ และการพิจารณาอัตราคิดลดในการกำหนดมูลค่ากระแสเงินสดซึ่งอาจมีผลกระทบจากการเปลี่ยนแปลงตามสภาวะทางเศรษฐกิจ</w:t>
            </w:r>
            <w:r w:rsidR="00EB46D4" w:rsidRPr="0002311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EB46D4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ภาว</w:t>
            </w: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การณ์ตลาดปัจจุบันและความเสี่ยงที่เฉพาะเจาะจงของสินทรัพย์</w:t>
            </w:r>
            <w:r w:rsidR="00185980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</w:p>
          <w:p w14:paraId="719817DE" w14:textId="77777777" w:rsidR="00185980" w:rsidRPr="00023113" w:rsidRDefault="00185980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  <w:p w14:paraId="72D89A3A" w14:textId="09077507" w:rsidR="00020F4A" w:rsidRDefault="00020F4A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ตามที่บริษัทเปิดเผยรายละเอียดในหมายเหตุข้อ</w:t>
            </w:r>
            <w:r w:rsidR="003F4B6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11</w:t>
            </w: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00453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และ </w:t>
            </w:r>
            <w:r w:rsidR="0000453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12</w:t>
            </w: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และนโยบายการบัญชีที่สำคัญ</w:t>
            </w:r>
          </w:p>
          <w:p w14:paraId="1B6D5AF7" w14:textId="77777777" w:rsidR="00B220C3" w:rsidRDefault="00B220C3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6F2FB51" w14:textId="4D476F20" w:rsidR="000810A2" w:rsidRPr="000810A2" w:rsidRDefault="000810A2" w:rsidP="000810A2">
            <w:pPr>
              <w:tabs>
                <w:tab w:val="left" w:pos="907"/>
              </w:tabs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ab/>
            </w:r>
          </w:p>
        </w:tc>
        <w:tc>
          <w:tcPr>
            <w:tcW w:w="4050" w:type="dxa"/>
          </w:tcPr>
          <w:p w14:paraId="52A00B98" w14:textId="77777777" w:rsidR="00185980" w:rsidRPr="00023113" w:rsidRDefault="00185980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0E9B6C2" w14:textId="77777777" w:rsidR="004552D8" w:rsidRPr="00023113" w:rsidRDefault="004552D8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011529F1" w14:textId="77777777" w:rsidR="00CA7A10" w:rsidRPr="00023113" w:rsidRDefault="00CA7A10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5D81DD3" w14:textId="5F4274D9" w:rsidR="000810A2" w:rsidRDefault="00CA7A10" w:rsidP="000810A2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</w:t>
            </w:r>
            <w:r w:rsid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ได้</w:t>
            </w:r>
            <w:r w:rsidR="000810A2"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มินความสมเหตุสมผลของข้อสมมติฐานและวิธีการที่ผู้บริหารใช้ในการคำนวณประมาณการกระแสเงินสดในอนาคตที่คาดว่าจะได้รับ</w:t>
            </w:r>
            <w:r w:rsidR="000810A2" w:rsidRPr="000810A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0810A2"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ตรวจสอบกับผลการดำเนินงานในปัจจุบันและในอดีต</w:t>
            </w:r>
          </w:p>
          <w:p w14:paraId="26AE3385" w14:textId="77777777" w:rsidR="000810A2" w:rsidRPr="000810A2" w:rsidRDefault="000810A2" w:rsidP="000810A2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EFD14D2" w14:textId="49A54C87" w:rsidR="000810A2" w:rsidRDefault="000810A2" w:rsidP="000810A2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ได้</w:t>
            </w:r>
            <w:r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หารือกับผู้บริหารเพื่อให้เข้าใจถึงสมมติฐานที่ผู้บริหารใช้และแผนการดำเนินธุรกิจในอนาคตและ</w:t>
            </w:r>
            <w:r w:rsidR="00EF23F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เปรียบเทียบ</w:t>
            </w:r>
            <w:r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ความถูกต้องของเอกสารประกอบ</w:t>
            </w:r>
          </w:p>
          <w:p w14:paraId="57051226" w14:textId="77777777" w:rsidR="000810A2" w:rsidRPr="000810A2" w:rsidRDefault="000810A2" w:rsidP="000810A2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E14AF15" w14:textId="47F9FC57" w:rsidR="000810A2" w:rsidRDefault="000810A2" w:rsidP="000810A2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ได้</w:t>
            </w:r>
            <w:r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ประเมินความสมเหตุสมผลของอัตราคิดลดที่ผู้บริหารใช้เพื่อคิดลดกระแสเงินสดในอนาคต</w:t>
            </w:r>
            <w:r w:rsidRPr="000810A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โดยทดสอบการคำนวณมูลค่าที่คาดว่าจะได้รับคืนจากการ</w:t>
            </w:r>
            <w:r w:rsidR="00942A2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ลงทุน</w:t>
            </w:r>
            <w:r w:rsidRPr="000810A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275034FA" w14:textId="77777777" w:rsidR="000810A2" w:rsidRPr="000810A2" w:rsidRDefault="000810A2" w:rsidP="000810A2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3F6A086" w14:textId="73470D89" w:rsidR="00020F4A" w:rsidRPr="00023113" w:rsidRDefault="000810A2" w:rsidP="000810A2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ได้</w:t>
            </w:r>
            <w:r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ทดสอบความถูกต้องของวิธีการคำนวณแบบจำลองและตรวจสอบข้อมูลกับเอกสารประกอบ</w:t>
            </w:r>
          </w:p>
          <w:p w14:paraId="47790155" w14:textId="77777777" w:rsidR="005571F7" w:rsidRPr="00023113" w:rsidRDefault="005571F7" w:rsidP="005571F7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380C1201" w14:textId="77777777" w:rsidR="00020F4A" w:rsidRDefault="008B2E90" w:rsidP="005571F7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ข้าพเจ้าได้</w:t>
            </w:r>
            <w:r w:rsidR="00D0519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พิจารณา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ความเพียงพอและเหมาะสมของการเปิดเผยข้อมูลในหมายเหตุประกอบงบการเงิน</w:t>
            </w:r>
          </w:p>
          <w:p w14:paraId="2EAB7D98" w14:textId="25BF5427" w:rsidR="00E45866" w:rsidRPr="00023113" w:rsidRDefault="00E45866" w:rsidP="005571F7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</w:tbl>
    <w:p w14:paraId="3F8D8465" w14:textId="77777777" w:rsidR="00020F4A" w:rsidRPr="00020F4A" w:rsidRDefault="00020F4A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31CED4F" w14:textId="77777777" w:rsidR="00020F4A" w:rsidRDefault="00020F4A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159D504" w14:textId="32F2E98E" w:rsidR="002210D3" w:rsidRDefault="002210D3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BF6CD05" w14:textId="362409E4" w:rsidR="00854D2E" w:rsidRDefault="00854D2E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F9C37D6" w14:textId="4DF2E660" w:rsidR="00854D2E" w:rsidRDefault="00854D2E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A7CDD71" w14:textId="23483FD3" w:rsidR="00EA298D" w:rsidRDefault="00EA298D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5C53A3A" w14:textId="1A577BDE" w:rsidR="00EA298D" w:rsidRDefault="00EA298D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937C15A" w14:textId="5B015B08" w:rsidR="00EA298D" w:rsidRDefault="00EA298D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307C86A" w14:textId="77777777" w:rsidR="00165155" w:rsidRPr="00023113" w:rsidRDefault="00165155" w:rsidP="0002311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02311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ข้อมูลอื่น</w:t>
      </w:r>
    </w:p>
    <w:p w14:paraId="0CA06F24" w14:textId="77777777" w:rsidR="00165155" w:rsidRPr="00023113" w:rsidRDefault="00165155" w:rsidP="0002311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C4DE3B4" w14:textId="5D76BB2D" w:rsidR="000810A2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แต่ไม่รวมถึงงบการเงินรวมและเฉพาะของบริษัทและรายงานของผู้สอบบัญชีที่อยู่ในรายงานนั้น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B280764" w14:textId="77777777" w:rsidR="00854D2E" w:rsidRDefault="00854D2E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E43406F" w14:textId="3E3F7632" w:rsidR="00165155" w:rsidRPr="00023113" w:rsidRDefault="00165155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ความเห็นของข้าพเจ้าต่องบการเงินรวมและเฉพาะ</w:t>
      </w:r>
      <w:r w:rsidR="00B130DF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ไม่ครอบคลุมถึงข้อมูลอื่น และข้าพเจ้าไม่ได้ให้ความเชื่อมั่นต่อข้อมูลอื่น</w:t>
      </w:r>
    </w:p>
    <w:p w14:paraId="450B96B3" w14:textId="77777777" w:rsidR="00165155" w:rsidRPr="00023113" w:rsidRDefault="00165155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8A12997" w14:textId="777EF6DC" w:rsidR="00165155" w:rsidRPr="00023113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ความรับผิดชอบของข้าพเจ้าที่เกี่ยวเนื่องกับการตรวจสอบงบการเงินรวมและเฉพาะของบริษัท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เฉพาะของบริษัท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165155" w:rsidRPr="0002311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09C57A86" w14:textId="77777777" w:rsidR="00165155" w:rsidRPr="00023113" w:rsidRDefault="00165155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7FA1309" w14:textId="77777777" w:rsidR="00165155" w:rsidRPr="00023113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4FB92E7D" w14:textId="77777777" w:rsidR="00823C08" w:rsidRPr="00023113" w:rsidRDefault="00823C08" w:rsidP="00602F4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E3952BF" w14:textId="14ACB32C" w:rsidR="004C77BF" w:rsidRPr="00023113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02311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ความรับผิดชอบของผู้บริหารและผู้มีหน้าที่กำกับดูแลต่องบการเงินรวมและเฉพาะของบริษัท</w:t>
      </w:r>
    </w:p>
    <w:p w14:paraId="48281AFD" w14:textId="77777777" w:rsidR="004C77BF" w:rsidRPr="00023113" w:rsidRDefault="004C77BF" w:rsidP="00023113">
      <w:pPr>
        <w:spacing w:after="0" w:line="240" w:lineRule="auto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45A03F31" w14:textId="0F9F3DFD" w:rsidR="004C77BF" w:rsidRPr="00023113" w:rsidRDefault="002210D3" w:rsidP="00215F02">
      <w:pPr>
        <w:tabs>
          <w:tab w:val="left" w:pos="9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รวมและเฉพาะของบริษัท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เฉพาะของบริษัท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="004C77BF" w:rsidRPr="0002311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2FA50821" w14:textId="77777777" w:rsidR="00204418" w:rsidRPr="00023113" w:rsidRDefault="00204418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9359ED8" w14:textId="6572C6AD" w:rsidR="002210D3" w:rsidRPr="00023113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ในการจัดทำงบการเงินรวมและเฉพาะของบริษัท </w:t>
      </w:r>
      <w:r w:rsidR="00596E65" w:rsidRPr="00023113">
        <w:rPr>
          <w:rFonts w:ascii="Browallia New" w:hAnsi="Browallia New" w:cs="Browallia New"/>
          <w:sz w:val="28"/>
          <w:szCs w:val="28"/>
          <w:cs/>
          <w:lang w:bidi="th-TH"/>
        </w:rPr>
        <w:t>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</w:t>
      </w:r>
      <w:r w:rsidR="00B220C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96E65" w:rsidRPr="00023113">
        <w:rPr>
          <w:rFonts w:ascii="Browallia New" w:hAnsi="Browallia New" w:cs="Browallia New"/>
          <w:sz w:val="28"/>
          <w:szCs w:val="28"/>
          <w:cs/>
          <w:lang w:bidi="th-TH"/>
        </w:rPr>
        <w:t>เว้นแต่ผู้บริหารมีความตั้งใจที่จะเลิก</w:t>
      </w:r>
      <w:r w:rsidR="00B220C3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="00596E65" w:rsidRPr="00023113">
        <w:rPr>
          <w:rFonts w:ascii="Browallia New" w:hAnsi="Browallia New" w:cs="Browallia New"/>
          <w:sz w:val="28"/>
          <w:szCs w:val="28"/>
          <w:cs/>
          <w:lang w:bidi="th-TH"/>
        </w:rPr>
        <w:t>บริษัท หรือหยุดดำเนินงานหรือไม่สามารถดำเนินงานต่อเนื่องต่อไปได้</w:t>
      </w:r>
    </w:p>
    <w:p w14:paraId="491BC1E6" w14:textId="77777777" w:rsidR="002210D3" w:rsidRPr="00023113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8EA70F1" w14:textId="0B88F0B1" w:rsidR="00330AA1" w:rsidRPr="00023113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B220C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</w:t>
      </w: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กลุ่มบริษัทและบริษัท</w:t>
      </w:r>
    </w:p>
    <w:p w14:paraId="64FBA5F7" w14:textId="4716D593" w:rsidR="00F35970" w:rsidRDefault="00F35970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20C3128" w14:textId="19B03689" w:rsidR="00854D2E" w:rsidRDefault="00854D2E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828E9E2" w14:textId="33BF9A69" w:rsidR="00854D2E" w:rsidRDefault="00854D2E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89384AF" w14:textId="2E5625E9" w:rsidR="00EA298D" w:rsidRDefault="00EA298D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9F92A8B" w14:textId="26E1FA9A" w:rsidR="00EA298D" w:rsidRDefault="00EA298D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657B332" w14:textId="77777777" w:rsidR="00EA298D" w:rsidRDefault="00EA298D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85B7610" w14:textId="17CD3EEC" w:rsidR="00854D2E" w:rsidRDefault="00854D2E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7F3A7EC" w14:textId="77777777" w:rsidR="00854D2E" w:rsidRPr="00023113" w:rsidRDefault="00854D2E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3A4655C" w14:textId="69F5C28F" w:rsidR="004C77BF" w:rsidRPr="00023113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i/>
          <w:iCs/>
          <w:spacing w:val="-4"/>
          <w:sz w:val="28"/>
          <w:szCs w:val="28"/>
        </w:rPr>
      </w:pPr>
      <w:r w:rsidRPr="00023113">
        <w:rPr>
          <w:rFonts w:ascii="Browallia New" w:hAnsi="Browallia New" w:cs="Browallia New"/>
          <w:i/>
          <w:iCs/>
          <w:spacing w:val="-4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ความรับผิดชอบของผู้สอบบัญชีต่อการตรวจสอบงบการเงินรวมและเฉพาะของบริษัท</w:t>
      </w:r>
    </w:p>
    <w:p w14:paraId="04D15E15" w14:textId="77777777" w:rsidR="004C77BF" w:rsidRPr="00023113" w:rsidRDefault="004C77BF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4701BE6" w14:textId="7F3CD820" w:rsidR="00FD65A0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 w:rsidR="00596E65" w:rsidRPr="00023113">
        <w:rPr>
          <w:rFonts w:ascii="Browallia New" w:hAnsi="Browallia New" w:cs="Browallia New"/>
          <w:sz w:val="28"/>
          <w:szCs w:val="28"/>
          <w:cs/>
          <w:lang w:bidi="th-TH"/>
        </w:rPr>
        <w:t xml:space="preserve">    </w:t>
      </w: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 xml:space="preserve">เฉพาะของบริษัทโดยรวมปราศจากการแสดงข้อมูลที่ขัดต่อข้อเท็จจริงอันเป็นสาระสำคัญหรือไม่ </w:t>
      </w:r>
      <w:r w:rsidR="00596E65" w:rsidRPr="0002311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เฉพาะของบริษัทเหล่านี้</w:t>
      </w:r>
    </w:p>
    <w:p w14:paraId="5C3C3870" w14:textId="77777777" w:rsidR="00AD4A4F" w:rsidRPr="00023113" w:rsidRDefault="00AD4A4F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BEB1768" w14:textId="791F3BEB" w:rsidR="004C77BF" w:rsidRDefault="004C77BF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 การสังเกตและตั้งข้อสงสัยเยี่ยงผู้ประกอบวิชาชีพตลอดการตรวจสอบ การปฏิบัติงานของข้าพเจ้ารวมถึง</w:t>
      </w:r>
    </w:p>
    <w:p w14:paraId="3E4AA5C0" w14:textId="77777777" w:rsidR="00E8627F" w:rsidRPr="00023113" w:rsidRDefault="00E8627F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4EDA3E2" w14:textId="1834687F" w:rsidR="004C77BF" w:rsidRPr="00023113" w:rsidRDefault="004C77BF" w:rsidP="00023113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23113">
        <w:rPr>
          <w:rFonts w:ascii="Browallia New" w:hAnsi="Browallia New" w:cs="Browallia New"/>
          <w:sz w:val="28"/>
          <w:szCs w:val="28"/>
        </w:rPr>
        <w:t>•</w:t>
      </w:r>
      <w:r w:rsidRPr="00023113">
        <w:rPr>
          <w:rFonts w:ascii="Browallia New" w:hAnsi="Browallia New" w:cs="Browallia New"/>
          <w:sz w:val="28"/>
          <w:szCs w:val="28"/>
        </w:rPr>
        <w:tab/>
      </w:r>
      <w:r w:rsidR="002210D3" w:rsidRPr="00023113">
        <w:rPr>
          <w:rFonts w:ascii="Browallia New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เฉพาะของบริษัท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</w:t>
      </w:r>
      <w:r w:rsidR="00B220C3"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</w:t>
      </w:r>
      <w:r w:rsidR="002210D3" w:rsidRPr="00023113">
        <w:rPr>
          <w:rFonts w:ascii="Browallia New" w:hAnsi="Browallia New" w:cs="Browallia New"/>
          <w:sz w:val="28"/>
          <w:szCs w:val="28"/>
          <w:cs/>
          <w:lang w:bidi="th-TH"/>
        </w:rPr>
        <w:t>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BB4EA4B" w14:textId="77777777" w:rsidR="00B0723D" w:rsidRPr="00023113" w:rsidRDefault="00B0723D" w:rsidP="00023113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023113">
        <w:rPr>
          <w:rFonts w:ascii="Browallia New" w:hAnsi="Browallia New" w:cs="Browallia New"/>
          <w:sz w:val="28"/>
          <w:szCs w:val="28"/>
        </w:rPr>
        <w:t>•</w:t>
      </w:r>
      <w:r w:rsidRPr="00023113">
        <w:rPr>
          <w:rFonts w:ascii="Browallia New" w:hAnsi="Browallia New" w:cs="Browallia New"/>
          <w:sz w:val="28"/>
          <w:szCs w:val="28"/>
        </w:rPr>
        <w:tab/>
      </w: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768D2D3D" w14:textId="77777777" w:rsidR="00823C08" w:rsidRPr="00023113" w:rsidRDefault="004C77BF" w:rsidP="00023113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23113">
        <w:rPr>
          <w:rFonts w:ascii="Browallia New" w:hAnsi="Browallia New" w:cs="Browallia New"/>
          <w:sz w:val="28"/>
          <w:szCs w:val="28"/>
        </w:rPr>
        <w:t>•</w:t>
      </w:r>
      <w:r w:rsidRPr="00023113">
        <w:rPr>
          <w:rFonts w:ascii="Browallia New" w:hAnsi="Browallia New" w:cs="Browallia New"/>
          <w:sz w:val="28"/>
          <w:szCs w:val="28"/>
        </w:rPr>
        <w:tab/>
      </w: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การ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210D6FE1" w14:textId="1C4A08DE" w:rsidR="00B0723D" w:rsidRDefault="00B0723D" w:rsidP="00215F02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23113">
        <w:rPr>
          <w:rFonts w:ascii="Browallia New" w:hAnsi="Browallia New" w:cs="Browallia New"/>
          <w:sz w:val="28"/>
          <w:szCs w:val="28"/>
        </w:rPr>
        <w:t>•</w:t>
      </w:r>
      <w:r w:rsidRPr="00023113">
        <w:rPr>
          <w:rFonts w:ascii="Browallia New" w:hAnsi="Browallia New" w:cs="Browallia New"/>
          <w:sz w:val="28"/>
          <w:szCs w:val="28"/>
        </w:rPr>
        <w:tab/>
      </w:r>
      <w:r w:rsidR="002210D3" w:rsidRPr="00023113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D64CA2" w:rsidRPr="00023113">
        <w:rPr>
          <w:rFonts w:ascii="Browallia New" w:hAnsi="Browallia New" w:cs="Browallia New"/>
          <w:sz w:val="28"/>
          <w:szCs w:val="28"/>
          <w:cs/>
          <w:lang w:bidi="th-TH"/>
        </w:rPr>
        <w:t>โดยให้ข้อสังเกตถึงการเปิดเผยข้อมูลในงบการเงินที่เกี่ยวข้อง</w:t>
      </w:r>
      <w:r w:rsidR="002210D3" w:rsidRPr="00023113">
        <w:rPr>
          <w:rFonts w:ascii="Browallia New" w:hAnsi="Browallia New" w:cs="Browallia New"/>
          <w:sz w:val="28"/>
          <w:szCs w:val="28"/>
          <w:cs/>
          <w:lang w:bidi="th-TH"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0EDD0F73" w14:textId="489A413E" w:rsidR="00B0723D" w:rsidRDefault="004C77BF" w:rsidP="00215F02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23113">
        <w:rPr>
          <w:rFonts w:ascii="Browallia New" w:hAnsi="Browallia New" w:cs="Browallia New"/>
          <w:sz w:val="28"/>
          <w:szCs w:val="28"/>
        </w:rPr>
        <w:t>•</w:t>
      </w:r>
      <w:r w:rsidRPr="00023113">
        <w:rPr>
          <w:rFonts w:ascii="Browallia New" w:hAnsi="Browallia New" w:cs="Browallia New"/>
          <w:sz w:val="28"/>
          <w:szCs w:val="28"/>
        </w:rPr>
        <w:tab/>
      </w:r>
      <w:r w:rsidR="00B0723D" w:rsidRPr="00023113">
        <w:rPr>
          <w:rFonts w:ascii="Browallia New" w:hAnsi="Browallia New" w:cs="Browallia New"/>
          <w:sz w:val="28"/>
          <w:szCs w:val="28"/>
          <w:cs/>
          <w:lang w:bidi="th-TH"/>
        </w:rPr>
        <w:t>ประเมินการนำเสนอโครงสร้างและเนื้อหาของงบการเงินรวมและงบการเงินเฉพาะของบริษัทโดยรวม รวมถึงการเปิดเผยข้อมูลว่างบการเงินรวมและเฉพาะของบริษัทแสดงรายการและเหตุการณ์ในรูปแบบที่ทำให้มีการนำเสนอข้อมูลโดยถูกต้องตามที่คว</w:t>
      </w:r>
      <w:r w:rsidR="00D64CA2" w:rsidRPr="00023113">
        <w:rPr>
          <w:rFonts w:ascii="Browallia New" w:hAnsi="Browallia New" w:cs="Browallia New"/>
          <w:sz w:val="28"/>
          <w:szCs w:val="28"/>
          <w:cs/>
          <w:lang w:bidi="th-TH"/>
        </w:rPr>
        <w:t>รหรือไม่</w:t>
      </w:r>
      <w:r w:rsidR="00B0723D" w:rsidRPr="00023113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</w:p>
    <w:p w14:paraId="63A00ADD" w14:textId="2D82696B" w:rsidR="00854D2E" w:rsidRDefault="00854D2E" w:rsidP="00215F02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F13090E" w14:textId="184F6077" w:rsidR="00EA298D" w:rsidRDefault="00EA298D" w:rsidP="00215F02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8346ACE" w14:textId="77777777" w:rsidR="00EA298D" w:rsidRPr="00023113" w:rsidRDefault="00EA298D" w:rsidP="00215F02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1A65BCF" w14:textId="132F16D5" w:rsidR="004C77BF" w:rsidRPr="00023113" w:rsidRDefault="00B0723D" w:rsidP="00215F02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•</w:t>
      </w: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ab/>
        <w:t>ได้รับหลักฐานการสอบบัญชีที่เหมาะสมอย่างเพียงพอเกี่ยวกับข้อมูลทางการเงินของบริษัทภายใน</w:t>
      </w:r>
      <w:r w:rsidR="00B220C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</w:t>
      </w: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กลุ่มหรือกิจกรรมทางธุรกิจภายในกลุ่มบริษัทเพื่อแสดงความเห็นต่องบการเงินรวม ข้าพเจ้ารับผิดชอบ</w:t>
      </w:r>
      <w:r w:rsidR="00B220C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</w:t>
      </w: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61CF467" w14:textId="77777777" w:rsidR="00B806D6" w:rsidRPr="00023113" w:rsidRDefault="00B806D6" w:rsidP="00023113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4080C404" w14:textId="1C6B39BD" w:rsidR="009A593A" w:rsidRDefault="00596E65" w:rsidP="00023113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bookmarkStart w:id="1" w:name="_Hlk503884616"/>
      <w:r w:rsidRPr="00023113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>ข้าพเจ้าได้สื่อสารกับผู้มีหน้าที่ในการกำกับดูแลในเรื่อง</w:t>
      </w:r>
      <w:proofErr w:type="spellStart"/>
      <w:r w:rsidRPr="00023113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>ต่างๆ</w:t>
      </w:r>
      <w:proofErr w:type="spellEnd"/>
      <w:r w:rsidRPr="00023113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 xml:space="preserve">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</w:t>
      </w: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ระหว่างการตรวจสอบของข้าพเจ้า</w:t>
      </w:r>
      <w:bookmarkEnd w:id="1"/>
    </w:p>
    <w:p w14:paraId="36761383" w14:textId="77777777" w:rsidR="00854D2E" w:rsidRPr="00854D2E" w:rsidRDefault="00854D2E" w:rsidP="00023113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014D32E8" w14:textId="77777777" w:rsidR="00596E65" w:rsidRPr="00023113" w:rsidRDefault="00596E65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9A6971F" w14:textId="77777777" w:rsidR="00596E65" w:rsidRPr="00023113" w:rsidRDefault="00596E65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7003383" w14:textId="33B2D2E5" w:rsidR="00596E65" w:rsidRPr="00023113" w:rsidRDefault="00596E65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</w:t>
      </w:r>
      <w:proofErr w:type="spellStart"/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ต่างๆ</w:t>
      </w:r>
      <w:proofErr w:type="spellEnd"/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 xml:space="preserve"> ที่มีนัยสำคัญมากที่สุดในการตรวจสอบงบการเงิน</w:t>
      </w:r>
      <w:r w:rsidR="00B220C3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DC51739" w14:textId="77777777" w:rsidR="00823C08" w:rsidRPr="00023113" w:rsidRDefault="00823C08" w:rsidP="00023113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4D18B3C8" w14:textId="77777777" w:rsidR="00823C08" w:rsidRPr="00023113" w:rsidRDefault="00823C08" w:rsidP="0002311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bookmarkStart w:id="2" w:name="_GoBack"/>
      <w:bookmarkEnd w:id="2"/>
    </w:p>
    <w:p w14:paraId="5E8EC89E" w14:textId="77777777" w:rsidR="009A593A" w:rsidRPr="00023113" w:rsidRDefault="009A593A" w:rsidP="0002311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7F25CF7" w14:textId="77777777" w:rsidR="004C77BF" w:rsidRPr="00023113" w:rsidRDefault="00823C08" w:rsidP="00023113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02311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นายนรินทร์ จูระมงคล</w:t>
      </w:r>
    </w:p>
    <w:p w14:paraId="17E52981" w14:textId="77777777" w:rsidR="004C77BF" w:rsidRPr="00023113" w:rsidRDefault="004C77BF" w:rsidP="0002311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4D75EF10" w14:textId="77777777" w:rsidR="004C77BF" w:rsidRPr="00023113" w:rsidRDefault="004C77BF" w:rsidP="0002311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823C08" w:rsidRPr="00023113">
        <w:rPr>
          <w:rFonts w:ascii="Browallia New" w:hAnsi="Browallia New" w:cs="Browallia New"/>
          <w:sz w:val="28"/>
          <w:szCs w:val="28"/>
          <w:lang w:bidi="th-TH"/>
        </w:rPr>
        <w:t>8593</w:t>
      </w:r>
    </w:p>
    <w:p w14:paraId="4061114E" w14:textId="77777777" w:rsidR="004C77BF" w:rsidRPr="00023113" w:rsidRDefault="004C77BF" w:rsidP="0002311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6E1A4AA" w14:textId="77777777" w:rsidR="00023113" w:rsidRPr="00023113" w:rsidRDefault="0002311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79770AF6" w14:textId="77777777" w:rsidR="004C77BF" w:rsidRPr="001013D0" w:rsidRDefault="004C77BF" w:rsidP="0002311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013D0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66EC6D36" w14:textId="54FB49D8" w:rsidR="00D15EA5" w:rsidRPr="00023113" w:rsidRDefault="000A463E" w:rsidP="0002311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B179F">
        <w:rPr>
          <w:rFonts w:ascii="Browallia New" w:hAnsi="Browallia New" w:cs="Browallia New"/>
          <w:sz w:val="28"/>
          <w:szCs w:val="28"/>
          <w:lang w:bidi="th-TH"/>
        </w:rPr>
        <w:t xml:space="preserve">19 </w:t>
      </w:r>
      <w:r w:rsidRPr="009B179F">
        <w:rPr>
          <w:rFonts w:ascii="Browallia New" w:hAnsi="Browallia New" w:cs="Browallia New" w:hint="cs"/>
          <w:sz w:val="28"/>
          <w:szCs w:val="28"/>
          <w:cs/>
          <w:lang w:bidi="th-TH"/>
        </w:rPr>
        <w:t>กุมภาพันธ์</w:t>
      </w:r>
      <w:r w:rsidR="003713B0" w:rsidRPr="009B179F">
        <w:rPr>
          <w:rFonts w:ascii="Browallia New" w:hAnsi="Browallia New" w:cs="Browallia New"/>
          <w:sz w:val="28"/>
          <w:szCs w:val="28"/>
          <w:lang w:bidi="th-TH"/>
        </w:rPr>
        <w:t xml:space="preserve"> 2563</w:t>
      </w:r>
    </w:p>
    <w:sectPr w:rsidR="00D15EA5" w:rsidRPr="00023113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E571ED" w14:textId="77777777" w:rsidR="00E4497C" w:rsidRDefault="00E4497C">
      <w:r>
        <w:separator/>
      </w:r>
    </w:p>
  </w:endnote>
  <w:endnote w:type="continuationSeparator" w:id="0">
    <w:p w14:paraId="1CE20763" w14:textId="77777777" w:rsidR="00E4497C" w:rsidRDefault="00E44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0B4110" w14:textId="77777777" w:rsidR="00E4497C" w:rsidRDefault="00E4497C">
      <w:bookmarkStart w:id="0" w:name="_Hlk482348182"/>
      <w:bookmarkEnd w:id="0"/>
      <w:r>
        <w:separator/>
      </w:r>
    </w:p>
  </w:footnote>
  <w:footnote w:type="continuationSeparator" w:id="0">
    <w:p w14:paraId="235ABC1F" w14:textId="77777777" w:rsidR="00E4497C" w:rsidRDefault="00E449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43E909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6B5E4" w14:textId="4DEDA176" w:rsidR="00B63D0E" w:rsidRDefault="00B63D0E" w:rsidP="00D96128">
    <w:pPr>
      <w:pStyle w:val="Header"/>
      <w:jc w:val="right"/>
    </w:pPr>
  </w:p>
  <w:p w14:paraId="5E9CEDD4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61B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2321942" w14:textId="4EAD865A" w:rsidR="00D15EA5" w:rsidRPr="003376AC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</w:t>
    </w:r>
    <w:r w:rsidR="00734D83"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3A417499" w14:textId="77777777" w:rsidR="00D460E7" w:rsidRDefault="00D460E7" w:rsidP="00D15EA5">
    <w:pPr>
      <w:pStyle w:val="Header"/>
    </w:pPr>
    <w:bookmarkStart w:id="3" w:name="Footer3_tbl"/>
    <w:bookmarkEnd w:id="3"/>
  </w:p>
  <w:p w14:paraId="7C22E054" w14:textId="05B47526" w:rsidR="00D460E7" w:rsidRPr="00C83B8D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B320A3C"/>
    <w:multiLevelType w:val="hybridMultilevel"/>
    <w:tmpl w:val="BC54704E"/>
    <w:lvl w:ilvl="0" w:tplc="F5D0B0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1"/>
  </w:num>
  <w:num w:numId="8">
    <w:abstractNumId w:val="18"/>
  </w:num>
  <w:num w:numId="9">
    <w:abstractNumId w:val="5"/>
  </w:num>
  <w:num w:numId="10">
    <w:abstractNumId w:val="16"/>
  </w:num>
  <w:num w:numId="11">
    <w:abstractNumId w:val="14"/>
  </w:num>
  <w:num w:numId="12">
    <w:abstractNumId w:val="4"/>
  </w:num>
  <w:num w:numId="13">
    <w:abstractNumId w:val="9"/>
  </w:num>
  <w:num w:numId="14">
    <w:abstractNumId w:val="7"/>
  </w:num>
  <w:num w:numId="15">
    <w:abstractNumId w:val="9"/>
  </w:num>
  <w:num w:numId="16">
    <w:abstractNumId w:val="10"/>
  </w:num>
  <w:num w:numId="17">
    <w:abstractNumId w:val="12"/>
  </w:num>
  <w:num w:numId="18">
    <w:abstractNumId w:val="16"/>
  </w:num>
  <w:num w:numId="19">
    <w:abstractNumId w:val="14"/>
  </w:num>
  <w:num w:numId="20">
    <w:abstractNumId w:val="4"/>
  </w:num>
  <w:num w:numId="21">
    <w:abstractNumId w:val="9"/>
  </w:num>
  <w:num w:numId="22">
    <w:abstractNumId w:val="7"/>
  </w:num>
  <w:num w:numId="23">
    <w:abstractNumId w:val="7"/>
  </w:num>
  <w:num w:numId="24">
    <w:abstractNumId w:val="7"/>
  </w:num>
  <w:num w:numId="25">
    <w:abstractNumId w:val="9"/>
  </w:num>
  <w:num w:numId="26">
    <w:abstractNumId w:val="9"/>
  </w:num>
  <w:num w:numId="27">
    <w:abstractNumId w:val="9"/>
  </w:num>
  <w:num w:numId="28">
    <w:abstractNumId w:val="15"/>
  </w:num>
  <w:num w:numId="29">
    <w:abstractNumId w:val="15"/>
  </w:num>
  <w:num w:numId="30">
    <w:abstractNumId w:val="15"/>
  </w:num>
  <w:num w:numId="31">
    <w:abstractNumId w:val="13"/>
  </w:num>
  <w:num w:numId="32">
    <w:abstractNumId w:val="13"/>
  </w:num>
  <w:num w:numId="33">
    <w:abstractNumId w:val="13"/>
  </w:num>
  <w:num w:numId="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932"/>
    <w:rsid w:val="00004532"/>
    <w:rsid w:val="00004B8D"/>
    <w:rsid w:val="000162B0"/>
    <w:rsid w:val="00020F4A"/>
    <w:rsid w:val="00023113"/>
    <w:rsid w:val="0003023B"/>
    <w:rsid w:val="00031D17"/>
    <w:rsid w:val="00044ACE"/>
    <w:rsid w:val="0004550E"/>
    <w:rsid w:val="00052614"/>
    <w:rsid w:val="000671F6"/>
    <w:rsid w:val="000723F7"/>
    <w:rsid w:val="00074485"/>
    <w:rsid w:val="000810A2"/>
    <w:rsid w:val="000828F1"/>
    <w:rsid w:val="00082F59"/>
    <w:rsid w:val="000905D1"/>
    <w:rsid w:val="00092C61"/>
    <w:rsid w:val="00094333"/>
    <w:rsid w:val="00097FAB"/>
    <w:rsid w:val="000A463E"/>
    <w:rsid w:val="000B65E3"/>
    <w:rsid w:val="000B7090"/>
    <w:rsid w:val="000C6C24"/>
    <w:rsid w:val="000E52CE"/>
    <w:rsid w:val="000F1C7B"/>
    <w:rsid w:val="000F3AAB"/>
    <w:rsid w:val="000F6E25"/>
    <w:rsid w:val="001011DF"/>
    <w:rsid w:val="001013D0"/>
    <w:rsid w:val="001048A5"/>
    <w:rsid w:val="00111AB1"/>
    <w:rsid w:val="00112B69"/>
    <w:rsid w:val="001316D3"/>
    <w:rsid w:val="00132202"/>
    <w:rsid w:val="00134B1D"/>
    <w:rsid w:val="001554CD"/>
    <w:rsid w:val="00155A91"/>
    <w:rsid w:val="001613E2"/>
    <w:rsid w:val="0016459D"/>
    <w:rsid w:val="00165155"/>
    <w:rsid w:val="00167017"/>
    <w:rsid w:val="00185980"/>
    <w:rsid w:val="0019210D"/>
    <w:rsid w:val="001A3BFB"/>
    <w:rsid w:val="001A3C20"/>
    <w:rsid w:val="001B198C"/>
    <w:rsid w:val="001B6404"/>
    <w:rsid w:val="001B7388"/>
    <w:rsid w:val="001D2302"/>
    <w:rsid w:val="001D2CC9"/>
    <w:rsid w:val="001D7BB3"/>
    <w:rsid w:val="001E12A6"/>
    <w:rsid w:val="001E39C8"/>
    <w:rsid w:val="001E498F"/>
    <w:rsid w:val="001F0C34"/>
    <w:rsid w:val="001F29D2"/>
    <w:rsid w:val="00204418"/>
    <w:rsid w:val="00215F02"/>
    <w:rsid w:val="00217BF4"/>
    <w:rsid w:val="002210D3"/>
    <w:rsid w:val="0022435F"/>
    <w:rsid w:val="0022518C"/>
    <w:rsid w:val="00237A7E"/>
    <w:rsid w:val="00241F16"/>
    <w:rsid w:val="0024436B"/>
    <w:rsid w:val="00247969"/>
    <w:rsid w:val="0026182A"/>
    <w:rsid w:val="00277EBE"/>
    <w:rsid w:val="00280186"/>
    <w:rsid w:val="002838FB"/>
    <w:rsid w:val="00285249"/>
    <w:rsid w:val="0028540E"/>
    <w:rsid w:val="002A252E"/>
    <w:rsid w:val="002A66B4"/>
    <w:rsid w:val="002B3DFC"/>
    <w:rsid w:val="002B5A4A"/>
    <w:rsid w:val="002B66FA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21A76"/>
    <w:rsid w:val="00325B07"/>
    <w:rsid w:val="00330AA1"/>
    <w:rsid w:val="00335E5B"/>
    <w:rsid w:val="003376AC"/>
    <w:rsid w:val="00354F5D"/>
    <w:rsid w:val="00357104"/>
    <w:rsid w:val="00365ECE"/>
    <w:rsid w:val="003713B0"/>
    <w:rsid w:val="003744DA"/>
    <w:rsid w:val="00380BAB"/>
    <w:rsid w:val="00384904"/>
    <w:rsid w:val="00394037"/>
    <w:rsid w:val="003B4868"/>
    <w:rsid w:val="003B4CCD"/>
    <w:rsid w:val="003B4DED"/>
    <w:rsid w:val="003C057C"/>
    <w:rsid w:val="003C12C5"/>
    <w:rsid w:val="003C27EF"/>
    <w:rsid w:val="003C32E9"/>
    <w:rsid w:val="003C3898"/>
    <w:rsid w:val="003C421A"/>
    <w:rsid w:val="003D2605"/>
    <w:rsid w:val="003D64D6"/>
    <w:rsid w:val="003D7978"/>
    <w:rsid w:val="003E034A"/>
    <w:rsid w:val="003E376C"/>
    <w:rsid w:val="003E3E21"/>
    <w:rsid w:val="003F16DE"/>
    <w:rsid w:val="003F4B6B"/>
    <w:rsid w:val="00411008"/>
    <w:rsid w:val="00416281"/>
    <w:rsid w:val="00422353"/>
    <w:rsid w:val="00422BFC"/>
    <w:rsid w:val="00426915"/>
    <w:rsid w:val="00433F63"/>
    <w:rsid w:val="00435788"/>
    <w:rsid w:val="004359E6"/>
    <w:rsid w:val="00443CE3"/>
    <w:rsid w:val="00452E7B"/>
    <w:rsid w:val="004546FA"/>
    <w:rsid w:val="004552D8"/>
    <w:rsid w:val="00461BBB"/>
    <w:rsid w:val="00466CAE"/>
    <w:rsid w:val="00474B45"/>
    <w:rsid w:val="00481FE7"/>
    <w:rsid w:val="0048532C"/>
    <w:rsid w:val="004902DB"/>
    <w:rsid w:val="0049103F"/>
    <w:rsid w:val="00492D4B"/>
    <w:rsid w:val="004A0DFE"/>
    <w:rsid w:val="004A31FE"/>
    <w:rsid w:val="004A3C62"/>
    <w:rsid w:val="004B67CC"/>
    <w:rsid w:val="004C0971"/>
    <w:rsid w:val="004C0C25"/>
    <w:rsid w:val="004C2111"/>
    <w:rsid w:val="004C4023"/>
    <w:rsid w:val="004C732E"/>
    <w:rsid w:val="004C77BF"/>
    <w:rsid w:val="004D20AE"/>
    <w:rsid w:val="004D3578"/>
    <w:rsid w:val="004E2858"/>
    <w:rsid w:val="004F1A16"/>
    <w:rsid w:val="004F207F"/>
    <w:rsid w:val="004F5D91"/>
    <w:rsid w:val="004F6806"/>
    <w:rsid w:val="005070FA"/>
    <w:rsid w:val="00512B8C"/>
    <w:rsid w:val="0052186A"/>
    <w:rsid w:val="005321DA"/>
    <w:rsid w:val="00547541"/>
    <w:rsid w:val="00551365"/>
    <w:rsid w:val="005571F7"/>
    <w:rsid w:val="005627FF"/>
    <w:rsid w:val="00577D61"/>
    <w:rsid w:val="005822AC"/>
    <w:rsid w:val="00596E65"/>
    <w:rsid w:val="005B405A"/>
    <w:rsid w:val="005C2CCB"/>
    <w:rsid w:val="005C6479"/>
    <w:rsid w:val="005C69FD"/>
    <w:rsid w:val="005D7025"/>
    <w:rsid w:val="005E2D67"/>
    <w:rsid w:val="005E2F75"/>
    <w:rsid w:val="005E5578"/>
    <w:rsid w:val="005F4D62"/>
    <w:rsid w:val="00602F40"/>
    <w:rsid w:val="00610ED7"/>
    <w:rsid w:val="00620CE3"/>
    <w:rsid w:val="00621086"/>
    <w:rsid w:val="00626F05"/>
    <w:rsid w:val="006365A1"/>
    <w:rsid w:val="00636AA2"/>
    <w:rsid w:val="00666764"/>
    <w:rsid w:val="0066694B"/>
    <w:rsid w:val="00667DB6"/>
    <w:rsid w:val="006771E8"/>
    <w:rsid w:val="00677C01"/>
    <w:rsid w:val="00683115"/>
    <w:rsid w:val="00683CC7"/>
    <w:rsid w:val="00692CA5"/>
    <w:rsid w:val="006932D7"/>
    <w:rsid w:val="006B06A2"/>
    <w:rsid w:val="006B374F"/>
    <w:rsid w:val="006C3D37"/>
    <w:rsid w:val="006C6376"/>
    <w:rsid w:val="006D6FF5"/>
    <w:rsid w:val="006F1B19"/>
    <w:rsid w:val="006F2322"/>
    <w:rsid w:val="006F29ED"/>
    <w:rsid w:val="006F3358"/>
    <w:rsid w:val="006F4F77"/>
    <w:rsid w:val="0070147C"/>
    <w:rsid w:val="00711CC8"/>
    <w:rsid w:val="00714FD6"/>
    <w:rsid w:val="007265F7"/>
    <w:rsid w:val="00731894"/>
    <w:rsid w:val="00734D83"/>
    <w:rsid w:val="00742B6E"/>
    <w:rsid w:val="00746796"/>
    <w:rsid w:val="00746D91"/>
    <w:rsid w:val="0075598A"/>
    <w:rsid w:val="00761813"/>
    <w:rsid w:val="00771B85"/>
    <w:rsid w:val="00775DA6"/>
    <w:rsid w:val="0078170A"/>
    <w:rsid w:val="00783557"/>
    <w:rsid w:val="00790956"/>
    <w:rsid w:val="00790BF3"/>
    <w:rsid w:val="0079502D"/>
    <w:rsid w:val="007A0755"/>
    <w:rsid w:val="007A31D9"/>
    <w:rsid w:val="007A74F9"/>
    <w:rsid w:val="007C7F8E"/>
    <w:rsid w:val="007D41A1"/>
    <w:rsid w:val="007E5AE9"/>
    <w:rsid w:val="00801631"/>
    <w:rsid w:val="008033D0"/>
    <w:rsid w:val="00803FB6"/>
    <w:rsid w:val="008059EF"/>
    <w:rsid w:val="008128F7"/>
    <w:rsid w:val="00812938"/>
    <w:rsid w:val="00823C08"/>
    <w:rsid w:val="00827B71"/>
    <w:rsid w:val="00830DAC"/>
    <w:rsid w:val="0083134C"/>
    <w:rsid w:val="00832F51"/>
    <w:rsid w:val="00843100"/>
    <w:rsid w:val="00847054"/>
    <w:rsid w:val="008504B2"/>
    <w:rsid w:val="00850F25"/>
    <w:rsid w:val="00851681"/>
    <w:rsid w:val="008534AA"/>
    <w:rsid w:val="00854D2E"/>
    <w:rsid w:val="00854F18"/>
    <w:rsid w:val="008719C2"/>
    <w:rsid w:val="00872EA8"/>
    <w:rsid w:val="00884FF7"/>
    <w:rsid w:val="0089178A"/>
    <w:rsid w:val="00894ACE"/>
    <w:rsid w:val="008B19D9"/>
    <w:rsid w:val="008B1FD3"/>
    <w:rsid w:val="008B204B"/>
    <w:rsid w:val="008B2E90"/>
    <w:rsid w:val="008C49AE"/>
    <w:rsid w:val="008C59F7"/>
    <w:rsid w:val="008D091F"/>
    <w:rsid w:val="008D6B91"/>
    <w:rsid w:val="008E0DB6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5D8D"/>
    <w:rsid w:val="00942A2D"/>
    <w:rsid w:val="00942FE8"/>
    <w:rsid w:val="00957E70"/>
    <w:rsid w:val="00970DAB"/>
    <w:rsid w:val="0097321D"/>
    <w:rsid w:val="00992531"/>
    <w:rsid w:val="00995CD5"/>
    <w:rsid w:val="009A1787"/>
    <w:rsid w:val="009A4F5A"/>
    <w:rsid w:val="009A593A"/>
    <w:rsid w:val="009B179F"/>
    <w:rsid w:val="009B1F44"/>
    <w:rsid w:val="009B4573"/>
    <w:rsid w:val="009C002A"/>
    <w:rsid w:val="009E0F3B"/>
    <w:rsid w:val="009E278C"/>
    <w:rsid w:val="009E2F9D"/>
    <w:rsid w:val="009F2EFD"/>
    <w:rsid w:val="009F5BA4"/>
    <w:rsid w:val="009F6EDC"/>
    <w:rsid w:val="00A035CE"/>
    <w:rsid w:val="00A0537F"/>
    <w:rsid w:val="00A0602E"/>
    <w:rsid w:val="00A06C1F"/>
    <w:rsid w:val="00A07FFA"/>
    <w:rsid w:val="00A11FB4"/>
    <w:rsid w:val="00A1550B"/>
    <w:rsid w:val="00A35782"/>
    <w:rsid w:val="00A362F9"/>
    <w:rsid w:val="00A401FB"/>
    <w:rsid w:val="00A43EE6"/>
    <w:rsid w:val="00A60F49"/>
    <w:rsid w:val="00A61E15"/>
    <w:rsid w:val="00A65F5D"/>
    <w:rsid w:val="00A66F91"/>
    <w:rsid w:val="00A70229"/>
    <w:rsid w:val="00A833B6"/>
    <w:rsid w:val="00A918D1"/>
    <w:rsid w:val="00A93A9A"/>
    <w:rsid w:val="00A943A1"/>
    <w:rsid w:val="00A9572F"/>
    <w:rsid w:val="00AA5C16"/>
    <w:rsid w:val="00AB43B6"/>
    <w:rsid w:val="00AC31D4"/>
    <w:rsid w:val="00AC6098"/>
    <w:rsid w:val="00AD07A7"/>
    <w:rsid w:val="00AD3B26"/>
    <w:rsid w:val="00AD4A4F"/>
    <w:rsid w:val="00AE0190"/>
    <w:rsid w:val="00AE2BF6"/>
    <w:rsid w:val="00AE3370"/>
    <w:rsid w:val="00AE64CA"/>
    <w:rsid w:val="00AF7092"/>
    <w:rsid w:val="00AF743D"/>
    <w:rsid w:val="00B0723D"/>
    <w:rsid w:val="00B130DF"/>
    <w:rsid w:val="00B1324D"/>
    <w:rsid w:val="00B157E2"/>
    <w:rsid w:val="00B17CDD"/>
    <w:rsid w:val="00B207B9"/>
    <w:rsid w:val="00B21407"/>
    <w:rsid w:val="00B220C3"/>
    <w:rsid w:val="00B24A45"/>
    <w:rsid w:val="00B25B92"/>
    <w:rsid w:val="00B26948"/>
    <w:rsid w:val="00B348B2"/>
    <w:rsid w:val="00B34D51"/>
    <w:rsid w:val="00B36A0E"/>
    <w:rsid w:val="00B36BA1"/>
    <w:rsid w:val="00B40D67"/>
    <w:rsid w:val="00B43C45"/>
    <w:rsid w:val="00B444C6"/>
    <w:rsid w:val="00B51777"/>
    <w:rsid w:val="00B51955"/>
    <w:rsid w:val="00B55EE8"/>
    <w:rsid w:val="00B567A2"/>
    <w:rsid w:val="00B56E6C"/>
    <w:rsid w:val="00B63D0E"/>
    <w:rsid w:val="00B806D6"/>
    <w:rsid w:val="00B83039"/>
    <w:rsid w:val="00B859C9"/>
    <w:rsid w:val="00BA5B00"/>
    <w:rsid w:val="00BA6330"/>
    <w:rsid w:val="00BB1A07"/>
    <w:rsid w:val="00BB316D"/>
    <w:rsid w:val="00BB6DAD"/>
    <w:rsid w:val="00BB7346"/>
    <w:rsid w:val="00BC1555"/>
    <w:rsid w:val="00BC60A9"/>
    <w:rsid w:val="00BD7527"/>
    <w:rsid w:val="00BE0C8A"/>
    <w:rsid w:val="00BE334D"/>
    <w:rsid w:val="00BE4988"/>
    <w:rsid w:val="00BE5E9C"/>
    <w:rsid w:val="00BF1C24"/>
    <w:rsid w:val="00BF5E73"/>
    <w:rsid w:val="00BF5F02"/>
    <w:rsid w:val="00C06939"/>
    <w:rsid w:val="00C21E3B"/>
    <w:rsid w:val="00C35B1A"/>
    <w:rsid w:val="00C41C7D"/>
    <w:rsid w:val="00C44A32"/>
    <w:rsid w:val="00C63023"/>
    <w:rsid w:val="00C63743"/>
    <w:rsid w:val="00C73BD4"/>
    <w:rsid w:val="00C76C6C"/>
    <w:rsid w:val="00C80EC5"/>
    <w:rsid w:val="00C83B8D"/>
    <w:rsid w:val="00C8627A"/>
    <w:rsid w:val="00C86BB9"/>
    <w:rsid w:val="00C8772C"/>
    <w:rsid w:val="00CA43FD"/>
    <w:rsid w:val="00CA7A10"/>
    <w:rsid w:val="00CB18EB"/>
    <w:rsid w:val="00CB441E"/>
    <w:rsid w:val="00CC72E9"/>
    <w:rsid w:val="00CD25C2"/>
    <w:rsid w:val="00CD4D4E"/>
    <w:rsid w:val="00CE24E5"/>
    <w:rsid w:val="00CE41DB"/>
    <w:rsid w:val="00CE4D96"/>
    <w:rsid w:val="00D0519B"/>
    <w:rsid w:val="00D078C4"/>
    <w:rsid w:val="00D15EA5"/>
    <w:rsid w:val="00D201A6"/>
    <w:rsid w:val="00D2100B"/>
    <w:rsid w:val="00D231F2"/>
    <w:rsid w:val="00D24220"/>
    <w:rsid w:val="00D3089E"/>
    <w:rsid w:val="00D31D7A"/>
    <w:rsid w:val="00D33E60"/>
    <w:rsid w:val="00D430AD"/>
    <w:rsid w:val="00D460E7"/>
    <w:rsid w:val="00D5309B"/>
    <w:rsid w:val="00D56AB5"/>
    <w:rsid w:val="00D62017"/>
    <w:rsid w:val="00D62493"/>
    <w:rsid w:val="00D63ABC"/>
    <w:rsid w:val="00D64CA2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B308D"/>
    <w:rsid w:val="00DB5F40"/>
    <w:rsid w:val="00DC1A43"/>
    <w:rsid w:val="00DD1E47"/>
    <w:rsid w:val="00DD61A9"/>
    <w:rsid w:val="00DD6EF1"/>
    <w:rsid w:val="00DE4958"/>
    <w:rsid w:val="00E04361"/>
    <w:rsid w:val="00E064FD"/>
    <w:rsid w:val="00E1053A"/>
    <w:rsid w:val="00E26AF3"/>
    <w:rsid w:val="00E276E0"/>
    <w:rsid w:val="00E314EA"/>
    <w:rsid w:val="00E33FDA"/>
    <w:rsid w:val="00E406D5"/>
    <w:rsid w:val="00E4497C"/>
    <w:rsid w:val="00E45866"/>
    <w:rsid w:val="00E46AB9"/>
    <w:rsid w:val="00E56701"/>
    <w:rsid w:val="00E62754"/>
    <w:rsid w:val="00E64D2D"/>
    <w:rsid w:val="00E65F5F"/>
    <w:rsid w:val="00E83424"/>
    <w:rsid w:val="00E8627F"/>
    <w:rsid w:val="00E86B53"/>
    <w:rsid w:val="00E9110B"/>
    <w:rsid w:val="00E934BF"/>
    <w:rsid w:val="00E9668B"/>
    <w:rsid w:val="00EA298D"/>
    <w:rsid w:val="00EA2B6F"/>
    <w:rsid w:val="00EA50B2"/>
    <w:rsid w:val="00EB1E09"/>
    <w:rsid w:val="00EB1EF8"/>
    <w:rsid w:val="00EB3478"/>
    <w:rsid w:val="00EB46D4"/>
    <w:rsid w:val="00EB4B39"/>
    <w:rsid w:val="00EB6FE3"/>
    <w:rsid w:val="00ED0C85"/>
    <w:rsid w:val="00EE0F65"/>
    <w:rsid w:val="00EF23F7"/>
    <w:rsid w:val="00EF7ED4"/>
    <w:rsid w:val="00F22D8D"/>
    <w:rsid w:val="00F246A1"/>
    <w:rsid w:val="00F35970"/>
    <w:rsid w:val="00F37917"/>
    <w:rsid w:val="00F50922"/>
    <w:rsid w:val="00F5342D"/>
    <w:rsid w:val="00F5513E"/>
    <w:rsid w:val="00F61A52"/>
    <w:rsid w:val="00F63F3F"/>
    <w:rsid w:val="00F66FA5"/>
    <w:rsid w:val="00F71678"/>
    <w:rsid w:val="00F71A70"/>
    <w:rsid w:val="00F730E3"/>
    <w:rsid w:val="00F755E9"/>
    <w:rsid w:val="00F909CD"/>
    <w:rsid w:val="00F95662"/>
    <w:rsid w:val="00F974D1"/>
    <w:rsid w:val="00FA16E0"/>
    <w:rsid w:val="00FB757E"/>
    <w:rsid w:val="00FC1304"/>
    <w:rsid w:val="00FC4397"/>
    <w:rsid w:val="00FC6052"/>
    <w:rsid w:val="00FD05AD"/>
    <w:rsid w:val="00FD0666"/>
    <w:rsid w:val="00FD3139"/>
    <w:rsid w:val="00FD65A0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CB01BAB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0C6C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F2D624989BCC4B91C3509B5ACDFEAC" ma:contentTypeVersion="6" ma:contentTypeDescription="Create a new document." ma:contentTypeScope="" ma:versionID="acfee75d624364037076a7ce56370b96">
  <xsd:schema xmlns:xsd="http://www.w3.org/2001/XMLSchema" xmlns:xs="http://www.w3.org/2001/XMLSchema" xmlns:p="http://schemas.microsoft.com/office/2006/metadata/properties" xmlns:ns2="a995cbd9-5764-43f5-bd3f-0cf1ec58972e" xmlns:ns3="1c180b90-967f-4688-bfe9-3e2f9d25db2e" targetNamespace="http://schemas.microsoft.com/office/2006/metadata/properties" ma:root="true" ma:fieldsID="a35cd7f606ce3c47c7dda18483e60900" ns2:_="" ns3:_="">
    <xsd:import namespace="a995cbd9-5764-43f5-bd3f-0cf1ec58972e"/>
    <xsd:import namespace="1c180b90-967f-4688-bfe9-3e2f9d25db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95cbd9-5764-43f5-bd3f-0cf1ec5897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180b90-967f-4688-bfe9-3e2f9d25db2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C8997-406C-4A10-9FD0-D39A6E44AF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1E413F-DF9B-4A3B-B57D-B26E639D4F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E31116-F199-45FB-9C20-A7EC5E88F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95cbd9-5764-43f5-bd3f-0cf1ec58972e"/>
    <ds:schemaRef ds:uri="1c180b90-967f-4688-bfe9-3e2f9d25db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ED6F16-D211-4DF3-959B-EE6B3DC3B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5</TotalTime>
  <Pages>5</Pages>
  <Words>1970</Words>
  <Characters>7689</Characters>
  <Application>Microsoft Office Word</Application>
  <DocSecurity>0</DocSecurity>
  <Lines>64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9640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5</cp:revision>
  <cp:lastPrinted>2019-02-16T08:14:00Z</cp:lastPrinted>
  <dcterms:created xsi:type="dcterms:W3CDTF">2020-02-12T11:35:00Z</dcterms:created>
  <dcterms:modified xsi:type="dcterms:W3CDTF">2020-02-19T11:10:00Z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0x01010091F2D624989BCC4B91C3509B5ACDFEAC</vt:lpwstr>
  </property>
</Properties>
</file>