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BE0B2" w14:textId="77777777" w:rsidR="00030124" w:rsidRDefault="003B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cs/>
        </w:rPr>
      </w:pPr>
      <w:bookmarkStart w:id="0" w:name="Title"/>
      <w:r>
        <w:rPr>
          <w:rFonts w:ascii="Angsana New" w:hAnsi="Angsana New" w:hint="cs"/>
          <w:cs/>
        </w:rPr>
        <w:t xml:space="preserve"> </w:t>
      </w:r>
    </w:p>
    <w:p w14:paraId="2217BCB2" w14:textId="77777777" w:rsidR="00030124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03AEBCB4" w14:textId="77777777" w:rsidR="00030124" w:rsidRPr="00051F21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</w:pPr>
    </w:p>
    <w:p w14:paraId="6189F62B" w14:textId="77777777" w:rsidR="00030124" w:rsidRPr="00051F21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1" w:name="Start"/>
      <w:bookmarkEnd w:id="1"/>
    </w:p>
    <w:p w14:paraId="04B5B2FB" w14:textId="77777777" w:rsidR="00030124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99FF51D" w14:textId="77777777" w:rsidR="009E3111" w:rsidRPr="00051F21" w:rsidRDefault="009E31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188B40A4" w14:textId="77777777" w:rsidR="00030124" w:rsidRPr="00051F21" w:rsidRDefault="007E1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13B84A8" w14:textId="77777777" w:rsidR="00030124" w:rsidRPr="00D854D6" w:rsidRDefault="00030124" w:rsidP="00E57297">
      <w:pPr>
        <w:ind w:left="14"/>
        <w:jc w:val="center"/>
        <w:rPr>
          <w:rFonts w:ascii="Angsana New" w:hAnsi="Angsana New"/>
          <w:b/>
          <w:bCs/>
          <w:sz w:val="52"/>
          <w:szCs w:val="52"/>
        </w:rPr>
      </w:pPr>
      <w:bookmarkStart w:id="2" w:name="SubTitle"/>
      <w:bookmarkEnd w:id="0"/>
      <w:r w:rsidRPr="00D854D6">
        <w:rPr>
          <w:rFonts w:ascii="Angsana New" w:hAnsi="Angsana New"/>
          <w:b/>
          <w:bCs/>
          <w:sz w:val="52"/>
          <w:szCs w:val="52"/>
          <w:cs/>
        </w:rPr>
        <w:t>บริษัท สมบูรณ์ แอ๊ดวานซ์ เทคโนโลยี จำกัด (มหาชน)</w:t>
      </w:r>
    </w:p>
    <w:p w14:paraId="535CF9E5" w14:textId="77777777" w:rsidR="00030124" w:rsidRPr="00D854D6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854D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30EBB05E" w14:textId="77777777" w:rsidR="00030124" w:rsidRPr="00D854D6" w:rsidRDefault="0003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</w:p>
    <w:p w14:paraId="5CD9C862" w14:textId="77777777" w:rsidR="00A22D25" w:rsidRPr="00F431B9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bookmarkStart w:id="3" w:name="ExtraText"/>
      <w:bookmarkEnd w:id="2"/>
      <w:bookmarkEnd w:id="3"/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 3</w:t>
      </w:r>
      <w:r w:rsidRPr="00A22D25">
        <w:rPr>
          <w:rFonts w:ascii="Angsana New" w:hAnsi="Angsana New" w:cs="Angsana New"/>
          <w:b w:val="0"/>
          <w:bCs w:val="0"/>
          <w:sz w:val="32"/>
          <w:szCs w:val="32"/>
        </w:rPr>
        <w:t>1</w:t>
      </w:r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9F16C7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750511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29E94752" w14:textId="77777777" w:rsidR="00A22D25" w:rsidRPr="00A22D25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22D25">
        <w:rPr>
          <w:rFonts w:ascii="Angsana New" w:hAnsi="Angsana New" w:cs="Angsana New"/>
          <w:b w:val="0"/>
          <w:bCs w:val="0"/>
          <w:sz w:val="32"/>
          <w:szCs w:val="32"/>
          <w:cs/>
        </w:rPr>
        <w:t>ะ</w:t>
      </w:r>
    </w:p>
    <w:p w14:paraId="7561E7F5" w14:textId="77777777" w:rsidR="00A22D25" w:rsidRPr="00AD6A6E" w:rsidRDefault="00A22D25" w:rsidP="00A22D2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80C93AC" w14:textId="77777777" w:rsidR="00030124" w:rsidRPr="00D854D6" w:rsidRDefault="00030124" w:rsidP="003B12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  <w:sectPr w:rsidR="00030124" w:rsidRPr="00D854D6" w:rsidSect="008B0FBC">
          <w:footerReference w:type="even" r:id="rId8"/>
          <w:footerReference w:type="default" r:id="rId9"/>
          <w:headerReference w:type="first" r:id="rId10"/>
          <w:foot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589F618" w14:textId="77777777" w:rsidR="00BF262B" w:rsidRPr="00D854D6" w:rsidRDefault="00BF262B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bookmarkStart w:id="4" w:name="_Ref46730557"/>
      <w:bookmarkEnd w:id="4"/>
    </w:p>
    <w:p w14:paraId="38B2AA92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467131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E712995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6552F97" w14:textId="77777777" w:rsidR="006547D4" w:rsidRPr="00D854D6" w:rsidRDefault="006547D4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D0F945C" w14:textId="77777777" w:rsidR="00AB2BA6" w:rsidRDefault="00AB2BA6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9BB8BD3" w14:textId="77777777" w:rsidR="0078265A" w:rsidRDefault="007826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AF007FB" w14:textId="77777777" w:rsidR="0078265A" w:rsidRDefault="007826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6ED1FF" w14:textId="77777777" w:rsidR="00AB2BA6" w:rsidRDefault="00AB2BA6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77AE4BF" w14:textId="77777777" w:rsidR="00030124" w:rsidRPr="00E159D0" w:rsidRDefault="000A1E5A" w:rsidP="008A61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640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A1E5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A66DAC" w14:textId="77777777" w:rsidR="00030124" w:rsidRPr="00E159D0" w:rsidRDefault="00030124" w:rsidP="0078265A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4BCA23BE" w14:textId="77777777" w:rsidR="00443F3D" w:rsidRPr="00D23C3B" w:rsidRDefault="000A1E5A" w:rsidP="00443F3D">
      <w:pPr>
        <w:rPr>
          <w:b/>
          <w:bCs/>
          <w:sz w:val="28"/>
          <w:szCs w:val="28"/>
          <w:cs/>
        </w:rPr>
      </w:pPr>
      <w:r w:rsidRPr="000A1E5A">
        <w:rPr>
          <w:rFonts w:ascii="Angsana New" w:hAnsi="Angsana New"/>
          <w:b/>
          <w:bCs/>
          <w:sz w:val="30"/>
          <w:szCs w:val="30"/>
          <w:cs/>
        </w:rPr>
        <w:t>เสนอ ผู้ถือหุ้นบริษัท สมบูรณ์ แอ๊ดวานซ์ เทคโนโลยี จำกัด (มหาชน)</w:t>
      </w:r>
    </w:p>
    <w:p w14:paraId="24CA1C12" w14:textId="77777777" w:rsidR="0078265A" w:rsidRPr="00E159D0" w:rsidRDefault="0078265A" w:rsidP="0078265A">
      <w:pPr>
        <w:spacing w:line="280" w:lineRule="exact"/>
        <w:ind w:firstLine="706"/>
        <w:jc w:val="both"/>
        <w:rPr>
          <w:rFonts w:ascii="Angsana New" w:hAnsi="Angsana New"/>
          <w:b/>
          <w:bCs/>
          <w:sz w:val="30"/>
          <w:szCs w:val="30"/>
        </w:rPr>
      </w:pPr>
    </w:p>
    <w:p w14:paraId="78A3B587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3B77F7D3" w14:textId="77777777" w:rsidR="00443F3D" w:rsidRPr="007616B3" w:rsidRDefault="00443F3D" w:rsidP="00525375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ข้าพเจ้าได้ตรวจสอบงบ</w:t>
      </w:r>
      <w:r w:rsidRPr="00D040DC">
        <w:rPr>
          <w:rFonts w:ascii="Angsana New" w:eastAsia="Calibri" w:hAnsi="Angsana New"/>
          <w:sz w:val="30"/>
          <w:szCs w:val="30"/>
          <w:cs/>
        </w:rPr>
        <w:t xml:space="preserve">การเงินรวมและงบการเงินเฉพาะกิจการของบริษัท </w:t>
      </w:r>
      <w:r w:rsidR="00666610" w:rsidRPr="00D040DC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040DC">
        <w:rPr>
          <w:rFonts w:ascii="Angsana New" w:hAnsi="Angsana New"/>
          <w:sz w:val="30"/>
          <w:szCs w:val="30"/>
          <w:cs/>
        </w:rPr>
        <w:t xml:space="preserve"> และบริษัทย่อย (กลุ่มบริษัท)</w:t>
      </w:r>
      <w:r w:rsidRPr="00D040DC">
        <w:rPr>
          <w:rFonts w:ascii="Angsana New" w:hAnsi="Angsana New"/>
          <w:sz w:val="30"/>
          <w:szCs w:val="30"/>
        </w:rPr>
        <w:t xml:space="preserve"> </w:t>
      </w:r>
      <w:r w:rsidRPr="00D040DC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="00666610" w:rsidRPr="00D040DC">
        <w:rPr>
          <w:rFonts w:ascii="Angsana New" w:hAnsi="Angsana New"/>
          <w:sz w:val="30"/>
          <w:szCs w:val="30"/>
          <w:cs/>
        </w:rPr>
        <w:t>สมบูรณ์ แอ๊ดวานซ์ เทคโนโลยี จำกัด (มหาชน)</w:t>
      </w:r>
      <w:r w:rsidRPr="00D040DC">
        <w:rPr>
          <w:rFonts w:ascii="Angsana New" w:hAnsi="Angsana New"/>
          <w:sz w:val="30"/>
          <w:szCs w:val="30"/>
          <w:cs/>
        </w:rPr>
        <w:t xml:space="preserve"> (บริษัท) ตามลำดับ </w:t>
      </w:r>
      <w:r w:rsidRPr="00D040DC">
        <w:rPr>
          <w:rFonts w:ascii="Angsana New" w:eastAsia="Calibri" w:hAnsi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ณ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040DC">
        <w:rPr>
          <w:rFonts w:ascii="Angsana New" w:eastAsia="Calibri" w:hAnsi="Angsana New"/>
          <w:sz w:val="30"/>
          <w:szCs w:val="30"/>
        </w:rPr>
        <w:t xml:space="preserve">31 </w:t>
      </w:r>
      <w:r w:rsidRPr="00D040DC">
        <w:rPr>
          <w:rFonts w:ascii="Angsana New" w:eastAsia="Calibri" w:hAnsi="Angsana New"/>
          <w:sz w:val="30"/>
          <w:szCs w:val="30"/>
          <w:cs/>
        </w:rPr>
        <w:t>ธันวาคม</w:t>
      </w:r>
      <w:r w:rsidRPr="00D040DC">
        <w:rPr>
          <w:rFonts w:ascii="Angsana New" w:eastAsia="Calibri" w:hAnsi="Angsana New"/>
          <w:sz w:val="30"/>
          <w:szCs w:val="30"/>
        </w:rPr>
        <w:t xml:space="preserve"> 25</w:t>
      </w:r>
      <w:r w:rsidR="00C01091" w:rsidRPr="00D040DC">
        <w:rPr>
          <w:rFonts w:ascii="Angsana New" w:eastAsia="Calibri" w:hAnsi="Angsana New"/>
          <w:sz w:val="30"/>
          <w:szCs w:val="30"/>
        </w:rPr>
        <w:t>6</w:t>
      </w:r>
      <w:r w:rsidR="00750511">
        <w:rPr>
          <w:rFonts w:ascii="Angsana New" w:eastAsia="Calibri" w:hAnsi="Angsana New"/>
          <w:sz w:val="30"/>
          <w:szCs w:val="30"/>
        </w:rPr>
        <w:t>2</w:t>
      </w:r>
      <w:r w:rsidR="007E2B06"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งบกำไรขาดทุนรวมและงบกำไรขาดทุนเฉพาะกิจการ</w:t>
      </w:r>
      <w:r w:rsidRPr="00D040DC">
        <w:rPr>
          <w:rFonts w:ascii="Angsana New" w:eastAsia="Calibri" w:hAnsi="Angsana New"/>
          <w:sz w:val="30"/>
          <w:szCs w:val="30"/>
        </w:rPr>
        <w:t xml:space="preserve"> </w:t>
      </w:r>
      <w:r w:rsidRPr="00D040DC">
        <w:rPr>
          <w:rFonts w:ascii="Angsana New" w:eastAsia="Calibri" w:hAnsi="Angsana New"/>
          <w:sz w:val="30"/>
          <w:szCs w:val="30"/>
          <w:cs/>
        </w:rPr>
        <w:t>งบ</w:t>
      </w:r>
      <w:r w:rsidRPr="00D040DC">
        <w:rPr>
          <w:rFonts w:ascii="Angsana New" w:hAnsi="Angsana New"/>
          <w:sz w:val="30"/>
          <w:szCs w:val="30"/>
          <w:cs/>
        </w:rPr>
        <w:t>กำไรขาดทุนเบ็ดเสร็จรวมและงบกำไรขาดทุนเบ็ดเสร็จเฉพ</w:t>
      </w:r>
      <w:r w:rsidRPr="007E2B06">
        <w:rPr>
          <w:rFonts w:ascii="Angsana New" w:hAnsi="Angsana New"/>
          <w:sz w:val="30"/>
          <w:szCs w:val="30"/>
          <w:cs/>
        </w:rPr>
        <w:t>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7E2B06">
        <w:rPr>
          <w:rFonts w:ascii="Angsana New" w:hAnsi="Angsana New"/>
          <w:sz w:val="30"/>
          <w:szCs w:val="30"/>
          <w:cs/>
        </w:rPr>
        <w:t>รวมและงบแสดงการเปลี่ยนแปลงส่วนของผู้ถือหุ้นเฉพาะกิจการ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และงบกระแสเงินสด</w:t>
      </w:r>
      <w:r w:rsidRPr="007E2B06">
        <w:rPr>
          <w:rFonts w:ascii="Angsana New" w:hAnsi="Angsana New"/>
          <w:sz w:val="30"/>
          <w:szCs w:val="30"/>
          <w:cs/>
        </w:rPr>
        <w:t>รวมและงบกระแสเงินสดเฉพาะกิจการ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Pr="007616B3">
        <w:rPr>
          <w:rFonts w:ascii="Angsana New" w:hAnsi="Angsana New" w:hint="cs"/>
          <w:sz w:val="30"/>
          <w:szCs w:val="30"/>
          <w:cs/>
        </w:rPr>
        <w:t>รวมถึง</w:t>
      </w:r>
      <w:r w:rsidRPr="007616B3">
        <w:rPr>
          <w:rFonts w:ascii="Angsana New" w:eastAsia="Calibri" w:hAnsi="Angsana New"/>
          <w:sz w:val="30"/>
          <w:szCs w:val="30"/>
          <w:cs/>
        </w:rPr>
        <w:t>หมายเหตุ</w:t>
      </w:r>
      <w:r w:rsidRPr="007616B3">
        <w:rPr>
          <w:rFonts w:ascii="Angsana New" w:eastAsia="Calibri" w:hAnsi="Angsana New" w:hint="cs"/>
          <w:sz w:val="30"/>
          <w:szCs w:val="30"/>
          <w:cs/>
        </w:rPr>
        <w:t>ซึ่งประกอบด้วย</w:t>
      </w:r>
      <w:r w:rsidRPr="007616B3">
        <w:rPr>
          <w:rFonts w:ascii="Angsana New" w:eastAsia="Calibri" w:hAnsi="Angsana New"/>
          <w:sz w:val="30"/>
          <w:szCs w:val="30"/>
          <w:cs/>
        </w:rPr>
        <w:t>สรุปนโยบายการบัญชีที่สำคั</w:t>
      </w:r>
      <w:r w:rsidRPr="007616B3">
        <w:rPr>
          <w:rFonts w:ascii="Angsana New" w:hAnsi="Angsana New"/>
          <w:sz w:val="30"/>
          <w:szCs w:val="30"/>
          <w:cs/>
        </w:rPr>
        <w:t>ญ</w:t>
      </w:r>
      <w:r w:rsidR="00343C13">
        <w:rPr>
          <w:rFonts w:ascii="Angsana New" w:hAnsi="Angsana New" w:hint="cs"/>
          <w:sz w:val="30"/>
          <w:szCs w:val="30"/>
          <w:cs/>
        </w:rPr>
        <w:t>และเรื่องอื่น</w:t>
      </w:r>
      <w:r w:rsidRPr="007616B3">
        <w:rPr>
          <w:rFonts w:ascii="Angsana New" w:hAnsi="Angsana New" w:hint="cs"/>
          <w:sz w:val="30"/>
          <w:szCs w:val="30"/>
          <w:cs/>
        </w:rPr>
        <w:t>ๆ</w:t>
      </w:r>
    </w:p>
    <w:p w14:paraId="046B3631" w14:textId="77777777" w:rsidR="00443F3D" w:rsidRPr="00443F3D" w:rsidRDefault="00443F3D" w:rsidP="00525375">
      <w:pPr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00AB5CB" w14:textId="77777777" w:rsidR="00443F3D" w:rsidRPr="00C101D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7616B3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DE1025">
        <w:rPr>
          <w:rFonts w:ascii="Angsana New" w:eastAsia="Calibri" w:hAnsi="Angsana New"/>
          <w:sz w:val="30"/>
          <w:szCs w:val="30"/>
          <w:cs/>
        </w:rPr>
        <w:t>รวมและงบการเงินเฉพาะกิจการข้างต้น</w:t>
      </w:r>
      <w:r w:rsidRPr="007616B3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DE1025">
        <w:rPr>
          <w:rFonts w:ascii="Angsana New" w:eastAsia="Calibri" w:hAnsi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DE1025">
        <w:rPr>
          <w:rFonts w:ascii="Angsana New" w:eastAsia="Calibri" w:hAnsi="Angsana New"/>
          <w:sz w:val="30"/>
          <w:szCs w:val="30"/>
        </w:rPr>
        <w:t xml:space="preserve"> </w:t>
      </w:r>
      <w:r w:rsidRPr="00DE1025">
        <w:rPr>
          <w:rFonts w:ascii="Angsana New" w:eastAsia="Calibri" w:hAnsi="Angsana New"/>
          <w:sz w:val="30"/>
          <w:szCs w:val="30"/>
          <w:cs/>
        </w:rPr>
        <w:t>วันที่</w:t>
      </w:r>
      <w:r w:rsidRPr="00DE1025">
        <w:rPr>
          <w:rFonts w:ascii="Angsana New" w:eastAsia="Calibri" w:hAnsi="Angsana New"/>
          <w:sz w:val="30"/>
          <w:szCs w:val="30"/>
        </w:rPr>
        <w:t xml:space="preserve"> 31 </w:t>
      </w:r>
      <w:r w:rsidRPr="00DE102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923171">
        <w:rPr>
          <w:rFonts w:ascii="Angsana New" w:eastAsia="Calibri" w:hAnsi="Angsana New"/>
          <w:sz w:val="30"/>
          <w:szCs w:val="30"/>
        </w:rPr>
        <w:t>256</w:t>
      </w:r>
      <w:r w:rsidR="00A76AE3">
        <w:rPr>
          <w:rFonts w:ascii="Angsana New" w:eastAsia="Calibri" w:hAnsi="Angsana New"/>
          <w:sz w:val="30"/>
          <w:szCs w:val="30"/>
        </w:rPr>
        <w:t>2</w:t>
      </w:r>
      <w:r w:rsidRPr="00DE1025">
        <w:rPr>
          <w:rFonts w:ascii="Angsana New" w:eastAsia="Calibri" w:hAnsi="Angsana New"/>
          <w:sz w:val="30"/>
          <w:szCs w:val="30"/>
          <w:cs/>
        </w:rPr>
        <w:t xml:space="preserve"> ผลกา</w:t>
      </w:r>
      <w:r w:rsidRPr="007616B3">
        <w:rPr>
          <w:rFonts w:ascii="Angsana New" w:hAnsi="Angsana New"/>
          <w:sz w:val="30"/>
          <w:szCs w:val="30"/>
          <w:cs/>
        </w:rPr>
        <w:t>รดำเนินงาน</w:t>
      </w:r>
      <w:r w:rsidRPr="00DE1025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7616B3"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DE1025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 w:rsidRPr="007616B3">
        <w:rPr>
          <w:rFonts w:ascii="Angsana New" w:hAnsi="Angsana New"/>
          <w:sz w:val="30"/>
          <w:szCs w:val="30"/>
        </w:rPr>
        <w:t xml:space="preserve"> </w:t>
      </w:r>
      <w:r w:rsidRPr="007616B3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7616B3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7616B3">
        <w:rPr>
          <w:rFonts w:ascii="Angsana New" w:hAnsi="Angsana New"/>
          <w:sz w:val="30"/>
          <w:szCs w:val="30"/>
          <w:cs/>
        </w:rPr>
        <w:t>น</w:t>
      </w:r>
    </w:p>
    <w:p w14:paraId="55ECE4DE" w14:textId="77777777" w:rsidR="00443F3D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</w:p>
    <w:p w14:paraId="7C14F45B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AEF53D9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5A70915C" w14:textId="77777777" w:rsidR="00443F3D" w:rsidRPr="00C101D5" w:rsidRDefault="00443F3D" w:rsidP="001C6EF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</w:t>
      </w:r>
      <w:r w:rsidRPr="0078196B">
        <w:rPr>
          <w:rFonts w:ascii="Angsana New" w:eastAsia="Calibri" w:hAnsi="Angsana New"/>
          <w:sz w:val="30"/>
          <w:szCs w:val="30"/>
          <w:cs/>
        </w:rPr>
        <w:t>บผิดชอบของข้าพเจ้าได้กล่าวไว้ใน</w:t>
      </w:r>
      <w:r w:rsidR="00B072A5">
        <w:rPr>
          <w:rFonts w:ascii="Angsana New" w:eastAsia="Calibri" w:hAnsi="Angsana New" w:hint="cs"/>
          <w:sz w:val="30"/>
          <w:szCs w:val="30"/>
          <w:cs/>
        </w:rPr>
        <w:t>วรรค</w:t>
      </w:r>
      <w:r w:rsidRPr="0078196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78196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78196B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78196B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78196B">
        <w:rPr>
          <w:rFonts w:ascii="Angsana New" w:eastAsia="Calibri" w:hAnsi="Angsana New"/>
          <w:sz w:val="30"/>
          <w:szCs w:val="30"/>
          <w:cs/>
        </w:rPr>
        <w:t>บริษัทตาม</w:t>
      </w:r>
      <w:r w:rsidRPr="0078196B">
        <w:rPr>
          <w:rFonts w:ascii="Angsana New" w:eastAsia="Calibri" w:hAnsi="Angsana New"/>
          <w:i/>
          <w:iCs/>
          <w:sz w:val="30"/>
          <w:szCs w:val="30"/>
          <w:cs/>
        </w:rPr>
        <w:t>ข้อกำหนดจรรยาบรรณของผู้ประกอบวิชาชี</w:t>
      </w:r>
      <w:r w:rsidRPr="007616B3">
        <w:rPr>
          <w:rFonts w:ascii="Angsana New" w:eastAsia="Calibri" w:hAnsi="Angsana New"/>
          <w:i/>
          <w:iCs/>
          <w:sz w:val="30"/>
          <w:szCs w:val="30"/>
          <w:cs/>
        </w:rPr>
        <w:t>พบัญชี</w:t>
      </w:r>
      <w:r w:rsidRPr="007616B3">
        <w:rPr>
          <w:rFonts w:ascii="Angsana New" w:eastAsia="Calibri" w:hAnsi="Angsana New"/>
          <w:sz w:val="30"/>
          <w:szCs w:val="30"/>
          <w:cs/>
        </w:rPr>
        <w:t>ที่กำหนดโดยสภาวิชาชีพบัญชี</w:t>
      </w:r>
      <w:r w:rsidRPr="007616B3">
        <w:rPr>
          <w:rFonts w:ascii="Angsana New" w:eastAsia="Calibri" w:hAnsi="Angsana New"/>
          <w:sz w:val="30"/>
          <w:szCs w:val="30"/>
        </w:rPr>
        <w:t xml:space="preserve"> </w:t>
      </w:r>
      <w:r w:rsidRPr="007616B3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7616B3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</w:t>
      </w:r>
      <w:r w:rsidRPr="007616B3">
        <w:rPr>
          <w:rFonts w:ascii="Angsana New" w:eastAsia="Calibri" w:hAnsi="Angsana New"/>
          <w:sz w:val="30"/>
          <w:szCs w:val="30"/>
          <w:cs/>
        </w:rPr>
        <w:lastRenderedPageBreak/>
        <w:t>รับผิดชอบด้านจรรยาบรรณอื่นๆ ซึ่งเป็นไปตามข้อกำหนดเหล่านี้ ข้าพเจ้าเชื่อ</w:t>
      </w:r>
      <w:r w:rsidRPr="00C101D5">
        <w:rPr>
          <w:rFonts w:ascii="Angsana New" w:eastAsia="Calibri" w:hAnsi="Angsana New"/>
          <w:sz w:val="30"/>
          <w:szCs w:val="30"/>
          <w:cs/>
        </w:rPr>
        <w:t>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  <w:r w:rsidR="008B5BBF" w:rsidRPr="003C2854">
        <w:rPr>
          <w:rFonts w:ascii="Angsana New" w:hAnsi="Angsana New"/>
          <w:sz w:val="30"/>
          <w:szCs w:val="30"/>
        </w:rPr>
        <w:br w:type="page"/>
      </w:r>
    </w:p>
    <w:p w14:paraId="2B8554FC" w14:textId="77777777" w:rsidR="001A322B" w:rsidRDefault="001A322B" w:rsidP="00443F3D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1A03DD" w14:textId="77777777" w:rsidR="00E53A26" w:rsidRDefault="00E53A26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2131797" w14:textId="77777777" w:rsidR="00443F3D" w:rsidRPr="00C101D5" w:rsidRDefault="00443F3D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C101D5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717CE1AE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EEACAA4" w14:textId="77777777" w:rsidR="00443F3D" w:rsidRPr="00C101D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</w:t>
      </w:r>
      <w:r w:rsidRPr="007616B3">
        <w:rPr>
          <w:rFonts w:ascii="Angsana New" w:eastAsia="Calibri" w:hAnsi="Angsana New"/>
          <w:sz w:val="30"/>
          <w:szCs w:val="30"/>
          <w:cs/>
        </w:rPr>
        <w:t>การเ</w:t>
      </w:r>
      <w:r w:rsidRPr="00385BAD">
        <w:rPr>
          <w:rFonts w:ascii="Angsana New" w:eastAsia="Calibri" w:hAnsi="Angsana New"/>
          <w:sz w:val="30"/>
          <w:szCs w:val="30"/>
          <w:cs/>
        </w:rPr>
        <w:t>งิน</w:t>
      </w:r>
      <w:r w:rsidRPr="00385BA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5BAD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385BAD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385BAD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385BAD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385BAD">
        <w:rPr>
          <w:rFonts w:ascii="Angsana New" w:eastAsia="Calibri" w:hAnsi="Angsana New"/>
          <w:sz w:val="30"/>
          <w:szCs w:val="30"/>
          <w:cs/>
        </w:rPr>
        <w:t>โดยร</w:t>
      </w:r>
      <w:r w:rsidRPr="007616B3">
        <w:rPr>
          <w:rFonts w:ascii="Angsana New" w:eastAsia="Calibri" w:hAnsi="Angsana New"/>
          <w:sz w:val="30"/>
          <w:szCs w:val="30"/>
          <w:cs/>
        </w:rPr>
        <w:t>วมและในการแสดงความเห็นของ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06CEE49" w14:textId="77777777" w:rsidR="00443F3D" w:rsidRPr="00C101D5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43F3D" w:rsidRPr="00C664CA" w14:paraId="418CD1FD" w14:textId="77777777" w:rsidTr="00C9226A">
        <w:tc>
          <w:tcPr>
            <w:tcW w:w="9350" w:type="dxa"/>
            <w:gridSpan w:val="2"/>
            <w:shd w:val="clear" w:color="auto" w:fill="auto"/>
          </w:tcPr>
          <w:p w14:paraId="1DFE5843" w14:textId="77777777" w:rsidR="00443F3D" w:rsidRPr="0018254B" w:rsidRDefault="00F2513C" w:rsidP="00670D9D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443F3D" w:rsidRPr="00C664CA" w14:paraId="62E521DC" w14:textId="77777777" w:rsidTr="00C9226A">
        <w:tc>
          <w:tcPr>
            <w:tcW w:w="9350" w:type="dxa"/>
            <w:gridSpan w:val="2"/>
            <w:shd w:val="clear" w:color="auto" w:fill="auto"/>
          </w:tcPr>
          <w:p w14:paraId="5260B3F8" w14:textId="77777777" w:rsidR="00443F3D" w:rsidRPr="00FA004F" w:rsidRDefault="0018254B" w:rsidP="00DE1F4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A004F">
              <w:rPr>
                <w:rFonts w:ascii="Angsana New" w:hAnsi="Angsana New" w:cs="Angsana New"/>
                <w:sz w:val="30"/>
                <w:szCs w:val="30"/>
                <w:cs/>
              </w:rPr>
              <w:t>อ้างอิงหมายเหตุประกอบงบ</w:t>
            </w:r>
            <w:r w:rsidRPr="004535F9">
              <w:rPr>
                <w:rFonts w:ascii="Angsana New" w:hAnsi="Angsana New" w:cs="Angsana New"/>
                <w:sz w:val="30"/>
                <w:szCs w:val="30"/>
                <w:cs/>
              </w:rPr>
              <w:t xml:space="preserve">การเงินข้อ </w:t>
            </w:r>
            <w:r w:rsidR="00F2513C" w:rsidRPr="004535F9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="00F2513C" w:rsidRPr="004535F9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CB598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443F3D" w:rsidRPr="00C664CA" w14:paraId="5D660850" w14:textId="77777777" w:rsidTr="00C9226A">
        <w:tc>
          <w:tcPr>
            <w:tcW w:w="4675" w:type="dxa"/>
            <w:shd w:val="clear" w:color="auto" w:fill="auto"/>
          </w:tcPr>
          <w:p w14:paraId="0B50DCED" w14:textId="77777777" w:rsidR="00443F3D" w:rsidRPr="00C664CA" w:rsidRDefault="00443F3D" w:rsidP="0052537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shd w:val="clear" w:color="auto" w:fill="auto"/>
          </w:tcPr>
          <w:p w14:paraId="38382812" w14:textId="77777777" w:rsidR="00443F3D" w:rsidRPr="00C664CA" w:rsidRDefault="00443F3D" w:rsidP="00525375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C664C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C664C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443F3D" w:rsidRPr="00C664CA" w14:paraId="5EE9EDF0" w14:textId="77777777" w:rsidTr="00C9226A">
        <w:tc>
          <w:tcPr>
            <w:tcW w:w="4675" w:type="dxa"/>
            <w:shd w:val="clear" w:color="auto" w:fill="auto"/>
          </w:tcPr>
          <w:p w14:paraId="2E59D3BC" w14:textId="77777777" w:rsidR="00F2513C" w:rsidRPr="00C664CA" w:rsidRDefault="00EC3BD8" w:rsidP="00DE1F4E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ผลการดำเนินงานของกลุ่ม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บริษัทส่วนใหญ่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ขึ้นอยู่กับธุรกิจรถยนต์และ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ผู้ผลิตรถยนต์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ปริมาณการขาย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ในแต่ละ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ผลิตภัณฑ์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ของกลุ่มบริษัทขึ้นอยู่กับอุปสงค์ของรถยนต์แต่ละรุ่นซึ่งแตกต่างกันออกไป</w:t>
            </w:r>
            <w:r w:rsidRPr="00C664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ความผันผวน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ในปริมาณการ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ขายของ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ผู้ผลิตรถยนต์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อาจ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ทำให้มี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สินค้าคงเหลือที่ไม่</w:t>
            </w:r>
            <w:r w:rsidR="00670D9D" w:rsidRPr="00C664CA">
              <w:rPr>
                <w:rFonts w:ascii="Angsana New" w:hAnsi="Angsana New" w:hint="cs"/>
                <w:sz w:val="30"/>
                <w:szCs w:val="30"/>
                <w:cs/>
              </w:rPr>
              <w:t>เคลื่อนไหว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เป็นเวลา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นานโดยเฉพาะวัสดุสิ้นเปลือง และอะไหล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ซึ่ง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ผู้บริหารต้อง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ใช้ดุล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F2513C" w:rsidRPr="00C664CA">
              <w:rPr>
                <w:rFonts w:ascii="Angsana New" w:hAnsi="Angsana New"/>
                <w:sz w:val="30"/>
                <w:szCs w:val="30"/>
                <w:cs/>
              </w:rPr>
              <w:t>พินิจในการ</w:t>
            </w:r>
            <w:r w:rsidR="00C05DFB" w:rsidRPr="00C664CA">
              <w:rPr>
                <w:rFonts w:ascii="Angsana New" w:hAnsi="Angsana New" w:hint="cs"/>
                <w:sz w:val="30"/>
                <w:szCs w:val="30"/>
                <w:cs/>
              </w:rPr>
              <w:t>กำหนดนโยบายค่าเผื่อการลดมูลค่าของสินค้าคงเหลือตามแต่ละช่วงอายุของสินค้า</w:t>
            </w:r>
          </w:p>
          <w:p w14:paraId="471C91A3" w14:textId="77777777" w:rsidR="00FA004F" w:rsidRPr="00C05DFB" w:rsidRDefault="00FA004F" w:rsidP="00DE1F4E">
            <w:pPr>
              <w:pStyle w:val="Default"/>
              <w:jc w:val="thaiDistribute"/>
              <w:rPr>
                <w:rFonts w:ascii="Angsana New" w:eastAsia="Times New Roman" w:hAnsi="Angsana New" w:cs="Angsana New"/>
                <w:color w:val="auto"/>
                <w:sz w:val="30"/>
                <w:szCs w:val="30"/>
              </w:rPr>
            </w:pPr>
          </w:p>
          <w:p w14:paraId="2E0BF8DA" w14:textId="77777777" w:rsidR="00443F3D" w:rsidRDefault="002B6433" w:rsidP="00DE1F4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5DFB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</w:rPr>
              <w:t>ข้าพเจ้าได้ให้ความสนใจใน</w:t>
            </w:r>
            <w:r w:rsidR="00C05DFB" w:rsidRPr="00C05DFB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</w:rPr>
              <w:t>เรื่อง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มูลค่าสุทธิที่คาดว่าจะได้รับของสินค้าคงเหลือ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เนื่องจากบัญชีดังกล่าวมีน</w:t>
            </w:r>
            <w:r w:rsidR="006F198E">
              <w:rPr>
                <w:rFonts w:ascii="Angsana New" w:hAnsi="Angsana New" w:cs="Angsana New"/>
                <w:sz w:val="30"/>
                <w:szCs w:val="30"/>
                <w:cs/>
              </w:rPr>
              <w:t>ัยสำคัญ และต้องใช้การประมาณ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t>การ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ดุ</w:t>
            </w:r>
            <w:r w:rsidR="00EC3BD8">
              <w:rPr>
                <w:rFonts w:ascii="Angsana New" w:hAnsi="Angsana New" w:cs="Angsana New" w:hint="cs"/>
                <w:sz w:val="30"/>
                <w:szCs w:val="30"/>
                <w:cs/>
              </w:rPr>
              <w:t>ล</w:t>
            </w:r>
            <w:r w:rsidR="00C05DFB">
              <w:rPr>
                <w:rFonts w:ascii="Angsana New" w:hAnsi="Angsana New" w:cs="Angsana New" w:hint="cs"/>
                <w:sz w:val="30"/>
                <w:szCs w:val="30"/>
                <w:cs/>
              </w:rPr>
              <w:t>ยพินิจ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ที่สำคัญ</w:t>
            </w:r>
            <w:r w:rsidR="00EC3BD8">
              <w:rPr>
                <w:rFonts w:ascii="Angsana New" w:hAnsi="Angsana New" w:cs="Angsana New" w:hint="cs"/>
                <w:sz w:val="30"/>
                <w:szCs w:val="30"/>
                <w:cs/>
              </w:rPr>
              <w:t>ของผู้บริหาร เรื่องดังกล่าวจึงเป็นเรื่องที่ข้าพเจ้าถือเป็นเรื่องสำคัญ</w:t>
            </w:r>
            <w:r w:rsidR="0018254B" w:rsidRPr="0018254B">
              <w:rPr>
                <w:rFonts w:ascii="Angsana New" w:hAnsi="Angsana New" w:cs="Angsana New"/>
                <w:sz w:val="30"/>
                <w:szCs w:val="30"/>
                <w:cs/>
              </w:rPr>
              <w:t>ในการตรวจสอบ</w:t>
            </w:r>
          </w:p>
          <w:p w14:paraId="1C56867C" w14:textId="77777777" w:rsidR="00670D9D" w:rsidRPr="00C9226A" w:rsidRDefault="00670D9D" w:rsidP="00DE1F4E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4675" w:type="dxa"/>
            <w:shd w:val="clear" w:color="auto" w:fill="auto"/>
          </w:tcPr>
          <w:p w14:paraId="3E71FADE" w14:textId="77777777" w:rsidR="00B92371" w:rsidRPr="00C664CA" w:rsidRDefault="00B92371" w:rsidP="00DE1F4E">
            <w:pPr>
              <w:spacing w:before="1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ข้าพเจ้าได้ใช้วิธีการตรวจสอบ </w:t>
            </w:r>
            <w:r w:rsidR="00EC3BD8" w:rsidRPr="00C664CA">
              <w:rPr>
                <w:rFonts w:ascii="Angsana New" w:hAnsi="Angsana New" w:hint="cs"/>
                <w:sz w:val="30"/>
                <w:szCs w:val="30"/>
                <w:cs/>
              </w:rPr>
              <w:t>รวมถึง</w:t>
            </w:r>
          </w:p>
          <w:p w14:paraId="35B1FCDA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อบถามผู้บริหารเพื่อให้ได้มาซึ่งความเข้าใจของนโยบายของกลุ่มบริษัทในการประมาณการมูลค่าสุทธิที่จะได้รับของสินค้าคงเหลือ</w:t>
            </w:r>
          </w:p>
          <w:p w14:paraId="083E07BF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การทำความเข้าใจในลักษณะของระบบการควบคุมภายในที่เกี่ยวข้องกับ</w:t>
            </w:r>
            <w:r w:rsidR="00AB494A"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การบริหารจัดการสินค้าคงเหลือ </w:t>
            </w:r>
            <w:r w:rsidR="00797BC3">
              <w:rPr>
                <w:rFonts w:ascii="Angsana New" w:hAnsi="Angsana New" w:hint="cs"/>
                <w:sz w:val="30"/>
                <w:szCs w:val="30"/>
                <w:cs/>
              </w:rPr>
              <w:t>ทดสอบการออกแบบและการนำมาปฏิบัติ</w:t>
            </w:r>
            <w:r w:rsidR="00797BC3" w:rsidRPr="00097C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ของระบบการควบคุมภายใน</w:t>
            </w:r>
            <w:r w:rsidR="003B4C3E" w:rsidRPr="00097CF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7C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การเข้าร่วมสังเกตการณ์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การตรวจนับและสุ่มทดสอบสภาพของสินค้าคงเหลือ</w:t>
            </w:r>
          </w:p>
          <w:p w14:paraId="4EBBE7FA" w14:textId="77777777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ทดสอบรายงานอายุ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ของสินค้าคงเหลือ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 xml:space="preserve"> โดย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>สุ่ม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>กับเอกสารประกอบการบันทึกรายการ  เพื่อประเมิน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ว่ารายงานดังกล่าวได้จัดประเภท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ในแต่ละช่วงอายุอย่างเหมาะสม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ตลอดจน</w:t>
            </w:r>
            <w:r w:rsidR="00C7118C" w:rsidRPr="00C664C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ทดสอบการคำนวณค่าเผื่อการลดมูลค่าของ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สินค้าคงเหลือว่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าเป็นไปตามนโยบายของ</w:t>
            </w:r>
            <w:r w:rsidR="0020320B" w:rsidRPr="00C664CA">
              <w:rPr>
                <w:rFonts w:ascii="Angsana New" w:hAnsi="Angsana New" w:hint="cs"/>
                <w:sz w:val="30"/>
                <w:szCs w:val="30"/>
                <w:cs/>
              </w:rPr>
              <w:t>กลุ่ม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</w:p>
          <w:p w14:paraId="19BF4780" w14:textId="72F3A70B" w:rsidR="003471ED" w:rsidRPr="00C664CA" w:rsidRDefault="003471ED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การสุ่มทดสอบมูลค่าสุทธิที่คาดว่าจะได้รับกับเอกสารราคาขายตลอดจนค่าใช้จ่ายในการขายที่เกี่ยวข้อง</w:t>
            </w:r>
            <w:r w:rsidR="00C555A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55A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5A26BFA2" w14:textId="01DC27A9" w:rsidR="005C584F" w:rsidRPr="00C664CA" w:rsidRDefault="005C584F" w:rsidP="0044127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664CA">
              <w:rPr>
                <w:rFonts w:ascii="Angsana New" w:hAnsi="Angsana New"/>
                <w:sz w:val="30"/>
                <w:szCs w:val="30"/>
                <w:cs/>
              </w:rPr>
              <w:t>ประเมินความเพียงพอของการเปิดเผย</w:t>
            </w:r>
            <w:r w:rsidR="00C555AD">
              <w:rPr>
                <w:rFonts w:ascii="Angsana New" w:hAnsi="Angsana New" w:hint="cs"/>
                <w:sz w:val="30"/>
                <w:szCs w:val="30"/>
                <w:cs/>
              </w:rPr>
              <w:t>ข้อมูล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="009A5C5F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64CA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Pr="00C664CA">
              <w:rPr>
                <w:rFonts w:ascii="Angsana New" w:hAnsi="Angsana New"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  <w:p w14:paraId="1B92844B" w14:textId="77777777" w:rsidR="00443F3D" w:rsidRPr="00C664CA" w:rsidRDefault="00443F3D" w:rsidP="005C584F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65"/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</w:tbl>
    <w:p w14:paraId="4F59EEF9" w14:textId="77777777" w:rsidR="00B6236C" w:rsidRDefault="00B6236C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/>
          <w:i/>
          <w:iCs/>
          <w:sz w:val="30"/>
          <w:szCs w:val="30"/>
        </w:rPr>
        <w:lastRenderedPageBreak/>
        <w:br w:type="page"/>
      </w:r>
    </w:p>
    <w:p w14:paraId="483197AE" w14:textId="77777777" w:rsidR="00B6236C" w:rsidRDefault="00B6236C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194C428" w14:textId="77777777" w:rsidR="00E53A26" w:rsidRPr="00C101D5" w:rsidRDefault="00E53A26" w:rsidP="00443F3D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335F31F" w14:textId="77777777" w:rsidR="00443F3D" w:rsidRPr="00C101D5" w:rsidRDefault="00443F3D" w:rsidP="00525375">
      <w:pPr>
        <w:snapToGrid w:val="0"/>
        <w:spacing w:after="120" w:line="240" w:lineRule="auto"/>
        <w:contextualSpacing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101D5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14:paraId="37BCB5C4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5D96014F" w14:textId="77777777" w:rsidR="00443F3D" w:rsidRP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F3D">
        <w:rPr>
          <w:rFonts w:ascii="Angsana New" w:eastAsia="Calibri" w:hAnsi="Angsana New"/>
          <w:color w:val="000000"/>
          <w:sz w:val="30"/>
          <w:szCs w:val="30"/>
          <w:cs/>
        </w:rPr>
        <w:t>ผู้บริหารเป็นผู้</w:t>
      </w:r>
      <w:r w:rsidRPr="00BF7431">
        <w:rPr>
          <w:rFonts w:ascii="Angsana New" w:eastAsia="Calibri" w:hAnsi="Angsana New"/>
          <w:sz w:val="30"/>
          <w:szCs w:val="30"/>
          <w:cs/>
        </w:rPr>
        <w:t>รับผิดชอบต่อข้อมูลอื่น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BF74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F7431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  <w:r w:rsidRPr="00BF7431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EBD1D1F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8131DE8" w14:textId="77777777" w:rsidR="00443F3D" w:rsidRP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443F3D">
        <w:rPr>
          <w:rFonts w:ascii="Angsana New" w:eastAsia="Calibri" w:hAnsi="Angsana New"/>
          <w:color w:val="000000"/>
          <w:sz w:val="30"/>
          <w:szCs w:val="30"/>
          <w:cs/>
        </w:rPr>
        <w:t>ความเห็นของ</w:t>
      </w:r>
      <w:r w:rsidRPr="00BF7431">
        <w:rPr>
          <w:rFonts w:ascii="Angsana New" w:eastAsia="Calibri" w:hAnsi="Angsana New"/>
          <w:sz w:val="30"/>
          <w:szCs w:val="30"/>
          <w:cs/>
        </w:rPr>
        <w:t>ข้าพเจ้าต่องบการเงิน</w:t>
      </w:r>
      <w:r w:rsidRPr="00BF7431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F7431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F7431">
        <w:rPr>
          <w:rFonts w:ascii="Angsana New" w:eastAsia="Calibri" w:hAnsi="Angsana New"/>
          <w:sz w:val="30"/>
          <w:szCs w:val="30"/>
        </w:rPr>
        <w:t xml:space="preserve"> </w:t>
      </w:r>
    </w:p>
    <w:p w14:paraId="306F197C" w14:textId="77777777" w:rsidR="00443F3D" w:rsidRPr="00443F3D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31317979" w14:textId="77777777" w:rsidR="00BF7431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/>
          <w:color w:val="000000"/>
          <w:sz w:val="30"/>
          <w:szCs w:val="30"/>
          <w:cs/>
        </w:rPr>
        <w:t>ความรับ</w:t>
      </w:r>
      <w:r w:rsidRPr="00B072A5">
        <w:rPr>
          <w:rFonts w:ascii="Angsana New" w:eastAsia="Calibri" w:hAnsi="Angsana New"/>
          <w:sz w:val="30"/>
          <w:szCs w:val="30"/>
          <w:cs/>
        </w:rPr>
        <w:t>ผิดชอบของข้าพเจ้าที่เกี่ยวเนื่องกับการตรวจสอบงบการเงิน</w:t>
      </w:r>
      <w:r w:rsidRPr="00B072A5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B072A5">
        <w:rPr>
          <w:rFonts w:ascii="Angsana New" w:eastAsia="Calibri" w:hAnsi="Angsana New"/>
          <w:sz w:val="30"/>
          <w:szCs w:val="30"/>
          <w:cs/>
        </w:rPr>
        <w:t>คือ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  <w:r w:rsidRPr="00B072A5">
        <w:rPr>
          <w:rFonts w:ascii="Angsana New" w:eastAsia="Calibri" w:hAnsi="Angsana New"/>
          <w:sz w:val="30"/>
          <w:szCs w:val="30"/>
          <w:cs/>
        </w:rPr>
        <w:t>การอ่าน</w:t>
      </w:r>
      <w:r w:rsidRPr="00B072A5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072A5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  <w:r w:rsidRPr="00B072A5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072A5">
        <w:rPr>
          <w:rFonts w:ascii="Angsana New" w:eastAsia="Calibri" w:hAnsi="Angsana New"/>
          <w:sz w:val="30"/>
          <w:szCs w:val="30"/>
        </w:rPr>
        <w:t xml:space="preserve"> </w:t>
      </w:r>
    </w:p>
    <w:p w14:paraId="520DDF1D" w14:textId="77777777" w:rsidR="005234EC" w:rsidRDefault="005234EC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7935324D" w14:textId="77777777" w:rsidR="005234EC" w:rsidRPr="00B072A5" w:rsidRDefault="005234EC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5234EC">
        <w:rPr>
          <w:rFonts w:ascii="Angsana New" w:eastAsia="Calibri" w:hAnsi="Angsana New" w:hint="cs"/>
          <w:sz w:val="30"/>
          <w:szCs w:val="30"/>
          <w:cs/>
        </w:rPr>
        <w:t>เมื่อข้าพเจ้าได้อ่านรายงานประจำปี</w:t>
      </w:r>
      <w:r w:rsidRPr="005234E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34EC">
        <w:rPr>
          <w:rFonts w:ascii="Angsana New" w:eastAsia="Calibri" w:hAnsi="Angsana New" w:hint="cs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234EC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5234EC">
        <w:rPr>
          <w:rFonts w:ascii="Angsana New" w:eastAsia="Calibri" w:hAnsi="Angsana New" w:hint="cs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8D79ADA" w14:textId="77777777" w:rsidR="00443F3D" w:rsidRPr="00B072A5" w:rsidRDefault="00443F3D" w:rsidP="00525375">
      <w:pPr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25C5FCE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072A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072A5">
        <w:rPr>
          <w:rFonts w:ascii="Angsana New" w:hAnsi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3CD44E0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37C26DD6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8FC77EB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48914FA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B072A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B072A5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 </w:t>
      </w:r>
      <w:r w:rsidRPr="00B072A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072A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B072A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B072A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072A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B072A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A9BF58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501E483E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B072A5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34C651FC" w14:textId="77777777" w:rsidR="00443F3D" w:rsidRPr="00B072A5" w:rsidRDefault="00B6236C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  <w:r w:rsidRPr="00B072A5">
        <w:rPr>
          <w:rFonts w:ascii="Angsana New" w:hAnsi="Angsana New"/>
          <w:b/>
          <w:bCs/>
          <w:sz w:val="30"/>
          <w:szCs w:val="30"/>
        </w:rPr>
        <w:br w:type="page"/>
      </w:r>
    </w:p>
    <w:p w14:paraId="3743F3C2" w14:textId="77777777" w:rsidR="00B6236C" w:rsidRDefault="00B6236C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4EB30B1" w14:textId="77777777" w:rsidR="00AA449F" w:rsidRPr="00B072A5" w:rsidRDefault="00AA449F" w:rsidP="00443F3D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DB7E0A1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072A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2312A4C" w14:textId="77777777" w:rsidR="00443F3D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</w:rPr>
      </w:pPr>
    </w:p>
    <w:p w14:paraId="13308D17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  <w:rtl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072A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48A158E9" w14:textId="77777777" w:rsidR="00443F3D" w:rsidRPr="00B072A5" w:rsidRDefault="00443F3D" w:rsidP="0052537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70DCCD44" w14:textId="77777777" w:rsidR="003862FB" w:rsidRPr="00B072A5" w:rsidRDefault="00443F3D" w:rsidP="00525375">
      <w:pPr>
        <w:spacing w:line="240" w:lineRule="auto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1BB95BF" w14:textId="77777777" w:rsidR="003862FB" w:rsidRPr="00B072A5" w:rsidRDefault="003862FB" w:rsidP="00525375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6CBDE4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072A5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072A5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072A5">
        <w:rPr>
          <w:rFonts w:ascii="Angsana New" w:hAnsi="Angsana New"/>
          <w:sz w:val="30"/>
          <w:szCs w:val="30"/>
          <w:cs/>
        </w:rPr>
        <w:t>ายใน</w:t>
      </w:r>
    </w:p>
    <w:p w14:paraId="0ABDB730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072A5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>บริษัท</w:t>
      </w:r>
    </w:p>
    <w:p w14:paraId="2B295A85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072A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6C826EFD" w14:textId="77777777" w:rsidR="00281E75" w:rsidRPr="00B072A5" w:rsidRDefault="00B85383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</w:rPr>
        <w:br w:type="page"/>
      </w:r>
    </w:p>
    <w:p w14:paraId="62E8D579" w14:textId="77777777" w:rsidR="00AB2BA6" w:rsidRDefault="00AB2BA6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9525CA6" w14:textId="77777777" w:rsidR="00AA449F" w:rsidRPr="00B072A5" w:rsidRDefault="00AA449F" w:rsidP="00281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7B9100B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072A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072A5">
        <w:rPr>
          <w:rFonts w:ascii="Angsana New" w:hAnsi="Angsana New" w:hint="cs"/>
          <w:sz w:val="30"/>
          <w:szCs w:val="30"/>
          <w:cs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B072A5" w:rsidRPr="00B072A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="00B072A5" w:rsidRPr="00B072A5">
        <w:rPr>
          <w:rFonts w:ascii="Angsana New" w:hAnsi="Angsana New"/>
          <w:sz w:val="30"/>
          <w:szCs w:val="30"/>
          <w:cs/>
        </w:rPr>
        <w:t>ถึงการเปิดเผย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="00B072A5" w:rsidRPr="00B072A5">
        <w:rPr>
          <w:rFonts w:ascii="Angsana New" w:hAnsi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223832" w:rsidRPr="00B072A5">
        <w:rPr>
          <w:rFonts w:ascii="Angsana New" w:hAnsi="Angsana New"/>
          <w:sz w:val="30"/>
          <w:szCs w:val="30"/>
          <w:cs/>
        </w:rPr>
        <w:t xml:space="preserve"> หรือถ้า</w:t>
      </w:r>
      <w:r w:rsidR="00B072A5" w:rsidRPr="00B072A5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Pr="00B072A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072A5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B072A5">
        <w:rPr>
          <w:rFonts w:ascii="Angsana New" w:hAnsi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1A93143" w14:textId="77777777" w:rsidR="00443F3D" w:rsidRPr="00B072A5" w:rsidRDefault="00443F3D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</w:t>
      </w:r>
      <w:r w:rsidR="00D45F8E" w:rsidRPr="00B072A5">
        <w:rPr>
          <w:rFonts w:ascii="Angsana New" w:hAnsi="Angsana New"/>
          <w:sz w:val="30"/>
          <w:szCs w:val="30"/>
          <w:cs/>
        </w:rPr>
        <w:t>การโดยรวม รวมถึง</w:t>
      </w:r>
      <w:r w:rsidR="00B072A5" w:rsidRPr="00B072A5">
        <w:rPr>
          <w:rFonts w:ascii="Angsana New" w:hAnsi="Angsana New"/>
          <w:sz w:val="30"/>
          <w:szCs w:val="30"/>
          <w:cs/>
        </w:rPr>
        <w:t>การเปิดเผย</w:t>
      </w:r>
      <w:r w:rsidR="00B072A5" w:rsidRPr="00B072A5">
        <w:rPr>
          <w:rFonts w:ascii="Angsana New" w:hAnsi="Angsana New" w:hint="cs"/>
          <w:sz w:val="30"/>
          <w:szCs w:val="30"/>
          <w:cs/>
        </w:rPr>
        <w:t>ข้อมูล</w:t>
      </w:r>
      <w:r w:rsidRPr="00B072A5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</w:t>
      </w:r>
      <w:r w:rsidR="00B072A5" w:rsidRPr="00B072A5">
        <w:rPr>
          <w:rFonts w:ascii="Angsana New" w:hAnsi="Angsana New"/>
          <w:sz w:val="30"/>
          <w:szCs w:val="30"/>
          <w:cs/>
        </w:rPr>
        <w:t>เสนอข้อมูลโดยถูกต้องตามที่ควร</w:t>
      </w:r>
      <w:r w:rsidR="00B072A5" w:rsidRPr="00B072A5">
        <w:rPr>
          <w:rFonts w:ascii="Angsana New" w:hAnsi="Angsana New" w:hint="cs"/>
          <w:sz w:val="30"/>
          <w:szCs w:val="30"/>
          <w:cs/>
        </w:rPr>
        <w:t>หรือไม่</w:t>
      </w:r>
    </w:p>
    <w:p w14:paraId="32D3CB2E" w14:textId="77777777" w:rsidR="00A60154" w:rsidRPr="00B072A5" w:rsidRDefault="00D45F8E" w:rsidP="0044127A">
      <w:pPr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hAnsi="Angsana New"/>
          <w:sz w:val="30"/>
          <w:szCs w:val="30"/>
          <w:cs/>
        </w:rPr>
        <w:t>ได้</w:t>
      </w:r>
      <w:r w:rsidRPr="00B072A5">
        <w:rPr>
          <w:rFonts w:ascii="Angsana New" w:hAnsi="Angsana New" w:hint="cs"/>
          <w:sz w:val="30"/>
          <w:szCs w:val="30"/>
          <w:cs/>
        </w:rPr>
        <w:t>รับ</w:t>
      </w:r>
      <w:r w:rsidRPr="00B072A5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072A5">
        <w:rPr>
          <w:rFonts w:ascii="Angsana New" w:hAnsi="Angsana New"/>
          <w:sz w:val="30"/>
          <w:szCs w:val="30"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B072A5">
        <w:rPr>
          <w:rFonts w:ascii="Angsana New" w:hAnsi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B072A5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B072A5">
        <w:rPr>
          <w:rFonts w:ascii="Angsana New" w:hAnsi="Angsana New"/>
          <w:sz w:val="30"/>
          <w:szCs w:val="30"/>
        </w:rPr>
        <w:t xml:space="preserve"> </w:t>
      </w:r>
      <w:r w:rsidRPr="00B072A5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267683" w14:textId="77777777" w:rsidR="00A60154" w:rsidRDefault="00A60154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89D280E" w14:textId="77777777" w:rsidR="00A60154" w:rsidRDefault="00443F3D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B072A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B072A5" w:rsidRPr="00B072A5">
        <w:rPr>
          <w:rFonts w:ascii="Angsana New" w:eastAsia="Calibri" w:hAnsi="Angsana New" w:hint="cs"/>
          <w:sz w:val="30"/>
          <w:szCs w:val="30"/>
          <w:cs/>
        </w:rPr>
        <w:t>ในเรื่องต่าง ๆ ที่สำคัญซึ่งรวมถึง</w:t>
      </w:r>
      <w:r w:rsidRPr="00B072A5">
        <w:rPr>
          <w:rFonts w:ascii="Angsana New" w:eastAsia="Calibri" w:hAnsi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A60154">
        <w:rPr>
          <w:rFonts w:ascii="Angsana New" w:eastAsia="Calibri" w:hAnsi="Angsana New"/>
          <w:sz w:val="30"/>
          <w:szCs w:val="30"/>
          <w:cs/>
        </w:rPr>
        <w:t>รวมถึงข้อบกพร่องที่มีนัยสำคัญในระบบการควบคุมภายใน</w:t>
      </w:r>
      <w:r w:rsidR="00B072A5">
        <w:rPr>
          <w:rFonts w:ascii="Angsana New" w:eastAsia="Calibri" w:hAnsi="Angsana New" w:hint="cs"/>
          <w:sz w:val="30"/>
          <w:szCs w:val="30"/>
          <w:cs/>
        </w:rPr>
        <w:t>หาก</w:t>
      </w:r>
      <w:r w:rsidRPr="00A60154">
        <w:rPr>
          <w:rFonts w:ascii="Angsana New" w:eastAsia="Calibri" w:hAnsi="Angsana New"/>
          <w:sz w:val="30"/>
          <w:szCs w:val="30"/>
          <w:cs/>
        </w:rPr>
        <w:t>ข้าพเจ้าได้พบในระหว่างการตรวจสอบขอ</w:t>
      </w:r>
      <w:r w:rsidRPr="00A60154">
        <w:rPr>
          <w:rFonts w:ascii="Angsana New" w:hAnsi="Angsana New"/>
          <w:sz w:val="30"/>
          <w:szCs w:val="30"/>
          <w:cs/>
        </w:rPr>
        <w:t>งข้าพเจ้า</w:t>
      </w:r>
    </w:p>
    <w:p w14:paraId="601657DC" w14:textId="77777777" w:rsidR="00A60154" w:rsidRDefault="00A60154" w:rsidP="00A6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54357B4C" w14:textId="77777777" w:rsidR="00525375" w:rsidRDefault="00443F3D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C101D5">
        <w:rPr>
          <w:rFonts w:ascii="Angsana New" w:hAnsi="Angsana New"/>
          <w:sz w:val="30"/>
          <w:szCs w:val="30"/>
          <w:cs/>
        </w:rPr>
        <w:t>อิสระ</w:t>
      </w:r>
    </w:p>
    <w:p w14:paraId="22C7ED6D" w14:textId="77777777" w:rsidR="00525375" w:rsidRDefault="00525375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AEC27C4" w14:textId="77777777" w:rsidR="00525375" w:rsidRDefault="00525375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00BE7AC0" w14:textId="77777777" w:rsidR="00AA449F" w:rsidRDefault="00AA449F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677C4A2" w14:textId="7E01E43F" w:rsidR="00443F3D" w:rsidRPr="00525375" w:rsidRDefault="00443F3D" w:rsidP="005253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จากเรื่อ</w:t>
      </w:r>
      <w:r w:rsidRPr="0044089B">
        <w:rPr>
          <w:rFonts w:ascii="Angsana New" w:hAnsi="Angsana New"/>
          <w:sz w:val="30"/>
          <w:szCs w:val="30"/>
          <w:cs/>
        </w:rPr>
        <w:t>งที่สื่อสารกับผู้มีหน้าที่ในการกำกับดูแล ข้าพเจ้าได้พิจา</w:t>
      </w:r>
      <w:r w:rsidR="00D45F8E">
        <w:rPr>
          <w:rFonts w:ascii="Angsana New" w:hAnsi="Angsana New"/>
          <w:sz w:val="30"/>
          <w:szCs w:val="30"/>
          <w:cs/>
        </w:rPr>
        <w:t>รณาเรื่องต่าง ๆ ที่มีนัยสำคัญ</w:t>
      </w:r>
      <w:r w:rsidRPr="0044089B">
        <w:rPr>
          <w:rFonts w:ascii="Angsana New" w:hAnsi="Angsana New"/>
          <w:sz w:val="30"/>
          <w:szCs w:val="30"/>
          <w:cs/>
        </w:rPr>
        <w:t>ที่สุดในการตรวจสอบ</w:t>
      </w:r>
      <w:r w:rsidR="00E013B4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44089B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</w:t>
      </w:r>
      <w:r w:rsidRPr="007616B3">
        <w:rPr>
          <w:rFonts w:ascii="Angsana New" w:hAnsi="Angsana New"/>
          <w:sz w:val="30"/>
          <w:szCs w:val="30"/>
          <w:cs/>
        </w:rPr>
        <w:t xml:space="preserve">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BBF4D1F" w14:textId="77777777" w:rsidR="00C573D6" w:rsidRPr="007616B3" w:rsidRDefault="00C573D6" w:rsidP="00443F3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4FE9489" w14:textId="77777777" w:rsidR="00443F3D" w:rsidRPr="00C101D5" w:rsidRDefault="00443F3D" w:rsidP="00443F3D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45952E13" w14:textId="77777777" w:rsidR="00443F3D" w:rsidRDefault="00443F3D" w:rsidP="00443F3D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71574BC" w14:textId="77777777" w:rsidR="00E10BD7" w:rsidRPr="00C101D5" w:rsidRDefault="00E10BD7" w:rsidP="00443F3D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5D2BFE00" w14:textId="77777777" w:rsidR="004A538E" w:rsidRDefault="004A538E" w:rsidP="00443F3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/>
          <w:sz w:val="30"/>
          <w:szCs w:val="30"/>
          <w:cs/>
        </w:rPr>
        <w:t>นายศักดา</w:t>
      </w:r>
      <w:r w:rsidRPr="007768B5">
        <w:rPr>
          <w:rFonts w:ascii="Angsana New" w:hAnsi="Angsana New"/>
          <w:sz w:val="30"/>
          <w:szCs w:val="30"/>
          <w:cs/>
        </w:rPr>
        <w:t xml:space="preserve"> เกาทัณฑ์ทอง</w:t>
      </w:r>
      <w:r>
        <w:rPr>
          <w:rFonts w:ascii="Angsana New" w:hAnsi="Angsana New"/>
          <w:sz w:val="30"/>
          <w:szCs w:val="30"/>
        </w:rPr>
        <w:t>)</w:t>
      </w:r>
    </w:p>
    <w:p w14:paraId="7BBC3E8E" w14:textId="77777777" w:rsidR="00443F3D" w:rsidRPr="00C101D5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C101D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7FB8D7C0" w14:textId="77777777" w:rsidR="00443F3D" w:rsidRDefault="004A538E" w:rsidP="00443F3D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เลขทะเบียน</w:t>
      </w:r>
      <w:r>
        <w:rPr>
          <w:rFonts w:ascii="Angsana New" w:hAnsi="Angsana New"/>
          <w:sz w:val="30"/>
          <w:szCs w:val="30"/>
        </w:rPr>
        <w:t xml:space="preserve"> </w:t>
      </w:r>
      <w:r w:rsidRPr="007768B5">
        <w:rPr>
          <w:rFonts w:ascii="Angsana New" w:hAnsi="Angsana New"/>
          <w:sz w:val="30"/>
          <w:szCs w:val="30"/>
          <w:cs/>
        </w:rPr>
        <w:t>4628</w:t>
      </w:r>
    </w:p>
    <w:p w14:paraId="7139DEDA" w14:textId="77777777" w:rsidR="00E10BD7" w:rsidRPr="00C101D5" w:rsidRDefault="00E10BD7" w:rsidP="00443F3D">
      <w:pPr>
        <w:jc w:val="thaiDistribute"/>
        <w:rPr>
          <w:rFonts w:ascii="Angsana New" w:hAnsi="Angsana New"/>
          <w:sz w:val="30"/>
          <w:szCs w:val="30"/>
        </w:rPr>
      </w:pPr>
    </w:p>
    <w:p w14:paraId="54274602" w14:textId="77777777" w:rsidR="00443F3D" w:rsidRPr="00E01EA2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E01EA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1B59B77" w14:textId="77777777" w:rsidR="00443F3D" w:rsidRPr="00E01EA2" w:rsidRDefault="00443F3D" w:rsidP="00443F3D">
      <w:pPr>
        <w:jc w:val="thaiDistribute"/>
        <w:rPr>
          <w:rFonts w:ascii="Angsana New" w:hAnsi="Angsana New"/>
          <w:sz w:val="30"/>
          <w:szCs w:val="30"/>
        </w:rPr>
      </w:pPr>
      <w:r w:rsidRPr="00E01EA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F19C473" w14:textId="77777777" w:rsidR="00030124" w:rsidRDefault="00CB598B" w:rsidP="004A538E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20</w:t>
      </w:r>
      <w:r w:rsidR="00343C13">
        <w:rPr>
          <w:rFonts w:ascii="Angsana New" w:hAnsi="Angsana New"/>
          <w:sz w:val="30"/>
          <w:szCs w:val="30"/>
        </w:rPr>
        <w:t xml:space="preserve"> </w:t>
      </w:r>
      <w:r w:rsidR="00343C13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9F16C7">
        <w:rPr>
          <w:rFonts w:ascii="Angsana New" w:hAnsi="Angsana New"/>
          <w:sz w:val="30"/>
          <w:szCs w:val="30"/>
        </w:rPr>
        <w:t>256</w:t>
      </w:r>
      <w:r w:rsidR="00750511">
        <w:rPr>
          <w:rFonts w:ascii="Angsana New" w:hAnsi="Angsana New"/>
          <w:sz w:val="30"/>
          <w:szCs w:val="30"/>
        </w:rPr>
        <w:t>3</w:t>
      </w:r>
      <w:bookmarkStart w:id="5" w:name="_GoBack"/>
      <w:bookmarkEnd w:id="5"/>
    </w:p>
    <w:sectPr w:rsidR="00030124" w:rsidSect="00D35AA2">
      <w:type w:val="nextColumn"/>
      <w:pgSz w:w="11909" w:h="16834" w:code="9"/>
      <w:pgMar w:top="691" w:right="1152" w:bottom="576" w:left="1152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662B8E" w14:textId="77777777" w:rsidR="00DF1196" w:rsidRDefault="00DF1196">
      <w:r>
        <w:separator/>
      </w:r>
    </w:p>
  </w:endnote>
  <w:endnote w:type="continuationSeparator" w:id="0">
    <w:p w14:paraId="4F9C7010" w14:textId="77777777" w:rsidR="00DF1196" w:rsidRDefault="00DF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BC1CA" w14:textId="77777777" w:rsidR="00B23A8A" w:rsidRDefault="00B23A8A" w:rsidP="007B1484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62</w:t>
    </w:r>
    <w:r>
      <w:rPr>
        <w:rStyle w:val="PageNumber"/>
        <w:rFonts w:cs="Angsana New"/>
      </w:rPr>
      <w:fldChar w:fldCharType="end"/>
    </w:r>
  </w:p>
  <w:p w14:paraId="57563A59" w14:textId="77777777" w:rsidR="00B23A8A" w:rsidRDefault="00B23A8A" w:rsidP="00C56A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6935C" w14:textId="77777777" w:rsidR="00B23A8A" w:rsidRPr="00381B5D" w:rsidRDefault="00B23A8A" w:rsidP="00F3007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81B5D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81B5D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6</w:t>
    </w:r>
    <w:r w:rsidRPr="00381B5D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6701BA4" w14:textId="77777777" w:rsidR="00B23A8A" w:rsidRDefault="00B23A8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  <w:r w:rsidRPr="00890558">
      <w:rPr>
        <w:rStyle w:val="PageNumber"/>
        <w:rFonts w:ascii="Angsana New" w:hAnsi="Angsana New" w:cs="Angsana New"/>
        <w:i/>
        <w:iCs/>
        <w:sz w:val="30"/>
        <w:szCs w:val="30"/>
        <w:cs/>
        <w:lang w:val="en-GB"/>
      </w:rPr>
      <w:t xml:space="preserve">                                                       </w:t>
    </w:r>
  </w:p>
  <w:p w14:paraId="75E16001" w14:textId="77777777" w:rsidR="00B23A8A" w:rsidRDefault="00B23A8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622D091D" w14:textId="77777777" w:rsidR="00B23A8A" w:rsidRDefault="00B23A8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Style w:val="PageNumber"/>
        <w:rFonts w:ascii="Angsana New" w:hAnsi="Angsana New" w:cs="Angsana New"/>
        <w:i/>
        <w:iCs/>
        <w:sz w:val="30"/>
        <w:szCs w:val="30"/>
        <w:lang w:val="en-GB"/>
      </w:rPr>
    </w:pPr>
  </w:p>
  <w:p w14:paraId="74C37606" w14:textId="77777777" w:rsidR="00B23A8A" w:rsidRPr="00890558" w:rsidRDefault="00B23A8A" w:rsidP="00AA1D5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B5B90" w14:textId="77777777" w:rsidR="00B23A8A" w:rsidRPr="00381B5D" w:rsidRDefault="00B23A8A" w:rsidP="00B701B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54582" w14:textId="77777777" w:rsidR="00DF1196" w:rsidRDefault="00DF1196">
      <w:r>
        <w:separator/>
      </w:r>
    </w:p>
  </w:footnote>
  <w:footnote w:type="continuationSeparator" w:id="0">
    <w:p w14:paraId="1C9D7B6D" w14:textId="77777777" w:rsidR="00DF1196" w:rsidRDefault="00DF1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BB539" w14:textId="77777777" w:rsidR="00B23A8A" w:rsidRDefault="00B23A8A">
    <w:pPr>
      <w:pStyle w:val="Header"/>
    </w:pPr>
  </w:p>
  <w:p w14:paraId="7C03ECD2" w14:textId="77777777" w:rsidR="00B23A8A" w:rsidRPr="00E807EC" w:rsidRDefault="00B23A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53C4EC8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Times New Roman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362569D8"/>
    <w:multiLevelType w:val="hybridMultilevel"/>
    <w:tmpl w:val="122EBF0C"/>
    <w:lvl w:ilvl="0" w:tplc="DD243CA8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9" w15:restartNumberingAfterBreak="0">
    <w:nsid w:val="3D2D1AC8"/>
    <w:multiLevelType w:val="hybridMultilevel"/>
    <w:tmpl w:val="266C4F02"/>
    <w:lvl w:ilvl="0" w:tplc="ACCC9BD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C94AA7"/>
    <w:multiLevelType w:val="hybridMultilevel"/>
    <w:tmpl w:val="C4021B7C"/>
    <w:lvl w:ilvl="0" w:tplc="E53A9A9A">
      <w:start w:val="1"/>
      <w:numFmt w:val="bullet"/>
      <w:lvlText w:val=""/>
      <w:lvlJc w:val="left"/>
      <w:pPr>
        <w:ind w:left="1592" w:hanging="360"/>
      </w:pPr>
      <w:rPr>
        <w:rFonts w:ascii="Symbol" w:hAnsi="Symbol" w:hint="default"/>
        <w:lang w:bidi="th-TH"/>
      </w:rPr>
    </w:lvl>
    <w:lvl w:ilvl="1" w:tplc="5C548A76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5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2320"/>
        </w:tabs>
        <w:ind w:left="232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4"/>
  </w:num>
  <w:num w:numId="14">
    <w:abstractNumId w:val="16"/>
  </w:num>
  <w:num w:numId="15">
    <w:abstractNumId w:val="20"/>
  </w:num>
  <w:num w:numId="16">
    <w:abstractNumId w:val="14"/>
  </w:num>
  <w:num w:numId="17">
    <w:abstractNumId w:val="26"/>
  </w:num>
  <w:num w:numId="18">
    <w:abstractNumId w:val="17"/>
  </w:num>
  <w:num w:numId="19">
    <w:abstractNumId w:val="10"/>
  </w:num>
  <w:num w:numId="20">
    <w:abstractNumId w:val="21"/>
  </w:num>
  <w:num w:numId="21">
    <w:abstractNumId w:val="27"/>
  </w:num>
  <w:num w:numId="22">
    <w:abstractNumId w:val="22"/>
  </w:num>
  <w:num w:numId="23">
    <w:abstractNumId w:val="12"/>
  </w:num>
  <w:num w:numId="24">
    <w:abstractNumId w:val="19"/>
  </w:num>
  <w:num w:numId="25">
    <w:abstractNumId w:val="11"/>
  </w:num>
  <w:num w:numId="26">
    <w:abstractNumId w:val="23"/>
  </w:num>
  <w:num w:numId="27">
    <w:abstractNumId w:val="13"/>
  </w:num>
  <w:num w:numId="28">
    <w:abstractNumId w:val="21"/>
  </w:num>
  <w:num w:numId="29">
    <w:abstractNumId w:val="2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CE9"/>
    <w:rsid w:val="00000DCC"/>
    <w:rsid w:val="00001124"/>
    <w:rsid w:val="000017BC"/>
    <w:rsid w:val="00001864"/>
    <w:rsid w:val="000019E1"/>
    <w:rsid w:val="0000226D"/>
    <w:rsid w:val="000023CC"/>
    <w:rsid w:val="000026B5"/>
    <w:rsid w:val="00002747"/>
    <w:rsid w:val="00002D07"/>
    <w:rsid w:val="00002DBB"/>
    <w:rsid w:val="000030F8"/>
    <w:rsid w:val="00003452"/>
    <w:rsid w:val="00003697"/>
    <w:rsid w:val="000039B8"/>
    <w:rsid w:val="00003EBA"/>
    <w:rsid w:val="0000424B"/>
    <w:rsid w:val="0000482B"/>
    <w:rsid w:val="000049E5"/>
    <w:rsid w:val="00004B38"/>
    <w:rsid w:val="00004E31"/>
    <w:rsid w:val="00004FF1"/>
    <w:rsid w:val="0000509A"/>
    <w:rsid w:val="000053CC"/>
    <w:rsid w:val="00005411"/>
    <w:rsid w:val="000055EB"/>
    <w:rsid w:val="00005659"/>
    <w:rsid w:val="000057A1"/>
    <w:rsid w:val="00005908"/>
    <w:rsid w:val="00005CC7"/>
    <w:rsid w:val="00006497"/>
    <w:rsid w:val="00006C99"/>
    <w:rsid w:val="0000714E"/>
    <w:rsid w:val="000071ED"/>
    <w:rsid w:val="00007433"/>
    <w:rsid w:val="00007524"/>
    <w:rsid w:val="0000779F"/>
    <w:rsid w:val="0000795D"/>
    <w:rsid w:val="00007C06"/>
    <w:rsid w:val="00007CC3"/>
    <w:rsid w:val="00010590"/>
    <w:rsid w:val="0001094D"/>
    <w:rsid w:val="00010C43"/>
    <w:rsid w:val="00010CC0"/>
    <w:rsid w:val="00011152"/>
    <w:rsid w:val="00011265"/>
    <w:rsid w:val="000114BF"/>
    <w:rsid w:val="00011513"/>
    <w:rsid w:val="00012002"/>
    <w:rsid w:val="0001203C"/>
    <w:rsid w:val="000123A4"/>
    <w:rsid w:val="00012B2F"/>
    <w:rsid w:val="00012BD8"/>
    <w:rsid w:val="00012DA4"/>
    <w:rsid w:val="00012F54"/>
    <w:rsid w:val="000131C0"/>
    <w:rsid w:val="0001363D"/>
    <w:rsid w:val="000136ED"/>
    <w:rsid w:val="00013756"/>
    <w:rsid w:val="000142C5"/>
    <w:rsid w:val="00014398"/>
    <w:rsid w:val="00014880"/>
    <w:rsid w:val="000152E6"/>
    <w:rsid w:val="00015EF8"/>
    <w:rsid w:val="00015F20"/>
    <w:rsid w:val="00015F37"/>
    <w:rsid w:val="00015F74"/>
    <w:rsid w:val="0001613D"/>
    <w:rsid w:val="000168BB"/>
    <w:rsid w:val="00017778"/>
    <w:rsid w:val="00017874"/>
    <w:rsid w:val="00017A71"/>
    <w:rsid w:val="00017CF0"/>
    <w:rsid w:val="0002037C"/>
    <w:rsid w:val="0002043D"/>
    <w:rsid w:val="0002077F"/>
    <w:rsid w:val="00020A1D"/>
    <w:rsid w:val="00020A23"/>
    <w:rsid w:val="000210F4"/>
    <w:rsid w:val="00021548"/>
    <w:rsid w:val="00021717"/>
    <w:rsid w:val="00021740"/>
    <w:rsid w:val="00021AD8"/>
    <w:rsid w:val="00021B0F"/>
    <w:rsid w:val="00021DBD"/>
    <w:rsid w:val="000228B2"/>
    <w:rsid w:val="00022943"/>
    <w:rsid w:val="00022B02"/>
    <w:rsid w:val="00022FAA"/>
    <w:rsid w:val="000231CC"/>
    <w:rsid w:val="00023308"/>
    <w:rsid w:val="0002356F"/>
    <w:rsid w:val="000237B5"/>
    <w:rsid w:val="00023DCF"/>
    <w:rsid w:val="0002493F"/>
    <w:rsid w:val="00024964"/>
    <w:rsid w:val="00025204"/>
    <w:rsid w:val="000254CA"/>
    <w:rsid w:val="000256AE"/>
    <w:rsid w:val="000258D6"/>
    <w:rsid w:val="00025937"/>
    <w:rsid w:val="00025B15"/>
    <w:rsid w:val="00026201"/>
    <w:rsid w:val="0002624F"/>
    <w:rsid w:val="000266D4"/>
    <w:rsid w:val="00026D83"/>
    <w:rsid w:val="00026F8B"/>
    <w:rsid w:val="00027204"/>
    <w:rsid w:val="00027588"/>
    <w:rsid w:val="00030124"/>
    <w:rsid w:val="00030E00"/>
    <w:rsid w:val="00031318"/>
    <w:rsid w:val="00031B22"/>
    <w:rsid w:val="00031C47"/>
    <w:rsid w:val="00031C7E"/>
    <w:rsid w:val="000322AF"/>
    <w:rsid w:val="00032392"/>
    <w:rsid w:val="0003324D"/>
    <w:rsid w:val="000334D5"/>
    <w:rsid w:val="000336DA"/>
    <w:rsid w:val="0003383A"/>
    <w:rsid w:val="00033A69"/>
    <w:rsid w:val="00033E54"/>
    <w:rsid w:val="00033E59"/>
    <w:rsid w:val="000341DA"/>
    <w:rsid w:val="000346A2"/>
    <w:rsid w:val="00034CB4"/>
    <w:rsid w:val="00034F14"/>
    <w:rsid w:val="000350E9"/>
    <w:rsid w:val="000351AE"/>
    <w:rsid w:val="0003579F"/>
    <w:rsid w:val="00035CC6"/>
    <w:rsid w:val="00036056"/>
    <w:rsid w:val="00036072"/>
    <w:rsid w:val="000360F2"/>
    <w:rsid w:val="0003648A"/>
    <w:rsid w:val="000367A3"/>
    <w:rsid w:val="00036B90"/>
    <w:rsid w:val="00036C19"/>
    <w:rsid w:val="00036F44"/>
    <w:rsid w:val="000371A8"/>
    <w:rsid w:val="00037742"/>
    <w:rsid w:val="00037B17"/>
    <w:rsid w:val="00037BEE"/>
    <w:rsid w:val="00037F69"/>
    <w:rsid w:val="00040241"/>
    <w:rsid w:val="00040432"/>
    <w:rsid w:val="000408E1"/>
    <w:rsid w:val="00040937"/>
    <w:rsid w:val="00040BFD"/>
    <w:rsid w:val="000410BE"/>
    <w:rsid w:val="0004144D"/>
    <w:rsid w:val="0004164D"/>
    <w:rsid w:val="000424B3"/>
    <w:rsid w:val="00042C51"/>
    <w:rsid w:val="00042D34"/>
    <w:rsid w:val="00042F0C"/>
    <w:rsid w:val="000430BC"/>
    <w:rsid w:val="000431D4"/>
    <w:rsid w:val="00043533"/>
    <w:rsid w:val="000436C4"/>
    <w:rsid w:val="00043FE6"/>
    <w:rsid w:val="00044059"/>
    <w:rsid w:val="000445A8"/>
    <w:rsid w:val="00044A77"/>
    <w:rsid w:val="00044D9E"/>
    <w:rsid w:val="00045229"/>
    <w:rsid w:val="00045249"/>
    <w:rsid w:val="0004527F"/>
    <w:rsid w:val="00045369"/>
    <w:rsid w:val="00045E90"/>
    <w:rsid w:val="000465E6"/>
    <w:rsid w:val="00046A8B"/>
    <w:rsid w:val="00046AED"/>
    <w:rsid w:val="00046B81"/>
    <w:rsid w:val="00047384"/>
    <w:rsid w:val="00047639"/>
    <w:rsid w:val="00047C26"/>
    <w:rsid w:val="00047C2C"/>
    <w:rsid w:val="00047E7E"/>
    <w:rsid w:val="0005020F"/>
    <w:rsid w:val="000503FB"/>
    <w:rsid w:val="000505AE"/>
    <w:rsid w:val="00050845"/>
    <w:rsid w:val="00050DDB"/>
    <w:rsid w:val="00050F48"/>
    <w:rsid w:val="0005106F"/>
    <w:rsid w:val="00051647"/>
    <w:rsid w:val="00051895"/>
    <w:rsid w:val="00051C88"/>
    <w:rsid w:val="00051EC0"/>
    <w:rsid w:val="00051F21"/>
    <w:rsid w:val="0005229D"/>
    <w:rsid w:val="000526A7"/>
    <w:rsid w:val="0005289B"/>
    <w:rsid w:val="0005295D"/>
    <w:rsid w:val="00052E63"/>
    <w:rsid w:val="000534CC"/>
    <w:rsid w:val="00053686"/>
    <w:rsid w:val="00053A4E"/>
    <w:rsid w:val="00053ACD"/>
    <w:rsid w:val="00053BB8"/>
    <w:rsid w:val="00053D0A"/>
    <w:rsid w:val="00053F2F"/>
    <w:rsid w:val="000541D1"/>
    <w:rsid w:val="0005434F"/>
    <w:rsid w:val="000547DD"/>
    <w:rsid w:val="00054BCD"/>
    <w:rsid w:val="00055049"/>
    <w:rsid w:val="00055193"/>
    <w:rsid w:val="00055595"/>
    <w:rsid w:val="000557F2"/>
    <w:rsid w:val="00055809"/>
    <w:rsid w:val="00055C7B"/>
    <w:rsid w:val="00055EFA"/>
    <w:rsid w:val="000563F0"/>
    <w:rsid w:val="000569BE"/>
    <w:rsid w:val="00056B41"/>
    <w:rsid w:val="00056DEB"/>
    <w:rsid w:val="0005743F"/>
    <w:rsid w:val="00057667"/>
    <w:rsid w:val="00057714"/>
    <w:rsid w:val="00057944"/>
    <w:rsid w:val="00057B3E"/>
    <w:rsid w:val="00057BE5"/>
    <w:rsid w:val="000600A0"/>
    <w:rsid w:val="000604C0"/>
    <w:rsid w:val="000608F7"/>
    <w:rsid w:val="0006093F"/>
    <w:rsid w:val="0006129D"/>
    <w:rsid w:val="00061952"/>
    <w:rsid w:val="00061DC1"/>
    <w:rsid w:val="00061E2A"/>
    <w:rsid w:val="00061E88"/>
    <w:rsid w:val="00062240"/>
    <w:rsid w:val="000629E9"/>
    <w:rsid w:val="00062E94"/>
    <w:rsid w:val="0006338F"/>
    <w:rsid w:val="00063472"/>
    <w:rsid w:val="00063480"/>
    <w:rsid w:val="00063833"/>
    <w:rsid w:val="00064ECA"/>
    <w:rsid w:val="000652B5"/>
    <w:rsid w:val="00065779"/>
    <w:rsid w:val="00065BFA"/>
    <w:rsid w:val="00065EA8"/>
    <w:rsid w:val="00065F4C"/>
    <w:rsid w:val="00066745"/>
    <w:rsid w:val="00066ABE"/>
    <w:rsid w:val="00066B9D"/>
    <w:rsid w:val="00067601"/>
    <w:rsid w:val="000676B1"/>
    <w:rsid w:val="000679F6"/>
    <w:rsid w:val="00067EB1"/>
    <w:rsid w:val="00067F21"/>
    <w:rsid w:val="00067FF6"/>
    <w:rsid w:val="00070192"/>
    <w:rsid w:val="000701FC"/>
    <w:rsid w:val="00070385"/>
    <w:rsid w:val="0007046C"/>
    <w:rsid w:val="000708AA"/>
    <w:rsid w:val="00070A97"/>
    <w:rsid w:val="00070B9D"/>
    <w:rsid w:val="0007172C"/>
    <w:rsid w:val="00071A8B"/>
    <w:rsid w:val="00071C22"/>
    <w:rsid w:val="00072306"/>
    <w:rsid w:val="00072622"/>
    <w:rsid w:val="0007268E"/>
    <w:rsid w:val="00072828"/>
    <w:rsid w:val="00073AA6"/>
    <w:rsid w:val="00073C92"/>
    <w:rsid w:val="00073DCC"/>
    <w:rsid w:val="0007429D"/>
    <w:rsid w:val="00074342"/>
    <w:rsid w:val="00074CDA"/>
    <w:rsid w:val="00074DAB"/>
    <w:rsid w:val="00074E17"/>
    <w:rsid w:val="00075205"/>
    <w:rsid w:val="00075253"/>
    <w:rsid w:val="00075464"/>
    <w:rsid w:val="000755E8"/>
    <w:rsid w:val="00075826"/>
    <w:rsid w:val="000760E1"/>
    <w:rsid w:val="00076590"/>
    <w:rsid w:val="00076862"/>
    <w:rsid w:val="00076E8D"/>
    <w:rsid w:val="00076F97"/>
    <w:rsid w:val="0007722C"/>
    <w:rsid w:val="000775BB"/>
    <w:rsid w:val="0007773B"/>
    <w:rsid w:val="00077F57"/>
    <w:rsid w:val="000802E9"/>
    <w:rsid w:val="000803B9"/>
    <w:rsid w:val="00080B6D"/>
    <w:rsid w:val="00080CDB"/>
    <w:rsid w:val="00080D61"/>
    <w:rsid w:val="00081721"/>
    <w:rsid w:val="00081F53"/>
    <w:rsid w:val="000822A5"/>
    <w:rsid w:val="0008234D"/>
    <w:rsid w:val="00082B6E"/>
    <w:rsid w:val="00082BBE"/>
    <w:rsid w:val="00082C53"/>
    <w:rsid w:val="0008408D"/>
    <w:rsid w:val="000840FB"/>
    <w:rsid w:val="00084659"/>
    <w:rsid w:val="00084D1F"/>
    <w:rsid w:val="00084ED3"/>
    <w:rsid w:val="00084FCB"/>
    <w:rsid w:val="000853CB"/>
    <w:rsid w:val="000855C8"/>
    <w:rsid w:val="00086C4B"/>
    <w:rsid w:val="00086E1A"/>
    <w:rsid w:val="0008744D"/>
    <w:rsid w:val="000874C6"/>
    <w:rsid w:val="0008791B"/>
    <w:rsid w:val="00087C18"/>
    <w:rsid w:val="00087C42"/>
    <w:rsid w:val="000902CA"/>
    <w:rsid w:val="00090477"/>
    <w:rsid w:val="00090576"/>
    <w:rsid w:val="00090C1D"/>
    <w:rsid w:val="00090F7F"/>
    <w:rsid w:val="00091CCD"/>
    <w:rsid w:val="00091CFF"/>
    <w:rsid w:val="0009216A"/>
    <w:rsid w:val="00092F7D"/>
    <w:rsid w:val="0009306D"/>
    <w:rsid w:val="000931C2"/>
    <w:rsid w:val="00093435"/>
    <w:rsid w:val="000936B9"/>
    <w:rsid w:val="00093901"/>
    <w:rsid w:val="0009391B"/>
    <w:rsid w:val="00093CF9"/>
    <w:rsid w:val="00093E55"/>
    <w:rsid w:val="00094012"/>
    <w:rsid w:val="0009436D"/>
    <w:rsid w:val="000947ED"/>
    <w:rsid w:val="00094BDD"/>
    <w:rsid w:val="000950F2"/>
    <w:rsid w:val="0009519B"/>
    <w:rsid w:val="000957D3"/>
    <w:rsid w:val="00095E37"/>
    <w:rsid w:val="00096045"/>
    <w:rsid w:val="000961B9"/>
    <w:rsid w:val="00096937"/>
    <w:rsid w:val="00097752"/>
    <w:rsid w:val="00097849"/>
    <w:rsid w:val="00097CFC"/>
    <w:rsid w:val="000A17C2"/>
    <w:rsid w:val="000A184D"/>
    <w:rsid w:val="000A1BE2"/>
    <w:rsid w:val="000A1CEB"/>
    <w:rsid w:val="000A1E52"/>
    <w:rsid w:val="000A1E5A"/>
    <w:rsid w:val="000A1EAB"/>
    <w:rsid w:val="000A214D"/>
    <w:rsid w:val="000A236C"/>
    <w:rsid w:val="000A2606"/>
    <w:rsid w:val="000A2A4D"/>
    <w:rsid w:val="000A2CD6"/>
    <w:rsid w:val="000A2E6B"/>
    <w:rsid w:val="000A32CE"/>
    <w:rsid w:val="000A362E"/>
    <w:rsid w:val="000A363B"/>
    <w:rsid w:val="000A365B"/>
    <w:rsid w:val="000A371B"/>
    <w:rsid w:val="000A39C9"/>
    <w:rsid w:val="000A41B1"/>
    <w:rsid w:val="000A42DB"/>
    <w:rsid w:val="000A43B2"/>
    <w:rsid w:val="000A484D"/>
    <w:rsid w:val="000A488B"/>
    <w:rsid w:val="000A4E0B"/>
    <w:rsid w:val="000A51FB"/>
    <w:rsid w:val="000A53FF"/>
    <w:rsid w:val="000A5AAA"/>
    <w:rsid w:val="000A5CF4"/>
    <w:rsid w:val="000A6011"/>
    <w:rsid w:val="000A6026"/>
    <w:rsid w:val="000A621C"/>
    <w:rsid w:val="000A66B6"/>
    <w:rsid w:val="000A67C5"/>
    <w:rsid w:val="000A716B"/>
    <w:rsid w:val="000A721A"/>
    <w:rsid w:val="000A784F"/>
    <w:rsid w:val="000A7C5F"/>
    <w:rsid w:val="000A7C8E"/>
    <w:rsid w:val="000B0610"/>
    <w:rsid w:val="000B092C"/>
    <w:rsid w:val="000B104A"/>
    <w:rsid w:val="000B16EF"/>
    <w:rsid w:val="000B1BE0"/>
    <w:rsid w:val="000B26AB"/>
    <w:rsid w:val="000B26B9"/>
    <w:rsid w:val="000B2A40"/>
    <w:rsid w:val="000B2A5F"/>
    <w:rsid w:val="000B2C9C"/>
    <w:rsid w:val="000B302E"/>
    <w:rsid w:val="000B3129"/>
    <w:rsid w:val="000B3A29"/>
    <w:rsid w:val="000B3C4A"/>
    <w:rsid w:val="000B3C93"/>
    <w:rsid w:val="000B3D36"/>
    <w:rsid w:val="000B3F07"/>
    <w:rsid w:val="000B40F8"/>
    <w:rsid w:val="000B45BB"/>
    <w:rsid w:val="000B4806"/>
    <w:rsid w:val="000B4DDC"/>
    <w:rsid w:val="000B5037"/>
    <w:rsid w:val="000B5480"/>
    <w:rsid w:val="000B549D"/>
    <w:rsid w:val="000B55EC"/>
    <w:rsid w:val="000B5A60"/>
    <w:rsid w:val="000B611A"/>
    <w:rsid w:val="000B61F5"/>
    <w:rsid w:val="000B6212"/>
    <w:rsid w:val="000B6520"/>
    <w:rsid w:val="000B7409"/>
    <w:rsid w:val="000B76F0"/>
    <w:rsid w:val="000B7868"/>
    <w:rsid w:val="000B7DCA"/>
    <w:rsid w:val="000B7F28"/>
    <w:rsid w:val="000B7F6C"/>
    <w:rsid w:val="000C01B4"/>
    <w:rsid w:val="000C0BFA"/>
    <w:rsid w:val="000C0C99"/>
    <w:rsid w:val="000C1999"/>
    <w:rsid w:val="000C1B3F"/>
    <w:rsid w:val="000C20C3"/>
    <w:rsid w:val="000C267C"/>
    <w:rsid w:val="000C272E"/>
    <w:rsid w:val="000C3256"/>
    <w:rsid w:val="000C3BE8"/>
    <w:rsid w:val="000C3E49"/>
    <w:rsid w:val="000C3F2F"/>
    <w:rsid w:val="000C420B"/>
    <w:rsid w:val="000C4FBD"/>
    <w:rsid w:val="000C5016"/>
    <w:rsid w:val="000C5132"/>
    <w:rsid w:val="000C551F"/>
    <w:rsid w:val="000C57F5"/>
    <w:rsid w:val="000C5A45"/>
    <w:rsid w:val="000C5E81"/>
    <w:rsid w:val="000C5EFD"/>
    <w:rsid w:val="000C5FAC"/>
    <w:rsid w:val="000C6099"/>
    <w:rsid w:val="000C6261"/>
    <w:rsid w:val="000C62D8"/>
    <w:rsid w:val="000C646A"/>
    <w:rsid w:val="000C6A86"/>
    <w:rsid w:val="000C6DB5"/>
    <w:rsid w:val="000C6F8F"/>
    <w:rsid w:val="000C7357"/>
    <w:rsid w:val="000C75FE"/>
    <w:rsid w:val="000C7EE1"/>
    <w:rsid w:val="000D010C"/>
    <w:rsid w:val="000D0309"/>
    <w:rsid w:val="000D03A3"/>
    <w:rsid w:val="000D0467"/>
    <w:rsid w:val="000D04C9"/>
    <w:rsid w:val="000D05C6"/>
    <w:rsid w:val="000D066E"/>
    <w:rsid w:val="000D07C9"/>
    <w:rsid w:val="000D0F75"/>
    <w:rsid w:val="000D11A7"/>
    <w:rsid w:val="000D1CB3"/>
    <w:rsid w:val="000D22CA"/>
    <w:rsid w:val="000D2354"/>
    <w:rsid w:val="000D2604"/>
    <w:rsid w:val="000D29F0"/>
    <w:rsid w:val="000D3690"/>
    <w:rsid w:val="000D3ED8"/>
    <w:rsid w:val="000D42E1"/>
    <w:rsid w:val="000D42F3"/>
    <w:rsid w:val="000D4353"/>
    <w:rsid w:val="000D4637"/>
    <w:rsid w:val="000D46A9"/>
    <w:rsid w:val="000D4765"/>
    <w:rsid w:val="000D488A"/>
    <w:rsid w:val="000D4D80"/>
    <w:rsid w:val="000D5597"/>
    <w:rsid w:val="000D55C7"/>
    <w:rsid w:val="000D5683"/>
    <w:rsid w:val="000D577E"/>
    <w:rsid w:val="000D5F1C"/>
    <w:rsid w:val="000D5F68"/>
    <w:rsid w:val="000D625E"/>
    <w:rsid w:val="000D686E"/>
    <w:rsid w:val="000D70EE"/>
    <w:rsid w:val="000D7568"/>
    <w:rsid w:val="000D759A"/>
    <w:rsid w:val="000D79AA"/>
    <w:rsid w:val="000D7A29"/>
    <w:rsid w:val="000D7D5B"/>
    <w:rsid w:val="000E0035"/>
    <w:rsid w:val="000E0220"/>
    <w:rsid w:val="000E0925"/>
    <w:rsid w:val="000E14C3"/>
    <w:rsid w:val="000E1AEB"/>
    <w:rsid w:val="000E241E"/>
    <w:rsid w:val="000E3923"/>
    <w:rsid w:val="000E3B69"/>
    <w:rsid w:val="000E3BBB"/>
    <w:rsid w:val="000E3CDD"/>
    <w:rsid w:val="000E3D1D"/>
    <w:rsid w:val="000E4305"/>
    <w:rsid w:val="000E4679"/>
    <w:rsid w:val="000E49C0"/>
    <w:rsid w:val="000E4AD6"/>
    <w:rsid w:val="000E5D24"/>
    <w:rsid w:val="000E69AF"/>
    <w:rsid w:val="000E71D6"/>
    <w:rsid w:val="000E7C8D"/>
    <w:rsid w:val="000E7CFD"/>
    <w:rsid w:val="000F0243"/>
    <w:rsid w:val="000F0331"/>
    <w:rsid w:val="000F0BA5"/>
    <w:rsid w:val="000F0E76"/>
    <w:rsid w:val="000F119E"/>
    <w:rsid w:val="000F1323"/>
    <w:rsid w:val="000F149A"/>
    <w:rsid w:val="000F1CAD"/>
    <w:rsid w:val="000F1CF8"/>
    <w:rsid w:val="000F1DAC"/>
    <w:rsid w:val="000F257C"/>
    <w:rsid w:val="000F2976"/>
    <w:rsid w:val="000F2E8F"/>
    <w:rsid w:val="000F3104"/>
    <w:rsid w:val="000F3626"/>
    <w:rsid w:val="000F3704"/>
    <w:rsid w:val="000F3727"/>
    <w:rsid w:val="000F3DBD"/>
    <w:rsid w:val="000F3DE9"/>
    <w:rsid w:val="000F3E7D"/>
    <w:rsid w:val="000F4148"/>
    <w:rsid w:val="000F4466"/>
    <w:rsid w:val="000F4ADF"/>
    <w:rsid w:val="000F4B69"/>
    <w:rsid w:val="000F4D2D"/>
    <w:rsid w:val="000F5578"/>
    <w:rsid w:val="000F5BF3"/>
    <w:rsid w:val="000F68B5"/>
    <w:rsid w:val="000F70EA"/>
    <w:rsid w:val="000F7352"/>
    <w:rsid w:val="000F7E40"/>
    <w:rsid w:val="000F7F8C"/>
    <w:rsid w:val="00100016"/>
    <w:rsid w:val="001005E2"/>
    <w:rsid w:val="0010068A"/>
    <w:rsid w:val="00100BFA"/>
    <w:rsid w:val="001016D1"/>
    <w:rsid w:val="00101BBD"/>
    <w:rsid w:val="00101F19"/>
    <w:rsid w:val="00102046"/>
    <w:rsid w:val="001030A3"/>
    <w:rsid w:val="00103262"/>
    <w:rsid w:val="001034D6"/>
    <w:rsid w:val="0010385F"/>
    <w:rsid w:val="001039D6"/>
    <w:rsid w:val="00103DBB"/>
    <w:rsid w:val="00103EEE"/>
    <w:rsid w:val="001041F1"/>
    <w:rsid w:val="001044C1"/>
    <w:rsid w:val="0010482A"/>
    <w:rsid w:val="00104A46"/>
    <w:rsid w:val="00104C16"/>
    <w:rsid w:val="0010503E"/>
    <w:rsid w:val="0010553C"/>
    <w:rsid w:val="0010567C"/>
    <w:rsid w:val="00105785"/>
    <w:rsid w:val="0010623F"/>
    <w:rsid w:val="00106899"/>
    <w:rsid w:val="001068A3"/>
    <w:rsid w:val="001068BC"/>
    <w:rsid w:val="00106912"/>
    <w:rsid w:val="00106AF1"/>
    <w:rsid w:val="00106B1B"/>
    <w:rsid w:val="00106D89"/>
    <w:rsid w:val="00106EAD"/>
    <w:rsid w:val="00107283"/>
    <w:rsid w:val="001074B7"/>
    <w:rsid w:val="0010782A"/>
    <w:rsid w:val="00110124"/>
    <w:rsid w:val="00110332"/>
    <w:rsid w:val="001104CC"/>
    <w:rsid w:val="001109BD"/>
    <w:rsid w:val="00110A24"/>
    <w:rsid w:val="0011107F"/>
    <w:rsid w:val="00111108"/>
    <w:rsid w:val="00111701"/>
    <w:rsid w:val="001119A0"/>
    <w:rsid w:val="00112076"/>
    <w:rsid w:val="001120CC"/>
    <w:rsid w:val="00112212"/>
    <w:rsid w:val="0011225C"/>
    <w:rsid w:val="00112271"/>
    <w:rsid w:val="00112913"/>
    <w:rsid w:val="00112A31"/>
    <w:rsid w:val="00112CD1"/>
    <w:rsid w:val="00112E9D"/>
    <w:rsid w:val="00112EBF"/>
    <w:rsid w:val="00112F9D"/>
    <w:rsid w:val="00113114"/>
    <w:rsid w:val="001131EE"/>
    <w:rsid w:val="0011391E"/>
    <w:rsid w:val="00113C18"/>
    <w:rsid w:val="00114396"/>
    <w:rsid w:val="0011473C"/>
    <w:rsid w:val="0011491D"/>
    <w:rsid w:val="0011495E"/>
    <w:rsid w:val="00114CFD"/>
    <w:rsid w:val="00114DBF"/>
    <w:rsid w:val="00114DCC"/>
    <w:rsid w:val="0011530B"/>
    <w:rsid w:val="00115336"/>
    <w:rsid w:val="0011578D"/>
    <w:rsid w:val="00115CB3"/>
    <w:rsid w:val="00115EC8"/>
    <w:rsid w:val="001163DF"/>
    <w:rsid w:val="0011692D"/>
    <w:rsid w:val="0011735D"/>
    <w:rsid w:val="0011753F"/>
    <w:rsid w:val="001175AC"/>
    <w:rsid w:val="0011768D"/>
    <w:rsid w:val="00117F23"/>
    <w:rsid w:val="00117FD2"/>
    <w:rsid w:val="001202E8"/>
    <w:rsid w:val="00120327"/>
    <w:rsid w:val="0012088C"/>
    <w:rsid w:val="0012122E"/>
    <w:rsid w:val="00121A0B"/>
    <w:rsid w:val="00121AD1"/>
    <w:rsid w:val="00121C0C"/>
    <w:rsid w:val="001224EC"/>
    <w:rsid w:val="0012262A"/>
    <w:rsid w:val="00123232"/>
    <w:rsid w:val="00123261"/>
    <w:rsid w:val="00123923"/>
    <w:rsid w:val="00123C9E"/>
    <w:rsid w:val="00123F41"/>
    <w:rsid w:val="0012483F"/>
    <w:rsid w:val="00124B50"/>
    <w:rsid w:val="00124EA3"/>
    <w:rsid w:val="00124FD0"/>
    <w:rsid w:val="001252F6"/>
    <w:rsid w:val="0012583D"/>
    <w:rsid w:val="001258C4"/>
    <w:rsid w:val="00125AAA"/>
    <w:rsid w:val="00125D09"/>
    <w:rsid w:val="001262F3"/>
    <w:rsid w:val="001263D9"/>
    <w:rsid w:val="00126E06"/>
    <w:rsid w:val="00126FE2"/>
    <w:rsid w:val="001271FD"/>
    <w:rsid w:val="00127A61"/>
    <w:rsid w:val="00130089"/>
    <w:rsid w:val="00130273"/>
    <w:rsid w:val="00130383"/>
    <w:rsid w:val="001307BC"/>
    <w:rsid w:val="00130D88"/>
    <w:rsid w:val="00130DAE"/>
    <w:rsid w:val="0013108E"/>
    <w:rsid w:val="001310A1"/>
    <w:rsid w:val="00131198"/>
    <w:rsid w:val="0013138A"/>
    <w:rsid w:val="00131957"/>
    <w:rsid w:val="00131B69"/>
    <w:rsid w:val="001322CC"/>
    <w:rsid w:val="00132755"/>
    <w:rsid w:val="00132A61"/>
    <w:rsid w:val="00132CA1"/>
    <w:rsid w:val="00133092"/>
    <w:rsid w:val="00133250"/>
    <w:rsid w:val="00133285"/>
    <w:rsid w:val="00133395"/>
    <w:rsid w:val="0013346F"/>
    <w:rsid w:val="001337E8"/>
    <w:rsid w:val="001337EF"/>
    <w:rsid w:val="001337FB"/>
    <w:rsid w:val="001339A6"/>
    <w:rsid w:val="001339B3"/>
    <w:rsid w:val="00133E02"/>
    <w:rsid w:val="001342FA"/>
    <w:rsid w:val="001348DD"/>
    <w:rsid w:val="00134A31"/>
    <w:rsid w:val="00134B83"/>
    <w:rsid w:val="00134C6A"/>
    <w:rsid w:val="001353FF"/>
    <w:rsid w:val="0013547C"/>
    <w:rsid w:val="00135488"/>
    <w:rsid w:val="00135621"/>
    <w:rsid w:val="00135802"/>
    <w:rsid w:val="00135A82"/>
    <w:rsid w:val="0013600D"/>
    <w:rsid w:val="00136019"/>
    <w:rsid w:val="0013645B"/>
    <w:rsid w:val="001364DA"/>
    <w:rsid w:val="00136AE4"/>
    <w:rsid w:val="00136C47"/>
    <w:rsid w:val="00136E4E"/>
    <w:rsid w:val="00136F30"/>
    <w:rsid w:val="0013748F"/>
    <w:rsid w:val="00140137"/>
    <w:rsid w:val="001402D3"/>
    <w:rsid w:val="001405BD"/>
    <w:rsid w:val="00140784"/>
    <w:rsid w:val="00140B69"/>
    <w:rsid w:val="00140BD0"/>
    <w:rsid w:val="00140D0C"/>
    <w:rsid w:val="00141217"/>
    <w:rsid w:val="0014150E"/>
    <w:rsid w:val="001416BD"/>
    <w:rsid w:val="0014193A"/>
    <w:rsid w:val="00141BB5"/>
    <w:rsid w:val="00141EEE"/>
    <w:rsid w:val="0014211C"/>
    <w:rsid w:val="001425DF"/>
    <w:rsid w:val="00142C2E"/>
    <w:rsid w:val="00142CC3"/>
    <w:rsid w:val="00142CD7"/>
    <w:rsid w:val="00144793"/>
    <w:rsid w:val="00145672"/>
    <w:rsid w:val="00145B8A"/>
    <w:rsid w:val="00145C7F"/>
    <w:rsid w:val="001461CC"/>
    <w:rsid w:val="0014633F"/>
    <w:rsid w:val="00146601"/>
    <w:rsid w:val="001467A3"/>
    <w:rsid w:val="00146AC9"/>
    <w:rsid w:val="00146E97"/>
    <w:rsid w:val="00147029"/>
    <w:rsid w:val="001470E0"/>
    <w:rsid w:val="00147146"/>
    <w:rsid w:val="0014746F"/>
    <w:rsid w:val="001477CF"/>
    <w:rsid w:val="00147869"/>
    <w:rsid w:val="00147924"/>
    <w:rsid w:val="00147BEB"/>
    <w:rsid w:val="0015026C"/>
    <w:rsid w:val="00150310"/>
    <w:rsid w:val="00150729"/>
    <w:rsid w:val="0015094E"/>
    <w:rsid w:val="00150A39"/>
    <w:rsid w:val="00150AEB"/>
    <w:rsid w:val="001513DA"/>
    <w:rsid w:val="00151ACD"/>
    <w:rsid w:val="00151BAC"/>
    <w:rsid w:val="00152120"/>
    <w:rsid w:val="001522D3"/>
    <w:rsid w:val="0015281B"/>
    <w:rsid w:val="00152D34"/>
    <w:rsid w:val="00152D37"/>
    <w:rsid w:val="00153206"/>
    <w:rsid w:val="0015351F"/>
    <w:rsid w:val="0015409E"/>
    <w:rsid w:val="001540A2"/>
    <w:rsid w:val="00154229"/>
    <w:rsid w:val="001544C4"/>
    <w:rsid w:val="00154556"/>
    <w:rsid w:val="00154563"/>
    <w:rsid w:val="001546C0"/>
    <w:rsid w:val="001547DB"/>
    <w:rsid w:val="00154845"/>
    <w:rsid w:val="00154B68"/>
    <w:rsid w:val="0015545B"/>
    <w:rsid w:val="001558D9"/>
    <w:rsid w:val="00155996"/>
    <w:rsid w:val="00155D09"/>
    <w:rsid w:val="00155D22"/>
    <w:rsid w:val="00155D43"/>
    <w:rsid w:val="00156410"/>
    <w:rsid w:val="00156B62"/>
    <w:rsid w:val="00156DC2"/>
    <w:rsid w:val="00156DC5"/>
    <w:rsid w:val="00157158"/>
    <w:rsid w:val="00157637"/>
    <w:rsid w:val="00157793"/>
    <w:rsid w:val="0015788E"/>
    <w:rsid w:val="00160482"/>
    <w:rsid w:val="001608C2"/>
    <w:rsid w:val="0016092E"/>
    <w:rsid w:val="00161019"/>
    <w:rsid w:val="00161A4F"/>
    <w:rsid w:val="00161AEA"/>
    <w:rsid w:val="00161C5B"/>
    <w:rsid w:val="00161FF9"/>
    <w:rsid w:val="00162150"/>
    <w:rsid w:val="00162918"/>
    <w:rsid w:val="00162D19"/>
    <w:rsid w:val="00162DB9"/>
    <w:rsid w:val="00162FAB"/>
    <w:rsid w:val="0016326B"/>
    <w:rsid w:val="001633F5"/>
    <w:rsid w:val="00163435"/>
    <w:rsid w:val="00163558"/>
    <w:rsid w:val="001635BC"/>
    <w:rsid w:val="001635DB"/>
    <w:rsid w:val="00163681"/>
    <w:rsid w:val="001639C6"/>
    <w:rsid w:val="001639DA"/>
    <w:rsid w:val="00163BFF"/>
    <w:rsid w:val="00164129"/>
    <w:rsid w:val="00164763"/>
    <w:rsid w:val="0016484B"/>
    <w:rsid w:val="001649AE"/>
    <w:rsid w:val="00164AC7"/>
    <w:rsid w:val="001650C1"/>
    <w:rsid w:val="00165367"/>
    <w:rsid w:val="001656FF"/>
    <w:rsid w:val="00165835"/>
    <w:rsid w:val="001660CE"/>
    <w:rsid w:val="001668A8"/>
    <w:rsid w:val="00166D34"/>
    <w:rsid w:val="00167250"/>
    <w:rsid w:val="0016726B"/>
    <w:rsid w:val="00167787"/>
    <w:rsid w:val="001677AE"/>
    <w:rsid w:val="00167B49"/>
    <w:rsid w:val="0017021B"/>
    <w:rsid w:val="001705BC"/>
    <w:rsid w:val="00170E4C"/>
    <w:rsid w:val="0017113E"/>
    <w:rsid w:val="0017121A"/>
    <w:rsid w:val="001713B3"/>
    <w:rsid w:val="0017154C"/>
    <w:rsid w:val="001715EA"/>
    <w:rsid w:val="00171739"/>
    <w:rsid w:val="001719AC"/>
    <w:rsid w:val="00171C3F"/>
    <w:rsid w:val="00171E94"/>
    <w:rsid w:val="001720FC"/>
    <w:rsid w:val="0017218B"/>
    <w:rsid w:val="00172281"/>
    <w:rsid w:val="0017239B"/>
    <w:rsid w:val="00172466"/>
    <w:rsid w:val="0017292D"/>
    <w:rsid w:val="00172A37"/>
    <w:rsid w:val="00172CFD"/>
    <w:rsid w:val="00173735"/>
    <w:rsid w:val="00173994"/>
    <w:rsid w:val="001740EE"/>
    <w:rsid w:val="001742AF"/>
    <w:rsid w:val="001744D8"/>
    <w:rsid w:val="0017480F"/>
    <w:rsid w:val="00174EB8"/>
    <w:rsid w:val="00174F36"/>
    <w:rsid w:val="00175882"/>
    <w:rsid w:val="00176129"/>
    <w:rsid w:val="001761D5"/>
    <w:rsid w:val="0017623D"/>
    <w:rsid w:val="0017643B"/>
    <w:rsid w:val="00176557"/>
    <w:rsid w:val="0017683B"/>
    <w:rsid w:val="00176A4D"/>
    <w:rsid w:val="00176CD0"/>
    <w:rsid w:val="00177728"/>
    <w:rsid w:val="00177856"/>
    <w:rsid w:val="00177BAD"/>
    <w:rsid w:val="00177C3D"/>
    <w:rsid w:val="00177E01"/>
    <w:rsid w:val="001802EE"/>
    <w:rsid w:val="0018063D"/>
    <w:rsid w:val="00180872"/>
    <w:rsid w:val="00180895"/>
    <w:rsid w:val="001810C2"/>
    <w:rsid w:val="00181172"/>
    <w:rsid w:val="001815A8"/>
    <w:rsid w:val="00181628"/>
    <w:rsid w:val="0018254B"/>
    <w:rsid w:val="0018259E"/>
    <w:rsid w:val="00182903"/>
    <w:rsid w:val="00182A17"/>
    <w:rsid w:val="0018313F"/>
    <w:rsid w:val="0018346E"/>
    <w:rsid w:val="001834FF"/>
    <w:rsid w:val="001838AB"/>
    <w:rsid w:val="00183A2B"/>
    <w:rsid w:val="00183D05"/>
    <w:rsid w:val="00183E6D"/>
    <w:rsid w:val="00184042"/>
    <w:rsid w:val="00184F70"/>
    <w:rsid w:val="001852B0"/>
    <w:rsid w:val="00185348"/>
    <w:rsid w:val="001854AF"/>
    <w:rsid w:val="001854B4"/>
    <w:rsid w:val="00185D35"/>
    <w:rsid w:val="001860D9"/>
    <w:rsid w:val="001863B0"/>
    <w:rsid w:val="00186998"/>
    <w:rsid w:val="00186A3C"/>
    <w:rsid w:val="00187305"/>
    <w:rsid w:val="00187A5D"/>
    <w:rsid w:val="00187AA7"/>
    <w:rsid w:val="00187C04"/>
    <w:rsid w:val="00187C0D"/>
    <w:rsid w:val="00187F71"/>
    <w:rsid w:val="00190631"/>
    <w:rsid w:val="00190656"/>
    <w:rsid w:val="00190FA1"/>
    <w:rsid w:val="001914DF"/>
    <w:rsid w:val="00191595"/>
    <w:rsid w:val="0019191C"/>
    <w:rsid w:val="00191A9E"/>
    <w:rsid w:val="00191E69"/>
    <w:rsid w:val="001924C6"/>
    <w:rsid w:val="001925B9"/>
    <w:rsid w:val="001925F2"/>
    <w:rsid w:val="00192B5E"/>
    <w:rsid w:val="00192CFC"/>
    <w:rsid w:val="00192D64"/>
    <w:rsid w:val="001931F4"/>
    <w:rsid w:val="0019361A"/>
    <w:rsid w:val="0019364F"/>
    <w:rsid w:val="00193894"/>
    <w:rsid w:val="00193DB0"/>
    <w:rsid w:val="00193DEA"/>
    <w:rsid w:val="00194063"/>
    <w:rsid w:val="0019461A"/>
    <w:rsid w:val="001947EF"/>
    <w:rsid w:val="00194E00"/>
    <w:rsid w:val="00194EB9"/>
    <w:rsid w:val="00195250"/>
    <w:rsid w:val="00195382"/>
    <w:rsid w:val="00195AFE"/>
    <w:rsid w:val="00195EAF"/>
    <w:rsid w:val="00196564"/>
    <w:rsid w:val="00196845"/>
    <w:rsid w:val="00196EE3"/>
    <w:rsid w:val="0019721F"/>
    <w:rsid w:val="001974AE"/>
    <w:rsid w:val="001975EC"/>
    <w:rsid w:val="00197727"/>
    <w:rsid w:val="00197D81"/>
    <w:rsid w:val="001A07C3"/>
    <w:rsid w:val="001A0966"/>
    <w:rsid w:val="001A0D2D"/>
    <w:rsid w:val="001A1712"/>
    <w:rsid w:val="001A19B1"/>
    <w:rsid w:val="001A1B19"/>
    <w:rsid w:val="001A1F14"/>
    <w:rsid w:val="001A25CA"/>
    <w:rsid w:val="001A25D0"/>
    <w:rsid w:val="001A2897"/>
    <w:rsid w:val="001A293A"/>
    <w:rsid w:val="001A2950"/>
    <w:rsid w:val="001A2A6A"/>
    <w:rsid w:val="001A322B"/>
    <w:rsid w:val="001A3589"/>
    <w:rsid w:val="001A39F5"/>
    <w:rsid w:val="001A402D"/>
    <w:rsid w:val="001A4091"/>
    <w:rsid w:val="001A4189"/>
    <w:rsid w:val="001A4689"/>
    <w:rsid w:val="001A4ADF"/>
    <w:rsid w:val="001A4B73"/>
    <w:rsid w:val="001A4CEA"/>
    <w:rsid w:val="001A4FEB"/>
    <w:rsid w:val="001A522B"/>
    <w:rsid w:val="001A5273"/>
    <w:rsid w:val="001A59FA"/>
    <w:rsid w:val="001A5EB7"/>
    <w:rsid w:val="001A5FA1"/>
    <w:rsid w:val="001A604F"/>
    <w:rsid w:val="001A60FF"/>
    <w:rsid w:val="001A65FC"/>
    <w:rsid w:val="001A67DB"/>
    <w:rsid w:val="001A6B1E"/>
    <w:rsid w:val="001A6B9D"/>
    <w:rsid w:val="001A6FC2"/>
    <w:rsid w:val="001A73B6"/>
    <w:rsid w:val="001A7702"/>
    <w:rsid w:val="001A7818"/>
    <w:rsid w:val="001A7967"/>
    <w:rsid w:val="001B01E3"/>
    <w:rsid w:val="001B04C7"/>
    <w:rsid w:val="001B0729"/>
    <w:rsid w:val="001B097D"/>
    <w:rsid w:val="001B09B0"/>
    <w:rsid w:val="001B0C15"/>
    <w:rsid w:val="001B131A"/>
    <w:rsid w:val="001B1BF5"/>
    <w:rsid w:val="001B1EEF"/>
    <w:rsid w:val="001B25F4"/>
    <w:rsid w:val="001B2805"/>
    <w:rsid w:val="001B2C20"/>
    <w:rsid w:val="001B2C6C"/>
    <w:rsid w:val="001B2D5E"/>
    <w:rsid w:val="001B2F4B"/>
    <w:rsid w:val="001B320E"/>
    <w:rsid w:val="001B3A1A"/>
    <w:rsid w:val="001B3B04"/>
    <w:rsid w:val="001B49B9"/>
    <w:rsid w:val="001B4A38"/>
    <w:rsid w:val="001B4DD5"/>
    <w:rsid w:val="001B527B"/>
    <w:rsid w:val="001B5BC3"/>
    <w:rsid w:val="001B5C63"/>
    <w:rsid w:val="001B5C71"/>
    <w:rsid w:val="001B5CBD"/>
    <w:rsid w:val="001B5EA4"/>
    <w:rsid w:val="001B5EA5"/>
    <w:rsid w:val="001B5F04"/>
    <w:rsid w:val="001B5F63"/>
    <w:rsid w:val="001B606B"/>
    <w:rsid w:val="001B6340"/>
    <w:rsid w:val="001B649D"/>
    <w:rsid w:val="001B65BE"/>
    <w:rsid w:val="001B676A"/>
    <w:rsid w:val="001B6938"/>
    <w:rsid w:val="001B6C4D"/>
    <w:rsid w:val="001B730E"/>
    <w:rsid w:val="001B7D27"/>
    <w:rsid w:val="001B7DAB"/>
    <w:rsid w:val="001C02D5"/>
    <w:rsid w:val="001C030C"/>
    <w:rsid w:val="001C04C0"/>
    <w:rsid w:val="001C09D0"/>
    <w:rsid w:val="001C0A39"/>
    <w:rsid w:val="001C0B98"/>
    <w:rsid w:val="001C0BA0"/>
    <w:rsid w:val="001C0E1C"/>
    <w:rsid w:val="001C109A"/>
    <w:rsid w:val="001C118D"/>
    <w:rsid w:val="001C148E"/>
    <w:rsid w:val="001C16C5"/>
    <w:rsid w:val="001C1A00"/>
    <w:rsid w:val="001C1D19"/>
    <w:rsid w:val="001C1E2B"/>
    <w:rsid w:val="001C2038"/>
    <w:rsid w:val="001C2085"/>
    <w:rsid w:val="001C2426"/>
    <w:rsid w:val="001C2D34"/>
    <w:rsid w:val="001C2FB2"/>
    <w:rsid w:val="001C3545"/>
    <w:rsid w:val="001C41CB"/>
    <w:rsid w:val="001C41DE"/>
    <w:rsid w:val="001C4581"/>
    <w:rsid w:val="001C45A9"/>
    <w:rsid w:val="001C5753"/>
    <w:rsid w:val="001C58FB"/>
    <w:rsid w:val="001C5DF9"/>
    <w:rsid w:val="001C67D3"/>
    <w:rsid w:val="001C6821"/>
    <w:rsid w:val="001C6BCE"/>
    <w:rsid w:val="001C6C6B"/>
    <w:rsid w:val="001C6C81"/>
    <w:rsid w:val="001C6EF9"/>
    <w:rsid w:val="001C77FB"/>
    <w:rsid w:val="001C7C3F"/>
    <w:rsid w:val="001C7E8D"/>
    <w:rsid w:val="001D05EB"/>
    <w:rsid w:val="001D069A"/>
    <w:rsid w:val="001D0AE1"/>
    <w:rsid w:val="001D0ED7"/>
    <w:rsid w:val="001D10A6"/>
    <w:rsid w:val="001D15AF"/>
    <w:rsid w:val="001D15F3"/>
    <w:rsid w:val="001D17FD"/>
    <w:rsid w:val="001D1A50"/>
    <w:rsid w:val="001D1CB2"/>
    <w:rsid w:val="001D2100"/>
    <w:rsid w:val="001D23FD"/>
    <w:rsid w:val="001D2470"/>
    <w:rsid w:val="001D28B8"/>
    <w:rsid w:val="001D2A0D"/>
    <w:rsid w:val="001D3187"/>
    <w:rsid w:val="001D3633"/>
    <w:rsid w:val="001D380E"/>
    <w:rsid w:val="001D3A7B"/>
    <w:rsid w:val="001D3B9C"/>
    <w:rsid w:val="001D3E5C"/>
    <w:rsid w:val="001D40D5"/>
    <w:rsid w:val="001D4172"/>
    <w:rsid w:val="001D48A0"/>
    <w:rsid w:val="001D4FD1"/>
    <w:rsid w:val="001D51EB"/>
    <w:rsid w:val="001D5215"/>
    <w:rsid w:val="001D558E"/>
    <w:rsid w:val="001D5689"/>
    <w:rsid w:val="001D5D62"/>
    <w:rsid w:val="001D5FD6"/>
    <w:rsid w:val="001D63F9"/>
    <w:rsid w:val="001D650A"/>
    <w:rsid w:val="001D67FA"/>
    <w:rsid w:val="001D686E"/>
    <w:rsid w:val="001D68B3"/>
    <w:rsid w:val="001D6FC5"/>
    <w:rsid w:val="001D72F9"/>
    <w:rsid w:val="001D7612"/>
    <w:rsid w:val="001D7AED"/>
    <w:rsid w:val="001D7C23"/>
    <w:rsid w:val="001D7C8A"/>
    <w:rsid w:val="001D7D60"/>
    <w:rsid w:val="001D7F71"/>
    <w:rsid w:val="001E000A"/>
    <w:rsid w:val="001E028F"/>
    <w:rsid w:val="001E080B"/>
    <w:rsid w:val="001E0FD3"/>
    <w:rsid w:val="001E1210"/>
    <w:rsid w:val="001E16C8"/>
    <w:rsid w:val="001E16CC"/>
    <w:rsid w:val="001E17AC"/>
    <w:rsid w:val="001E25F1"/>
    <w:rsid w:val="001E277A"/>
    <w:rsid w:val="001E2869"/>
    <w:rsid w:val="001E28EA"/>
    <w:rsid w:val="001E2B0C"/>
    <w:rsid w:val="001E2F95"/>
    <w:rsid w:val="001E316A"/>
    <w:rsid w:val="001E32F1"/>
    <w:rsid w:val="001E3328"/>
    <w:rsid w:val="001E359F"/>
    <w:rsid w:val="001E36EE"/>
    <w:rsid w:val="001E39DE"/>
    <w:rsid w:val="001E3C6C"/>
    <w:rsid w:val="001E3D77"/>
    <w:rsid w:val="001E3F1D"/>
    <w:rsid w:val="001E410D"/>
    <w:rsid w:val="001E42E4"/>
    <w:rsid w:val="001E4305"/>
    <w:rsid w:val="001E45C3"/>
    <w:rsid w:val="001E5193"/>
    <w:rsid w:val="001E59C7"/>
    <w:rsid w:val="001E5F6D"/>
    <w:rsid w:val="001E64CF"/>
    <w:rsid w:val="001E6D33"/>
    <w:rsid w:val="001E7477"/>
    <w:rsid w:val="001E7654"/>
    <w:rsid w:val="001E771C"/>
    <w:rsid w:val="001E7A0F"/>
    <w:rsid w:val="001E7AC9"/>
    <w:rsid w:val="001F0150"/>
    <w:rsid w:val="001F024A"/>
    <w:rsid w:val="001F0631"/>
    <w:rsid w:val="001F0C13"/>
    <w:rsid w:val="001F0CFA"/>
    <w:rsid w:val="001F0FA7"/>
    <w:rsid w:val="001F117B"/>
    <w:rsid w:val="001F13CB"/>
    <w:rsid w:val="001F17AA"/>
    <w:rsid w:val="001F20AF"/>
    <w:rsid w:val="001F2B2B"/>
    <w:rsid w:val="001F2B6D"/>
    <w:rsid w:val="001F2C52"/>
    <w:rsid w:val="001F3053"/>
    <w:rsid w:val="001F3357"/>
    <w:rsid w:val="001F393B"/>
    <w:rsid w:val="001F3E32"/>
    <w:rsid w:val="001F3E96"/>
    <w:rsid w:val="001F4329"/>
    <w:rsid w:val="001F48B8"/>
    <w:rsid w:val="001F556F"/>
    <w:rsid w:val="001F55DE"/>
    <w:rsid w:val="001F638A"/>
    <w:rsid w:val="001F63BA"/>
    <w:rsid w:val="001F6424"/>
    <w:rsid w:val="001F64F2"/>
    <w:rsid w:val="001F6878"/>
    <w:rsid w:val="001F6A93"/>
    <w:rsid w:val="001F6FEB"/>
    <w:rsid w:val="001F73E5"/>
    <w:rsid w:val="001F75C8"/>
    <w:rsid w:val="001F7914"/>
    <w:rsid w:val="0020014C"/>
    <w:rsid w:val="00200166"/>
    <w:rsid w:val="002002CB"/>
    <w:rsid w:val="00200359"/>
    <w:rsid w:val="002008F2"/>
    <w:rsid w:val="00200975"/>
    <w:rsid w:val="00201192"/>
    <w:rsid w:val="002015D2"/>
    <w:rsid w:val="002016F8"/>
    <w:rsid w:val="00201701"/>
    <w:rsid w:val="0020211F"/>
    <w:rsid w:val="00202197"/>
    <w:rsid w:val="00202553"/>
    <w:rsid w:val="00202599"/>
    <w:rsid w:val="002025B8"/>
    <w:rsid w:val="00202DD2"/>
    <w:rsid w:val="00202E79"/>
    <w:rsid w:val="00202E8B"/>
    <w:rsid w:val="0020309B"/>
    <w:rsid w:val="00203112"/>
    <w:rsid w:val="0020320B"/>
    <w:rsid w:val="00203370"/>
    <w:rsid w:val="002035FD"/>
    <w:rsid w:val="00203806"/>
    <w:rsid w:val="0020388B"/>
    <w:rsid w:val="00203EFA"/>
    <w:rsid w:val="00204053"/>
    <w:rsid w:val="00204482"/>
    <w:rsid w:val="002045E2"/>
    <w:rsid w:val="0020474B"/>
    <w:rsid w:val="002048EA"/>
    <w:rsid w:val="00204B1B"/>
    <w:rsid w:val="00204E93"/>
    <w:rsid w:val="00205459"/>
    <w:rsid w:val="0020549E"/>
    <w:rsid w:val="002055C2"/>
    <w:rsid w:val="00205875"/>
    <w:rsid w:val="00205D7E"/>
    <w:rsid w:val="00206EFC"/>
    <w:rsid w:val="002072FC"/>
    <w:rsid w:val="00207542"/>
    <w:rsid w:val="0020755F"/>
    <w:rsid w:val="0020758B"/>
    <w:rsid w:val="00207646"/>
    <w:rsid w:val="00207670"/>
    <w:rsid w:val="00207E20"/>
    <w:rsid w:val="0021055A"/>
    <w:rsid w:val="00210A1C"/>
    <w:rsid w:val="00210D59"/>
    <w:rsid w:val="00211390"/>
    <w:rsid w:val="002116E4"/>
    <w:rsid w:val="00211C58"/>
    <w:rsid w:val="00212070"/>
    <w:rsid w:val="00212A59"/>
    <w:rsid w:val="00212C38"/>
    <w:rsid w:val="00212F20"/>
    <w:rsid w:val="002130D8"/>
    <w:rsid w:val="0021317C"/>
    <w:rsid w:val="002132FB"/>
    <w:rsid w:val="00213531"/>
    <w:rsid w:val="002138C4"/>
    <w:rsid w:val="00213BF6"/>
    <w:rsid w:val="002140CD"/>
    <w:rsid w:val="00214134"/>
    <w:rsid w:val="00214246"/>
    <w:rsid w:val="002142F7"/>
    <w:rsid w:val="00214439"/>
    <w:rsid w:val="00214A9B"/>
    <w:rsid w:val="00214B57"/>
    <w:rsid w:val="0021526D"/>
    <w:rsid w:val="00215CF2"/>
    <w:rsid w:val="00215EE6"/>
    <w:rsid w:val="00215F22"/>
    <w:rsid w:val="0021634C"/>
    <w:rsid w:val="002164F8"/>
    <w:rsid w:val="0021662E"/>
    <w:rsid w:val="00216908"/>
    <w:rsid w:val="00216F2B"/>
    <w:rsid w:val="002170CC"/>
    <w:rsid w:val="00217197"/>
    <w:rsid w:val="00217557"/>
    <w:rsid w:val="00217CEA"/>
    <w:rsid w:val="00217D45"/>
    <w:rsid w:val="00217ECD"/>
    <w:rsid w:val="00220373"/>
    <w:rsid w:val="002203DE"/>
    <w:rsid w:val="002203E1"/>
    <w:rsid w:val="00221293"/>
    <w:rsid w:val="0022132F"/>
    <w:rsid w:val="002218AC"/>
    <w:rsid w:val="00221966"/>
    <w:rsid w:val="00221BBA"/>
    <w:rsid w:val="00221D44"/>
    <w:rsid w:val="00222021"/>
    <w:rsid w:val="00222356"/>
    <w:rsid w:val="0022274E"/>
    <w:rsid w:val="00222912"/>
    <w:rsid w:val="00222A6D"/>
    <w:rsid w:val="00222ACA"/>
    <w:rsid w:val="00222BEF"/>
    <w:rsid w:val="00223420"/>
    <w:rsid w:val="00223583"/>
    <w:rsid w:val="00223832"/>
    <w:rsid w:val="00223CA2"/>
    <w:rsid w:val="00224113"/>
    <w:rsid w:val="0022516B"/>
    <w:rsid w:val="0022521E"/>
    <w:rsid w:val="0022563E"/>
    <w:rsid w:val="00225664"/>
    <w:rsid w:val="0022744F"/>
    <w:rsid w:val="00227917"/>
    <w:rsid w:val="00227925"/>
    <w:rsid w:val="002302AB"/>
    <w:rsid w:val="002308F2"/>
    <w:rsid w:val="00230AD9"/>
    <w:rsid w:val="00230DFE"/>
    <w:rsid w:val="00230EB5"/>
    <w:rsid w:val="00230FBC"/>
    <w:rsid w:val="00231B24"/>
    <w:rsid w:val="00231C06"/>
    <w:rsid w:val="00231CD6"/>
    <w:rsid w:val="00231FD6"/>
    <w:rsid w:val="002328D0"/>
    <w:rsid w:val="00232C5F"/>
    <w:rsid w:val="00232DB8"/>
    <w:rsid w:val="002331B1"/>
    <w:rsid w:val="00233467"/>
    <w:rsid w:val="002336E2"/>
    <w:rsid w:val="00233751"/>
    <w:rsid w:val="00233B5C"/>
    <w:rsid w:val="0023435B"/>
    <w:rsid w:val="00234462"/>
    <w:rsid w:val="00234A87"/>
    <w:rsid w:val="00234C87"/>
    <w:rsid w:val="00234C9E"/>
    <w:rsid w:val="00234D9E"/>
    <w:rsid w:val="00234DD2"/>
    <w:rsid w:val="00234E1F"/>
    <w:rsid w:val="00234E83"/>
    <w:rsid w:val="00234F4D"/>
    <w:rsid w:val="002351B7"/>
    <w:rsid w:val="0023528F"/>
    <w:rsid w:val="002352AD"/>
    <w:rsid w:val="002353B6"/>
    <w:rsid w:val="00235819"/>
    <w:rsid w:val="002358FE"/>
    <w:rsid w:val="00235981"/>
    <w:rsid w:val="00235986"/>
    <w:rsid w:val="00236188"/>
    <w:rsid w:val="002363E1"/>
    <w:rsid w:val="002364CA"/>
    <w:rsid w:val="00236626"/>
    <w:rsid w:val="00236749"/>
    <w:rsid w:val="00236933"/>
    <w:rsid w:val="00236A80"/>
    <w:rsid w:val="0023748E"/>
    <w:rsid w:val="002400D9"/>
    <w:rsid w:val="002401F2"/>
    <w:rsid w:val="002406B3"/>
    <w:rsid w:val="002406E7"/>
    <w:rsid w:val="00240955"/>
    <w:rsid w:val="00240E2F"/>
    <w:rsid w:val="00241368"/>
    <w:rsid w:val="002415FF"/>
    <w:rsid w:val="00241809"/>
    <w:rsid w:val="00241897"/>
    <w:rsid w:val="00241A6A"/>
    <w:rsid w:val="00241C01"/>
    <w:rsid w:val="0024209A"/>
    <w:rsid w:val="002420AF"/>
    <w:rsid w:val="00242298"/>
    <w:rsid w:val="002422A7"/>
    <w:rsid w:val="002425CE"/>
    <w:rsid w:val="00242766"/>
    <w:rsid w:val="00242A8F"/>
    <w:rsid w:val="00242E1C"/>
    <w:rsid w:val="00242EA4"/>
    <w:rsid w:val="00243347"/>
    <w:rsid w:val="00243BC9"/>
    <w:rsid w:val="00243CB2"/>
    <w:rsid w:val="00243F3F"/>
    <w:rsid w:val="0024422B"/>
    <w:rsid w:val="00244D77"/>
    <w:rsid w:val="0024517B"/>
    <w:rsid w:val="00245221"/>
    <w:rsid w:val="002452A8"/>
    <w:rsid w:val="00245410"/>
    <w:rsid w:val="0024548B"/>
    <w:rsid w:val="00245630"/>
    <w:rsid w:val="002456CE"/>
    <w:rsid w:val="0024576F"/>
    <w:rsid w:val="002459A9"/>
    <w:rsid w:val="002459C3"/>
    <w:rsid w:val="00246192"/>
    <w:rsid w:val="0024621E"/>
    <w:rsid w:val="00246AC6"/>
    <w:rsid w:val="00247B78"/>
    <w:rsid w:val="0025027F"/>
    <w:rsid w:val="00250482"/>
    <w:rsid w:val="002505DA"/>
    <w:rsid w:val="00250B13"/>
    <w:rsid w:val="002512E1"/>
    <w:rsid w:val="00251B3C"/>
    <w:rsid w:val="00251BFC"/>
    <w:rsid w:val="00251D7D"/>
    <w:rsid w:val="0025219B"/>
    <w:rsid w:val="0025239A"/>
    <w:rsid w:val="002523BF"/>
    <w:rsid w:val="002525F9"/>
    <w:rsid w:val="00252729"/>
    <w:rsid w:val="002527B9"/>
    <w:rsid w:val="00252C4C"/>
    <w:rsid w:val="00253023"/>
    <w:rsid w:val="0025315F"/>
    <w:rsid w:val="00253876"/>
    <w:rsid w:val="00253950"/>
    <w:rsid w:val="00253D9D"/>
    <w:rsid w:val="00253E2E"/>
    <w:rsid w:val="002547A0"/>
    <w:rsid w:val="00254BED"/>
    <w:rsid w:val="00254F8A"/>
    <w:rsid w:val="002550D3"/>
    <w:rsid w:val="002552B1"/>
    <w:rsid w:val="00255B46"/>
    <w:rsid w:val="002561F7"/>
    <w:rsid w:val="0025626D"/>
    <w:rsid w:val="002563B4"/>
    <w:rsid w:val="00256C40"/>
    <w:rsid w:val="002572D6"/>
    <w:rsid w:val="002575A9"/>
    <w:rsid w:val="00257935"/>
    <w:rsid w:val="00257BF2"/>
    <w:rsid w:val="00257E0A"/>
    <w:rsid w:val="002600A8"/>
    <w:rsid w:val="00260439"/>
    <w:rsid w:val="00260696"/>
    <w:rsid w:val="00260C9F"/>
    <w:rsid w:val="00260FD8"/>
    <w:rsid w:val="002610E2"/>
    <w:rsid w:val="002616D8"/>
    <w:rsid w:val="00261736"/>
    <w:rsid w:val="002617E6"/>
    <w:rsid w:val="00261A1D"/>
    <w:rsid w:val="002622BA"/>
    <w:rsid w:val="00262472"/>
    <w:rsid w:val="0026249A"/>
    <w:rsid w:val="00262849"/>
    <w:rsid w:val="00262B2D"/>
    <w:rsid w:val="00263125"/>
    <w:rsid w:val="002632C6"/>
    <w:rsid w:val="00263441"/>
    <w:rsid w:val="00263C7E"/>
    <w:rsid w:val="00263EFD"/>
    <w:rsid w:val="00264119"/>
    <w:rsid w:val="0026466E"/>
    <w:rsid w:val="002646B2"/>
    <w:rsid w:val="002647DC"/>
    <w:rsid w:val="0026485B"/>
    <w:rsid w:val="00264D0A"/>
    <w:rsid w:val="00265022"/>
    <w:rsid w:val="00265576"/>
    <w:rsid w:val="002657AC"/>
    <w:rsid w:val="002657E8"/>
    <w:rsid w:val="002662C5"/>
    <w:rsid w:val="00266324"/>
    <w:rsid w:val="002666D0"/>
    <w:rsid w:val="00266B46"/>
    <w:rsid w:val="00266E35"/>
    <w:rsid w:val="002672B0"/>
    <w:rsid w:val="00267742"/>
    <w:rsid w:val="002677DB"/>
    <w:rsid w:val="002677E0"/>
    <w:rsid w:val="002679C2"/>
    <w:rsid w:val="00267A8A"/>
    <w:rsid w:val="00267BB6"/>
    <w:rsid w:val="00267C97"/>
    <w:rsid w:val="00267CD2"/>
    <w:rsid w:val="002700CA"/>
    <w:rsid w:val="00270419"/>
    <w:rsid w:val="00270993"/>
    <w:rsid w:val="00270A3F"/>
    <w:rsid w:val="00270BD9"/>
    <w:rsid w:val="00271978"/>
    <w:rsid w:val="00271CB7"/>
    <w:rsid w:val="00271D89"/>
    <w:rsid w:val="00271D9B"/>
    <w:rsid w:val="002723FA"/>
    <w:rsid w:val="00272781"/>
    <w:rsid w:val="00272828"/>
    <w:rsid w:val="00272FB4"/>
    <w:rsid w:val="00273086"/>
    <w:rsid w:val="002731F6"/>
    <w:rsid w:val="002732B0"/>
    <w:rsid w:val="002736A0"/>
    <w:rsid w:val="00273A72"/>
    <w:rsid w:val="00273B83"/>
    <w:rsid w:val="002746D2"/>
    <w:rsid w:val="00274A5F"/>
    <w:rsid w:val="00274ADD"/>
    <w:rsid w:val="00274ED3"/>
    <w:rsid w:val="002752FE"/>
    <w:rsid w:val="0027554C"/>
    <w:rsid w:val="00275643"/>
    <w:rsid w:val="00275E7B"/>
    <w:rsid w:val="00275EAE"/>
    <w:rsid w:val="00275EC8"/>
    <w:rsid w:val="00276443"/>
    <w:rsid w:val="002769DF"/>
    <w:rsid w:val="00276C68"/>
    <w:rsid w:val="00276CDE"/>
    <w:rsid w:val="00276DD3"/>
    <w:rsid w:val="00276FBE"/>
    <w:rsid w:val="002773EC"/>
    <w:rsid w:val="00277580"/>
    <w:rsid w:val="00277D7C"/>
    <w:rsid w:val="00277F91"/>
    <w:rsid w:val="00280014"/>
    <w:rsid w:val="002802AD"/>
    <w:rsid w:val="002803AA"/>
    <w:rsid w:val="00280CBF"/>
    <w:rsid w:val="002811D4"/>
    <w:rsid w:val="00281542"/>
    <w:rsid w:val="002815B6"/>
    <w:rsid w:val="00281621"/>
    <w:rsid w:val="00281E75"/>
    <w:rsid w:val="0028205E"/>
    <w:rsid w:val="00282193"/>
    <w:rsid w:val="0028240B"/>
    <w:rsid w:val="002824C2"/>
    <w:rsid w:val="0028299B"/>
    <w:rsid w:val="00282E3E"/>
    <w:rsid w:val="002830D8"/>
    <w:rsid w:val="0028325C"/>
    <w:rsid w:val="002833DB"/>
    <w:rsid w:val="002836DE"/>
    <w:rsid w:val="002838D9"/>
    <w:rsid w:val="00283BC4"/>
    <w:rsid w:val="00283BEB"/>
    <w:rsid w:val="00283D95"/>
    <w:rsid w:val="00284041"/>
    <w:rsid w:val="002840AF"/>
    <w:rsid w:val="00284235"/>
    <w:rsid w:val="002847FE"/>
    <w:rsid w:val="00284DA3"/>
    <w:rsid w:val="0028577F"/>
    <w:rsid w:val="00285FE2"/>
    <w:rsid w:val="00286093"/>
    <w:rsid w:val="00286714"/>
    <w:rsid w:val="002870A4"/>
    <w:rsid w:val="0028734D"/>
    <w:rsid w:val="00287A6A"/>
    <w:rsid w:val="00287BB1"/>
    <w:rsid w:val="0029011D"/>
    <w:rsid w:val="002905C2"/>
    <w:rsid w:val="0029070F"/>
    <w:rsid w:val="00290B03"/>
    <w:rsid w:val="00290B2C"/>
    <w:rsid w:val="00290E46"/>
    <w:rsid w:val="00290F38"/>
    <w:rsid w:val="00290F7C"/>
    <w:rsid w:val="00291082"/>
    <w:rsid w:val="0029121B"/>
    <w:rsid w:val="00291251"/>
    <w:rsid w:val="002913E3"/>
    <w:rsid w:val="002914B9"/>
    <w:rsid w:val="0029189D"/>
    <w:rsid w:val="00291BD3"/>
    <w:rsid w:val="00291DA9"/>
    <w:rsid w:val="00291E5F"/>
    <w:rsid w:val="00291EE6"/>
    <w:rsid w:val="00291FF3"/>
    <w:rsid w:val="00292042"/>
    <w:rsid w:val="002921F6"/>
    <w:rsid w:val="002923F4"/>
    <w:rsid w:val="002927E4"/>
    <w:rsid w:val="00292A11"/>
    <w:rsid w:val="00292E02"/>
    <w:rsid w:val="002934F0"/>
    <w:rsid w:val="002935F1"/>
    <w:rsid w:val="0029370E"/>
    <w:rsid w:val="0029376D"/>
    <w:rsid w:val="00293A8B"/>
    <w:rsid w:val="00293B52"/>
    <w:rsid w:val="00293B6D"/>
    <w:rsid w:val="002940AB"/>
    <w:rsid w:val="002940BF"/>
    <w:rsid w:val="00294110"/>
    <w:rsid w:val="002945F0"/>
    <w:rsid w:val="002948D7"/>
    <w:rsid w:val="00294A28"/>
    <w:rsid w:val="00294AB6"/>
    <w:rsid w:val="00294BA7"/>
    <w:rsid w:val="00294BC5"/>
    <w:rsid w:val="00295127"/>
    <w:rsid w:val="002954AD"/>
    <w:rsid w:val="0029594D"/>
    <w:rsid w:val="00295966"/>
    <w:rsid w:val="00295A18"/>
    <w:rsid w:val="00295BAC"/>
    <w:rsid w:val="00295E56"/>
    <w:rsid w:val="00295E8C"/>
    <w:rsid w:val="00296C3B"/>
    <w:rsid w:val="002975AD"/>
    <w:rsid w:val="0029771B"/>
    <w:rsid w:val="00297924"/>
    <w:rsid w:val="00297AB1"/>
    <w:rsid w:val="002A00BE"/>
    <w:rsid w:val="002A03C2"/>
    <w:rsid w:val="002A05BF"/>
    <w:rsid w:val="002A08DC"/>
    <w:rsid w:val="002A09EE"/>
    <w:rsid w:val="002A0E79"/>
    <w:rsid w:val="002A158E"/>
    <w:rsid w:val="002A1A24"/>
    <w:rsid w:val="002A2035"/>
    <w:rsid w:val="002A2136"/>
    <w:rsid w:val="002A241E"/>
    <w:rsid w:val="002A28B6"/>
    <w:rsid w:val="002A2936"/>
    <w:rsid w:val="002A299E"/>
    <w:rsid w:val="002A2EF5"/>
    <w:rsid w:val="002A2F19"/>
    <w:rsid w:val="002A3252"/>
    <w:rsid w:val="002A34A8"/>
    <w:rsid w:val="002A363B"/>
    <w:rsid w:val="002A368F"/>
    <w:rsid w:val="002A3B06"/>
    <w:rsid w:val="002A4596"/>
    <w:rsid w:val="002A49BB"/>
    <w:rsid w:val="002A4CE4"/>
    <w:rsid w:val="002A4EB0"/>
    <w:rsid w:val="002A5049"/>
    <w:rsid w:val="002A507F"/>
    <w:rsid w:val="002A529B"/>
    <w:rsid w:val="002A571D"/>
    <w:rsid w:val="002A61B8"/>
    <w:rsid w:val="002A6474"/>
    <w:rsid w:val="002A665B"/>
    <w:rsid w:val="002A6740"/>
    <w:rsid w:val="002A6943"/>
    <w:rsid w:val="002A696D"/>
    <w:rsid w:val="002A6A79"/>
    <w:rsid w:val="002A6B93"/>
    <w:rsid w:val="002A6C99"/>
    <w:rsid w:val="002A6F16"/>
    <w:rsid w:val="002A70D6"/>
    <w:rsid w:val="002A74C9"/>
    <w:rsid w:val="002A7DF2"/>
    <w:rsid w:val="002A7F29"/>
    <w:rsid w:val="002B0E50"/>
    <w:rsid w:val="002B0EAF"/>
    <w:rsid w:val="002B0EB8"/>
    <w:rsid w:val="002B119B"/>
    <w:rsid w:val="002B12DF"/>
    <w:rsid w:val="002B1382"/>
    <w:rsid w:val="002B141A"/>
    <w:rsid w:val="002B14C0"/>
    <w:rsid w:val="002B2215"/>
    <w:rsid w:val="002B237B"/>
    <w:rsid w:val="002B256B"/>
    <w:rsid w:val="002B2740"/>
    <w:rsid w:val="002B294A"/>
    <w:rsid w:val="002B2E88"/>
    <w:rsid w:val="002B2F2C"/>
    <w:rsid w:val="002B3FBF"/>
    <w:rsid w:val="002B411E"/>
    <w:rsid w:val="002B418F"/>
    <w:rsid w:val="002B4307"/>
    <w:rsid w:val="002B430F"/>
    <w:rsid w:val="002B4EF8"/>
    <w:rsid w:val="002B4F76"/>
    <w:rsid w:val="002B566B"/>
    <w:rsid w:val="002B5697"/>
    <w:rsid w:val="002B5808"/>
    <w:rsid w:val="002B59A8"/>
    <w:rsid w:val="002B6433"/>
    <w:rsid w:val="002B64E3"/>
    <w:rsid w:val="002B673B"/>
    <w:rsid w:val="002B6D91"/>
    <w:rsid w:val="002B7093"/>
    <w:rsid w:val="002B71A5"/>
    <w:rsid w:val="002B776A"/>
    <w:rsid w:val="002B7C8E"/>
    <w:rsid w:val="002B7CBB"/>
    <w:rsid w:val="002C0AE5"/>
    <w:rsid w:val="002C0B1E"/>
    <w:rsid w:val="002C0CEB"/>
    <w:rsid w:val="002C0F8D"/>
    <w:rsid w:val="002C1382"/>
    <w:rsid w:val="002C1676"/>
    <w:rsid w:val="002C1869"/>
    <w:rsid w:val="002C1C8D"/>
    <w:rsid w:val="002C1C9A"/>
    <w:rsid w:val="002C20D8"/>
    <w:rsid w:val="002C25CC"/>
    <w:rsid w:val="002C2D9A"/>
    <w:rsid w:val="002C2DF4"/>
    <w:rsid w:val="002C2F29"/>
    <w:rsid w:val="002C3188"/>
    <w:rsid w:val="002C32F2"/>
    <w:rsid w:val="002C32F3"/>
    <w:rsid w:val="002C33DC"/>
    <w:rsid w:val="002C3AC1"/>
    <w:rsid w:val="002C3CB5"/>
    <w:rsid w:val="002C4373"/>
    <w:rsid w:val="002C43C3"/>
    <w:rsid w:val="002C45C6"/>
    <w:rsid w:val="002C45F6"/>
    <w:rsid w:val="002C4974"/>
    <w:rsid w:val="002C4C6B"/>
    <w:rsid w:val="002C4DDA"/>
    <w:rsid w:val="002C513A"/>
    <w:rsid w:val="002C52D8"/>
    <w:rsid w:val="002C534F"/>
    <w:rsid w:val="002C584A"/>
    <w:rsid w:val="002C586B"/>
    <w:rsid w:val="002C595B"/>
    <w:rsid w:val="002C59CD"/>
    <w:rsid w:val="002C5A65"/>
    <w:rsid w:val="002C5BD0"/>
    <w:rsid w:val="002C5D25"/>
    <w:rsid w:val="002C5F52"/>
    <w:rsid w:val="002C5F73"/>
    <w:rsid w:val="002C6070"/>
    <w:rsid w:val="002C62C0"/>
    <w:rsid w:val="002C64F7"/>
    <w:rsid w:val="002C6827"/>
    <w:rsid w:val="002C692F"/>
    <w:rsid w:val="002C6ADE"/>
    <w:rsid w:val="002C6FAB"/>
    <w:rsid w:val="002C7265"/>
    <w:rsid w:val="002C72ED"/>
    <w:rsid w:val="002C7C21"/>
    <w:rsid w:val="002C7C91"/>
    <w:rsid w:val="002D0BA0"/>
    <w:rsid w:val="002D0BC0"/>
    <w:rsid w:val="002D0F28"/>
    <w:rsid w:val="002D10C3"/>
    <w:rsid w:val="002D15E5"/>
    <w:rsid w:val="002D177E"/>
    <w:rsid w:val="002D18BD"/>
    <w:rsid w:val="002D2537"/>
    <w:rsid w:val="002D2A0C"/>
    <w:rsid w:val="002D2E17"/>
    <w:rsid w:val="002D2FAD"/>
    <w:rsid w:val="002D3059"/>
    <w:rsid w:val="002D327C"/>
    <w:rsid w:val="002D33E7"/>
    <w:rsid w:val="002D3873"/>
    <w:rsid w:val="002D388A"/>
    <w:rsid w:val="002D3C8C"/>
    <w:rsid w:val="002D3F99"/>
    <w:rsid w:val="002D4A9D"/>
    <w:rsid w:val="002D550B"/>
    <w:rsid w:val="002D553B"/>
    <w:rsid w:val="002D586D"/>
    <w:rsid w:val="002D5926"/>
    <w:rsid w:val="002D5B9E"/>
    <w:rsid w:val="002D5C58"/>
    <w:rsid w:val="002D5E2D"/>
    <w:rsid w:val="002D5F8A"/>
    <w:rsid w:val="002D60B5"/>
    <w:rsid w:val="002D6C49"/>
    <w:rsid w:val="002D6C6D"/>
    <w:rsid w:val="002D7621"/>
    <w:rsid w:val="002D782F"/>
    <w:rsid w:val="002D7908"/>
    <w:rsid w:val="002D7C69"/>
    <w:rsid w:val="002E0631"/>
    <w:rsid w:val="002E07EF"/>
    <w:rsid w:val="002E0E19"/>
    <w:rsid w:val="002E1C8F"/>
    <w:rsid w:val="002E2593"/>
    <w:rsid w:val="002E2783"/>
    <w:rsid w:val="002E2D21"/>
    <w:rsid w:val="002E2EB7"/>
    <w:rsid w:val="002E32A8"/>
    <w:rsid w:val="002E3418"/>
    <w:rsid w:val="002E3743"/>
    <w:rsid w:val="002E37CF"/>
    <w:rsid w:val="002E3E1D"/>
    <w:rsid w:val="002E3FB5"/>
    <w:rsid w:val="002E4705"/>
    <w:rsid w:val="002E4A0A"/>
    <w:rsid w:val="002E4C10"/>
    <w:rsid w:val="002E4EF1"/>
    <w:rsid w:val="002E4FD7"/>
    <w:rsid w:val="002E55A8"/>
    <w:rsid w:val="002E589E"/>
    <w:rsid w:val="002E592A"/>
    <w:rsid w:val="002E5A5E"/>
    <w:rsid w:val="002E6640"/>
    <w:rsid w:val="002E6860"/>
    <w:rsid w:val="002E6C71"/>
    <w:rsid w:val="002E7370"/>
    <w:rsid w:val="002E76DD"/>
    <w:rsid w:val="002E7932"/>
    <w:rsid w:val="002F0074"/>
    <w:rsid w:val="002F05A4"/>
    <w:rsid w:val="002F05E2"/>
    <w:rsid w:val="002F13AE"/>
    <w:rsid w:val="002F14D6"/>
    <w:rsid w:val="002F17AC"/>
    <w:rsid w:val="002F1C6E"/>
    <w:rsid w:val="002F2116"/>
    <w:rsid w:val="002F213F"/>
    <w:rsid w:val="002F22FF"/>
    <w:rsid w:val="002F24F9"/>
    <w:rsid w:val="002F2A9E"/>
    <w:rsid w:val="002F2BF5"/>
    <w:rsid w:val="002F2C68"/>
    <w:rsid w:val="002F2FBD"/>
    <w:rsid w:val="002F318E"/>
    <w:rsid w:val="002F3224"/>
    <w:rsid w:val="002F3401"/>
    <w:rsid w:val="002F371A"/>
    <w:rsid w:val="002F3FBF"/>
    <w:rsid w:val="002F4143"/>
    <w:rsid w:val="002F44B2"/>
    <w:rsid w:val="002F45CC"/>
    <w:rsid w:val="002F4681"/>
    <w:rsid w:val="002F4A05"/>
    <w:rsid w:val="002F5503"/>
    <w:rsid w:val="002F5ACF"/>
    <w:rsid w:val="002F5E96"/>
    <w:rsid w:val="002F642B"/>
    <w:rsid w:val="002F657D"/>
    <w:rsid w:val="002F664D"/>
    <w:rsid w:val="002F669D"/>
    <w:rsid w:val="002F6760"/>
    <w:rsid w:val="002F6AD2"/>
    <w:rsid w:val="002F6C29"/>
    <w:rsid w:val="002F6FB0"/>
    <w:rsid w:val="002F74B8"/>
    <w:rsid w:val="002F7765"/>
    <w:rsid w:val="002F78F5"/>
    <w:rsid w:val="002F7F8F"/>
    <w:rsid w:val="003000BB"/>
    <w:rsid w:val="003000DE"/>
    <w:rsid w:val="00300392"/>
    <w:rsid w:val="00300B72"/>
    <w:rsid w:val="00301140"/>
    <w:rsid w:val="00301205"/>
    <w:rsid w:val="003018B3"/>
    <w:rsid w:val="00301B7C"/>
    <w:rsid w:val="00301CD4"/>
    <w:rsid w:val="00301D8B"/>
    <w:rsid w:val="00302337"/>
    <w:rsid w:val="00302340"/>
    <w:rsid w:val="00302873"/>
    <w:rsid w:val="00302D62"/>
    <w:rsid w:val="00302E7D"/>
    <w:rsid w:val="00302F00"/>
    <w:rsid w:val="00303070"/>
    <w:rsid w:val="003030DC"/>
    <w:rsid w:val="00303119"/>
    <w:rsid w:val="00303310"/>
    <w:rsid w:val="003033C1"/>
    <w:rsid w:val="00303B9A"/>
    <w:rsid w:val="00304179"/>
    <w:rsid w:val="003046BE"/>
    <w:rsid w:val="0030480E"/>
    <w:rsid w:val="00305059"/>
    <w:rsid w:val="00305144"/>
    <w:rsid w:val="00305394"/>
    <w:rsid w:val="00305966"/>
    <w:rsid w:val="00305B15"/>
    <w:rsid w:val="00305F39"/>
    <w:rsid w:val="0030615E"/>
    <w:rsid w:val="00306369"/>
    <w:rsid w:val="00306BF4"/>
    <w:rsid w:val="00306E76"/>
    <w:rsid w:val="0030720A"/>
    <w:rsid w:val="003074DD"/>
    <w:rsid w:val="003075C3"/>
    <w:rsid w:val="003075D0"/>
    <w:rsid w:val="00307D1A"/>
    <w:rsid w:val="00307EA4"/>
    <w:rsid w:val="00310206"/>
    <w:rsid w:val="003105A5"/>
    <w:rsid w:val="00310EEC"/>
    <w:rsid w:val="00311146"/>
    <w:rsid w:val="003111B8"/>
    <w:rsid w:val="00311305"/>
    <w:rsid w:val="0031229A"/>
    <w:rsid w:val="00312411"/>
    <w:rsid w:val="00312501"/>
    <w:rsid w:val="00312596"/>
    <w:rsid w:val="0031285B"/>
    <w:rsid w:val="00312AF5"/>
    <w:rsid w:val="00312DB4"/>
    <w:rsid w:val="00312DF3"/>
    <w:rsid w:val="00312E5D"/>
    <w:rsid w:val="00313047"/>
    <w:rsid w:val="003133A1"/>
    <w:rsid w:val="003135A8"/>
    <w:rsid w:val="00313AFB"/>
    <w:rsid w:val="00313B60"/>
    <w:rsid w:val="00313D51"/>
    <w:rsid w:val="00313D5D"/>
    <w:rsid w:val="00314046"/>
    <w:rsid w:val="00314185"/>
    <w:rsid w:val="0031438B"/>
    <w:rsid w:val="0031456A"/>
    <w:rsid w:val="00314854"/>
    <w:rsid w:val="003149AD"/>
    <w:rsid w:val="00314A28"/>
    <w:rsid w:val="00315738"/>
    <w:rsid w:val="00315974"/>
    <w:rsid w:val="00316104"/>
    <w:rsid w:val="00316190"/>
    <w:rsid w:val="00316D5F"/>
    <w:rsid w:val="00316E7A"/>
    <w:rsid w:val="00317192"/>
    <w:rsid w:val="00317277"/>
    <w:rsid w:val="003175E2"/>
    <w:rsid w:val="00317D17"/>
    <w:rsid w:val="00320297"/>
    <w:rsid w:val="0032172C"/>
    <w:rsid w:val="00321BD1"/>
    <w:rsid w:val="00321D4D"/>
    <w:rsid w:val="00321EF3"/>
    <w:rsid w:val="00321FB1"/>
    <w:rsid w:val="00322069"/>
    <w:rsid w:val="003229C8"/>
    <w:rsid w:val="00322B8F"/>
    <w:rsid w:val="003235D4"/>
    <w:rsid w:val="00323BDF"/>
    <w:rsid w:val="00323C29"/>
    <w:rsid w:val="003248B8"/>
    <w:rsid w:val="0032492B"/>
    <w:rsid w:val="00324AA4"/>
    <w:rsid w:val="00324AE9"/>
    <w:rsid w:val="00325749"/>
    <w:rsid w:val="003258A6"/>
    <w:rsid w:val="00325BA2"/>
    <w:rsid w:val="00325C93"/>
    <w:rsid w:val="00325D78"/>
    <w:rsid w:val="00325E71"/>
    <w:rsid w:val="003261EA"/>
    <w:rsid w:val="0032645E"/>
    <w:rsid w:val="00326A53"/>
    <w:rsid w:val="00326A54"/>
    <w:rsid w:val="00326E2B"/>
    <w:rsid w:val="00326E4D"/>
    <w:rsid w:val="00327341"/>
    <w:rsid w:val="0032756C"/>
    <w:rsid w:val="003275BF"/>
    <w:rsid w:val="00327688"/>
    <w:rsid w:val="00327692"/>
    <w:rsid w:val="00327A36"/>
    <w:rsid w:val="00327F72"/>
    <w:rsid w:val="003300D7"/>
    <w:rsid w:val="003301CB"/>
    <w:rsid w:val="00330243"/>
    <w:rsid w:val="00330557"/>
    <w:rsid w:val="00330578"/>
    <w:rsid w:val="003306CC"/>
    <w:rsid w:val="00330DB3"/>
    <w:rsid w:val="00330FCC"/>
    <w:rsid w:val="003310F5"/>
    <w:rsid w:val="00331303"/>
    <w:rsid w:val="0033142C"/>
    <w:rsid w:val="00331860"/>
    <w:rsid w:val="003319C0"/>
    <w:rsid w:val="0033271D"/>
    <w:rsid w:val="00332890"/>
    <w:rsid w:val="00332C43"/>
    <w:rsid w:val="00333529"/>
    <w:rsid w:val="00333675"/>
    <w:rsid w:val="00333894"/>
    <w:rsid w:val="00333927"/>
    <w:rsid w:val="00333A32"/>
    <w:rsid w:val="003345F0"/>
    <w:rsid w:val="00334695"/>
    <w:rsid w:val="00334884"/>
    <w:rsid w:val="003350B8"/>
    <w:rsid w:val="00335310"/>
    <w:rsid w:val="0033540B"/>
    <w:rsid w:val="00335726"/>
    <w:rsid w:val="00335A9E"/>
    <w:rsid w:val="00335E85"/>
    <w:rsid w:val="0033637B"/>
    <w:rsid w:val="003367FE"/>
    <w:rsid w:val="00336808"/>
    <w:rsid w:val="00336824"/>
    <w:rsid w:val="003369DC"/>
    <w:rsid w:val="00336C17"/>
    <w:rsid w:val="00336CEB"/>
    <w:rsid w:val="00337128"/>
    <w:rsid w:val="003371C1"/>
    <w:rsid w:val="00337440"/>
    <w:rsid w:val="00337BF2"/>
    <w:rsid w:val="00337D9D"/>
    <w:rsid w:val="00340CE6"/>
    <w:rsid w:val="00340E2A"/>
    <w:rsid w:val="00340E7D"/>
    <w:rsid w:val="00341313"/>
    <w:rsid w:val="00341334"/>
    <w:rsid w:val="003415EC"/>
    <w:rsid w:val="00341B41"/>
    <w:rsid w:val="00341B5F"/>
    <w:rsid w:val="00341E82"/>
    <w:rsid w:val="00341EA8"/>
    <w:rsid w:val="00342271"/>
    <w:rsid w:val="0034237B"/>
    <w:rsid w:val="00342821"/>
    <w:rsid w:val="003428D1"/>
    <w:rsid w:val="00342F93"/>
    <w:rsid w:val="00342FDF"/>
    <w:rsid w:val="003435FF"/>
    <w:rsid w:val="003436CC"/>
    <w:rsid w:val="00343B8D"/>
    <w:rsid w:val="00343BE1"/>
    <w:rsid w:val="00343C13"/>
    <w:rsid w:val="00343C18"/>
    <w:rsid w:val="00343D49"/>
    <w:rsid w:val="00343DFF"/>
    <w:rsid w:val="0034456B"/>
    <w:rsid w:val="003446A3"/>
    <w:rsid w:val="0034481F"/>
    <w:rsid w:val="00344ED1"/>
    <w:rsid w:val="00345292"/>
    <w:rsid w:val="003456DB"/>
    <w:rsid w:val="003457E8"/>
    <w:rsid w:val="0034591C"/>
    <w:rsid w:val="00345F8B"/>
    <w:rsid w:val="00346044"/>
    <w:rsid w:val="0034626F"/>
    <w:rsid w:val="0034649A"/>
    <w:rsid w:val="003464D7"/>
    <w:rsid w:val="003468E8"/>
    <w:rsid w:val="00346D84"/>
    <w:rsid w:val="00346F61"/>
    <w:rsid w:val="003471ED"/>
    <w:rsid w:val="003477A5"/>
    <w:rsid w:val="003479F2"/>
    <w:rsid w:val="00347ED3"/>
    <w:rsid w:val="003501F0"/>
    <w:rsid w:val="0035047B"/>
    <w:rsid w:val="0035056E"/>
    <w:rsid w:val="00350649"/>
    <w:rsid w:val="00350AD9"/>
    <w:rsid w:val="00350CF2"/>
    <w:rsid w:val="00351493"/>
    <w:rsid w:val="003518D4"/>
    <w:rsid w:val="00351EF0"/>
    <w:rsid w:val="003520BB"/>
    <w:rsid w:val="003529FB"/>
    <w:rsid w:val="00352C07"/>
    <w:rsid w:val="00352CE3"/>
    <w:rsid w:val="00352F7F"/>
    <w:rsid w:val="0035301E"/>
    <w:rsid w:val="0035313B"/>
    <w:rsid w:val="0035360E"/>
    <w:rsid w:val="003537ED"/>
    <w:rsid w:val="00353974"/>
    <w:rsid w:val="00353F07"/>
    <w:rsid w:val="00354438"/>
    <w:rsid w:val="00354456"/>
    <w:rsid w:val="0035469C"/>
    <w:rsid w:val="00354B24"/>
    <w:rsid w:val="00354DE1"/>
    <w:rsid w:val="00354F0F"/>
    <w:rsid w:val="003553FA"/>
    <w:rsid w:val="003562BC"/>
    <w:rsid w:val="00356628"/>
    <w:rsid w:val="003568B4"/>
    <w:rsid w:val="00356C4B"/>
    <w:rsid w:val="003574AB"/>
    <w:rsid w:val="003575E4"/>
    <w:rsid w:val="003578AC"/>
    <w:rsid w:val="00357934"/>
    <w:rsid w:val="00357EAF"/>
    <w:rsid w:val="003605FC"/>
    <w:rsid w:val="00361237"/>
    <w:rsid w:val="003613B0"/>
    <w:rsid w:val="0036194B"/>
    <w:rsid w:val="00361C40"/>
    <w:rsid w:val="00361C8A"/>
    <w:rsid w:val="00361E45"/>
    <w:rsid w:val="00362354"/>
    <w:rsid w:val="00362420"/>
    <w:rsid w:val="0036268D"/>
    <w:rsid w:val="0036272F"/>
    <w:rsid w:val="00362849"/>
    <w:rsid w:val="00363209"/>
    <w:rsid w:val="0036337F"/>
    <w:rsid w:val="00363395"/>
    <w:rsid w:val="003637F5"/>
    <w:rsid w:val="0036396B"/>
    <w:rsid w:val="0036409A"/>
    <w:rsid w:val="003643DA"/>
    <w:rsid w:val="00364F1F"/>
    <w:rsid w:val="003651C4"/>
    <w:rsid w:val="00365312"/>
    <w:rsid w:val="0036573C"/>
    <w:rsid w:val="003657B2"/>
    <w:rsid w:val="00365816"/>
    <w:rsid w:val="003658AB"/>
    <w:rsid w:val="003659A7"/>
    <w:rsid w:val="00365F5F"/>
    <w:rsid w:val="00366140"/>
    <w:rsid w:val="003665DD"/>
    <w:rsid w:val="0036679E"/>
    <w:rsid w:val="003667D7"/>
    <w:rsid w:val="00366FDC"/>
    <w:rsid w:val="0036738E"/>
    <w:rsid w:val="0036744C"/>
    <w:rsid w:val="00367CB6"/>
    <w:rsid w:val="00367CBC"/>
    <w:rsid w:val="00367E9B"/>
    <w:rsid w:val="00370410"/>
    <w:rsid w:val="003704C4"/>
    <w:rsid w:val="003708B8"/>
    <w:rsid w:val="00370B68"/>
    <w:rsid w:val="00370DA5"/>
    <w:rsid w:val="00372415"/>
    <w:rsid w:val="0037247E"/>
    <w:rsid w:val="00373621"/>
    <w:rsid w:val="0037369A"/>
    <w:rsid w:val="003737DE"/>
    <w:rsid w:val="00373C49"/>
    <w:rsid w:val="00373EAC"/>
    <w:rsid w:val="003740E6"/>
    <w:rsid w:val="003743CA"/>
    <w:rsid w:val="00374725"/>
    <w:rsid w:val="00374A56"/>
    <w:rsid w:val="00374ABD"/>
    <w:rsid w:val="003756C2"/>
    <w:rsid w:val="00375A1A"/>
    <w:rsid w:val="0037623F"/>
    <w:rsid w:val="0037624E"/>
    <w:rsid w:val="003763CB"/>
    <w:rsid w:val="00376782"/>
    <w:rsid w:val="00376D03"/>
    <w:rsid w:val="0037735C"/>
    <w:rsid w:val="003778C1"/>
    <w:rsid w:val="00377D9C"/>
    <w:rsid w:val="00377F0A"/>
    <w:rsid w:val="00377FFE"/>
    <w:rsid w:val="00380540"/>
    <w:rsid w:val="00380548"/>
    <w:rsid w:val="00380E87"/>
    <w:rsid w:val="00380F2E"/>
    <w:rsid w:val="003810AC"/>
    <w:rsid w:val="003813D8"/>
    <w:rsid w:val="003814F1"/>
    <w:rsid w:val="0038160F"/>
    <w:rsid w:val="00381771"/>
    <w:rsid w:val="00381783"/>
    <w:rsid w:val="00381B11"/>
    <w:rsid w:val="00381B5D"/>
    <w:rsid w:val="00381EE5"/>
    <w:rsid w:val="00381FF2"/>
    <w:rsid w:val="00382166"/>
    <w:rsid w:val="003822F3"/>
    <w:rsid w:val="003835FF"/>
    <w:rsid w:val="00383985"/>
    <w:rsid w:val="00383AB5"/>
    <w:rsid w:val="00383C92"/>
    <w:rsid w:val="0038405C"/>
    <w:rsid w:val="0038477A"/>
    <w:rsid w:val="00384C3D"/>
    <w:rsid w:val="0038534C"/>
    <w:rsid w:val="0038545E"/>
    <w:rsid w:val="00385505"/>
    <w:rsid w:val="00385A50"/>
    <w:rsid w:val="00385BAD"/>
    <w:rsid w:val="003862FB"/>
    <w:rsid w:val="00386399"/>
    <w:rsid w:val="003864D6"/>
    <w:rsid w:val="0038688F"/>
    <w:rsid w:val="0038695E"/>
    <w:rsid w:val="003869FD"/>
    <w:rsid w:val="00386E7F"/>
    <w:rsid w:val="00386F63"/>
    <w:rsid w:val="00387346"/>
    <w:rsid w:val="00387771"/>
    <w:rsid w:val="00387889"/>
    <w:rsid w:val="0038794F"/>
    <w:rsid w:val="003879F9"/>
    <w:rsid w:val="00387D25"/>
    <w:rsid w:val="00387DCD"/>
    <w:rsid w:val="00390433"/>
    <w:rsid w:val="00390721"/>
    <w:rsid w:val="003909E0"/>
    <w:rsid w:val="003911F6"/>
    <w:rsid w:val="00391394"/>
    <w:rsid w:val="00391B60"/>
    <w:rsid w:val="00391BFC"/>
    <w:rsid w:val="00391EB9"/>
    <w:rsid w:val="00391ECB"/>
    <w:rsid w:val="00392000"/>
    <w:rsid w:val="00392422"/>
    <w:rsid w:val="003926ED"/>
    <w:rsid w:val="0039293F"/>
    <w:rsid w:val="00392AC4"/>
    <w:rsid w:val="00393364"/>
    <w:rsid w:val="00393490"/>
    <w:rsid w:val="0039496D"/>
    <w:rsid w:val="00394C22"/>
    <w:rsid w:val="003953EA"/>
    <w:rsid w:val="003955A3"/>
    <w:rsid w:val="0039572E"/>
    <w:rsid w:val="0039595D"/>
    <w:rsid w:val="003965C7"/>
    <w:rsid w:val="00396810"/>
    <w:rsid w:val="00396BF0"/>
    <w:rsid w:val="00396E94"/>
    <w:rsid w:val="003976B3"/>
    <w:rsid w:val="00397E60"/>
    <w:rsid w:val="003A02F8"/>
    <w:rsid w:val="003A08BE"/>
    <w:rsid w:val="003A0940"/>
    <w:rsid w:val="003A0A39"/>
    <w:rsid w:val="003A0D4C"/>
    <w:rsid w:val="003A1610"/>
    <w:rsid w:val="003A1A6E"/>
    <w:rsid w:val="003A1B00"/>
    <w:rsid w:val="003A1CA5"/>
    <w:rsid w:val="003A244F"/>
    <w:rsid w:val="003A3E02"/>
    <w:rsid w:val="003A4121"/>
    <w:rsid w:val="003A427E"/>
    <w:rsid w:val="003A4546"/>
    <w:rsid w:val="003A5164"/>
    <w:rsid w:val="003A53A0"/>
    <w:rsid w:val="003A5B17"/>
    <w:rsid w:val="003A5F6D"/>
    <w:rsid w:val="003A5FEC"/>
    <w:rsid w:val="003A693A"/>
    <w:rsid w:val="003A6AFD"/>
    <w:rsid w:val="003A75F2"/>
    <w:rsid w:val="003A7D2B"/>
    <w:rsid w:val="003A7F29"/>
    <w:rsid w:val="003B008C"/>
    <w:rsid w:val="003B0718"/>
    <w:rsid w:val="003B0868"/>
    <w:rsid w:val="003B0872"/>
    <w:rsid w:val="003B0DC7"/>
    <w:rsid w:val="003B0F7D"/>
    <w:rsid w:val="003B122C"/>
    <w:rsid w:val="003B144A"/>
    <w:rsid w:val="003B154C"/>
    <w:rsid w:val="003B1F55"/>
    <w:rsid w:val="003B24E5"/>
    <w:rsid w:val="003B2BA0"/>
    <w:rsid w:val="003B2E66"/>
    <w:rsid w:val="003B323F"/>
    <w:rsid w:val="003B394A"/>
    <w:rsid w:val="003B3A18"/>
    <w:rsid w:val="003B3CE9"/>
    <w:rsid w:val="003B3FA2"/>
    <w:rsid w:val="003B4052"/>
    <w:rsid w:val="003B416B"/>
    <w:rsid w:val="003B41B6"/>
    <w:rsid w:val="003B49BD"/>
    <w:rsid w:val="003B4C3E"/>
    <w:rsid w:val="003B4D5B"/>
    <w:rsid w:val="003B518D"/>
    <w:rsid w:val="003B5578"/>
    <w:rsid w:val="003B5B8D"/>
    <w:rsid w:val="003B5ED6"/>
    <w:rsid w:val="003B5FA8"/>
    <w:rsid w:val="003B609F"/>
    <w:rsid w:val="003B626A"/>
    <w:rsid w:val="003B6482"/>
    <w:rsid w:val="003B64D5"/>
    <w:rsid w:val="003B6E5D"/>
    <w:rsid w:val="003B6F3A"/>
    <w:rsid w:val="003B717E"/>
    <w:rsid w:val="003B71EA"/>
    <w:rsid w:val="003B73BA"/>
    <w:rsid w:val="003B77C7"/>
    <w:rsid w:val="003B7967"/>
    <w:rsid w:val="003B7B94"/>
    <w:rsid w:val="003B7D39"/>
    <w:rsid w:val="003C00A4"/>
    <w:rsid w:val="003C0153"/>
    <w:rsid w:val="003C067B"/>
    <w:rsid w:val="003C0BB2"/>
    <w:rsid w:val="003C0BF5"/>
    <w:rsid w:val="003C1A03"/>
    <w:rsid w:val="003C252B"/>
    <w:rsid w:val="003C263F"/>
    <w:rsid w:val="003C2854"/>
    <w:rsid w:val="003C3068"/>
    <w:rsid w:val="003C3524"/>
    <w:rsid w:val="003C3565"/>
    <w:rsid w:val="003C37DE"/>
    <w:rsid w:val="003C3A8E"/>
    <w:rsid w:val="003C3EBA"/>
    <w:rsid w:val="003C4AE2"/>
    <w:rsid w:val="003C4FBD"/>
    <w:rsid w:val="003C5202"/>
    <w:rsid w:val="003C5285"/>
    <w:rsid w:val="003C52D7"/>
    <w:rsid w:val="003C565C"/>
    <w:rsid w:val="003C57F0"/>
    <w:rsid w:val="003C595B"/>
    <w:rsid w:val="003C5AD7"/>
    <w:rsid w:val="003C67B4"/>
    <w:rsid w:val="003C6C36"/>
    <w:rsid w:val="003C6ED2"/>
    <w:rsid w:val="003C74C1"/>
    <w:rsid w:val="003C7534"/>
    <w:rsid w:val="003C7656"/>
    <w:rsid w:val="003C76D1"/>
    <w:rsid w:val="003C7F55"/>
    <w:rsid w:val="003D0744"/>
    <w:rsid w:val="003D0800"/>
    <w:rsid w:val="003D0C3D"/>
    <w:rsid w:val="003D0D5B"/>
    <w:rsid w:val="003D0D8F"/>
    <w:rsid w:val="003D0E37"/>
    <w:rsid w:val="003D0E9E"/>
    <w:rsid w:val="003D0FFD"/>
    <w:rsid w:val="003D104A"/>
    <w:rsid w:val="003D1163"/>
    <w:rsid w:val="003D11BF"/>
    <w:rsid w:val="003D1BCC"/>
    <w:rsid w:val="003D1BE3"/>
    <w:rsid w:val="003D2072"/>
    <w:rsid w:val="003D2BE2"/>
    <w:rsid w:val="003D2C87"/>
    <w:rsid w:val="003D35DE"/>
    <w:rsid w:val="003D3A60"/>
    <w:rsid w:val="003D3DB6"/>
    <w:rsid w:val="003D3F79"/>
    <w:rsid w:val="003D4533"/>
    <w:rsid w:val="003D457C"/>
    <w:rsid w:val="003D4710"/>
    <w:rsid w:val="003D4A0B"/>
    <w:rsid w:val="003D4A1C"/>
    <w:rsid w:val="003D4A5B"/>
    <w:rsid w:val="003D508D"/>
    <w:rsid w:val="003D5204"/>
    <w:rsid w:val="003D54AC"/>
    <w:rsid w:val="003D5544"/>
    <w:rsid w:val="003D5547"/>
    <w:rsid w:val="003D56AC"/>
    <w:rsid w:val="003D586B"/>
    <w:rsid w:val="003D59EE"/>
    <w:rsid w:val="003D5FE5"/>
    <w:rsid w:val="003D6176"/>
    <w:rsid w:val="003D6445"/>
    <w:rsid w:val="003D6EEC"/>
    <w:rsid w:val="003D7303"/>
    <w:rsid w:val="003D7A50"/>
    <w:rsid w:val="003D7B95"/>
    <w:rsid w:val="003D7F9E"/>
    <w:rsid w:val="003E04D3"/>
    <w:rsid w:val="003E055B"/>
    <w:rsid w:val="003E05C9"/>
    <w:rsid w:val="003E0A72"/>
    <w:rsid w:val="003E11E3"/>
    <w:rsid w:val="003E11F4"/>
    <w:rsid w:val="003E1796"/>
    <w:rsid w:val="003E1ABC"/>
    <w:rsid w:val="003E1B04"/>
    <w:rsid w:val="003E1CFC"/>
    <w:rsid w:val="003E1EF7"/>
    <w:rsid w:val="003E2473"/>
    <w:rsid w:val="003E26D1"/>
    <w:rsid w:val="003E2C17"/>
    <w:rsid w:val="003E2CD0"/>
    <w:rsid w:val="003E2EBB"/>
    <w:rsid w:val="003E3247"/>
    <w:rsid w:val="003E3275"/>
    <w:rsid w:val="003E47F2"/>
    <w:rsid w:val="003E4903"/>
    <w:rsid w:val="003E4DCE"/>
    <w:rsid w:val="003E4EBB"/>
    <w:rsid w:val="003E5AFC"/>
    <w:rsid w:val="003E5B41"/>
    <w:rsid w:val="003E60FA"/>
    <w:rsid w:val="003E61DC"/>
    <w:rsid w:val="003E63CD"/>
    <w:rsid w:val="003E64C0"/>
    <w:rsid w:val="003E6783"/>
    <w:rsid w:val="003E697B"/>
    <w:rsid w:val="003E6A2C"/>
    <w:rsid w:val="003E6B6A"/>
    <w:rsid w:val="003E6DE9"/>
    <w:rsid w:val="003E6E4C"/>
    <w:rsid w:val="003E6F95"/>
    <w:rsid w:val="003E778D"/>
    <w:rsid w:val="003F00E6"/>
    <w:rsid w:val="003F0455"/>
    <w:rsid w:val="003F1075"/>
    <w:rsid w:val="003F12DD"/>
    <w:rsid w:val="003F1377"/>
    <w:rsid w:val="003F137F"/>
    <w:rsid w:val="003F15C9"/>
    <w:rsid w:val="003F16BA"/>
    <w:rsid w:val="003F1797"/>
    <w:rsid w:val="003F1843"/>
    <w:rsid w:val="003F1907"/>
    <w:rsid w:val="003F1CFB"/>
    <w:rsid w:val="003F1D6F"/>
    <w:rsid w:val="003F27FE"/>
    <w:rsid w:val="003F2B7E"/>
    <w:rsid w:val="003F354A"/>
    <w:rsid w:val="003F3C2C"/>
    <w:rsid w:val="003F41AC"/>
    <w:rsid w:val="003F43EF"/>
    <w:rsid w:val="003F464E"/>
    <w:rsid w:val="003F46D1"/>
    <w:rsid w:val="003F478E"/>
    <w:rsid w:val="003F48CC"/>
    <w:rsid w:val="003F4B4F"/>
    <w:rsid w:val="003F4C6E"/>
    <w:rsid w:val="003F4D88"/>
    <w:rsid w:val="003F5618"/>
    <w:rsid w:val="003F5636"/>
    <w:rsid w:val="003F5EC4"/>
    <w:rsid w:val="003F5FE8"/>
    <w:rsid w:val="003F6334"/>
    <w:rsid w:val="003F63FC"/>
    <w:rsid w:val="003F660F"/>
    <w:rsid w:val="003F6790"/>
    <w:rsid w:val="003F6941"/>
    <w:rsid w:val="003F6A31"/>
    <w:rsid w:val="003F6D4C"/>
    <w:rsid w:val="003F7D89"/>
    <w:rsid w:val="003F7FCA"/>
    <w:rsid w:val="0040001F"/>
    <w:rsid w:val="00400334"/>
    <w:rsid w:val="004004A5"/>
    <w:rsid w:val="00400501"/>
    <w:rsid w:val="00400BE3"/>
    <w:rsid w:val="00400EBD"/>
    <w:rsid w:val="00400FE3"/>
    <w:rsid w:val="0040120C"/>
    <w:rsid w:val="004016A5"/>
    <w:rsid w:val="00401BB7"/>
    <w:rsid w:val="00401D50"/>
    <w:rsid w:val="00401D83"/>
    <w:rsid w:val="004020A8"/>
    <w:rsid w:val="00402308"/>
    <w:rsid w:val="00402625"/>
    <w:rsid w:val="0040281F"/>
    <w:rsid w:val="0040325C"/>
    <w:rsid w:val="0040339C"/>
    <w:rsid w:val="004034B5"/>
    <w:rsid w:val="004034C8"/>
    <w:rsid w:val="00403557"/>
    <w:rsid w:val="00403579"/>
    <w:rsid w:val="00403B97"/>
    <w:rsid w:val="004041B2"/>
    <w:rsid w:val="00404259"/>
    <w:rsid w:val="00404614"/>
    <w:rsid w:val="00404DA2"/>
    <w:rsid w:val="00405146"/>
    <w:rsid w:val="00405467"/>
    <w:rsid w:val="004059FE"/>
    <w:rsid w:val="00405E11"/>
    <w:rsid w:val="004063E3"/>
    <w:rsid w:val="0040647B"/>
    <w:rsid w:val="00406510"/>
    <w:rsid w:val="00406C15"/>
    <w:rsid w:val="00406EEC"/>
    <w:rsid w:val="00406F9B"/>
    <w:rsid w:val="00407053"/>
    <w:rsid w:val="00407317"/>
    <w:rsid w:val="0040773A"/>
    <w:rsid w:val="00407A67"/>
    <w:rsid w:val="00407B1F"/>
    <w:rsid w:val="00407C93"/>
    <w:rsid w:val="00407CFE"/>
    <w:rsid w:val="00407D91"/>
    <w:rsid w:val="00407ED1"/>
    <w:rsid w:val="0041018F"/>
    <w:rsid w:val="0041034B"/>
    <w:rsid w:val="0041038E"/>
    <w:rsid w:val="0041089B"/>
    <w:rsid w:val="00410B49"/>
    <w:rsid w:val="00410D5E"/>
    <w:rsid w:val="00410E01"/>
    <w:rsid w:val="004119D8"/>
    <w:rsid w:val="00411A2C"/>
    <w:rsid w:val="00411A79"/>
    <w:rsid w:val="00411C12"/>
    <w:rsid w:val="00411E9E"/>
    <w:rsid w:val="00411FE4"/>
    <w:rsid w:val="004123D6"/>
    <w:rsid w:val="00412448"/>
    <w:rsid w:val="00412876"/>
    <w:rsid w:val="004128DD"/>
    <w:rsid w:val="00412CC1"/>
    <w:rsid w:val="00412D69"/>
    <w:rsid w:val="00412DC5"/>
    <w:rsid w:val="0041351D"/>
    <w:rsid w:val="00413DB8"/>
    <w:rsid w:val="00413DD8"/>
    <w:rsid w:val="00413E24"/>
    <w:rsid w:val="00414481"/>
    <w:rsid w:val="00414DA7"/>
    <w:rsid w:val="00415520"/>
    <w:rsid w:val="00415577"/>
    <w:rsid w:val="004157A4"/>
    <w:rsid w:val="00415BFF"/>
    <w:rsid w:val="00416258"/>
    <w:rsid w:val="004173FB"/>
    <w:rsid w:val="0041782F"/>
    <w:rsid w:val="00417A96"/>
    <w:rsid w:val="00417C18"/>
    <w:rsid w:val="00417E5E"/>
    <w:rsid w:val="00420085"/>
    <w:rsid w:val="0042090F"/>
    <w:rsid w:val="00421AA3"/>
    <w:rsid w:val="00421ABE"/>
    <w:rsid w:val="0042219B"/>
    <w:rsid w:val="004221F5"/>
    <w:rsid w:val="0042231A"/>
    <w:rsid w:val="0042235A"/>
    <w:rsid w:val="0042242C"/>
    <w:rsid w:val="00422531"/>
    <w:rsid w:val="0042256C"/>
    <w:rsid w:val="00422BA4"/>
    <w:rsid w:val="0042306B"/>
    <w:rsid w:val="00423164"/>
    <w:rsid w:val="00423DA4"/>
    <w:rsid w:val="00423DE7"/>
    <w:rsid w:val="00423E48"/>
    <w:rsid w:val="00424245"/>
    <w:rsid w:val="00424369"/>
    <w:rsid w:val="004243F6"/>
    <w:rsid w:val="00424B2E"/>
    <w:rsid w:val="00424C63"/>
    <w:rsid w:val="00425FDA"/>
    <w:rsid w:val="00426491"/>
    <w:rsid w:val="00426540"/>
    <w:rsid w:val="00426915"/>
    <w:rsid w:val="00426C10"/>
    <w:rsid w:val="00426FB8"/>
    <w:rsid w:val="004277B7"/>
    <w:rsid w:val="00427852"/>
    <w:rsid w:val="00427872"/>
    <w:rsid w:val="004278F3"/>
    <w:rsid w:val="00427CA9"/>
    <w:rsid w:val="00427FCA"/>
    <w:rsid w:val="00430406"/>
    <w:rsid w:val="004304D7"/>
    <w:rsid w:val="0043058B"/>
    <w:rsid w:val="004309C8"/>
    <w:rsid w:val="00430C9F"/>
    <w:rsid w:val="00430D27"/>
    <w:rsid w:val="004312D6"/>
    <w:rsid w:val="00432048"/>
    <w:rsid w:val="004321C1"/>
    <w:rsid w:val="004325DD"/>
    <w:rsid w:val="00432651"/>
    <w:rsid w:val="004327E7"/>
    <w:rsid w:val="004328BD"/>
    <w:rsid w:val="00432D70"/>
    <w:rsid w:val="004337DB"/>
    <w:rsid w:val="004338F3"/>
    <w:rsid w:val="00433A3A"/>
    <w:rsid w:val="00434156"/>
    <w:rsid w:val="0043444A"/>
    <w:rsid w:val="00434857"/>
    <w:rsid w:val="00434DB4"/>
    <w:rsid w:val="00435199"/>
    <w:rsid w:val="0043529D"/>
    <w:rsid w:val="004353C1"/>
    <w:rsid w:val="00435425"/>
    <w:rsid w:val="00435481"/>
    <w:rsid w:val="00435A59"/>
    <w:rsid w:val="00435AD8"/>
    <w:rsid w:val="00436356"/>
    <w:rsid w:val="00436413"/>
    <w:rsid w:val="00436948"/>
    <w:rsid w:val="00437244"/>
    <w:rsid w:val="004375ED"/>
    <w:rsid w:val="00437CBF"/>
    <w:rsid w:val="00437F67"/>
    <w:rsid w:val="004401E5"/>
    <w:rsid w:val="00440582"/>
    <w:rsid w:val="0044089B"/>
    <w:rsid w:val="00440BE5"/>
    <w:rsid w:val="00440E03"/>
    <w:rsid w:val="00440ED0"/>
    <w:rsid w:val="00441044"/>
    <w:rsid w:val="004410DF"/>
    <w:rsid w:val="0044127A"/>
    <w:rsid w:val="00441A29"/>
    <w:rsid w:val="00441FA1"/>
    <w:rsid w:val="004421A8"/>
    <w:rsid w:val="00442350"/>
    <w:rsid w:val="004425E9"/>
    <w:rsid w:val="00442ECD"/>
    <w:rsid w:val="00443607"/>
    <w:rsid w:val="004437B6"/>
    <w:rsid w:val="004437CA"/>
    <w:rsid w:val="00443B9E"/>
    <w:rsid w:val="00443C70"/>
    <w:rsid w:val="00443F3D"/>
    <w:rsid w:val="0044437F"/>
    <w:rsid w:val="00444536"/>
    <w:rsid w:val="00444665"/>
    <w:rsid w:val="0044499D"/>
    <w:rsid w:val="00444B54"/>
    <w:rsid w:val="00444C22"/>
    <w:rsid w:val="00444DD0"/>
    <w:rsid w:val="00444EB2"/>
    <w:rsid w:val="00444F34"/>
    <w:rsid w:val="00445872"/>
    <w:rsid w:val="00445BD3"/>
    <w:rsid w:val="00446120"/>
    <w:rsid w:val="00446205"/>
    <w:rsid w:val="00446432"/>
    <w:rsid w:val="00446676"/>
    <w:rsid w:val="004468AE"/>
    <w:rsid w:val="0044698B"/>
    <w:rsid w:val="00446BAC"/>
    <w:rsid w:val="00446D54"/>
    <w:rsid w:val="0044717F"/>
    <w:rsid w:val="0044772E"/>
    <w:rsid w:val="004477C0"/>
    <w:rsid w:val="004478D3"/>
    <w:rsid w:val="00447EC6"/>
    <w:rsid w:val="00450582"/>
    <w:rsid w:val="004508C4"/>
    <w:rsid w:val="00450A05"/>
    <w:rsid w:val="00450B5B"/>
    <w:rsid w:val="00450DAF"/>
    <w:rsid w:val="00450E12"/>
    <w:rsid w:val="00450E13"/>
    <w:rsid w:val="00450EA5"/>
    <w:rsid w:val="004518A8"/>
    <w:rsid w:val="00451C7A"/>
    <w:rsid w:val="004521AD"/>
    <w:rsid w:val="00452B5E"/>
    <w:rsid w:val="00452E3B"/>
    <w:rsid w:val="00453360"/>
    <w:rsid w:val="00453439"/>
    <w:rsid w:val="004535F9"/>
    <w:rsid w:val="00453762"/>
    <w:rsid w:val="004538A6"/>
    <w:rsid w:val="00453BCE"/>
    <w:rsid w:val="00453E38"/>
    <w:rsid w:val="00453EF8"/>
    <w:rsid w:val="00453F63"/>
    <w:rsid w:val="0045435C"/>
    <w:rsid w:val="004544AC"/>
    <w:rsid w:val="00454E83"/>
    <w:rsid w:val="00455229"/>
    <w:rsid w:val="00455311"/>
    <w:rsid w:val="00455410"/>
    <w:rsid w:val="00455538"/>
    <w:rsid w:val="00455EA8"/>
    <w:rsid w:val="00456085"/>
    <w:rsid w:val="00456224"/>
    <w:rsid w:val="00456226"/>
    <w:rsid w:val="00456254"/>
    <w:rsid w:val="004562FF"/>
    <w:rsid w:val="00456547"/>
    <w:rsid w:val="00456577"/>
    <w:rsid w:val="004568BC"/>
    <w:rsid w:val="004568DA"/>
    <w:rsid w:val="00456C11"/>
    <w:rsid w:val="00456DD4"/>
    <w:rsid w:val="00456EF4"/>
    <w:rsid w:val="00456F73"/>
    <w:rsid w:val="0045751A"/>
    <w:rsid w:val="00457565"/>
    <w:rsid w:val="00457E56"/>
    <w:rsid w:val="004600CF"/>
    <w:rsid w:val="004606C7"/>
    <w:rsid w:val="00460729"/>
    <w:rsid w:val="00460B36"/>
    <w:rsid w:val="00460BD6"/>
    <w:rsid w:val="00460FD8"/>
    <w:rsid w:val="004615D9"/>
    <w:rsid w:val="00461655"/>
    <w:rsid w:val="004616BF"/>
    <w:rsid w:val="004617C1"/>
    <w:rsid w:val="00461987"/>
    <w:rsid w:val="00461CA9"/>
    <w:rsid w:val="00461D0E"/>
    <w:rsid w:val="00462206"/>
    <w:rsid w:val="004627D1"/>
    <w:rsid w:val="00462941"/>
    <w:rsid w:val="00462A70"/>
    <w:rsid w:val="00462AF2"/>
    <w:rsid w:val="00462DBF"/>
    <w:rsid w:val="00462FC8"/>
    <w:rsid w:val="00463371"/>
    <w:rsid w:val="004635D2"/>
    <w:rsid w:val="00463AE2"/>
    <w:rsid w:val="0046426C"/>
    <w:rsid w:val="004646A1"/>
    <w:rsid w:val="00464D94"/>
    <w:rsid w:val="00464DD0"/>
    <w:rsid w:val="0046500D"/>
    <w:rsid w:val="0046506C"/>
    <w:rsid w:val="00465104"/>
    <w:rsid w:val="004659E8"/>
    <w:rsid w:val="00466091"/>
    <w:rsid w:val="004662E2"/>
    <w:rsid w:val="00466414"/>
    <w:rsid w:val="0046646E"/>
    <w:rsid w:val="004665F4"/>
    <w:rsid w:val="00467020"/>
    <w:rsid w:val="00467346"/>
    <w:rsid w:val="0046737C"/>
    <w:rsid w:val="004675A4"/>
    <w:rsid w:val="00467B78"/>
    <w:rsid w:val="00467CDE"/>
    <w:rsid w:val="00467D3E"/>
    <w:rsid w:val="0047064F"/>
    <w:rsid w:val="00470A9D"/>
    <w:rsid w:val="00470E0F"/>
    <w:rsid w:val="00470E43"/>
    <w:rsid w:val="00471297"/>
    <w:rsid w:val="00471849"/>
    <w:rsid w:val="004719D2"/>
    <w:rsid w:val="00471E20"/>
    <w:rsid w:val="00472D9B"/>
    <w:rsid w:val="00472F7C"/>
    <w:rsid w:val="00473776"/>
    <w:rsid w:val="004737A1"/>
    <w:rsid w:val="004739B0"/>
    <w:rsid w:val="004739E3"/>
    <w:rsid w:val="00473A23"/>
    <w:rsid w:val="00473ACD"/>
    <w:rsid w:val="00473C5F"/>
    <w:rsid w:val="004743F4"/>
    <w:rsid w:val="00474486"/>
    <w:rsid w:val="0047462D"/>
    <w:rsid w:val="00474BC4"/>
    <w:rsid w:val="00474D44"/>
    <w:rsid w:val="004751D4"/>
    <w:rsid w:val="00475465"/>
    <w:rsid w:val="00475661"/>
    <w:rsid w:val="004759DE"/>
    <w:rsid w:val="00476C5F"/>
    <w:rsid w:val="0047748C"/>
    <w:rsid w:val="00477EA0"/>
    <w:rsid w:val="0048013A"/>
    <w:rsid w:val="0048031E"/>
    <w:rsid w:val="00480859"/>
    <w:rsid w:val="0048098A"/>
    <w:rsid w:val="00482178"/>
    <w:rsid w:val="00482C01"/>
    <w:rsid w:val="00482EBF"/>
    <w:rsid w:val="0048305E"/>
    <w:rsid w:val="0048387B"/>
    <w:rsid w:val="0048392F"/>
    <w:rsid w:val="00483F7F"/>
    <w:rsid w:val="0048403C"/>
    <w:rsid w:val="004844F0"/>
    <w:rsid w:val="00484A51"/>
    <w:rsid w:val="00484DFB"/>
    <w:rsid w:val="0048504A"/>
    <w:rsid w:val="004850C5"/>
    <w:rsid w:val="0048560F"/>
    <w:rsid w:val="004861F1"/>
    <w:rsid w:val="0048621C"/>
    <w:rsid w:val="004866E0"/>
    <w:rsid w:val="004870DD"/>
    <w:rsid w:val="004876C4"/>
    <w:rsid w:val="004902DB"/>
    <w:rsid w:val="00490487"/>
    <w:rsid w:val="00490CBB"/>
    <w:rsid w:val="004910F5"/>
    <w:rsid w:val="00491186"/>
    <w:rsid w:val="00491CFA"/>
    <w:rsid w:val="00491E54"/>
    <w:rsid w:val="00491FDA"/>
    <w:rsid w:val="004921DC"/>
    <w:rsid w:val="004921E9"/>
    <w:rsid w:val="0049229E"/>
    <w:rsid w:val="0049240E"/>
    <w:rsid w:val="00492B0D"/>
    <w:rsid w:val="00492B8F"/>
    <w:rsid w:val="00492DD9"/>
    <w:rsid w:val="00492FD7"/>
    <w:rsid w:val="00493FD1"/>
    <w:rsid w:val="0049414B"/>
    <w:rsid w:val="004941A6"/>
    <w:rsid w:val="00494722"/>
    <w:rsid w:val="004947E9"/>
    <w:rsid w:val="00494B87"/>
    <w:rsid w:val="00494D39"/>
    <w:rsid w:val="00494D89"/>
    <w:rsid w:val="00494F15"/>
    <w:rsid w:val="0049569F"/>
    <w:rsid w:val="00495CC4"/>
    <w:rsid w:val="00495DEA"/>
    <w:rsid w:val="00495F0C"/>
    <w:rsid w:val="00496373"/>
    <w:rsid w:val="004964F1"/>
    <w:rsid w:val="004969FE"/>
    <w:rsid w:val="00497517"/>
    <w:rsid w:val="004976A1"/>
    <w:rsid w:val="004A0134"/>
    <w:rsid w:val="004A014A"/>
    <w:rsid w:val="004A06B1"/>
    <w:rsid w:val="004A09C0"/>
    <w:rsid w:val="004A0B0E"/>
    <w:rsid w:val="004A0B17"/>
    <w:rsid w:val="004A0CC8"/>
    <w:rsid w:val="004A0D32"/>
    <w:rsid w:val="004A0E96"/>
    <w:rsid w:val="004A0EDA"/>
    <w:rsid w:val="004A1493"/>
    <w:rsid w:val="004A18C1"/>
    <w:rsid w:val="004A1924"/>
    <w:rsid w:val="004A1A0C"/>
    <w:rsid w:val="004A1C90"/>
    <w:rsid w:val="004A1D3A"/>
    <w:rsid w:val="004A1E6E"/>
    <w:rsid w:val="004A1F45"/>
    <w:rsid w:val="004A1F97"/>
    <w:rsid w:val="004A23E7"/>
    <w:rsid w:val="004A25FA"/>
    <w:rsid w:val="004A26D1"/>
    <w:rsid w:val="004A29C3"/>
    <w:rsid w:val="004A3068"/>
    <w:rsid w:val="004A36EC"/>
    <w:rsid w:val="004A3958"/>
    <w:rsid w:val="004A3B56"/>
    <w:rsid w:val="004A3DD9"/>
    <w:rsid w:val="004A41A4"/>
    <w:rsid w:val="004A43D2"/>
    <w:rsid w:val="004A4410"/>
    <w:rsid w:val="004A45B8"/>
    <w:rsid w:val="004A4E74"/>
    <w:rsid w:val="004A5018"/>
    <w:rsid w:val="004A5062"/>
    <w:rsid w:val="004A50CF"/>
    <w:rsid w:val="004A538E"/>
    <w:rsid w:val="004A5769"/>
    <w:rsid w:val="004A580C"/>
    <w:rsid w:val="004A588A"/>
    <w:rsid w:val="004A5A90"/>
    <w:rsid w:val="004A5BFD"/>
    <w:rsid w:val="004A5DBD"/>
    <w:rsid w:val="004A607E"/>
    <w:rsid w:val="004A6139"/>
    <w:rsid w:val="004A65E8"/>
    <w:rsid w:val="004A67FB"/>
    <w:rsid w:val="004A6A1F"/>
    <w:rsid w:val="004A6AD7"/>
    <w:rsid w:val="004A6D37"/>
    <w:rsid w:val="004A6DDA"/>
    <w:rsid w:val="004A7183"/>
    <w:rsid w:val="004A7199"/>
    <w:rsid w:val="004A73C8"/>
    <w:rsid w:val="004A7445"/>
    <w:rsid w:val="004B05F1"/>
    <w:rsid w:val="004B079D"/>
    <w:rsid w:val="004B0899"/>
    <w:rsid w:val="004B10D4"/>
    <w:rsid w:val="004B1AC1"/>
    <w:rsid w:val="004B2370"/>
    <w:rsid w:val="004B28D3"/>
    <w:rsid w:val="004B294B"/>
    <w:rsid w:val="004B2BB8"/>
    <w:rsid w:val="004B3592"/>
    <w:rsid w:val="004B374F"/>
    <w:rsid w:val="004B3773"/>
    <w:rsid w:val="004B38B9"/>
    <w:rsid w:val="004B397E"/>
    <w:rsid w:val="004B3B70"/>
    <w:rsid w:val="004B3B77"/>
    <w:rsid w:val="004B3C4F"/>
    <w:rsid w:val="004B4460"/>
    <w:rsid w:val="004B44D6"/>
    <w:rsid w:val="004B466F"/>
    <w:rsid w:val="004B4C34"/>
    <w:rsid w:val="004B4E26"/>
    <w:rsid w:val="004B5072"/>
    <w:rsid w:val="004B50B8"/>
    <w:rsid w:val="004B520F"/>
    <w:rsid w:val="004B5344"/>
    <w:rsid w:val="004B5823"/>
    <w:rsid w:val="004B60E3"/>
    <w:rsid w:val="004B64D2"/>
    <w:rsid w:val="004B669A"/>
    <w:rsid w:val="004B6AAA"/>
    <w:rsid w:val="004B73FF"/>
    <w:rsid w:val="004B7586"/>
    <w:rsid w:val="004B7A10"/>
    <w:rsid w:val="004B7F3D"/>
    <w:rsid w:val="004C0062"/>
    <w:rsid w:val="004C0338"/>
    <w:rsid w:val="004C0501"/>
    <w:rsid w:val="004C09B5"/>
    <w:rsid w:val="004C0EDA"/>
    <w:rsid w:val="004C1191"/>
    <w:rsid w:val="004C1719"/>
    <w:rsid w:val="004C1A8A"/>
    <w:rsid w:val="004C2414"/>
    <w:rsid w:val="004C24D8"/>
    <w:rsid w:val="004C26C4"/>
    <w:rsid w:val="004C2902"/>
    <w:rsid w:val="004C2E4D"/>
    <w:rsid w:val="004C3410"/>
    <w:rsid w:val="004C436C"/>
    <w:rsid w:val="004C44F6"/>
    <w:rsid w:val="004C455E"/>
    <w:rsid w:val="004C457F"/>
    <w:rsid w:val="004C45F2"/>
    <w:rsid w:val="004C4860"/>
    <w:rsid w:val="004C48B6"/>
    <w:rsid w:val="004C4947"/>
    <w:rsid w:val="004C4A3A"/>
    <w:rsid w:val="004C529D"/>
    <w:rsid w:val="004C5A67"/>
    <w:rsid w:val="004C5CA5"/>
    <w:rsid w:val="004C68E7"/>
    <w:rsid w:val="004C6F5B"/>
    <w:rsid w:val="004C7260"/>
    <w:rsid w:val="004C7895"/>
    <w:rsid w:val="004C7FB0"/>
    <w:rsid w:val="004D0046"/>
    <w:rsid w:val="004D02CE"/>
    <w:rsid w:val="004D033C"/>
    <w:rsid w:val="004D059E"/>
    <w:rsid w:val="004D0638"/>
    <w:rsid w:val="004D0680"/>
    <w:rsid w:val="004D0FFA"/>
    <w:rsid w:val="004D1CD7"/>
    <w:rsid w:val="004D22EF"/>
    <w:rsid w:val="004D2871"/>
    <w:rsid w:val="004D2A32"/>
    <w:rsid w:val="004D3144"/>
    <w:rsid w:val="004D31CD"/>
    <w:rsid w:val="004D3660"/>
    <w:rsid w:val="004D391E"/>
    <w:rsid w:val="004D3955"/>
    <w:rsid w:val="004D3FB4"/>
    <w:rsid w:val="004D41E5"/>
    <w:rsid w:val="004D4D43"/>
    <w:rsid w:val="004D4EAE"/>
    <w:rsid w:val="004D55F5"/>
    <w:rsid w:val="004D5DC0"/>
    <w:rsid w:val="004D5EC1"/>
    <w:rsid w:val="004D5F9B"/>
    <w:rsid w:val="004D5FCC"/>
    <w:rsid w:val="004D60AF"/>
    <w:rsid w:val="004D62D7"/>
    <w:rsid w:val="004D69F8"/>
    <w:rsid w:val="004D6B0F"/>
    <w:rsid w:val="004D6E32"/>
    <w:rsid w:val="004D75F3"/>
    <w:rsid w:val="004D7926"/>
    <w:rsid w:val="004E022C"/>
    <w:rsid w:val="004E041D"/>
    <w:rsid w:val="004E0B15"/>
    <w:rsid w:val="004E0EBA"/>
    <w:rsid w:val="004E16FF"/>
    <w:rsid w:val="004E1B0B"/>
    <w:rsid w:val="004E1C0C"/>
    <w:rsid w:val="004E1DCD"/>
    <w:rsid w:val="004E2777"/>
    <w:rsid w:val="004E27BE"/>
    <w:rsid w:val="004E2854"/>
    <w:rsid w:val="004E2FE7"/>
    <w:rsid w:val="004E3F4E"/>
    <w:rsid w:val="004E4C20"/>
    <w:rsid w:val="004E4DEF"/>
    <w:rsid w:val="004E50C5"/>
    <w:rsid w:val="004E5154"/>
    <w:rsid w:val="004E5325"/>
    <w:rsid w:val="004E53BA"/>
    <w:rsid w:val="004E5B3E"/>
    <w:rsid w:val="004E5F37"/>
    <w:rsid w:val="004E61F1"/>
    <w:rsid w:val="004E68F1"/>
    <w:rsid w:val="004E7211"/>
    <w:rsid w:val="004E7C23"/>
    <w:rsid w:val="004E7FF3"/>
    <w:rsid w:val="004F002D"/>
    <w:rsid w:val="004F038A"/>
    <w:rsid w:val="004F0660"/>
    <w:rsid w:val="004F06DF"/>
    <w:rsid w:val="004F073B"/>
    <w:rsid w:val="004F0A26"/>
    <w:rsid w:val="004F0AB9"/>
    <w:rsid w:val="004F0B6E"/>
    <w:rsid w:val="004F0BB1"/>
    <w:rsid w:val="004F0D62"/>
    <w:rsid w:val="004F0FB5"/>
    <w:rsid w:val="004F103A"/>
    <w:rsid w:val="004F111E"/>
    <w:rsid w:val="004F1464"/>
    <w:rsid w:val="004F1613"/>
    <w:rsid w:val="004F1939"/>
    <w:rsid w:val="004F20FD"/>
    <w:rsid w:val="004F2493"/>
    <w:rsid w:val="004F2785"/>
    <w:rsid w:val="004F2BDD"/>
    <w:rsid w:val="004F2FDD"/>
    <w:rsid w:val="004F3F73"/>
    <w:rsid w:val="004F4080"/>
    <w:rsid w:val="004F425E"/>
    <w:rsid w:val="004F4514"/>
    <w:rsid w:val="004F48DC"/>
    <w:rsid w:val="004F4B7C"/>
    <w:rsid w:val="004F4F35"/>
    <w:rsid w:val="004F517D"/>
    <w:rsid w:val="004F530E"/>
    <w:rsid w:val="004F5624"/>
    <w:rsid w:val="004F5C1A"/>
    <w:rsid w:val="004F636C"/>
    <w:rsid w:val="004F65AD"/>
    <w:rsid w:val="004F67C6"/>
    <w:rsid w:val="004F697D"/>
    <w:rsid w:val="004F743E"/>
    <w:rsid w:val="004F78D2"/>
    <w:rsid w:val="004F7B21"/>
    <w:rsid w:val="004F7B24"/>
    <w:rsid w:val="004F7E93"/>
    <w:rsid w:val="0050013C"/>
    <w:rsid w:val="00500267"/>
    <w:rsid w:val="005006E5"/>
    <w:rsid w:val="00500BBB"/>
    <w:rsid w:val="00500BE1"/>
    <w:rsid w:val="00500F99"/>
    <w:rsid w:val="005011EB"/>
    <w:rsid w:val="005012E5"/>
    <w:rsid w:val="00501567"/>
    <w:rsid w:val="0050193F"/>
    <w:rsid w:val="005022FE"/>
    <w:rsid w:val="005023FE"/>
    <w:rsid w:val="00502401"/>
    <w:rsid w:val="00502419"/>
    <w:rsid w:val="005025D7"/>
    <w:rsid w:val="00502C06"/>
    <w:rsid w:val="00503229"/>
    <w:rsid w:val="005032A7"/>
    <w:rsid w:val="00503D2C"/>
    <w:rsid w:val="005040C4"/>
    <w:rsid w:val="005043A4"/>
    <w:rsid w:val="005048C0"/>
    <w:rsid w:val="0050622A"/>
    <w:rsid w:val="005064E7"/>
    <w:rsid w:val="00506D53"/>
    <w:rsid w:val="0050731D"/>
    <w:rsid w:val="00507B48"/>
    <w:rsid w:val="00507EFC"/>
    <w:rsid w:val="005100CF"/>
    <w:rsid w:val="005103EB"/>
    <w:rsid w:val="005109D9"/>
    <w:rsid w:val="00510B4D"/>
    <w:rsid w:val="00510BAA"/>
    <w:rsid w:val="00510CA3"/>
    <w:rsid w:val="00510EEC"/>
    <w:rsid w:val="00511009"/>
    <w:rsid w:val="00511465"/>
    <w:rsid w:val="00511624"/>
    <w:rsid w:val="00511A0B"/>
    <w:rsid w:val="00511A82"/>
    <w:rsid w:val="005123E3"/>
    <w:rsid w:val="00512C8A"/>
    <w:rsid w:val="00512CD0"/>
    <w:rsid w:val="00512F9B"/>
    <w:rsid w:val="0051347E"/>
    <w:rsid w:val="00513561"/>
    <w:rsid w:val="005135AD"/>
    <w:rsid w:val="005137C6"/>
    <w:rsid w:val="00513863"/>
    <w:rsid w:val="00513885"/>
    <w:rsid w:val="00513FD3"/>
    <w:rsid w:val="0051425E"/>
    <w:rsid w:val="005146CD"/>
    <w:rsid w:val="005149A0"/>
    <w:rsid w:val="00514A30"/>
    <w:rsid w:val="00514B78"/>
    <w:rsid w:val="00514C4B"/>
    <w:rsid w:val="00515055"/>
    <w:rsid w:val="00515236"/>
    <w:rsid w:val="0051585E"/>
    <w:rsid w:val="005158AC"/>
    <w:rsid w:val="00515A55"/>
    <w:rsid w:val="0051600A"/>
    <w:rsid w:val="005163C4"/>
    <w:rsid w:val="00516B25"/>
    <w:rsid w:val="00516C76"/>
    <w:rsid w:val="00516D93"/>
    <w:rsid w:val="00516E60"/>
    <w:rsid w:val="0051701B"/>
    <w:rsid w:val="00517A33"/>
    <w:rsid w:val="00517BCA"/>
    <w:rsid w:val="00517BE8"/>
    <w:rsid w:val="00517D4E"/>
    <w:rsid w:val="00517DDD"/>
    <w:rsid w:val="00520129"/>
    <w:rsid w:val="005203C7"/>
    <w:rsid w:val="0052074A"/>
    <w:rsid w:val="00520B40"/>
    <w:rsid w:val="0052106D"/>
    <w:rsid w:val="005212D5"/>
    <w:rsid w:val="005218DD"/>
    <w:rsid w:val="005220BF"/>
    <w:rsid w:val="0052249A"/>
    <w:rsid w:val="00522B11"/>
    <w:rsid w:val="00523023"/>
    <w:rsid w:val="005234EC"/>
    <w:rsid w:val="005235A5"/>
    <w:rsid w:val="005236E8"/>
    <w:rsid w:val="00523A48"/>
    <w:rsid w:val="00523AA2"/>
    <w:rsid w:val="00523B28"/>
    <w:rsid w:val="00523C97"/>
    <w:rsid w:val="00523CF5"/>
    <w:rsid w:val="00523D8A"/>
    <w:rsid w:val="00523E30"/>
    <w:rsid w:val="00523E88"/>
    <w:rsid w:val="00524796"/>
    <w:rsid w:val="005247A0"/>
    <w:rsid w:val="00524DEE"/>
    <w:rsid w:val="00524FED"/>
    <w:rsid w:val="00525031"/>
    <w:rsid w:val="00525375"/>
    <w:rsid w:val="005254E4"/>
    <w:rsid w:val="00525942"/>
    <w:rsid w:val="00525965"/>
    <w:rsid w:val="00525BB5"/>
    <w:rsid w:val="00525FD2"/>
    <w:rsid w:val="00526584"/>
    <w:rsid w:val="005265DA"/>
    <w:rsid w:val="005269E1"/>
    <w:rsid w:val="00527A0A"/>
    <w:rsid w:val="00527AA0"/>
    <w:rsid w:val="00527BA5"/>
    <w:rsid w:val="00530048"/>
    <w:rsid w:val="00530237"/>
    <w:rsid w:val="00530332"/>
    <w:rsid w:val="005305C5"/>
    <w:rsid w:val="005305E7"/>
    <w:rsid w:val="005305FE"/>
    <w:rsid w:val="005309F0"/>
    <w:rsid w:val="00530E77"/>
    <w:rsid w:val="00531288"/>
    <w:rsid w:val="0053186A"/>
    <w:rsid w:val="005318C4"/>
    <w:rsid w:val="005318DD"/>
    <w:rsid w:val="00531DED"/>
    <w:rsid w:val="00532037"/>
    <w:rsid w:val="005322CD"/>
    <w:rsid w:val="00532E80"/>
    <w:rsid w:val="00532F39"/>
    <w:rsid w:val="005332E2"/>
    <w:rsid w:val="00533737"/>
    <w:rsid w:val="00533841"/>
    <w:rsid w:val="0053454B"/>
    <w:rsid w:val="005348BA"/>
    <w:rsid w:val="00534A66"/>
    <w:rsid w:val="00534A9F"/>
    <w:rsid w:val="00534F26"/>
    <w:rsid w:val="005353FB"/>
    <w:rsid w:val="00535691"/>
    <w:rsid w:val="0053588A"/>
    <w:rsid w:val="00535965"/>
    <w:rsid w:val="0053601F"/>
    <w:rsid w:val="00536177"/>
    <w:rsid w:val="005365CD"/>
    <w:rsid w:val="00536701"/>
    <w:rsid w:val="00536909"/>
    <w:rsid w:val="005369DA"/>
    <w:rsid w:val="00536B04"/>
    <w:rsid w:val="0053709D"/>
    <w:rsid w:val="0053714F"/>
    <w:rsid w:val="00537647"/>
    <w:rsid w:val="005379AD"/>
    <w:rsid w:val="00537ADE"/>
    <w:rsid w:val="00537E44"/>
    <w:rsid w:val="00537F0E"/>
    <w:rsid w:val="00537F40"/>
    <w:rsid w:val="00540086"/>
    <w:rsid w:val="00540638"/>
    <w:rsid w:val="00540714"/>
    <w:rsid w:val="00540BAB"/>
    <w:rsid w:val="00540C91"/>
    <w:rsid w:val="00541005"/>
    <w:rsid w:val="00541127"/>
    <w:rsid w:val="0054168B"/>
    <w:rsid w:val="005416BB"/>
    <w:rsid w:val="0054171F"/>
    <w:rsid w:val="00541826"/>
    <w:rsid w:val="00541BE7"/>
    <w:rsid w:val="00542312"/>
    <w:rsid w:val="0054250E"/>
    <w:rsid w:val="00542558"/>
    <w:rsid w:val="00542809"/>
    <w:rsid w:val="0054288F"/>
    <w:rsid w:val="0054294B"/>
    <w:rsid w:val="005430A8"/>
    <w:rsid w:val="00543A9D"/>
    <w:rsid w:val="00543D5D"/>
    <w:rsid w:val="0054436A"/>
    <w:rsid w:val="005443F8"/>
    <w:rsid w:val="005445B3"/>
    <w:rsid w:val="00544BE9"/>
    <w:rsid w:val="00545A64"/>
    <w:rsid w:val="00546398"/>
    <w:rsid w:val="0054645F"/>
    <w:rsid w:val="0054663F"/>
    <w:rsid w:val="00546947"/>
    <w:rsid w:val="005471B4"/>
    <w:rsid w:val="00547476"/>
    <w:rsid w:val="005479AC"/>
    <w:rsid w:val="00547E8D"/>
    <w:rsid w:val="00550051"/>
    <w:rsid w:val="00550245"/>
    <w:rsid w:val="005508C3"/>
    <w:rsid w:val="00550A4D"/>
    <w:rsid w:val="00550A8D"/>
    <w:rsid w:val="005513C0"/>
    <w:rsid w:val="00551764"/>
    <w:rsid w:val="00551874"/>
    <w:rsid w:val="00551FBA"/>
    <w:rsid w:val="0055220D"/>
    <w:rsid w:val="005526B4"/>
    <w:rsid w:val="005526BE"/>
    <w:rsid w:val="0055292F"/>
    <w:rsid w:val="00553025"/>
    <w:rsid w:val="00553096"/>
    <w:rsid w:val="00553296"/>
    <w:rsid w:val="00553E97"/>
    <w:rsid w:val="00553F16"/>
    <w:rsid w:val="0055477B"/>
    <w:rsid w:val="00554BFB"/>
    <w:rsid w:val="00554CC6"/>
    <w:rsid w:val="005552B8"/>
    <w:rsid w:val="005571B0"/>
    <w:rsid w:val="00557504"/>
    <w:rsid w:val="005579AC"/>
    <w:rsid w:val="005579D3"/>
    <w:rsid w:val="00557CBB"/>
    <w:rsid w:val="00560355"/>
    <w:rsid w:val="00561685"/>
    <w:rsid w:val="00561AE8"/>
    <w:rsid w:val="00561C92"/>
    <w:rsid w:val="00561F06"/>
    <w:rsid w:val="00562218"/>
    <w:rsid w:val="005623EB"/>
    <w:rsid w:val="005625A8"/>
    <w:rsid w:val="0056299F"/>
    <w:rsid w:val="00562F9B"/>
    <w:rsid w:val="00564232"/>
    <w:rsid w:val="005644A8"/>
    <w:rsid w:val="005649BD"/>
    <w:rsid w:val="00564BB6"/>
    <w:rsid w:val="00564D39"/>
    <w:rsid w:val="005651F2"/>
    <w:rsid w:val="00565498"/>
    <w:rsid w:val="00565758"/>
    <w:rsid w:val="00565831"/>
    <w:rsid w:val="00565ADF"/>
    <w:rsid w:val="00565FB3"/>
    <w:rsid w:val="0056603E"/>
    <w:rsid w:val="00566126"/>
    <w:rsid w:val="00566872"/>
    <w:rsid w:val="00566EC9"/>
    <w:rsid w:val="00566FB7"/>
    <w:rsid w:val="005673E0"/>
    <w:rsid w:val="005676F2"/>
    <w:rsid w:val="00567DE8"/>
    <w:rsid w:val="00567F64"/>
    <w:rsid w:val="005701F2"/>
    <w:rsid w:val="00570697"/>
    <w:rsid w:val="005708F5"/>
    <w:rsid w:val="00571516"/>
    <w:rsid w:val="00571B57"/>
    <w:rsid w:val="00571C2B"/>
    <w:rsid w:val="00571FE1"/>
    <w:rsid w:val="00572351"/>
    <w:rsid w:val="005723F8"/>
    <w:rsid w:val="005724D0"/>
    <w:rsid w:val="00572868"/>
    <w:rsid w:val="00573384"/>
    <w:rsid w:val="005739C0"/>
    <w:rsid w:val="00573EC1"/>
    <w:rsid w:val="0057411F"/>
    <w:rsid w:val="0057431C"/>
    <w:rsid w:val="0057439B"/>
    <w:rsid w:val="005747D4"/>
    <w:rsid w:val="00574C79"/>
    <w:rsid w:val="00574FD2"/>
    <w:rsid w:val="005750D1"/>
    <w:rsid w:val="005750FF"/>
    <w:rsid w:val="005752EF"/>
    <w:rsid w:val="00575358"/>
    <w:rsid w:val="005756BA"/>
    <w:rsid w:val="0057597A"/>
    <w:rsid w:val="00575C37"/>
    <w:rsid w:val="00575E60"/>
    <w:rsid w:val="00575FB6"/>
    <w:rsid w:val="00576C95"/>
    <w:rsid w:val="00576CAF"/>
    <w:rsid w:val="00576E47"/>
    <w:rsid w:val="0057700E"/>
    <w:rsid w:val="005778B8"/>
    <w:rsid w:val="00577B45"/>
    <w:rsid w:val="00577C6F"/>
    <w:rsid w:val="00577D45"/>
    <w:rsid w:val="00577EF6"/>
    <w:rsid w:val="00577FAD"/>
    <w:rsid w:val="0058009F"/>
    <w:rsid w:val="00580430"/>
    <w:rsid w:val="005807F8"/>
    <w:rsid w:val="005808A0"/>
    <w:rsid w:val="005820BC"/>
    <w:rsid w:val="00582492"/>
    <w:rsid w:val="00583409"/>
    <w:rsid w:val="00583967"/>
    <w:rsid w:val="00583B93"/>
    <w:rsid w:val="00584057"/>
    <w:rsid w:val="005841D0"/>
    <w:rsid w:val="0058427C"/>
    <w:rsid w:val="0058467E"/>
    <w:rsid w:val="00584732"/>
    <w:rsid w:val="00584A27"/>
    <w:rsid w:val="00584F42"/>
    <w:rsid w:val="00585078"/>
    <w:rsid w:val="0058529B"/>
    <w:rsid w:val="00585C07"/>
    <w:rsid w:val="00585E81"/>
    <w:rsid w:val="0058669A"/>
    <w:rsid w:val="00586965"/>
    <w:rsid w:val="00586971"/>
    <w:rsid w:val="00586E10"/>
    <w:rsid w:val="00586E1A"/>
    <w:rsid w:val="00587249"/>
    <w:rsid w:val="00587DB4"/>
    <w:rsid w:val="00587DC2"/>
    <w:rsid w:val="0059004D"/>
    <w:rsid w:val="0059011A"/>
    <w:rsid w:val="005901FB"/>
    <w:rsid w:val="005905FE"/>
    <w:rsid w:val="00590831"/>
    <w:rsid w:val="00590C52"/>
    <w:rsid w:val="0059132C"/>
    <w:rsid w:val="0059136A"/>
    <w:rsid w:val="00591382"/>
    <w:rsid w:val="005914DA"/>
    <w:rsid w:val="0059157F"/>
    <w:rsid w:val="00591C31"/>
    <w:rsid w:val="00591CD4"/>
    <w:rsid w:val="00591E1F"/>
    <w:rsid w:val="00591FF7"/>
    <w:rsid w:val="005922BF"/>
    <w:rsid w:val="0059278A"/>
    <w:rsid w:val="00592937"/>
    <w:rsid w:val="00593552"/>
    <w:rsid w:val="005936E9"/>
    <w:rsid w:val="00593856"/>
    <w:rsid w:val="005938E5"/>
    <w:rsid w:val="00593A98"/>
    <w:rsid w:val="00593AFA"/>
    <w:rsid w:val="00593C93"/>
    <w:rsid w:val="005940C3"/>
    <w:rsid w:val="00594939"/>
    <w:rsid w:val="00595110"/>
    <w:rsid w:val="00595949"/>
    <w:rsid w:val="00595D72"/>
    <w:rsid w:val="00595E2E"/>
    <w:rsid w:val="00595FC5"/>
    <w:rsid w:val="0059607A"/>
    <w:rsid w:val="005961B9"/>
    <w:rsid w:val="005962B1"/>
    <w:rsid w:val="00596A6F"/>
    <w:rsid w:val="00596C69"/>
    <w:rsid w:val="005970E3"/>
    <w:rsid w:val="00597542"/>
    <w:rsid w:val="00597633"/>
    <w:rsid w:val="00597B7A"/>
    <w:rsid w:val="005A0107"/>
    <w:rsid w:val="005A027E"/>
    <w:rsid w:val="005A027F"/>
    <w:rsid w:val="005A03C1"/>
    <w:rsid w:val="005A0528"/>
    <w:rsid w:val="005A0BFF"/>
    <w:rsid w:val="005A0FA3"/>
    <w:rsid w:val="005A120F"/>
    <w:rsid w:val="005A128B"/>
    <w:rsid w:val="005A1518"/>
    <w:rsid w:val="005A15ED"/>
    <w:rsid w:val="005A1A59"/>
    <w:rsid w:val="005A1C5D"/>
    <w:rsid w:val="005A2470"/>
    <w:rsid w:val="005A28B4"/>
    <w:rsid w:val="005A30E9"/>
    <w:rsid w:val="005A351F"/>
    <w:rsid w:val="005A35F7"/>
    <w:rsid w:val="005A37F4"/>
    <w:rsid w:val="005A3AD9"/>
    <w:rsid w:val="005A3D3C"/>
    <w:rsid w:val="005A3D84"/>
    <w:rsid w:val="005A3EAD"/>
    <w:rsid w:val="005A3EB7"/>
    <w:rsid w:val="005A4295"/>
    <w:rsid w:val="005A4706"/>
    <w:rsid w:val="005A47AE"/>
    <w:rsid w:val="005A4B9C"/>
    <w:rsid w:val="005A4DED"/>
    <w:rsid w:val="005A5050"/>
    <w:rsid w:val="005A575E"/>
    <w:rsid w:val="005A5791"/>
    <w:rsid w:val="005A59EC"/>
    <w:rsid w:val="005A5C35"/>
    <w:rsid w:val="005A5DE7"/>
    <w:rsid w:val="005A5E24"/>
    <w:rsid w:val="005A6090"/>
    <w:rsid w:val="005A6147"/>
    <w:rsid w:val="005A61B0"/>
    <w:rsid w:val="005A6431"/>
    <w:rsid w:val="005A6888"/>
    <w:rsid w:val="005A6C35"/>
    <w:rsid w:val="005A6D2B"/>
    <w:rsid w:val="005A737C"/>
    <w:rsid w:val="005B007B"/>
    <w:rsid w:val="005B031D"/>
    <w:rsid w:val="005B03A0"/>
    <w:rsid w:val="005B045B"/>
    <w:rsid w:val="005B053B"/>
    <w:rsid w:val="005B095A"/>
    <w:rsid w:val="005B0F9B"/>
    <w:rsid w:val="005B15A3"/>
    <w:rsid w:val="005B1653"/>
    <w:rsid w:val="005B2558"/>
    <w:rsid w:val="005B287C"/>
    <w:rsid w:val="005B2E5A"/>
    <w:rsid w:val="005B3219"/>
    <w:rsid w:val="005B3611"/>
    <w:rsid w:val="005B43F4"/>
    <w:rsid w:val="005B4414"/>
    <w:rsid w:val="005B463C"/>
    <w:rsid w:val="005B4986"/>
    <w:rsid w:val="005B4CD9"/>
    <w:rsid w:val="005B52AF"/>
    <w:rsid w:val="005B56B8"/>
    <w:rsid w:val="005B5DFF"/>
    <w:rsid w:val="005B5E15"/>
    <w:rsid w:val="005B61CB"/>
    <w:rsid w:val="005B6365"/>
    <w:rsid w:val="005B6464"/>
    <w:rsid w:val="005B6865"/>
    <w:rsid w:val="005B6DB9"/>
    <w:rsid w:val="005B6E68"/>
    <w:rsid w:val="005B6ED9"/>
    <w:rsid w:val="005B7181"/>
    <w:rsid w:val="005B76B7"/>
    <w:rsid w:val="005B7822"/>
    <w:rsid w:val="005B78FF"/>
    <w:rsid w:val="005B7FD5"/>
    <w:rsid w:val="005C0191"/>
    <w:rsid w:val="005C01C0"/>
    <w:rsid w:val="005C073D"/>
    <w:rsid w:val="005C0980"/>
    <w:rsid w:val="005C0C2B"/>
    <w:rsid w:val="005C133C"/>
    <w:rsid w:val="005C1480"/>
    <w:rsid w:val="005C18D9"/>
    <w:rsid w:val="005C1D50"/>
    <w:rsid w:val="005C206D"/>
    <w:rsid w:val="005C23AA"/>
    <w:rsid w:val="005C2B1A"/>
    <w:rsid w:val="005C2B34"/>
    <w:rsid w:val="005C3061"/>
    <w:rsid w:val="005C30AB"/>
    <w:rsid w:val="005C3734"/>
    <w:rsid w:val="005C3870"/>
    <w:rsid w:val="005C399F"/>
    <w:rsid w:val="005C3C8F"/>
    <w:rsid w:val="005C3ED3"/>
    <w:rsid w:val="005C3F50"/>
    <w:rsid w:val="005C432F"/>
    <w:rsid w:val="005C439E"/>
    <w:rsid w:val="005C489C"/>
    <w:rsid w:val="005C4AB8"/>
    <w:rsid w:val="005C4C5F"/>
    <w:rsid w:val="005C4FE2"/>
    <w:rsid w:val="005C55BB"/>
    <w:rsid w:val="005C5799"/>
    <w:rsid w:val="005C584F"/>
    <w:rsid w:val="005C5A0C"/>
    <w:rsid w:val="005C600E"/>
    <w:rsid w:val="005C644A"/>
    <w:rsid w:val="005C676C"/>
    <w:rsid w:val="005C6796"/>
    <w:rsid w:val="005C6A56"/>
    <w:rsid w:val="005C6B5A"/>
    <w:rsid w:val="005C6CB7"/>
    <w:rsid w:val="005C7017"/>
    <w:rsid w:val="005C718D"/>
    <w:rsid w:val="005C7359"/>
    <w:rsid w:val="005C7A94"/>
    <w:rsid w:val="005C7DC2"/>
    <w:rsid w:val="005C7F67"/>
    <w:rsid w:val="005C7FCF"/>
    <w:rsid w:val="005D03EF"/>
    <w:rsid w:val="005D075D"/>
    <w:rsid w:val="005D117A"/>
    <w:rsid w:val="005D12DB"/>
    <w:rsid w:val="005D1398"/>
    <w:rsid w:val="005D1492"/>
    <w:rsid w:val="005D1496"/>
    <w:rsid w:val="005D1CB4"/>
    <w:rsid w:val="005D23BC"/>
    <w:rsid w:val="005D2464"/>
    <w:rsid w:val="005D27DD"/>
    <w:rsid w:val="005D2815"/>
    <w:rsid w:val="005D2C8F"/>
    <w:rsid w:val="005D2D48"/>
    <w:rsid w:val="005D2E33"/>
    <w:rsid w:val="005D3017"/>
    <w:rsid w:val="005D30D1"/>
    <w:rsid w:val="005D31B7"/>
    <w:rsid w:val="005D3278"/>
    <w:rsid w:val="005D333C"/>
    <w:rsid w:val="005D3EE5"/>
    <w:rsid w:val="005D4514"/>
    <w:rsid w:val="005D486D"/>
    <w:rsid w:val="005D4ABA"/>
    <w:rsid w:val="005D4DA4"/>
    <w:rsid w:val="005D4F7E"/>
    <w:rsid w:val="005D6263"/>
    <w:rsid w:val="005D647C"/>
    <w:rsid w:val="005D705E"/>
    <w:rsid w:val="005D72EB"/>
    <w:rsid w:val="005D766B"/>
    <w:rsid w:val="005D7E5C"/>
    <w:rsid w:val="005D7EF0"/>
    <w:rsid w:val="005E0007"/>
    <w:rsid w:val="005E03EA"/>
    <w:rsid w:val="005E06EE"/>
    <w:rsid w:val="005E0838"/>
    <w:rsid w:val="005E1E89"/>
    <w:rsid w:val="005E1FC2"/>
    <w:rsid w:val="005E2581"/>
    <w:rsid w:val="005E28A2"/>
    <w:rsid w:val="005E2939"/>
    <w:rsid w:val="005E2BBE"/>
    <w:rsid w:val="005E2E5F"/>
    <w:rsid w:val="005E336E"/>
    <w:rsid w:val="005E33E6"/>
    <w:rsid w:val="005E3A38"/>
    <w:rsid w:val="005E3DB6"/>
    <w:rsid w:val="005E4045"/>
    <w:rsid w:val="005E47F0"/>
    <w:rsid w:val="005E481F"/>
    <w:rsid w:val="005E4B00"/>
    <w:rsid w:val="005E4E54"/>
    <w:rsid w:val="005E4F57"/>
    <w:rsid w:val="005E50CA"/>
    <w:rsid w:val="005E50E4"/>
    <w:rsid w:val="005E55F0"/>
    <w:rsid w:val="005E59FF"/>
    <w:rsid w:val="005E5C03"/>
    <w:rsid w:val="005E6920"/>
    <w:rsid w:val="005E6B94"/>
    <w:rsid w:val="005E7750"/>
    <w:rsid w:val="005E7957"/>
    <w:rsid w:val="005F05D7"/>
    <w:rsid w:val="005F0839"/>
    <w:rsid w:val="005F0CB5"/>
    <w:rsid w:val="005F0F9A"/>
    <w:rsid w:val="005F10D5"/>
    <w:rsid w:val="005F1197"/>
    <w:rsid w:val="005F122A"/>
    <w:rsid w:val="005F146E"/>
    <w:rsid w:val="005F1481"/>
    <w:rsid w:val="005F1C4F"/>
    <w:rsid w:val="005F20D9"/>
    <w:rsid w:val="005F2365"/>
    <w:rsid w:val="005F2862"/>
    <w:rsid w:val="005F2C78"/>
    <w:rsid w:val="005F321C"/>
    <w:rsid w:val="005F33B7"/>
    <w:rsid w:val="005F34A3"/>
    <w:rsid w:val="005F39BA"/>
    <w:rsid w:val="005F3A0D"/>
    <w:rsid w:val="005F41EC"/>
    <w:rsid w:val="005F4288"/>
    <w:rsid w:val="005F42E8"/>
    <w:rsid w:val="005F4498"/>
    <w:rsid w:val="005F46A3"/>
    <w:rsid w:val="005F488C"/>
    <w:rsid w:val="005F4D7D"/>
    <w:rsid w:val="005F5715"/>
    <w:rsid w:val="005F5799"/>
    <w:rsid w:val="005F5954"/>
    <w:rsid w:val="005F5B9F"/>
    <w:rsid w:val="005F5E41"/>
    <w:rsid w:val="005F5FAD"/>
    <w:rsid w:val="005F64C3"/>
    <w:rsid w:val="005F6859"/>
    <w:rsid w:val="005F6BD0"/>
    <w:rsid w:val="005F6CA4"/>
    <w:rsid w:val="005F702A"/>
    <w:rsid w:val="005F70C4"/>
    <w:rsid w:val="005F76A1"/>
    <w:rsid w:val="005F78B8"/>
    <w:rsid w:val="005F79A3"/>
    <w:rsid w:val="005F7DFC"/>
    <w:rsid w:val="00600031"/>
    <w:rsid w:val="00600822"/>
    <w:rsid w:val="0060094F"/>
    <w:rsid w:val="00600E77"/>
    <w:rsid w:val="00601033"/>
    <w:rsid w:val="006015CB"/>
    <w:rsid w:val="006018EA"/>
    <w:rsid w:val="00601920"/>
    <w:rsid w:val="006019D1"/>
    <w:rsid w:val="00601AB2"/>
    <w:rsid w:val="00601C62"/>
    <w:rsid w:val="00601ECE"/>
    <w:rsid w:val="00602280"/>
    <w:rsid w:val="0060229A"/>
    <w:rsid w:val="00602771"/>
    <w:rsid w:val="00602A4D"/>
    <w:rsid w:val="00603508"/>
    <w:rsid w:val="00603AE0"/>
    <w:rsid w:val="0060420D"/>
    <w:rsid w:val="00604384"/>
    <w:rsid w:val="0060458B"/>
    <w:rsid w:val="00604744"/>
    <w:rsid w:val="00604857"/>
    <w:rsid w:val="006048AE"/>
    <w:rsid w:val="00604D4A"/>
    <w:rsid w:val="0060520E"/>
    <w:rsid w:val="00605449"/>
    <w:rsid w:val="00605786"/>
    <w:rsid w:val="00605B25"/>
    <w:rsid w:val="00605D1C"/>
    <w:rsid w:val="00605E81"/>
    <w:rsid w:val="0060629B"/>
    <w:rsid w:val="0060699C"/>
    <w:rsid w:val="00606BD4"/>
    <w:rsid w:val="00606D5B"/>
    <w:rsid w:val="006071DA"/>
    <w:rsid w:val="0060725F"/>
    <w:rsid w:val="00607697"/>
    <w:rsid w:val="006101F7"/>
    <w:rsid w:val="00610349"/>
    <w:rsid w:val="006103DB"/>
    <w:rsid w:val="006108F3"/>
    <w:rsid w:val="00610B9C"/>
    <w:rsid w:val="00610D75"/>
    <w:rsid w:val="00610DF2"/>
    <w:rsid w:val="00611108"/>
    <w:rsid w:val="0061114B"/>
    <w:rsid w:val="006114B0"/>
    <w:rsid w:val="00611537"/>
    <w:rsid w:val="0061168D"/>
    <w:rsid w:val="00611BCB"/>
    <w:rsid w:val="00611DB0"/>
    <w:rsid w:val="00611F59"/>
    <w:rsid w:val="0061210E"/>
    <w:rsid w:val="00612250"/>
    <w:rsid w:val="00612377"/>
    <w:rsid w:val="00612488"/>
    <w:rsid w:val="006124E1"/>
    <w:rsid w:val="00612629"/>
    <w:rsid w:val="00612642"/>
    <w:rsid w:val="00612D05"/>
    <w:rsid w:val="006134AD"/>
    <w:rsid w:val="00613A0B"/>
    <w:rsid w:val="0061412A"/>
    <w:rsid w:val="0061456F"/>
    <w:rsid w:val="00614CDA"/>
    <w:rsid w:val="00615244"/>
    <w:rsid w:val="0061557B"/>
    <w:rsid w:val="006156AC"/>
    <w:rsid w:val="00615799"/>
    <w:rsid w:val="0061587C"/>
    <w:rsid w:val="00615D45"/>
    <w:rsid w:val="00615E1D"/>
    <w:rsid w:val="0061618F"/>
    <w:rsid w:val="0061681F"/>
    <w:rsid w:val="00616A0F"/>
    <w:rsid w:val="00616BE0"/>
    <w:rsid w:val="0061756A"/>
    <w:rsid w:val="006208BB"/>
    <w:rsid w:val="00620A24"/>
    <w:rsid w:val="00620EF3"/>
    <w:rsid w:val="006213A2"/>
    <w:rsid w:val="006213AE"/>
    <w:rsid w:val="00621761"/>
    <w:rsid w:val="00621A78"/>
    <w:rsid w:val="00621B24"/>
    <w:rsid w:val="00621D2B"/>
    <w:rsid w:val="00621ECA"/>
    <w:rsid w:val="00622009"/>
    <w:rsid w:val="006220E2"/>
    <w:rsid w:val="006221DB"/>
    <w:rsid w:val="00622696"/>
    <w:rsid w:val="0062349B"/>
    <w:rsid w:val="00623AC3"/>
    <w:rsid w:val="00623E52"/>
    <w:rsid w:val="00623F89"/>
    <w:rsid w:val="00623FFF"/>
    <w:rsid w:val="0062404B"/>
    <w:rsid w:val="006240C1"/>
    <w:rsid w:val="006244B7"/>
    <w:rsid w:val="006244FC"/>
    <w:rsid w:val="0062467E"/>
    <w:rsid w:val="006247C5"/>
    <w:rsid w:val="0062482D"/>
    <w:rsid w:val="006248CB"/>
    <w:rsid w:val="00624CE4"/>
    <w:rsid w:val="00624EE5"/>
    <w:rsid w:val="0062502A"/>
    <w:rsid w:val="00625052"/>
    <w:rsid w:val="00625184"/>
    <w:rsid w:val="006251C0"/>
    <w:rsid w:val="0062552D"/>
    <w:rsid w:val="006259D3"/>
    <w:rsid w:val="006259E8"/>
    <w:rsid w:val="00625A1E"/>
    <w:rsid w:val="00625F01"/>
    <w:rsid w:val="006260CF"/>
    <w:rsid w:val="006261BB"/>
    <w:rsid w:val="00626238"/>
    <w:rsid w:val="00627533"/>
    <w:rsid w:val="006275B8"/>
    <w:rsid w:val="00627AE6"/>
    <w:rsid w:val="00627B78"/>
    <w:rsid w:val="00627BB6"/>
    <w:rsid w:val="00627CAF"/>
    <w:rsid w:val="00627E14"/>
    <w:rsid w:val="006300D0"/>
    <w:rsid w:val="006305D0"/>
    <w:rsid w:val="0063067E"/>
    <w:rsid w:val="00630B15"/>
    <w:rsid w:val="00630D68"/>
    <w:rsid w:val="00630DDB"/>
    <w:rsid w:val="00630F15"/>
    <w:rsid w:val="00631953"/>
    <w:rsid w:val="00631E65"/>
    <w:rsid w:val="00631F6D"/>
    <w:rsid w:val="00632260"/>
    <w:rsid w:val="00632455"/>
    <w:rsid w:val="006328EC"/>
    <w:rsid w:val="006328EE"/>
    <w:rsid w:val="00632BC9"/>
    <w:rsid w:val="00632C0B"/>
    <w:rsid w:val="00632CA9"/>
    <w:rsid w:val="00633334"/>
    <w:rsid w:val="00633774"/>
    <w:rsid w:val="006337D3"/>
    <w:rsid w:val="006337E8"/>
    <w:rsid w:val="006350A3"/>
    <w:rsid w:val="006351B9"/>
    <w:rsid w:val="0063547C"/>
    <w:rsid w:val="00635598"/>
    <w:rsid w:val="00635AAD"/>
    <w:rsid w:val="00635C56"/>
    <w:rsid w:val="00636397"/>
    <w:rsid w:val="00636730"/>
    <w:rsid w:val="00636D7C"/>
    <w:rsid w:val="00636FF4"/>
    <w:rsid w:val="006370EA"/>
    <w:rsid w:val="00637177"/>
    <w:rsid w:val="00637246"/>
    <w:rsid w:val="0063760A"/>
    <w:rsid w:val="00637849"/>
    <w:rsid w:val="00637C09"/>
    <w:rsid w:val="00637DCD"/>
    <w:rsid w:val="0064040E"/>
    <w:rsid w:val="0064066F"/>
    <w:rsid w:val="00640EBC"/>
    <w:rsid w:val="00641230"/>
    <w:rsid w:val="006412D3"/>
    <w:rsid w:val="006412E7"/>
    <w:rsid w:val="0064194B"/>
    <w:rsid w:val="00641E7D"/>
    <w:rsid w:val="00642096"/>
    <w:rsid w:val="00642116"/>
    <w:rsid w:val="0064227C"/>
    <w:rsid w:val="006422BE"/>
    <w:rsid w:val="00642B7B"/>
    <w:rsid w:val="00642DFA"/>
    <w:rsid w:val="00643113"/>
    <w:rsid w:val="00643136"/>
    <w:rsid w:val="006432AD"/>
    <w:rsid w:val="006435CC"/>
    <w:rsid w:val="0064393A"/>
    <w:rsid w:val="00643968"/>
    <w:rsid w:val="00643BD2"/>
    <w:rsid w:val="00643C8C"/>
    <w:rsid w:val="00643CD6"/>
    <w:rsid w:val="00643D2C"/>
    <w:rsid w:val="0064450C"/>
    <w:rsid w:val="0064452B"/>
    <w:rsid w:val="00644684"/>
    <w:rsid w:val="00644972"/>
    <w:rsid w:val="00645C86"/>
    <w:rsid w:val="00646B6B"/>
    <w:rsid w:val="00646C97"/>
    <w:rsid w:val="00646F4B"/>
    <w:rsid w:val="0064738B"/>
    <w:rsid w:val="00647471"/>
    <w:rsid w:val="006478FE"/>
    <w:rsid w:val="00647F12"/>
    <w:rsid w:val="0065036F"/>
    <w:rsid w:val="00650F20"/>
    <w:rsid w:val="00650F27"/>
    <w:rsid w:val="0065118D"/>
    <w:rsid w:val="00651263"/>
    <w:rsid w:val="00651300"/>
    <w:rsid w:val="00651723"/>
    <w:rsid w:val="00651728"/>
    <w:rsid w:val="00651C83"/>
    <w:rsid w:val="0065216D"/>
    <w:rsid w:val="0065253E"/>
    <w:rsid w:val="00652FC8"/>
    <w:rsid w:val="00653A92"/>
    <w:rsid w:val="00653ABD"/>
    <w:rsid w:val="00653D23"/>
    <w:rsid w:val="00653F31"/>
    <w:rsid w:val="0065441D"/>
    <w:rsid w:val="006545B8"/>
    <w:rsid w:val="006546A6"/>
    <w:rsid w:val="006547D4"/>
    <w:rsid w:val="0065491F"/>
    <w:rsid w:val="00654934"/>
    <w:rsid w:val="00654A7D"/>
    <w:rsid w:val="00654B3D"/>
    <w:rsid w:val="00654BB5"/>
    <w:rsid w:val="00654C34"/>
    <w:rsid w:val="00654E3A"/>
    <w:rsid w:val="00655051"/>
    <w:rsid w:val="0065515E"/>
    <w:rsid w:val="00655166"/>
    <w:rsid w:val="006555D6"/>
    <w:rsid w:val="006556F3"/>
    <w:rsid w:val="0065592F"/>
    <w:rsid w:val="00655EEB"/>
    <w:rsid w:val="006560B3"/>
    <w:rsid w:val="006568B2"/>
    <w:rsid w:val="00656B4A"/>
    <w:rsid w:val="00656E21"/>
    <w:rsid w:val="00656EE4"/>
    <w:rsid w:val="0065747D"/>
    <w:rsid w:val="0065750E"/>
    <w:rsid w:val="00657989"/>
    <w:rsid w:val="00657D2C"/>
    <w:rsid w:val="00660540"/>
    <w:rsid w:val="00660778"/>
    <w:rsid w:val="00660A1D"/>
    <w:rsid w:val="00660B2C"/>
    <w:rsid w:val="00660C71"/>
    <w:rsid w:val="00660FCC"/>
    <w:rsid w:val="00661446"/>
    <w:rsid w:val="006617BC"/>
    <w:rsid w:val="006617DA"/>
    <w:rsid w:val="00661897"/>
    <w:rsid w:val="006618A0"/>
    <w:rsid w:val="00661D21"/>
    <w:rsid w:val="00661E20"/>
    <w:rsid w:val="00661F2C"/>
    <w:rsid w:val="006621BE"/>
    <w:rsid w:val="00662332"/>
    <w:rsid w:val="00662758"/>
    <w:rsid w:val="00662922"/>
    <w:rsid w:val="00662977"/>
    <w:rsid w:val="006632F9"/>
    <w:rsid w:val="0066336B"/>
    <w:rsid w:val="00663AE1"/>
    <w:rsid w:val="00664690"/>
    <w:rsid w:val="00664997"/>
    <w:rsid w:val="00664C15"/>
    <w:rsid w:val="00665178"/>
    <w:rsid w:val="006652AF"/>
    <w:rsid w:val="00665471"/>
    <w:rsid w:val="006659FA"/>
    <w:rsid w:val="00665AC9"/>
    <w:rsid w:val="00665DDF"/>
    <w:rsid w:val="00665F58"/>
    <w:rsid w:val="00666476"/>
    <w:rsid w:val="00666610"/>
    <w:rsid w:val="00666991"/>
    <w:rsid w:val="00666BC6"/>
    <w:rsid w:val="00666CA0"/>
    <w:rsid w:val="00666EA1"/>
    <w:rsid w:val="006672C4"/>
    <w:rsid w:val="006673A0"/>
    <w:rsid w:val="00667652"/>
    <w:rsid w:val="00667895"/>
    <w:rsid w:val="00667A9B"/>
    <w:rsid w:val="00667BDE"/>
    <w:rsid w:val="0067033C"/>
    <w:rsid w:val="00670440"/>
    <w:rsid w:val="00670D9D"/>
    <w:rsid w:val="00671505"/>
    <w:rsid w:val="0067161C"/>
    <w:rsid w:val="00671C09"/>
    <w:rsid w:val="00671E84"/>
    <w:rsid w:val="00671FB5"/>
    <w:rsid w:val="00672308"/>
    <w:rsid w:val="0067232E"/>
    <w:rsid w:val="006724DF"/>
    <w:rsid w:val="00672513"/>
    <w:rsid w:val="006733F8"/>
    <w:rsid w:val="0067384D"/>
    <w:rsid w:val="00673A8B"/>
    <w:rsid w:val="00673CE1"/>
    <w:rsid w:val="00674520"/>
    <w:rsid w:val="006746E8"/>
    <w:rsid w:val="00675671"/>
    <w:rsid w:val="00675853"/>
    <w:rsid w:val="00675F93"/>
    <w:rsid w:val="0067670A"/>
    <w:rsid w:val="0067681E"/>
    <w:rsid w:val="00676A24"/>
    <w:rsid w:val="00676E4B"/>
    <w:rsid w:val="0067710B"/>
    <w:rsid w:val="0067735C"/>
    <w:rsid w:val="00677662"/>
    <w:rsid w:val="00677E70"/>
    <w:rsid w:val="0068034F"/>
    <w:rsid w:val="00680FDB"/>
    <w:rsid w:val="0068121A"/>
    <w:rsid w:val="006812E4"/>
    <w:rsid w:val="0068138B"/>
    <w:rsid w:val="006813ED"/>
    <w:rsid w:val="0068145D"/>
    <w:rsid w:val="00681B21"/>
    <w:rsid w:val="00681F3D"/>
    <w:rsid w:val="0068229F"/>
    <w:rsid w:val="006823EE"/>
    <w:rsid w:val="006827BF"/>
    <w:rsid w:val="00682A49"/>
    <w:rsid w:val="006831C2"/>
    <w:rsid w:val="00683319"/>
    <w:rsid w:val="00683448"/>
    <w:rsid w:val="006837A4"/>
    <w:rsid w:val="006839EA"/>
    <w:rsid w:val="00683AEF"/>
    <w:rsid w:val="00683D91"/>
    <w:rsid w:val="00683E6B"/>
    <w:rsid w:val="0068469C"/>
    <w:rsid w:val="006847DE"/>
    <w:rsid w:val="00684982"/>
    <w:rsid w:val="00684CB9"/>
    <w:rsid w:val="006854CB"/>
    <w:rsid w:val="0068555E"/>
    <w:rsid w:val="00685724"/>
    <w:rsid w:val="00686AFF"/>
    <w:rsid w:val="00687189"/>
    <w:rsid w:val="00687588"/>
    <w:rsid w:val="00687C77"/>
    <w:rsid w:val="00687CC2"/>
    <w:rsid w:val="006902AD"/>
    <w:rsid w:val="0069043D"/>
    <w:rsid w:val="0069046E"/>
    <w:rsid w:val="00690AF9"/>
    <w:rsid w:val="00690D06"/>
    <w:rsid w:val="00690EB8"/>
    <w:rsid w:val="00691D3C"/>
    <w:rsid w:val="00691DFF"/>
    <w:rsid w:val="00691F55"/>
    <w:rsid w:val="00692046"/>
    <w:rsid w:val="00692A5B"/>
    <w:rsid w:val="00692A7C"/>
    <w:rsid w:val="00692AD4"/>
    <w:rsid w:val="006935F8"/>
    <w:rsid w:val="006938FF"/>
    <w:rsid w:val="00693AEF"/>
    <w:rsid w:val="00693FC7"/>
    <w:rsid w:val="0069416B"/>
    <w:rsid w:val="006946C4"/>
    <w:rsid w:val="00694723"/>
    <w:rsid w:val="00694ED6"/>
    <w:rsid w:val="00694F85"/>
    <w:rsid w:val="006952F6"/>
    <w:rsid w:val="00695313"/>
    <w:rsid w:val="0069542C"/>
    <w:rsid w:val="006954EC"/>
    <w:rsid w:val="006955F7"/>
    <w:rsid w:val="0069574D"/>
    <w:rsid w:val="00695AE8"/>
    <w:rsid w:val="00696257"/>
    <w:rsid w:val="006964EB"/>
    <w:rsid w:val="00696826"/>
    <w:rsid w:val="00696935"/>
    <w:rsid w:val="00696967"/>
    <w:rsid w:val="00696E06"/>
    <w:rsid w:val="00697219"/>
    <w:rsid w:val="006977BD"/>
    <w:rsid w:val="00697A5C"/>
    <w:rsid w:val="00697ACE"/>
    <w:rsid w:val="00697CA6"/>
    <w:rsid w:val="00697DB6"/>
    <w:rsid w:val="006A0313"/>
    <w:rsid w:val="006A05E9"/>
    <w:rsid w:val="006A0624"/>
    <w:rsid w:val="006A0727"/>
    <w:rsid w:val="006A0915"/>
    <w:rsid w:val="006A09F6"/>
    <w:rsid w:val="006A0B5E"/>
    <w:rsid w:val="006A0CE0"/>
    <w:rsid w:val="006A1620"/>
    <w:rsid w:val="006A19EA"/>
    <w:rsid w:val="006A1B24"/>
    <w:rsid w:val="006A1C94"/>
    <w:rsid w:val="006A23D5"/>
    <w:rsid w:val="006A2490"/>
    <w:rsid w:val="006A2496"/>
    <w:rsid w:val="006A252C"/>
    <w:rsid w:val="006A2826"/>
    <w:rsid w:val="006A2A07"/>
    <w:rsid w:val="006A2C0D"/>
    <w:rsid w:val="006A2C73"/>
    <w:rsid w:val="006A2CF7"/>
    <w:rsid w:val="006A2DE6"/>
    <w:rsid w:val="006A3113"/>
    <w:rsid w:val="006A3142"/>
    <w:rsid w:val="006A3868"/>
    <w:rsid w:val="006A3AD4"/>
    <w:rsid w:val="006A3C14"/>
    <w:rsid w:val="006A3D3D"/>
    <w:rsid w:val="006A429D"/>
    <w:rsid w:val="006A4BCE"/>
    <w:rsid w:val="006A4FBA"/>
    <w:rsid w:val="006A5563"/>
    <w:rsid w:val="006A5573"/>
    <w:rsid w:val="006A5584"/>
    <w:rsid w:val="006A5710"/>
    <w:rsid w:val="006A5B48"/>
    <w:rsid w:val="006A5C65"/>
    <w:rsid w:val="006A5C85"/>
    <w:rsid w:val="006A5E5F"/>
    <w:rsid w:val="006A6348"/>
    <w:rsid w:val="006A6440"/>
    <w:rsid w:val="006A661F"/>
    <w:rsid w:val="006A6A8F"/>
    <w:rsid w:val="006A6C1C"/>
    <w:rsid w:val="006A7050"/>
    <w:rsid w:val="006A79D3"/>
    <w:rsid w:val="006A7A26"/>
    <w:rsid w:val="006A7F0E"/>
    <w:rsid w:val="006B021A"/>
    <w:rsid w:val="006B05BB"/>
    <w:rsid w:val="006B05F3"/>
    <w:rsid w:val="006B0986"/>
    <w:rsid w:val="006B1190"/>
    <w:rsid w:val="006B12D5"/>
    <w:rsid w:val="006B13FD"/>
    <w:rsid w:val="006B1670"/>
    <w:rsid w:val="006B16DB"/>
    <w:rsid w:val="006B1A03"/>
    <w:rsid w:val="006B1A4D"/>
    <w:rsid w:val="006B1DE5"/>
    <w:rsid w:val="006B2027"/>
    <w:rsid w:val="006B22D5"/>
    <w:rsid w:val="006B2588"/>
    <w:rsid w:val="006B28A4"/>
    <w:rsid w:val="006B2AF5"/>
    <w:rsid w:val="006B2BB4"/>
    <w:rsid w:val="006B307F"/>
    <w:rsid w:val="006B30B5"/>
    <w:rsid w:val="006B332C"/>
    <w:rsid w:val="006B340A"/>
    <w:rsid w:val="006B360E"/>
    <w:rsid w:val="006B3834"/>
    <w:rsid w:val="006B3906"/>
    <w:rsid w:val="006B3DA2"/>
    <w:rsid w:val="006B3F54"/>
    <w:rsid w:val="006B4273"/>
    <w:rsid w:val="006B443F"/>
    <w:rsid w:val="006B4574"/>
    <w:rsid w:val="006B4841"/>
    <w:rsid w:val="006B4A29"/>
    <w:rsid w:val="006B4DA0"/>
    <w:rsid w:val="006B5114"/>
    <w:rsid w:val="006B5570"/>
    <w:rsid w:val="006B574E"/>
    <w:rsid w:val="006B5877"/>
    <w:rsid w:val="006B5B69"/>
    <w:rsid w:val="006B5CF8"/>
    <w:rsid w:val="006B5F94"/>
    <w:rsid w:val="006B5FF6"/>
    <w:rsid w:val="006B6243"/>
    <w:rsid w:val="006B6404"/>
    <w:rsid w:val="006B6605"/>
    <w:rsid w:val="006B68FD"/>
    <w:rsid w:val="006B763F"/>
    <w:rsid w:val="006B7D6A"/>
    <w:rsid w:val="006C037C"/>
    <w:rsid w:val="006C03BA"/>
    <w:rsid w:val="006C084A"/>
    <w:rsid w:val="006C0986"/>
    <w:rsid w:val="006C09BF"/>
    <w:rsid w:val="006C0DB2"/>
    <w:rsid w:val="006C1150"/>
    <w:rsid w:val="006C12C2"/>
    <w:rsid w:val="006C1867"/>
    <w:rsid w:val="006C1E08"/>
    <w:rsid w:val="006C218D"/>
    <w:rsid w:val="006C2245"/>
    <w:rsid w:val="006C2261"/>
    <w:rsid w:val="006C22AF"/>
    <w:rsid w:val="006C2638"/>
    <w:rsid w:val="006C2694"/>
    <w:rsid w:val="006C2735"/>
    <w:rsid w:val="006C2F04"/>
    <w:rsid w:val="006C2F80"/>
    <w:rsid w:val="006C33E7"/>
    <w:rsid w:val="006C42D3"/>
    <w:rsid w:val="006C475A"/>
    <w:rsid w:val="006C49FD"/>
    <w:rsid w:val="006C4A00"/>
    <w:rsid w:val="006C4AED"/>
    <w:rsid w:val="006C4AFA"/>
    <w:rsid w:val="006C4F02"/>
    <w:rsid w:val="006C50A3"/>
    <w:rsid w:val="006C5343"/>
    <w:rsid w:val="006C5414"/>
    <w:rsid w:val="006C54DA"/>
    <w:rsid w:val="006C5B12"/>
    <w:rsid w:val="006C6120"/>
    <w:rsid w:val="006C65ED"/>
    <w:rsid w:val="006C67DA"/>
    <w:rsid w:val="006C6A3B"/>
    <w:rsid w:val="006C6E9F"/>
    <w:rsid w:val="006C7018"/>
    <w:rsid w:val="006C75FC"/>
    <w:rsid w:val="006C7B4A"/>
    <w:rsid w:val="006C7B76"/>
    <w:rsid w:val="006C7BB7"/>
    <w:rsid w:val="006C7BFE"/>
    <w:rsid w:val="006C7C30"/>
    <w:rsid w:val="006C7D94"/>
    <w:rsid w:val="006C7E1C"/>
    <w:rsid w:val="006C7FB8"/>
    <w:rsid w:val="006D014D"/>
    <w:rsid w:val="006D05CC"/>
    <w:rsid w:val="006D0A51"/>
    <w:rsid w:val="006D0A7A"/>
    <w:rsid w:val="006D1471"/>
    <w:rsid w:val="006D15A2"/>
    <w:rsid w:val="006D16F4"/>
    <w:rsid w:val="006D19A0"/>
    <w:rsid w:val="006D1A4B"/>
    <w:rsid w:val="006D1D5D"/>
    <w:rsid w:val="006D1EC0"/>
    <w:rsid w:val="006D20CE"/>
    <w:rsid w:val="006D23DD"/>
    <w:rsid w:val="006D2821"/>
    <w:rsid w:val="006D2A4D"/>
    <w:rsid w:val="006D2B7E"/>
    <w:rsid w:val="006D322B"/>
    <w:rsid w:val="006D325C"/>
    <w:rsid w:val="006D3930"/>
    <w:rsid w:val="006D3B61"/>
    <w:rsid w:val="006D3BA4"/>
    <w:rsid w:val="006D422F"/>
    <w:rsid w:val="006D43BA"/>
    <w:rsid w:val="006D469C"/>
    <w:rsid w:val="006D4A19"/>
    <w:rsid w:val="006D4D09"/>
    <w:rsid w:val="006D4DF4"/>
    <w:rsid w:val="006D4F2E"/>
    <w:rsid w:val="006D57B7"/>
    <w:rsid w:val="006D5998"/>
    <w:rsid w:val="006D6107"/>
    <w:rsid w:val="006D6A24"/>
    <w:rsid w:val="006D79BD"/>
    <w:rsid w:val="006D7B1E"/>
    <w:rsid w:val="006D7C95"/>
    <w:rsid w:val="006D7CBB"/>
    <w:rsid w:val="006E020C"/>
    <w:rsid w:val="006E0295"/>
    <w:rsid w:val="006E0366"/>
    <w:rsid w:val="006E03A8"/>
    <w:rsid w:val="006E0480"/>
    <w:rsid w:val="006E06E9"/>
    <w:rsid w:val="006E0C5D"/>
    <w:rsid w:val="006E16E2"/>
    <w:rsid w:val="006E17D1"/>
    <w:rsid w:val="006E19CB"/>
    <w:rsid w:val="006E1AB6"/>
    <w:rsid w:val="006E2580"/>
    <w:rsid w:val="006E26CC"/>
    <w:rsid w:val="006E2769"/>
    <w:rsid w:val="006E27B9"/>
    <w:rsid w:val="006E27E0"/>
    <w:rsid w:val="006E2934"/>
    <w:rsid w:val="006E2A35"/>
    <w:rsid w:val="006E3418"/>
    <w:rsid w:val="006E343C"/>
    <w:rsid w:val="006E3449"/>
    <w:rsid w:val="006E3451"/>
    <w:rsid w:val="006E3850"/>
    <w:rsid w:val="006E3A96"/>
    <w:rsid w:val="006E3B49"/>
    <w:rsid w:val="006E4016"/>
    <w:rsid w:val="006E449B"/>
    <w:rsid w:val="006E454C"/>
    <w:rsid w:val="006E4787"/>
    <w:rsid w:val="006E4BA0"/>
    <w:rsid w:val="006E4C2B"/>
    <w:rsid w:val="006E4DB9"/>
    <w:rsid w:val="006E53F3"/>
    <w:rsid w:val="006E579D"/>
    <w:rsid w:val="006E5AC4"/>
    <w:rsid w:val="006E5DBF"/>
    <w:rsid w:val="006E6284"/>
    <w:rsid w:val="006E6869"/>
    <w:rsid w:val="006E68F4"/>
    <w:rsid w:val="006E6947"/>
    <w:rsid w:val="006E69BB"/>
    <w:rsid w:val="006E6DF7"/>
    <w:rsid w:val="006E6EDE"/>
    <w:rsid w:val="006E7042"/>
    <w:rsid w:val="006E757E"/>
    <w:rsid w:val="006E7A25"/>
    <w:rsid w:val="006E7C3F"/>
    <w:rsid w:val="006E7E32"/>
    <w:rsid w:val="006E7F53"/>
    <w:rsid w:val="006E7F70"/>
    <w:rsid w:val="006F017E"/>
    <w:rsid w:val="006F0271"/>
    <w:rsid w:val="006F0327"/>
    <w:rsid w:val="006F03B1"/>
    <w:rsid w:val="006F0C56"/>
    <w:rsid w:val="006F0F3C"/>
    <w:rsid w:val="006F177B"/>
    <w:rsid w:val="006F198E"/>
    <w:rsid w:val="006F1CD0"/>
    <w:rsid w:val="006F1E5B"/>
    <w:rsid w:val="006F2382"/>
    <w:rsid w:val="006F2788"/>
    <w:rsid w:val="006F2B5F"/>
    <w:rsid w:val="006F2C4A"/>
    <w:rsid w:val="006F2CDB"/>
    <w:rsid w:val="006F34EB"/>
    <w:rsid w:val="006F409D"/>
    <w:rsid w:val="006F4A4E"/>
    <w:rsid w:val="006F4AE9"/>
    <w:rsid w:val="006F4DA4"/>
    <w:rsid w:val="006F56C9"/>
    <w:rsid w:val="006F58E3"/>
    <w:rsid w:val="006F5C9B"/>
    <w:rsid w:val="006F6104"/>
    <w:rsid w:val="006F649F"/>
    <w:rsid w:val="006F6535"/>
    <w:rsid w:val="006F6751"/>
    <w:rsid w:val="006F67AB"/>
    <w:rsid w:val="006F697D"/>
    <w:rsid w:val="006F6ED2"/>
    <w:rsid w:val="006F704E"/>
    <w:rsid w:val="006F7920"/>
    <w:rsid w:val="006F7A7A"/>
    <w:rsid w:val="006F7C10"/>
    <w:rsid w:val="00700240"/>
    <w:rsid w:val="00700357"/>
    <w:rsid w:val="00700D8C"/>
    <w:rsid w:val="00700E36"/>
    <w:rsid w:val="00700FE8"/>
    <w:rsid w:val="0070154F"/>
    <w:rsid w:val="007015D2"/>
    <w:rsid w:val="00702340"/>
    <w:rsid w:val="0070291D"/>
    <w:rsid w:val="00702CD8"/>
    <w:rsid w:val="00702ECA"/>
    <w:rsid w:val="00702F4E"/>
    <w:rsid w:val="00702F87"/>
    <w:rsid w:val="00703540"/>
    <w:rsid w:val="007039C6"/>
    <w:rsid w:val="00703AE2"/>
    <w:rsid w:val="0070439F"/>
    <w:rsid w:val="0070442E"/>
    <w:rsid w:val="00704C3D"/>
    <w:rsid w:val="00704DB3"/>
    <w:rsid w:val="00704E55"/>
    <w:rsid w:val="00705148"/>
    <w:rsid w:val="007051B2"/>
    <w:rsid w:val="0070560A"/>
    <w:rsid w:val="00705788"/>
    <w:rsid w:val="0070587A"/>
    <w:rsid w:val="00705F32"/>
    <w:rsid w:val="007063AE"/>
    <w:rsid w:val="007064A4"/>
    <w:rsid w:val="00706D71"/>
    <w:rsid w:val="00706EEB"/>
    <w:rsid w:val="00706F4E"/>
    <w:rsid w:val="00707AA7"/>
    <w:rsid w:val="00707B7D"/>
    <w:rsid w:val="00707C37"/>
    <w:rsid w:val="00707CDE"/>
    <w:rsid w:val="00710095"/>
    <w:rsid w:val="00710125"/>
    <w:rsid w:val="007106E7"/>
    <w:rsid w:val="00710907"/>
    <w:rsid w:val="007112E4"/>
    <w:rsid w:val="0071177E"/>
    <w:rsid w:val="00711A90"/>
    <w:rsid w:val="00711B1F"/>
    <w:rsid w:val="0071208E"/>
    <w:rsid w:val="00712808"/>
    <w:rsid w:val="00712996"/>
    <w:rsid w:val="00712C44"/>
    <w:rsid w:val="00712E0F"/>
    <w:rsid w:val="00712E1E"/>
    <w:rsid w:val="007132CB"/>
    <w:rsid w:val="00713429"/>
    <w:rsid w:val="007144D6"/>
    <w:rsid w:val="00714791"/>
    <w:rsid w:val="00714AEE"/>
    <w:rsid w:val="00714DA2"/>
    <w:rsid w:val="00714F12"/>
    <w:rsid w:val="0071500B"/>
    <w:rsid w:val="00715AFB"/>
    <w:rsid w:val="00715D28"/>
    <w:rsid w:val="00715F70"/>
    <w:rsid w:val="0071675D"/>
    <w:rsid w:val="00716C59"/>
    <w:rsid w:val="00716D30"/>
    <w:rsid w:val="007171F9"/>
    <w:rsid w:val="007172F5"/>
    <w:rsid w:val="00717450"/>
    <w:rsid w:val="00717564"/>
    <w:rsid w:val="00720574"/>
    <w:rsid w:val="007208FE"/>
    <w:rsid w:val="00720962"/>
    <w:rsid w:val="00720AC6"/>
    <w:rsid w:val="00720BD6"/>
    <w:rsid w:val="00720FF9"/>
    <w:rsid w:val="00721302"/>
    <w:rsid w:val="007213C2"/>
    <w:rsid w:val="007213D7"/>
    <w:rsid w:val="00721669"/>
    <w:rsid w:val="00721BF1"/>
    <w:rsid w:val="00721CF0"/>
    <w:rsid w:val="00722705"/>
    <w:rsid w:val="00722855"/>
    <w:rsid w:val="00722E94"/>
    <w:rsid w:val="00722EA0"/>
    <w:rsid w:val="00722F1C"/>
    <w:rsid w:val="0072324B"/>
    <w:rsid w:val="0072370B"/>
    <w:rsid w:val="00723D2E"/>
    <w:rsid w:val="00724361"/>
    <w:rsid w:val="00724680"/>
    <w:rsid w:val="00724B87"/>
    <w:rsid w:val="00724D85"/>
    <w:rsid w:val="00725161"/>
    <w:rsid w:val="007252CD"/>
    <w:rsid w:val="00725852"/>
    <w:rsid w:val="0072599C"/>
    <w:rsid w:val="00725A28"/>
    <w:rsid w:val="00725D6D"/>
    <w:rsid w:val="0072604B"/>
    <w:rsid w:val="00726BBD"/>
    <w:rsid w:val="00726D04"/>
    <w:rsid w:val="00726EAA"/>
    <w:rsid w:val="007274D8"/>
    <w:rsid w:val="00727781"/>
    <w:rsid w:val="00727CEB"/>
    <w:rsid w:val="00730191"/>
    <w:rsid w:val="007301C7"/>
    <w:rsid w:val="0073041F"/>
    <w:rsid w:val="00730A06"/>
    <w:rsid w:val="00731342"/>
    <w:rsid w:val="0073165B"/>
    <w:rsid w:val="00731703"/>
    <w:rsid w:val="0073173D"/>
    <w:rsid w:val="00731AA0"/>
    <w:rsid w:val="00731FFC"/>
    <w:rsid w:val="00732093"/>
    <w:rsid w:val="0073292B"/>
    <w:rsid w:val="00732B8E"/>
    <w:rsid w:val="00733031"/>
    <w:rsid w:val="00733063"/>
    <w:rsid w:val="007337B5"/>
    <w:rsid w:val="007337BE"/>
    <w:rsid w:val="007341C5"/>
    <w:rsid w:val="00734370"/>
    <w:rsid w:val="0073440B"/>
    <w:rsid w:val="00734595"/>
    <w:rsid w:val="007349B5"/>
    <w:rsid w:val="00734A5F"/>
    <w:rsid w:val="00734AD8"/>
    <w:rsid w:val="0073591A"/>
    <w:rsid w:val="00735B10"/>
    <w:rsid w:val="00735C3C"/>
    <w:rsid w:val="00735ED9"/>
    <w:rsid w:val="00735F77"/>
    <w:rsid w:val="007365D2"/>
    <w:rsid w:val="007370BB"/>
    <w:rsid w:val="00737148"/>
    <w:rsid w:val="007371D2"/>
    <w:rsid w:val="0073784E"/>
    <w:rsid w:val="00737906"/>
    <w:rsid w:val="00737B10"/>
    <w:rsid w:val="00737CDA"/>
    <w:rsid w:val="007403F9"/>
    <w:rsid w:val="007404CA"/>
    <w:rsid w:val="0074096B"/>
    <w:rsid w:val="00740A6B"/>
    <w:rsid w:val="007411CB"/>
    <w:rsid w:val="0074125A"/>
    <w:rsid w:val="00741460"/>
    <w:rsid w:val="00741686"/>
    <w:rsid w:val="00741839"/>
    <w:rsid w:val="00741B11"/>
    <w:rsid w:val="00741B1D"/>
    <w:rsid w:val="00741CC5"/>
    <w:rsid w:val="00741DB6"/>
    <w:rsid w:val="00741F95"/>
    <w:rsid w:val="00741FD7"/>
    <w:rsid w:val="007421BE"/>
    <w:rsid w:val="00742752"/>
    <w:rsid w:val="00742EAA"/>
    <w:rsid w:val="00742EBB"/>
    <w:rsid w:val="007430BB"/>
    <w:rsid w:val="007434F0"/>
    <w:rsid w:val="00743627"/>
    <w:rsid w:val="00743657"/>
    <w:rsid w:val="00743AC1"/>
    <w:rsid w:val="00743AEA"/>
    <w:rsid w:val="00743B29"/>
    <w:rsid w:val="00743DEF"/>
    <w:rsid w:val="0074444E"/>
    <w:rsid w:val="00744A69"/>
    <w:rsid w:val="00744A9A"/>
    <w:rsid w:val="00744CA4"/>
    <w:rsid w:val="00745278"/>
    <w:rsid w:val="00745B04"/>
    <w:rsid w:val="00745B4A"/>
    <w:rsid w:val="00745EEC"/>
    <w:rsid w:val="007461C8"/>
    <w:rsid w:val="00746576"/>
    <w:rsid w:val="00746757"/>
    <w:rsid w:val="0074694F"/>
    <w:rsid w:val="00746A35"/>
    <w:rsid w:val="00746CCB"/>
    <w:rsid w:val="0074725A"/>
    <w:rsid w:val="007472AB"/>
    <w:rsid w:val="00747529"/>
    <w:rsid w:val="007479E4"/>
    <w:rsid w:val="007504D9"/>
    <w:rsid w:val="00750511"/>
    <w:rsid w:val="00750C86"/>
    <w:rsid w:val="007513A8"/>
    <w:rsid w:val="007513C2"/>
    <w:rsid w:val="007518EC"/>
    <w:rsid w:val="00751932"/>
    <w:rsid w:val="00751EE1"/>
    <w:rsid w:val="007529E3"/>
    <w:rsid w:val="00753B7D"/>
    <w:rsid w:val="00753D89"/>
    <w:rsid w:val="0075409E"/>
    <w:rsid w:val="0075442F"/>
    <w:rsid w:val="007548DA"/>
    <w:rsid w:val="00754917"/>
    <w:rsid w:val="00754A35"/>
    <w:rsid w:val="007551D3"/>
    <w:rsid w:val="007556F6"/>
    <w:rsid w:val="007557EE"/>
    <w:rsid w:val="0075591B"/>
    <w:rsid w:val="00755D32"/>
    <w:rsid w:val="007563E6"/>
    <w:rsid w:val="00756724"/>
    <w:rsid w:val="00756BF1"/>
    <w:rsid w:val="00756D2B"/>
    <w:rsid w:val="00756E72"/>
    <w:rsid w:val="007571C1"/>
    <w:rsid w:val="007572CA"/>
    <w:rsid w:val="0075747F"/>
    <w:rsid w:val="00757C9A"/>
    <w:rsid w:val="007607C0"/>
    <w:rsid w:val="00760866"/>
    <w:rsid w:val="007608A8"/>
    <w:rsid w:val="00760ED1"/>
    <w:rsid w:val="00761201"/>
    <w:rsid w:val="007613F6"/>
    <w:rsid w:val="007614AC"/>
    <w:rsid w:val="00761B92"/>
    <w:rsid w:val="00761C1E"/>
    <w:rsid w:val="00761FCF"/>
    <w:rsid w:val="00762402"/>
    <w:rsid w:val="00762A37"/>
    <w:rsid w:val="00763299"/>
    <w:rsid w:val="00763616"/>
    <w:rsid w:val="00763646"/>
    <w:rsid w:val="00763C4C"/>
    <w:rsid w:val="00763FCD"/>
    <w:rsid w:val="0076490F"/>
    <w:rsid w:val="00764AA0"/>
    <w:rsid w:val="00764C3E"/>
    <w:rsid w:val="00764E33"/>
    <w:rsid w:val="00764EB7"/>
    <w:rsid w:val="00764F8C"/>
    <w:rsid w:val="00765071"/>
    <w:rsid w:val="007650EF"/>
    <w:rsid w:val="0076546E"/>
    <w:rsid w:val="007659E5"/>
    <w:rsid w:val="00765AA6"/>
    <w:rsid w:val="00765F65"/>
    <w:rsid w:val="007660B3"/>
    <w:rsid w:val="007661CD"/>
    <w:rsid w:val="00766775"/>
    <w:rsid w:val="00766910"/>
    <w:rsid w:val="00766AA1"/>
    <w:rsid w:val="00766AA4"/>
    <w:rsid w:val="00766D8F"/>
    <w:rsid w:val="00766DE3"/>
    <w:rsid w:val="00766FC7"/>
    <w:rsid w:val="00767340"/>
    <w:rsid w:val="0076734C"/>
    <w:rsid w:val="0076796F"/>
    <w:rsid w:val="00767BE8"/>
    <w:rsid w:val="00770584"/>
    <w:rsid w:val="00770C4E"/>
    <w:rsid w:val="00770D12"/>
    <w:rsid w:val="00771219"/>
    <w:rsid w:val="00771394"/>
    <w:rsid w:val="007715CF"/>
    <w:rsid w:val="00771F5A"/>
    <w:rsid w:val="00772B6D"/>
    <w:rsid w:val="00773D8E"/>
    <w:rsid w:val="00773E18"/>
    <w:rsid w:val="00774051"/>
    <w:rsid w:val="0077420D"/>
    <w:rsid w:val="0077439F"/>
    <w:rsid w:val="00774774"/>
    <w:rsid w:val="00774F3D"/>
    <w:rsid w:val="00774FD3"/>
    <w:rsid w:val="00774FEB"/>
    <w:rsid w:val="00775088"/>
    <w:rsid w:val="007750B4"/>
    <w:rsid w:val="007756AC"/>
    <w:rsid w:val="0077572F"/>
    <w:rsid w:val="00775EC2"/>
    <w:rsid w:val="00775ECC"/>
    <w:rsid w:val="0077667B"/>
    <w:rsid w:val="00776AC6"/>
    <w:rsid w:val="007772E8"/>
    <w:rsid w:val="007774DB"/>
    <w:rsid w:val="0077751B"/>
    <w:rsid w:val="00777BF3"/>
    <w:rsid w:val="00780136"/>
    <w:rsid w:val="0078048A"/>
    <w:rsid w:val="00780902"/>
    <w:rsid w:val="0078092B"/>
    <w:rsid w:val="00780D7C"/>
    <w:rsid w:val="0078144F"/>
    <w:rsid w:val="007816EC"/>
    <w:rsid w:val="0078196B"/>
    <w:rsid w:val="00781CED"/>
    <w:rsid w:val="00782343"/>
    <w:rsid w:val="00782385"/>
    <w:rsid w:val="0078251C"/>
    <w:rsid w:val="0078265A"/>
    <w:rsid w:val="007827A6"/>
    <w:rsid w:val="007828BE"/>
    <w:rsid w:val="00782900"/>
    <w:rsid w:val="007829C9"/>
    <w:rsid w:val="00782A9B"/>
    <w:rsid w:val="007831E2"/>
    <w:rsid w:val="00783684"/>
    <w:rsid w:val="00783831"/>
    <w:rsid w:val="00783AB3"/>
    <w:rsid w:val="00783B87"/>
    <w:rsid w:val="00783C67"/>
    <w:rsid w:val="00784BDC"/>
    <w:rsid w:val="00784F56"/>
    <w:rsid w:val="00785637"/>
    <w:rsid w:val="00785B0A"/>
    <w:rsid w:val="007861D8"/>
    <w:rsid w:val="00786269"/>
    <w:rsid w:val="007864CA"/>
    <w:rsid w:val="00786538"/>
    <w:rsid w:val="00786D16"/>
    <w:rsid w:val="007870CB"/>
    <w:rsid w:val="007873C7"/>
    <w:rsid w:val="00787B0D"/>
    <w:rsid w:val="00787B35"/>
    <w:rsid w:val="00787C94"/>
    <w:rsid w:val="00787DF0"/>
    <w:rsid w:val="00787E10"/>
    <w:rsid w:val="00790507"/>
    <w:rsid w:val="00791FC6"/>
    <w:rsid w:val="00792474"/>
    <w:rsid w:val="00792601"/>
    <w:rsid w:val="00792996"/>
    <w:rsid w:val="007929E3"/>
    <w:rsid w:val="00792A8E"/>
    <w:rsid w:val="00792B47"/>
    <w:rsid w:val="00793378"/>
    <w:rsid w:val="007933DA"/>
    <w:rsid w:val="00793434"/>
    <w:rsid w:val="00793986"/>
    <w:rsid w:val="007943A2"/>
    <w:rsid w:val="00794460"/>
    <w:rsid w:val="00794C95"/>
    <w:rsid w:val="00795592"/>
    <w:rsid w:val="00796095"/>
    <w:rsid w:val="007960A7"/>
    <w:rsid w:val="007960FB"/>
    <w:rsid w:val="0079621F"/>
    <w:rsid w:val="00796659"/>
    <w:rsid w:val="007969C1"/>
    <w:rsid w:val="00796B11"/>
    <w:rsid w:val="00796C26"/>
    <w:rsid w:val="00796C9B"/>
    <w:rsid w:val="007971DE"/>
    <w:rsid w:val="007972C1"/>
    <w:rsid w:val="007973E2"/>
    <w:rsid w:val="0079747C"/>
    <w:rsid w:val="0079794E"/>
    <w:rsid w:val="00797A09"/>
    <w:rsid w:val="00797A41"/>
    <w:rsid w:val="00797BC3"/>
    <w:rsid w:val="00797C25"/>
    <w:rsid w:val="00797F18"/>
    <w:rsid w:val="00797F46"/>
    <w:rsid w:val="007A002D"/>
    <w:rsid w:val="007A01C1"/>
    <w:rsid w:val="007A069B"/>
    <w:rsid w:val="007A09C5"/>
    <w:rsid w:val="007A0F1A"/>
    <w:rsid w:val="007A1160"/>
    <w:rsid w:val="007A1A16"/>
    <w:rsid w:val="007A1BD3"/>
    <w:rsid w:val="007A1BDA"/>
    <w:rsid w:val="007A1F03"/>
    <w:rsid w:val="007A21F1"/>
    <w:rsid w:val="007A22DE"/>
    <w:rsid w:val="007A26B1"/>
    <w:rsid w:val="007A2E08"/>
    <w:rsid w:val="007A2E64"/>
    <w:rsid w:val="007A2EF4"/>
    <w:rsid w:val="007A35B5"/>
    <w:rsid w:val="007A3752"/>
    <w:rsid w:val="007A3B11"/>
    <w:rsid w:val="007A46F0"/>
    <w:rsid w:val="007A47A9"/>
    <w:rsid w:val="007A4AA9"/>
    <w:rsid w:val="007A4BBD"/>
    <w:rsid w:val="007A4D65"/>
    <w:rsid w:val="007A4DBF"/>
    <w:rsid w:val="007A4EAE"/>
    <w:rsid w:val="007A52F5"/>
    <w:rsid w:val="007A5560"/>
    <w:rsid w:val="007A5694"/>
    <w:rsid w:val="007A5CD7"/>
    <w:rsid w:val="007A5DA1"/>
    <w:rsid w:val="007A644F"/>
    <w:rsid w:val="007A64B2"/>
    <w:rsid w:val="007A6690"/>
    <w:rsid w:val="007A6BC6"/>
    <w:rsid w:val="007A6CA5"/>
    <w:rsid w:val="007A74C2"/>
    <w:rsid w:val="007A7947"/>
    <w:rsid w:val="007A7980"/>
    <w:rsid w:val="007B030E"/>
    <w:rsid w:val="007B044F"/>
    <w:rsid w:val="007B0BBE"/>
    <w:rsid w:val="007B1484"/>
    <w:rsid w:val="007B14D5"/>
    <w:rsid w:val="007B1540"/>
    <w:rsid w:val="007B1826"/>
    <w:rsid w:val="007B1883"/>
    <w:rsid w:val="007B19B1"/>
    <w:rsid w:val="007B19C8"/>
    <w:rsid w:val="007B1A2C"/>
    <w:rsid w:val="007B1DFF"/>
    <w:rsid w:val="007B2897"/>
    <w:rsid w:val="007B34E0"/>
    <w:rsid w:val="007B36DD"/>
    <w:rsid w:val="007B38D3"/>
    <w:rsid w:val="007B3A3F"/>
    <w:rsid w:val="007B3C08"/>
    <w:rsid w:val="007B3DD5"/>
    <w:rsid w:val="007B4057"/>
    <w:rsid w:val="007B40BB"/>
    <w:rsid w:val="007B42D8"/>
    <w:rsid w:val="007B436F"/>
    <w:rsid w:val="007B48F5"/>
    <w:rsid w:val="007B4D31"/>
    <w:rsid w:val="007B57C8"/>
    <w:rsid w:val="007B580E"/>
    <w:rsid w:val="007B58A9"/>
    <w:rsid w:val="007B5AF4"/>
    <w:rsid w:val="007B5D8F"/>
    <w:rsid w:val="007B64FC"/>
    <w:rsid w:val="007B65F2"/>
    <w:rsid w:val="007B67D8"/>
    <w:rsid w:val="007B71C8"/>
    <w:rsid w:val="007B741B"/>
    <w:rsid w:val="007B7563"/>
    <w:rsid w:val="007B7CC8"/>
    <w:rsid w:val="007C02BB"/>
    <w:rsid w:val="007C090A"/>
    <w:rsid w:val="007C0A1B"/>
    <w:rsid w:val="007C0BFF"/>
    <w:rsid w:val="007C12C9"/>
    <w:rsid w:val="007C13C8"/>
    <w:rsid w:val="007C13F3"/>
    <w:rsid w:val="007C15A5"/>
    <w:rsid w:val="007C15E2"/>
    <w:rsid w:val="007C1701"/>
    <w:rsid w:val="007C2104"/>
    <w:rsid w:val="007C2699"/>
    <w:rsid w:val="007C2B77"/>
    <w:rsid w:val="007C2BE0"/>
    <w:rsid w:val="007C2D07"/>
    <w:rsid w:val="007C3562"/>
    <w:rsid w:val="007C364A"/>
    <w:rsid w:val="007C3F5A"/>
    <w:rsid w:val="007C4241"/>
    <w:rsid w:val="007C44A7"/>
    <w:rsid w:val="007C44E5"/>
    <w:rsid w:val="007C452B"/>
    <w:rsid w:val="007C4586"/>
    <w:rsid w:val="007C4AE1"/>
    <w:rsid w:val="007C4BB6"/>
    <w:rsid w:val="007C4E41"/>
    <w:rsid w:val="007C549A"/>
    <w:rsid w:val="007C5A34"/>
    <w:rsid w:val="007C5CEF"/>
    <w:rsid w:val="007C5E5C"/>
    <w:rsid w:val="007C6201"/>
    <w:rsid w:val="007C62B5"/>
    <w:rsid w:val="007C6469"/>
    <w:rsid w:val="007C68EB"/>
    <w:rsid w:val="007C69AF"/>
    <w:rsid w:val="007C74DD"/>
    <w:rsid w:val="007C7811"/>
    <w:rsid w:val="007C7A8E"/>
    <w:rsid w:val="007C7B0B"/>
    <w:rsid w:val="007D01A9"/>
    <w:rsid w:val="007D0373"/>
    <w:rsid w:val="007D050E"/>
    <w:rsid w:val="007D0578"/>
    <w:rsid w:val="007D065A"/>
    <w:rsid w:val="007D0759"/>
    <w:rsid w:val="007D1ABD"/>
    <w:rsid w:val="007D1B5A"/>
    <w:rsid w:val="007D25BA"/>
    <w:rsid w:val="007D28FB"/>
    <w:rsid w:val="007D295C"/>
    <w:rsid w:val="007D2C91"/>
    <w:rsid w:val="007D2D0E"/>
    <w:rsid w:val="007D32E8"/>
    <w:rsid w:val="007D335F"/>
    <w:rsid w:val="007D35ED"/>
    <w:rsid w:val="007D39A1"/>
    <w:rsid w:val="007D3C04"/>
    <w:rsid w:val="007D3C05"/>
    <w:rsid w:val="007D3C76"/>
    <w:rsid w:val="007D3CE1"/>
    <w:rsid w:val="007D44C3"/>
    <w:rsid w:val="007D4BF9"/>
    <w:rsid w:val="007D4C58"/>
    <w:rsid w:val="007D4F00"/>
    <w:rsid w:val="007D5012"/>
    <w:rsid w:val="007D5387"/>
    <w:rsid w:val="007D54A1"/>
    <w:rsid w:val="007D568D"/>
    <w:rsid w:val="007D56C7"/>
    <w:rsid w:val="007D5AE1"/>
    <w:rsid w:val="007D5CF0"/>
    <w:rsid w:val="007D60B7"/>
    <w:rsid w:val="007D62D9"/>
    <w:rsid w:val="007D64C5"/>
    <w:rsid w:val="007D6575"/>
    <w:rsid w:val="007D66D8"/>
    <w:rsid w:val="007D6898"/>
    <w:rsid w:val="007D68E7"/>
    <w:rsid w:val="007D69CF"/>
    <w:rsid w:val="007D6CAE"/>
    <w:rsid w:val="007D6FEA"/>
    <w:rsid w:val="007D71F0"/>
    <w:rsid w:val="007D72B9"/>
    <w:rsid w:val="007E024E"/>
    <w:rsid w:val="007E060E"/>
    <w:rsid w:val="007E0A14"/>
    <w:rsid w:val="007E125F"/>
    <w:rsid w:val="007E135B"/>
    <w:rsid w:val="007E13AD"/>
    <w:rsid w:val="007E15F1"/>
    <w:rsid w:val="007E164F"/>
    <w:rsid w:val="007E174D"/>
    <w:rsid w:val="007E1820"/>
    <w:rsid w:val="007E1A29"/>
    <w:rsid w:val="007E20CA"/>
    <w:rsid w:val="007E20F2"/>
    <w:rsid w:val="007E286D"/>
    <w:rsid w:val="007E2A40"/>
    <w:rsid w:val="007E2A7A"/>
    <w:rsid w:val="007E2B06"/>
    <w:rsid w:val="007E30EF"/>
    <w:rsid w:val="007E3744"/>
    <w:rsid w:val="007E388F"/>
    <w:rsid w:val="007E39F8"/>
    <w:rsid w:val="007E3BB8"/>
    <w:rsid w:val="007E40A2"/>
    <w:rsid w:val="007E4A84"/>
    <w:rsid w:val="007E4C91"/>
    <w:rsid w:val="007E55E7"/>
    <w:rsid w:val="007E5821"/>
    <w:rsid w:val="007E58BD"/>
    <w:rsid w:val="007E5CB3"/>
    <w:rsid w:val="007E5F71"/>
    <w:rsid w:val="007E5FD3"/>
    <w:rsid w:val="007E62A7"/>
    <w:rsid w:val="007E63AD"/>
    <w:rsid w:val="007E6EC6"/>
    <w:rsid w:val="007E6F56"/>
    <w:rsid w:val="007E7299"/>
    <w:rsid w:val="007E77B8"/>
    <w:rsid w:val="007E7844"/>
    <w:rsid w:val="007E7CFC"/>
    <w:rsid w:val="007F0035"/>
    <w:rsid w:val="007F01BC"/>
    <w:rsid w:val="007F0265"/>
    <w:rsid w:val="007F060F"/>
    <w:rsid w:val="007F0AA3"/>
    <w:rsid w:val="007F0B1A"/>
    <w:rsid w:val="007F0FCA"/>
    <w:rsid w:val="007F159D"/>
    <w:rsid w:val="007F197C"/>
    <w:rsid w:val="007F1ECF"/>
    <w:rsid w:val="007F285F"/>
    <w:rsid w:val="007F2FB6"/>
    <w:rsid w:val="007F3A77"/>
    <w:rsid w:val="007F3C36"/>
    <w:rsid w:val="007F3CC2"/>
    <w:rsid w:val="007F445E"/>
    <w:rsid w:val="007F4A60"/>
    <w:rsid w:val="007F5132"/>
    <w:rsid w:val="007F5357"/>
    <w:rsid w:val="007F541C"/>
    <w:rsid w:val="007F55F3"/>
    <w:rsid w:val="007F5775"/>
    <w:rsid w:val="007F57F6"/>
    <w:rsid w:val="007F582D"/>
    <w:rsid w:val="007F69F0"/>
    <w:rsid w:val="007F7364"/>
    <w:rsid w:val="007F761F"/>
    <w:rsid w:val="007F7C82"/>
    <w:rsid w:val="00800055"/>
    <w:rsid w:val="008001AE"/>
    <w:rsid w:val="0080026A"/>
    <w:rsid w:val="00800353"/>
    <w:rsid w:val="0080084B"/>
    <w:rsid w:val="0080101D"/>
    <w:rsid w:val="00802D6D"/>
    <w:rsid w:val="00803172"/>
    <w:rsid w:val="008035C0"/>
    <w:rsid w:val="00803861"/>
    <w:rsid w:val="00803957"/>
    <w:rsid w:val="00803C6B"/>
    <w:rsid w:val="00803E69"/>
    <w:rsid w:val="00803F17"/>
    <w:rsid w:val="008049BC"/>
    <w:rsid w:val="00804A09"/>
    <w:rsid w:val="00804D02"/>
    <w:rsid w:val="0080518D"/>
    <w:rsid w:val="008052AE"/>
    <w:rsid w:val="00805579"/>
    <w:rsid w:val="00805AA7"/>
    <w:rsid w:val="00805AF3"/>
    <w:rsid w:val="008060C8"/>
    <w:rsid w:val="008064D6"/>
    <w:rsid w:val="0080669C"/>
    <w:rsid w:val="00806B79"/>
    <w:rsid w:val="00806D83"/>
    <w:rsid w:val="00806E99"/>
    <w:rsid w:val="00806FBA"/>
    <w:rsid w:val="008071D2"/>
    <w:rsid w:val="0080780A"/>
    <w:rsid w:val="00807B2A"/>
    <w:rsid w:val="00807F06"/>
    <w:rsid w:val="00807F67"/>
    <w:rsid w:val="00810254"/>
    <w:rsid w:val="0081052C"/>
    <w:rsid w:val="00810553"/>
    <w:rsid w:val="0081065E"/>
    <w:rsid w:val="00810667"/>
    <w:rsid w:val="00810697"/>
    <w:rsid w:val="00810CB7"/>
    <w:rsid w:val="00810FBF"/>
    <w:rsid w:val="00810FE8"/>
    <w:rsid w:val="0081162C"/>
    <w:rsid w:val="00811633"/>
    <w:rsid w:val="00811728"/>
    <w:rsid w:val="00811DC4"/>
    <w:rsid w:val="00811DC6"/>
    <w:rsid w:val="00811F0A"/>
    <w:rsid w:val="008123BF"/>
    <w:rsid w:val="0081268A"/>
    <w:rsid w:val="008126B4"/>
    <w:rsid w:val="00812F56"/>
    <w:rsid w:val="00813144"/>
    <w:rsid w:val="00813797"/>
    <w:rsid w:val="00814444"/>
    <w:rsid w:val="008145D1"/>
    <w:rsid w:val="0081475A"/>
    <w:rsid w:val="00814785"/>
    <w:rsid w:val="00814B48"/>
    <w:rsid w:val="00815279"/>
    <w:rsid w:val="008154C8"/>
    <w:rsid w:val="008154CA"/>
    <w:rsid w:val="00815558"/>
    <w:rsid w:val="0081560A"/>
    <w:rsid w:val="008156D7"/>
    <w:rsid w:val="008159DF"/>
    <w:rsid w:val="00815A3D"/>
    <w:rsid w:val="00816225"/>
    <w:rsid w:val="00816239"/>
    <w:rsid w:val="0081649D"/>
    <w:rsid w:val="0081670B"/>
    <w:rsid w:val="00816B35"/>
    <w:rsid w:val="00816D40"/>
    <w:rsid w:val="0081707A"/>
    <w:rsid w:val="00817548"/>
    <w:rsid w:val="008177B0"/>
    <w:rsid w:val="00817981"/>
    <w:rsid w:val="00817DCD"/>
    <w:rsid w:val="00817E82"/>
    <w:rsid w:val="0082059D"/>
    <w:rsid w:val="0082085D"/>
    <w:rsid w:val="00820A65"/>
    <w:rsid w:val="00820C6F"/>
    <w:rsid w:val="00820D63"/>
    <w:rsid w:val="00821256"/>
    <w:rsid w:val="00821F4E"/>
    <w:rsid w:val="0082239D"/>
    <w:rsid w:val="0082248A"/>
    <w:rsid w:val="00822502"/>
    <w:rsid w:val="008226F4"/>
    <w:rsid w:val="008230F4"/>
    <w:rsid w:val="0082325F"/>
    <w:rsid w:val="008233E8"/>
    <w:rsid w:val="00823451"/>
    <w:rsid w:val="00823607"/>
    <w:rsid w:val="0082493A"/>
    <w:rsid w:val="008249E6"/>
    <w:rsid w:val="00824AF0"/>
    <w:rsid w:val="00824C19"/>
    <w:rsid w:val="00824F5B"/>
    <w:rsid w:val="00824F78"/>
    <w:rsid w:val="008250AD"/>
    <w:rsid w:val="0082511D"/>
    <w:rsid w:val="008254B1"/>
    <w:rsid w:val="00825A84"/>
    <w:rsid w:val="00825D96"/>
    <w:rsid w:val="00825FD7"/>
    <w:rsid w:val="00825FFB"/>
    <w:rsid w:val="0082672A"/>
    <w:rsid w:val="00826796"/>
    <w:rsid w:val="0082687C"/>
    <w:rsid w:val="00826A32"/>
    <w:rsid w:val="008272F8"/>
    <w:rsid w:val="00827362"/>
    <w:rsid w:val="008274EB"/>
    <w:rsid w:val="00827785"/>
    <w:rsid w:val="00827976"/>
    <w:rsid w:val="00827988"/>
    <w:rsid w:val="00827D02"/>
    <w:rsid w:val="008307DF"/>
    <w:rsid w:val="008307EB"/>
    <w:rsid w:val="00830809"/>
    <w:rsid w:val="0083125B"/>
    <w:rsid w:val="008312B9"/>
    <w:rsid w:val="00832056"/>
    <w:rsid w:val="0083206D"/>
    <w:rsid w:val="0083207C"/>
    <w:rsid w:val="008321F6"/>
    <w:rsid w:val="008328A2"/>
    <w:rsid w:val="00832CB4"/>
    <w:rsid w:val="00833929"/>
    <w:rsid w:val="00833B57"/>
    <w:rsid w:val="00833C3E"/>
    <w:rsid w:val="00833D72"/>
    <w:rsid w:val="00833E98"/>
    <w:rsid w:val="00834421"/>
    <w:rsid w:val="008345FB"/>
    <w:rsid w:val="00834763"/>
    <w:rsid w:val="008348F6"/>
    <w:rsid w:val="008349E8"/>
    <w:rsid w:val="00834DB2"/>
    <w:rsid w:val="0083562C"/>
    <w:rsid w:val="008357F1"/>
    <w:rsid w:val="008357F9"/>
    <w:rsid w:val="00835869"/>
    <w:rsid w:val="00835F85"/>
    <w:rsid w:val="00836314"/>
    <w:rsid w:val="00836633"/>
    <w:rsid w:val="00836888"/>
    <w:rsid w:val="0083696E"/>
    <w:rsid w:val="00836F33"/>
    <w:rsid w:val="008371C1"/>
    <w:rsid w:val="008371D9"/>
    <w:rsid w:val="0083734D"/>
    <w:rsid w:val="008375F2"/>
    <w:rsid w:val="0083797E"/>
    <w:rsid w:val="00837DB0"/>
    <w:rsid w:val="00837E44"/>
    <w:rsid w:val="00840035"/>
    <w:rsid w:val="0084063D"/>
    <w:rsid w:val="00840811"/>
    <w:rsid w:val="00840826"/>
    <w:rsid w:val="00840937"/>
    <w:rsid w:val="00840B52"/>
    <w:rsid w:val="00840D0E"/>
    <w:rsid w:val="00840E3F"/>
    <w:rsid w:val="00841631"/>
    <w:rsid w:val="008417B8"/>
    <w:rsid w:val="00841CD1"/>
    <w:rsid w:val="00841D5E"/>
    <w:rsid w:val="008420C5"/>
    <w:rsid w:val="008421A8"/>
    <w:rsid w:val="00842850"/>
    <w:rsid w:val="00842895"/>
    <w:rsid w:val="00842C3F"/>
    <w:rsid w:val="00842C99"/>
    <w:rsid w:val="008432DC"/>
    <w:rsid w:val="00843374"/>
    <w:rsid w:val="00843678"/>
    <w:rsid w:val="00843B74"/>
    <w:rsid w:val="00843C9B"/>
    <w:rsid w:val="00843F66"/>
    <w:rsid w:val="00843F84"/>
    <w:rsid w:val="00844260"/>
    <w:rsid w:val="00844365"/>
    <w:rsid w:val="00844413"/>
    <w:rsid w:val="0084447E"/>
    <w:rsid w:val="008444B5"/>
    <w:rsid w:val="008444F5"/>
    <w:rsid w:val="00844604"/>
    <w:rsid w:val="00844755"/>
    <w:rsid w:val="00844830"/>
    <w:rsid w:val="00844ABF"/>
    <w:rsid w:val="00844B63"/>
    <w:rsid w:val="00844CBF"/>
    <w:rsid w:val="0084511D"/>
    <w:rsid w:val="0084544D"/>
    <w:rsid w:val="00845789"/>
    <w:rsid w:val="008457E8"/>
    <w:rsid w:val="00845954"/>
    <w:rsid w:val="00845B20"/>
    <w:rsid w:val="00845BAC"/>
    <w:rsid w:val="008462A6"/>
    <w:rsid w:val="0084662E"/>
    <w:rsid w:val="00846797"/>
    <w:rsid w:val="008468BA"/>
    <w:rsid w:val="00847047"/>
    <w:rsid w:val="008472A0"/>
    <w:rsid w:val="0084743F"/>
    <w:rsid w:val="00847A46"/>
    <w:rsid w:val="00847DB3"/>
    <w:rsid w:val="00847FEF"/>
    <w:rsid w:val="00850762"/>
    <w:rsid w:val="00850FB5"/>
    <w:rsid w:val="00851A1A"/>
    <w:rsid w:val="00851E01"/>
    <w:rsid w:val="00851F90"/>
    <w:rsid w:val="0085235A"/>
    <w:rsid w:val="00852369"/>
    <w:rsid w:val="008527DC"/>
    <w:rsid w:val="00852892"/>
    <w:rsid w:val="00852A10"/>
    <w:rsid w:val="00852AB9"/>
    <w:rsid w:val="00852B5F"/>
    <w:rsid w:val="00852C3E"/>
    <w:rsid w:val="0085363C"/>
    <w:rsid w:val="008537CE"/>
    <w:rsid w:val="00853815"/>
    <w:rsid w:val="00853DFD"/>
    <w:rsid w:val="00854218"/>
    <w:rsid w:val="00854495"/>
    <w:rsid w:val="00854948"/>
    <w:rsid w:val="00854FCE"/>
    <w:rsid w:val="008553B7"/>
    <w:rsid w:val="008555ED"/>
    <w:rsid w:val="0085579B"/>
    <w:rsid w:val="00855927"/>
    <w:rsid w:val="00855B27"/>
    <w:rsid w:val="00855C26"/>
    <w:rsid w:val="00855E23"/>
    <w:rsid w:val="00855E2E"/>
    <w:rsid w:val="008561FB"/>
    <w:rsid w:val="008564C7"/>
    <w:rsid w:val="00856B3A"/>
    <w:rsid w:val="00856EA0"/>
    <w:rsid w:val="00856F86"/>
    <w:rsid w:val="00857344"/>
    <w:rsid w:val="0085740F"/>
    <w:rsid w:val="008575F6"/>
    <w:rsid w:val="00857627"/>
    <w:rsid w:val="00860133"/>
    <w:rsid w:val="008604CB"/>
    <w:rsid w:val="008611CD"/>
    <w:rsid w:val="00861215"/>
    <w:rsid w:val="00861A49"/>
    <w:rsid w:val="00861D16"/>
    <w:rsid w:val="00861F57"/>
    <w:rsid w:val="00862194"/>
    <w:rsid w:val="00862313"/>
    <w:rsid w:val="0086259B"/>
    <w:rsid w:val="00862614"/>
    <w:rsid w:val="008629DF"/>
    <w:rsid w:val="00862A88"/>
    <w:rsid w:val="00862B53"/>
    <w:rsid w:val="00862C45"/>
    <w:rsid w:val="00862F5C"/>
    <w:rsid w:val="00862FBD"/>
    <w:rsid w:val="008633C3"/>
    <w:rsid w:val="008636E6"/>
    <w:rsid w:val="00864207"/>
    <w:rsid w:val="00864257"/>
    <w:rsid w:val="00864769"/>
    <w:rsid w:val="00864B21"/>
    <w:rsid w:val="008655AB"/>
    <w:rsid w:val="00865927"/>
    <w:rsid w:val="00865996"/>
    <w:rsid w:val="00865FBA"/>
    <w:rsid w:val="0086634E"/>
    <w:rsid w:val="0086664B"/>
    <w:rsid w:val="0086673A"/>
    <w:rsid w:val="00866838"/>
    <w:rsid w:val="00866ABA"/>
    <w:rsid w:val="00866B86"/>
    <w:rsid w:val="008672DF"/>
    <w:rsid w:val="008677CE"/>
    <w:rsid w:val="00867C3A"/>
    <w:rsid w:val="00867D7C"/>
    <w:rsid w:val="00867DA1"/>
    <w:rsid w:val="00867EB4"/>
    <w:rsid w:val="00867FCA"/>
    <w:rsid w:val="00870272"/>
    <w:rsid w:val="00870935"/>
    <w:rsid w:val="00870F34"/>
    <w:rsid w:val="008710D2"/>
    <w:rsid w:val="008712D7"/>
    <w:rsid w:val="0087138E"/>
    <w:rsid w:val="0087154D"/>
    <w:rsid w:val="008719F0"/>
    <w:rsid w:val="008720D5"/>
    <w:rsid w:val="00872213"/>
    <w:rsid w:val="0087230A"/>
    <w:rsid w:val="008724BD"/>
    <w:rsid w:val="008728F6"/>
    <w:rsid w:val="00872A3D"/>
    <w:rsid w:val="00872D10"/>
    <w:rsid w:val="0087321F"/>
    <w:rsid w:val="008733EC"/>
    <w:rsid w:val="008734F8"/>
    <w:rsid w:val="008737CE"/>
    <w:rsid w:val="00873B0A"/>
    <w:rsid w:val="00874533"/>
    <w:rsid w:val="008745CA"/>
    <w:rsid w:val="008748BB"/>
    <w:rsid w:val="00874BCF"/>
    <w:rsid w:val="008750D2"/>
    <w:rsid w:val="00875144"/>
    <w:rsid w:val="0087541A"/>
    <w:rsid w:val="00875969"/>
    <w:rsid w:val="00876116"/>
    <w:rsid w:val="008765FE"/>
    <w:rsid w:val="008767A5"/>
    <w:rsid w:val="00876D1C"/>
    <w:rsid w:val="00876E5B"/>
    <w:rsid w:val="0087707A"/>
    <w:rsid w:val="008773F2"/>
    <w:rsid w:val="008774EE"/>
    <w:rsid w:val="008776C1"/>
    <w:rsid w:val="00877B2F"/>
    <w:rsid w:val="00877C2A"/>
    <w:rsid w:val="00877C65"/>
    <w:rsid w:val="00877EE2"/>
    <w:rsid w:val="0088029A"/>
    <w:rsid w:val="008806AD"/>
    <w:rsid w:val="00880784"/>
    <w:rsid w:val="00881012"/>
    <w:rsid w:val="0088190A"/>
    <w:rsid w:val="008819D9"/>
    <w:rsid w:val="00881A17"/>
    <w:rsid w:val="00881A1A"/>
    <w:rsid w:val="00881B9A"/>
    <w:rsid w:val="00881EED"/>
    <w:rsid w:val="00881F41"/>
    <w:rsid w:val="008827CD"/>
    <w:rsid w:val="008829F4"/>
    <w:rsid w:val="00882C26"/>
    <w:rsid w:val="008830A5"/>
    <w:rsid w:val="008832AF"/>
    <w:rsid w:val="008837C8"/>
    <w:rsid w:val="0088392B"/>
    <w:rsid w:val="00883AB7"/>
    <w:rsid w:val="00883DCA"/>
    <w:rsid w:val="00883F90"/>
    <w:rsid w:val="00884480"/>
    <w:rsid w:val="00884497"/>
    <w:rsid w:val="00884F6D"/>
    <w:rsid w:val="00884F82"/>
    <w:rsid w:val="00885224"/>
    <w:rsid w:val="008852C5"/>
    <w:rsid w:val="0088533C"/>
    <w:rsid w:val="0088594A"/>
    <w:rsid w:val="00885A9F"/>
    <w:rsid w:val="00885CF7"/>
    <w:rsid w:val="008862C1"/>
    <w:rsid w:val="00886636"/>
    <w:rsid w:val="00886943"/>
    <w:rsid w:val="00886B0C"/>
    <w:rsid w:val="00886C0E"/>
    <w:rsid w:val="00886DB2"/>
    <w:rsid w:val="0088767C"/>
    <w:rsid w:val="0088799D"/>
    <w:rsid w:val="00890558"/>
    <w:rsid w:val="00890831"/>
    <w:rsid w:val="00890B9E"/>
    <w:rsid w:val="00890D46"/>
    <w:rsid w:val="00890D4F"/>
    <w:rsid w:val="00890D59"/>
    <w:rsid w:val="00891089"/>
    <w:rsid w:val="008910DA"/>
    <w:rsid w:val="008910EB"/>
    <w:rsid w:val="00891490"/>
    <w:rsid w:val="008914D0"/>
    <w:rsid w:val="00891CFD"/>
    <w:rsid w:val="00891F82"/>
    <w:rsid w:val="00892212"/>
    <w:rsid w:val="00892995"/>
    <w:rsid w:val="00892AF8"/>
    <w:rsid w:val="00892CF6"/>
    <w:rsid w:val="0089323B"/>
    <w:rsid w:val="00893276"/>
    <w:rsid w:val="00893838"/>
    <w:rsid w:val="008941BB"/>
    <w:rsid w:val="008945CB"/>
    <w:rsid w:val="00894AF9"/>
    <w:rsid w:val="00894DE7"/>
    <w:rsid w:val="00895051"/>
    <w:rsid w:val="00895194"/>
    <w:rsid w:val="008952B8"/>
    <w:rsid w:val="0089534D"/>
    <w:rsid w:val="00895F23"/>
    <w:rsid w:val="00895F6A"/>
    <w:rsid w:val="0089638C"/>
    <w:rsid w:val="008963EF"/>
    <w:rsid w:val="00896464"/>
    <w:rsid w:val="00896D49"/>
    <w:rsid w:val="008970A1"/>
    <w:rsid w:val="0089729F"/>
    <w:rsid w:val="00897566"/>
    <w:rsid w:val="00897FD2"/>
    <w:rsid w:val="008A0716"/>
    <w:rsid w:val="008A0929"/>
    <w:rsid w:val="008A0A5B"/>
    <w:rsid w:val="008A0AE7"/>
    <w:rsid w:val="008A0DBC"/>
    <w:rsid w:val="008A1469"/>
    <w:rsid w:val="008A1CDD"/>
    <w:rsid w:val="008A259F"/>
    <w:rsid w:val="008A26DD"/>
    <w:rsid w:val="008A2AB3"/>
    <w:rsid w:val="008A2CC7"/>
    <w:rsid w:val="008A2FF9"/>
    <w:rsid w:val="008A300E"/>
    <w:rsid w:val="008A304C"/>
    <w:rsid w:val="008A325C"/>
    <w:rsid w:val="008A3918"/>
    <w:rsid w:val="008A3AB5"/>
    <w:rsid w:val="008A3EEE"/>
    <w:rsid w:val="008A42E9"/>
    <w:rsid w:val="008A43D1"/>
    <w:rsid w:val="008A4616"/>
    <w:rsid w:val="008A496E"/>
    <w:rsid w:val="008A4C94"/>
    <w:rsid w:val="008A4D71"/>
    <w:rsid w:val="008A4EC1"/>
    <w:rsid w:val="008A5030"/>
    <w:rsid w:val="008A50AC"/>
    <w:rsid w:val="008A53D3"/>
    <w:rsid w:val="008A5650"/>
    <w:rsid w:val="008A566C"/>
    <w:rsid w:val="008A5C46"/>
    <w:rsid w:val="008A5FAE"/>
    <w:rsid w:val="008A61B1"/>
    <w:rsid w:val="008A63DB"/>
    <w:rsid w:val="008A6479"/>
    <w:rsid w:val="008A7196"/>
    <w:rsid w:val="008A7628"/>
    <w:rsid w:val="008A7633"/>
    <w:rsid w:val="008A7849"/>
    <w:rsid w:val="008A7A05"/>
    <w:rsid w:val="008A7CE1"/>
    <w:rsid w:val="008A7ECA"/>
    <w:rsid w:val="008B084A"/>
    <w:rsid w:val="008B0895"/>
    <w:rsid w:val="008B09B5"/>
    <w:rsid w:val="008B0C84"/>
    <w:rsid w:val="008B0DB3"/>
    <w:rsid w:val="008B0E27"/>
    <w:rsid w:val="008B0FBC"/>
    <w:rsid w:val="008B1A3B"/>
    <w:rsid w:val="008B1D17"/>
    <w:rsid w:val="008B2476"/>
    <w:rsid w:val="008B264E"/>
    <w:rsid w:val="008B3416"/>
    <w:rsid w:val="008B376E"/>
    <w:rsid w:val="008B3C87"/>
    <w:rsid w:val="008B45DE"/>
    <w:rsid w:val="008B47D3"/>
    <w:rsid w:val="008B4D77"/>
    <w:rsid w:val="008B4E3B"/>
    <w:rsid w:val="008B4EE6"/>
    <w:rsid w:val="008B5111"/>
    <w:rsid w:val="008B5123"/>
    <w:rsid w:val="008B5385"/>
    <w:rsid w:val="008B569F"/>
    <w:rsid w:val="008B5A33"/>
    <w:rsid w:val="008B5BBF"/>
    <w:rsid w:val="008B5E1E"/>
    <w:rsid w:val="008B611F"/>
    <w:rsid w:val="008B6319"/>
    <w:rsid w:val="008B68EE"/>
    <w:rsid w:val="008B6F94"/>
    <w:rsid w:val="008B716D"/>
    <w:rsid w:val="008B73B3"/>
    <w:rsid w:val="008B747E"/>
    <w:rsid w:val="008B75F5"/>
    <w:rsid w:val="008B7691"/>
    <w:rsid w:val="008B7B10"/>
    <w:rsid w:val="008C037F"/>
    <w:rsid w:val="008C04B6"/>
    <w:rsid w:val="008C0517"/>
    <w:rsid w:val="008C071A"/>
    <w:rsid w:val="008C076A"/>
    <w:rsid w:val="008C0965"/>
    <w:rsid w:val="008C0BFE"/>
    <w:rsid w:val="008C135C"/>
    <w:rsid w:val="008C1440"/>
    <w:rsid w:val="008C14CC"/>
    <w:rsid w:val="008C15C1"/>
    <w:rsid w:val="008C18C1"/>
    <w:rsid w:val="008C1944"/>
    <w:rsid w:val="008C1AB5"/>
    <w:rsid w:val="008C1ADB"/>
    <w:rsid w:val="008C1D60"/>
    <w:rsid w:val="008C1DBD"/>
    <w:rsid w:val="008C1E9A"/>
    <w:rsid w:val="008C1F02"/>
    <w:rsid w:val="008C1F7F"/>
    <w:rsid w:val="008C2001"/>
    <w:rsid w:val="008C249B"/>
    <w:rsid w:val="008C24F0"/>
    <w:rsid w:val="008C24F1"/>
    <w:rsid w:val="008C2715"/>
    <w:rsid w:val="008C291D"/>
    <w:rsid w:val="008C29BC"/>
    <w:rsid w:val="008C2A66"/>
    <w:rsid w:val="008C2B77"/>
    <w:rsid w:val="008C2C37"/>
    <w:rsid w:val="008C2D23"/>
    <w:rsid w:val="008C2E35"/>
    <w:rsid w:val="008C2FA6"/>
    <w:rsid w:val="008C316F"/>
    <w:rsid w:val="008C3398"/>
    <w:rsid w:val="008C344D"/>
    <w:rsid w:val="008C360E"/>
    <w:rsid w:val="008C3637"/>
    <w:rsid w:val="008C39A7"/>
    <w:rsid w:val="008C4163"/>
    <w:rsid w:val="008C49CE"/>
    <w:rsid w:val="008C54E2"/>
    <w:rsid w:val="008C55DE"/>
    <w:rsid w:val="008C5A66"/>
    <w:rsid w:val="008C5E25"/>
    <w:rsid w:val="008C61B0"/>
    <w:rsid w:val="008C637F"/>
    <w:rsid w:val="008C6569"/>
    <w:rsid w:val="008C65EC"/>
    <w:rsid w:val="008C6643"/>
    <w:rsid w:val="008C68F7"/>
    <w:rsid w:val="008C6A2E"/>
    <w:rsid w:val="008C6A5B"/>
    <w:rsid w:val="008C6B1B"/>
    <w:rsid w:val="008C6B1C"/>
    <w:rsid w:val="008C6B6B"/>
    <w:rsid w:val="008C6D6A"/>
    <w:rsid w:val="008C7370"/>
    <w:rsid w:val="008C78B1"/>
    <w:rsid w:val="008C7E8C"/>
    <w:rsid w:val="008D004A"/>
    <w:rsid w:val="008D0680"/>
    <w:rsid w:val="008D07B0"/>
    <w:rsid w:val="008D07F6"/>
    <w:rsid w:val="008D086D"/>
    <w:rsid w:val="008D0E1B"/>
    <w:rsid w:val="008D1039"/>
    <w:rsid w:val="008D11CF"/>
    <w:rsid w:val="008D1388"/>
    <w:rsid w:val="008D157E"/>
    <w:rsid w:val="008D15D6"/>
    <w:rsid w:val="008D1603"/>
    <w:rsid w:val="008D186B"/>
    <w:rsid w:val="008D196A"/>
    <w:rsid w:val="008D1BB4"/>
    <w:rsid w:val="008D1CF4"/>
    <w:rsid w:val="008D21F4"/>
    <w:rsid w:val="008D2498"/>
    <w:rsid w:val="008D28A6"/>
    <w:rsid w:val="008D2A04"/>
    <w:rsid w:val="008D2AD1"/>
    <w:rsid w:val="008D2AD2"/>
    <w:rsid w:val="008D2BAB"/>
    <w:rsid w:val="008D2D01"/>
    <w:rsid w:val="008D3061"/>
    <w:rsid w:val="008D3706"/>
    <w:rsid w:val="008D3DD1"/>
    <w:rsid w:val="008D3E55"/>
    <w:rsid w:val="008D42D2"/>
    <w:rsid w:val="008D4B90"/>
    <w:rsid w:val="008D4DF6"/>
    <w:rsid w:val="008D4EA2"/>
    <w:rsid w:val="008D543F"/>
    <w:rsid w:val="008D5DF9"/>
    <w:rsid w:val="008D5F61"/>
    <w:rsid w:val="008D61BE"/>
    <w:rsid w:val="008D6C0A"/>
    <w:rsid w:val="008D6F6F"/>
    <w:rsid w:val="008D7895"/>
    <w:rsid w:val="008D7998"/>
    <w:rsid w:val="008E02AA"/>
    <w:rsid w:val="008E073D"/>
    <w:rsid w:val="008E082E"/>
    <w:rsid w:val="008E0A6B"/>
    <w:rsid w:val="008E0BF1"/>
    <w:rsid w:val="008E0C74"/>
    <w:rsid w:val="008E0C8C"/>
    <w:rsid w:val="008E0E7E"/>
    <w:rsid w:val="008E1200"/>
    <w:rsid w:val="008E1612"/>
    <w:rsid w:val="008E163A"/>
    <w:rsid w:val="008E1673"/>
    <w:rsid w:val="008E1963"/>
    <w:rsid w:val="008E1D8C"/>
    <w:rsid w:val="008E2238"/>
    <w:rsid w:val="008E22CD"/>
    <w:rsid w:val="008E2843"/>
    <w:rsid w:val="008E2B70"/>
    <w:rsid w:val="008E3310"/>
    <w:rsid w:val="008E356F"/>
    <w:rsid w:val="008E3A4F"/>
    <w:rsid w:val="008E3CAD"/>
    <w:rsid w:val="008E4198"/>
    <w:rsid w:val="008E4521"/>
    <w:rsid w:val="008E489D"/>
    <w:rsid w:val="008E4C4B"/>
    <w:rsid w:val="008E4F91"/>
    <w:rsid w:val="008E5137"/>
    <w:rsid w:val="008E533B"/>
    <w:rsid w:val="008E53FD"/>
    <w:rsid w:val="008E5611"/>
    <w:rsid w:val="008E56FA"/>
    <w:rsid w:val="008E592C"/>
    <w:rsid w:val="008E5949"/>
    <w:rsid w:val="008E5C9D"/>
    <w:rsid w:val="008E5F46"/>
    <w:rsid w:val="008E6198"/>
    <w:rsid w:val="008E62E9"/>
    <w:rsid w:val="008E62F8"/>
    <w:rsid w:val="008E6364"/>
    <w:rsid w:val="008E6552"/>
    <w:rsid w:val="008E6710"/>
    <w:rsid w:val="008E6DE6"/>
    <w:rsid w:val="008E6EE9"/>
    <w:rsid w:val="008E6FD4"/>
    <w:rsid w:val="008E763C"/>
    <w:rsid w:val="008E76BD"/>
    <w:rsid w:val="008E77E6"/>
    <w:rsid w:val="008E7849"/>
    <w:rsid w:val="008E7BF0"/>
    <w:rsid w:val="008E7ED4"/>
    <w:rsid w:val="008F0733"/>
    <w:rsid w:val="008F07A2"/>
    <w:rsid w:val="008F0CAE"/>
    <w:rsid w:val="008F10F8"/>
    <w:rsid w:val="008F12E0"/>
    <w:rsid w:val="008F143B"/>
    <w:rsid w:val="008F1563"/>
    <w:rsid w:val="008F1681"/>
    <w:rsid w:val="008F1A8B"/>
    <w:rsid w:val="008F1EA8"/>
    <w:rsid w:val="008F1FA8"/>
    <w:rsid w:val="008F2C27"/>
    <w:rsid w:val="008F33F8"/>
    <w:rsid w:val="008F3572"/>
    <w:rsid w:val="008F3579"/>
    <w:rsid w:val="008F365D"/>
    <w:rsid w:val="008F386B"/>
    <w:rsid w:val="008F3951"/>
    <w:rsid w:val="008F3EA8"/>
    <w:rsid w:val="008F3ED1"/>
    <w:rsid w:val="008F4AB3"/>
    <w:rsid w:val="008F4FCB"/>
    <w:rsid w:val="008F5453"/>
    <w:rsid w:val="008F59DE"/>
    <w:rsid w:val="008F5B94"/>
    <w:rsid w:val="008F5E93"/>
    <w:rsid w:val="008F689D"/>
    <w:rsid w:val="008F6AD5"/>
    <w:rsid w:val="008F6CA9"/>
    <w:rsid w:val="008F7103"/>
    <w:rsid w:val="008F7310"/>
    <w:rsid w:val="008F7405"/>
    <w:rsid w:val="008F74E6"/>
    <w:rsid w:val="008F7B11"/>
    <w:rsid w:val="008F7CF6"/>
    <w:rsid w:val="00900A0E"/>
    <w:rsid w:val="00900ECD"/>
    <w:rsid w:val="00901194"/>
    <w:rsid w:val="00901259"/>
    <w:rsid w:val="00901565"/>
    <w:rsid w:val="00902024"/>
    <w:rsid w:val="0090218B"/>
    <w:rsid w:val="00902C24"/>
    <w:rsid w:val="009030E3"/>
    <w:rsid w:val="009037F0"/>
    <w:rsid w:val="00903C11"/>
    <w:rsid w:val="00903D31"/>
    <w:rsid w:val="00903DBF"/>
    <w:rsid w:val="00903E0A"/>
    <w:rsid w:val="00903E64"/>
    <w:rsid w:val="00903EC6"/>
    <w:rsid w:val="00903FF6"/>
    <w:rsid w:val="00904214"/>
    <w:rsid w:val="00904539"/>
    <w:rsid w:val="009048E1"/>
    <w:rsid w:val="00904B8A"/>
    <w:rsid w:val="00904C13"/>
    <w:rsid w:val="00904CEC"/>
    <w:rsid w:val="0090508E"/>
    <w:rsid w:val="009050F8"/>
    <w:rsid w:val="009052B4"/>
    <w:rsid w:val="00905402"/>
    <w:rsid w:val="0090552F"/>
    <w:rsid w:val="00906012"/>
    <w:rsid w:val="00906083"/>
    <w:rsid w:val="00906C78"/>
    <w:rsid w:val="00906CB6"/>
    <w:rsid w:val="00907052"/>
    <w:rsid w:val="009071C4"/>
    <w:rsid w:val="0090720C"/>
    <w:rsid w:val="00907464"/>
    <w:rsid w:val="00907869"/>
    <w:rsid w:val="0090788A"/>
    <w:rsid w:val="00907A15"/>
    <w:rsid w:val="00907B4C"/>
    <w:rsid w:val="00907CEA"/>
    <w:rsid w:val="00910136"/>
    <w:rsid w:val="00910171"/>
    <w:rsid w:val="009101AE"/>
    <w:rsid w:val="009101C1"/>
    <w:rsid w:val="00910474"/>
    <w:rsid w:val="0091056B"/>
    <w:rsid w:val="0091060C"/>
    <w:rsid w:val="0091081B"/>
    <w:rsid w:val="00910935"/>
    <w:rsid w:val="00910C0D"/>
    <w:rsid w:val="00910EB4"/>
    <w:rsid w:val="0091110A"/>
    <w:rsid w:val="00911E9F"/>
    <w:rsid w:val="00911FE0"/>
    <w:rsid w:val="009120F0"/>
    <w:rsid w:val="0091232B"/>
    <w:rsid w:val="00912474"/>
    <w:rsid w:val="009124A8"/>
    <w:rsid w:val="00912B98"/>
    <w:rsid w:val="00912EBE"/>
    <w:rsid w:val="009130AA"/>
    <w:rsid w:val="00913861"/>
    <w:rsid w:val="009138AC"/>
    <w:rsid w:val="00913CE6"/>
    <w:rsid w:val="009147F3"/>
    <w:rsid w:val="00914BF2"/>
    <w:rsid w:val="00915007"/>
    <w:rsid w:val="00915131"/>
    <w:rsid w:val="0091527C"/>
    <w:rsid w:val="0091545F"/>
    <w:rsid w:val="009158A7"/>
    <w:rsid w:val="00915AAF"/>
    <w:rsid w:val="00915C0D"/>
    <w:rsid w:val="00915C74"/>
    <w:rsid w:val="00916134"/>
    <w:rsid w:val="00916544"/>
    <w:rsid w:val="00916CC9"/>
    <w:rsid w:val="009171C5"/>
    <w:rsid w:val="0091730F"/>
    <w:rsid w:val="00917788"/>
    <w:rsid w:val="00917BC3"/>
    <w:rsid w:val="00917C1F"/>
    <w:rsid w:val="00917D61"/>
    <w:rsid w:val="00920AC5"/>
    <w:rsid w:val="00920FE3"/>
    <w:rsid w:val="00921017"/>
    <w:rsid w:val="00921026"/>
    <w:rsid w:val="00921228"/>
    <w:rsid w:val="0092190C"/>
    <w:rsid w:val="00921DD6"/>
    <w:rsid w:val="00922017"/>
    <w:rsid w:val="009225F8"/>
    <w:rsid w:val="00922686"/>
    <w:rsid w:val="0092298C"/>
    <w:rsid w:val="00923171"/>
    <w:rsid w:val="009231D4"/>
    <w:rsid w:val="00923371"/>
    <w:rsid w:val="009236DC"/>
    <w:rsid w:val="00923FCA"/>
    <w:rsid w:val="009240C9"/>
    <w:rsid w:val="0092418A"/>
    <w:rsid w:val="00924362"/>
    <w:rsid w:val="00924873"/>
    <w:rsid w:val="00924D01"/>
    <w:rsid w:val="00925660"/>
    <w:rsid w:val="00925CB0"/>
    <w:rsid w:val="00925D58"/>
    <w:rsid w:val="009266DF"/>
    <w:rsid w:val="0092695F"/>
    <w:rsid w:val="00926B5D"/>
    <w:rsid w:val="009275B3"/>
    <w:rsid w:val="00927741"/>
    <w:rsid w:val="00927E62"/>
    <w:rsid w:val="0093003D"/>
    <w:rsid w:val="00930189"/>
    <w:rsid w:val="00930471"/>
    <w:rsid w:val="009308E8"/>
    <w:rsid w:val="00930997"/>
    <w:rsid w:val="00930B65"/>
    <w:rsid w:val="00931556"/>
    <w:rsid w:val="00931886"/>
    <w:rsid w:val="009322AB"/>
    <w:rsid w:val="00932959"/>
    <w:rsid w:val="00932BFA"/>
    <w:rsid w:val="00933007"/>
    <w:rsid w:val="009330EB"/>
    <w:rsid w:val="00933BC4"/>
    <w:rsid w:val="0093414A"/>
    <w:rsid w:val="009341BD"/>
    <w:rsid w:val="0093439B"/>
    <w:rsid w:val="00934D68"/>
    <w:rsid w:val="00934DE1"/>
    <w:rsid w:val="00934F5E"/>
    <w:rsid w:val="00934F80"/>
    <w:rsid w:val="009351CB"/>
    <w:rsid w:val="00935B45"/>
    <w:rsid w:val="00935C51"/>
    <w:rsid w:val="00935DCE"/>
    <w:rsid w:val="009367D2"/>
    <w:rsid w:val="00936DD6"/>
    <w:rsid w:val="00936EDE"/>
    <w:rsid w:val="00936EF1"/>
    <w:rsid w:val="00937111"/>
    <w:rsid w:val="009379FE"/>
    <w:rsid w:val="00937D01"/>
    <w:rsid w:val="00937F6F"/>
    <w:rsid w:val="00940121"/>
    <w:rsid w:val="009409BA"/>
    <w:rsid w:val="00940F15"/>
    <w:rsid w:val="00940F83"/>
    <w:rsid w:val="009416B5"/>
    <w:rsid w:val="009416F9"/>
    <w:rsid w:val="00941723"/>
    <w:rsid w:val="00941DA8"/>
    <w:rsid w:val="009423AA"/>
    <w:rsid w:val="00942534"/>
    <w:rsid w:val="0094274B"/>
    <w:rsid w:val="009427F5"/>
    <w:rsid w:val="00942E0B"/>
    <w:rsid w:val="00942EFF"/>
    <w:rsid w:val="00943246"/>
    <w:rsid w:val="00943251"/>
    <w:rsid w:val="00943C3A"/>
    <w:rsid w:val="00943F15"/>
    <w:rsid w:val="00943FCC"/>
    <w:rsid w:val="00944484"/>
    <w:rsid w:val="00944485"/>
    <w:rsid w:val="00944873"/>
    <w:rsid w:val="00944C09"/>
    <w:rsid w:val="00944E98"/>
    <w:rsid w:val="0094529B"/>
    <w:rsid w:val="00945372"/>
    <w:rsid w:val="009454F8"/>
    <w:rsid w:val="00945A56"/>
    <w:rsid w:val="0094608F"/>
    <w:rsid w:val="00946628"/>
    <w:rsid w:val="00946C47"/>
    <w:rsid w:val="009470AA"/>
    <w:rsid w:val="00947272"/>
    <w:rsid w:val="00950162"/>
    <w:rsid w:val="009501A3"/>
    <w:rsid w:val="00950B1C"/>
    <w:rsid w:val="00950FDD"/>
    <w:rsid w:val="00951050"/>
    <w:rsid w:val="0095117D"/>
    <w:rsid w:val="009511F9"/>
    <w:rsid w:val="00951242"/>
    <w:rsid w:val="009512A2"/>
    <w:rsid w:val="00952BB3"/>
    <w:rsid w:val="00952CFC"/>
    <w:rsid w:val="00952FAA"/>
    <w:rsid w:val="00953522"/>
    <w:rsid w:val="009538AA"/>
    <w:rsid w:val="00953EAB"/>
    <w:rsid w:val="00954177"/>
    <w:rsid w:val="009543CA"/>
    <w:rsid w:val="00954A0D"/>
    <w:rsid w:val="00954A62"/>
    <w:rsid w:val="00954F77"/>
    <w:rsid w:val="0095695E"/>
    <w:rsid w:val="00956C4D"/>
    <w:rsid w:val="0095727B"/>
    <w:rsid w:val="00957794"/>
    <w:rsid w:val="00957886"/>
    <w:rsid w:val="0096024D"/>
    <w:rsid w:val="009609AF"/>
    <w:rsid w:val="00960F42"/>
    <w:rsid w:val="009619E1"/>
    <w:rsid w:val="009622BC"/>
    <w:rsid w:val="009623EE"/>
    <w:rsid w:val="00962726"/>
    <w:rsid w:val="00962AD9"/>
    <w:rsid w:val="00962F8D"/>
    <w:rsid w:val="00963661"/>
    <w:rsid w:val="00963685"/>
    <w:rsid w:val="009644EE"/>
    <w:rsid w:val="00964D29"/>
    <w:rsid w:val="00964DD9"/>
    <w:rsid w:val="00965210"/>
    <w:rsid w:val="0096526A"/>
    <w:rsid w:val="0096532F"/>
    <w:rsid w:val="009658BB"/>
    <w:rsid w:val="00965CA8"/>
    <w:rsid w:val="00966210"/>
    <w:rsid w:val="009663B1"/>
    <w:rsid w:val="009669CA"/>
    <w:rsid w:val="00966E1D"/>
    <w:rsid w:val="009676E3"/>
    <w:rsid w:val="0096794A"/>
    <w:rsid w:val="00967CEB"/>
    <w:rsid w:val="00967D14"/>
    <w:rsid w:val="0097015C"/>
    <w:rsid w:val="009701B8"/>
    <w:rsid w:val="009702AF"/>
    <w:rsid w:val="00970416"/>
    <w:rsid w:val="00970B0A"/>
    <w:rsid w:val="00970E15"/>
    <w:rsid w:val="009710E4"/>
    <w:rsid w:val="009711B4"/>
    <w:rsid w:val="00971397"/>
    <w:rsid w:val="009717C3"/>
    <w:rsid w:val="00971940"/>
    <w:rsid w:val="00971BFC"/>
    <w:rsid w:val="00971C74"/>
    <w:rsid w:val="0097213B"/>
    <w:rsid w:val="00972530"/>
    <w:rsid w:val="00972A1A"/>
    <w:rsid w:val="00972AE6"/>
    <w:rsid w:val="00972B35"/>
    <w:rsid w:val="00972C33"/>
    <w:rsid w:val="00972FA4"/>
    <w:rsid w:val="009733DC"/>
    <w:rsid w:val="009733E4"/>
    <w:rsid w:val="00973434"/>
    <w:rsid w:val="00973705"/>
    <w:rsid w:val="00973CB4"/>
    <w:rsid w:val="0097424E"/>
    <w:rsid w:val="00974628"/>
    <w:rsid w:val="009748A8"/>
    <w:rsid w:val="009749EB"/>
    <w:rsid w:val="00974CDB"/>
    <w:rsid w:val="00974FF4"/>
    <w:rsid w:val="0097509F"/>
    <w:rsid w:val="009753B0"/>
    <w:rsid w:val="009759CE"/>
    <w:rsid w:val="00975CA4"/>
    <w:rsid w:val="00975D9E"/>
    <w:rsid w:val="0097654C"/>
    <w:rsid w:val="00976D27"/>
    <w:rsid w:val="00976D9F"/>
    <w:rsid w:val="00976EB4"/>
    <w:rsid w:val="009770C1"/>
    <w:rsid w:val="009773E7"/>
    <w:rsid w:val="0097761A"/>
    <w:rsid w:val="0097765D"/>
    <w:rsid w:val="00977A8B"/>
    <w:rsid w:val="00977DE8"/>
    <w:rsid w:val="009800F0"/>
    <w:rsid w:val="009808FA"/>
    <w:rsid w:val="00980A27"/>
    <w:rsid w:val="00980A5E"/>
    <w:rsid w:val="00980BA0"/>
    <w:rsid w:val="00980EA3"/>
    <w:rsid w:val="00981350"/>
    <w:rsid w:val="009814BF"/>
    <w:rsid w:val="00981652"/>
    <w:rsid w:val="00981905"/>
    <w:rsid w:val="00981B60"/>
    <w:rsid w:val="00982011"/>
    <w:rsid w:val="009822BE"/>
    <w:rsid w:val="00982603"/>
    <w:rsid w:val="0098337F"/>
    <w:rsid w:val="009833EA"/>
    <w:rsid w:val="0098340F"/>
    <w:rsid w:val="009836A1"/>
    <w:rsid w:val="00983AB8"/>
    <w:rsid w:val="00984191"/>
    <w:rsid w:val="00984263"/>
    <w:rsid w:val="0098452B"/>
    <w:rsid w:val="0098454E"/>
    <w:rsid w:val="00984571"/>
    <w:rsid w:val="0098479D"/>
    <w:rsid w:val="0098488E"/>
    <w:rsid w:val="00984B58"/>
    <w:rsid w:val="00984C33"/>
    <w:rsid w:val="00984D1B"/>
    <w:rsid w:val="00984FCA"/>
    <w:rsid w:val="00985409"/>
    <w:rsid w:val="0098588C"/>
    <w:rsid w:val="009858C7"/>
    <w:rsid w:val="0098594D"/>
    <w:rsid w:val="00985A3C"/>
    <w:rsid w:val="00985D3B"/>
    <w:rsid w:val="00985DA9"/>
    <w:rsid w:val="009862F8"/>
    <w:rsid w:val="00986A3B"/>
    <w:rsid w:val="00986AE3"/>
    <w:rsid w:val="00986B55"/>
    <w:rsid w:val="00986C18"/>
    <w:rsid w:val="00986D4C"/>
    <w:rsid w:val="00986FD4"/>
    <w:rsid w:val="0098704F"/>
    <w:rsid w:val="009871ED"/>
    <w:rsid w:val="009873A7"/>
    <w:rsid w:val="0098779A"/>
    <w:rsid w:val="00987EEB"/>
    <w:rsid w:val="00987EFA"/>
    <w:rsid w:val="00990436"/>
    <w:rsid w:val="0099096C"/>
    <w:rsid w:val="00991194"/>
    <w:rsid w:val="00991999"/>
    <w:rsid w:val="00991CCF"/>
    <w:rsid w:val="00992293"/>
    <w:rsid w:val="009923A2"/>
    <w:rsid w:val="0099288E"/>
    <w:rsid w:val="009928AF"/>
    <w:rsid w:val="009929DC"/>
    <w:rsid w:val="00992B3B"/>
    <w:rsid w:val="00992F64"/>
    <w:rsid w:val="0099311F"/>
    <w:rsid w:val="0099321B"/>
    <w:rsid w:val="00993699"/>
    <w:rsid w:val="009937A4"/>
    <w:rsid w:val="00993CB6"/>
    <w:rsid w:val="00994664"/>
    <w:rsid w:val="00994764"/>
    <w:rsid w:val="00994D00"/>
    <w:rsid w:val="00994F8D"/>
    <w:rsid w:val="0099536F"/>
    <w:rsid w:val="00995390"/>
    <w:rsid w:val="00995702"/>
    <w:rsid w:val="00995834"/>
    <w:rsid w:val="00995A42"/>
    <w:rsid w:val="00995EBE"/>
    <w:rsid w:val="00995FB6"/>
    <w:rsid w:val="009965A9"/>
    <w:rsid w:val="009967A5"/>
    <w:rsid w:val="00996E4F"/>
    <w:rsid w:val="00996EE2"/>
    <w:rsid w:val="009978AC"/>
    <w:rsid w:val="00997A34"/>
    <w:rsid w:val="00997D1D"/>
    <w:rsid w:val="00997F35"/>
    <w:rsid w:val="009A053F"/>
    <w:rsid w:val="009A08DD"/>
    <w:rsid w:val="009A0C1E"/>
    <w:rsid w:val="009A11FC"/>
    <w:rsid w:val="009A15DF"/>
    <w:rsid w:val="009A15E9"/>
    <w:rsid w:val="009A18B3"/>
    <w:rsid w:val="009A1B8E"/>
    <w:rsid w:val="009A1C09"/>
    <w:rsid w:val="009A1D07"/>
    <w:rsid w:val="009A251C"/>
    <w:rsid w:val="009A26F5"/>
    <w:rsid w:val="009A2901"/>
    <w:rsid w:val="009A2A6C"/>
    <w:rsid w:val="009A2B4D"/>
    <w:rsid w:val="009A2D09"/>
    <w:rsid w:val="009A2D85"/>
    <w:rsid w:val="009A2EB5"/>
    <w:rsid w:val="009A2F3B"/>
    <w:rsid w:val="009A433B"/>
    <w:rsid w:val="009A438C"/>
    <w:rsid w:val="009A454E"/>
    <w:rsid w:val="009A4B4B"/>
    <w:rsid w:val="009A4C1F"/>
    <w:rsid w:val="009A4C94"/>
    <w:rsid w:val="009A4D72"/>
    <w:rsid w:val="009A4FB2"/>
    <w:rsid w:val="009A5599"/>
    <w:rsid w:val="009A55F7"/>
    <w:rsid w:val="009A599B"/>
    <w:rsid w:val="009A5C5F"/>
    <w:rsid w:val="009A6286"/>
    <w:rsid w:val="009A65AB"/>
    <w:rsid w:val="009A67AA"/>
    <w:rsid w:val="009A6994"/>
    <w:rsid w:val="009A6D7B"/>
    <w:rsid w:val="009A6FD7"/>
    <w:rsid w:val="009A7558"/>
    <w:rsid w:val="009A79E6"/>
    <w:rsid w:val="009A7AB3"/>
    <w:rsid w:val="009A7EA4"/>
    <w:rsid w:val="009B06C5"/>
    <w:rsid w:val="009B082C"/>
    <w:rsid w:val="009B094A"/>
    <w:rsid w:val="009B0D4C"/>
    <w:rsid w:val="009B128D"/>
    <w:rsid w:val="009B15CE"/>
    <w:rsid w:val="009B1AF3"/>
    <w:rsid w:val="009B2043"/>
    <w:rsid w:val="009B2359"/>
    <w:rsid w:val="009B2699"/>
    <w:rsid w:val="009B285F"/>
    <w:rsid w:val="009B28F8"/>
    <w:rsid w:val="009B296A"/>
    <w:rsid w:val="009B2CCF"/>
    <w:rsid w:val="009B3224"/>
    <w:rsid w:val="009B3D69"/>
    <w:rsid w:val="009B41A3"/>
    <w:rsid w:val="009B4625"/>
    <w:rsid w:val="009B493D"/>
    <w:rsid w:val="009B4BA3"/>
    <w:rsid w:val="009B621A"/>
    <w:rsid w:val="009B637F"/>
    <w:rsid w:val="009B67C3"/>
    <w:rsid w:val="009B6923"/>
    <w:rsid w:val="009B695C"/>
    <w:rsid w:val="009B69D7"/>
    <w:rsid w:val="009B6A7E"/>
    <w:rsid w:val="009B6AE2"/>
    <w:rsid w:val="009B6D31"/>
    <w:rsid w:val="009B6EAF"/>
    <w:rsid w:val="009B6FB1"/>
    <w:rsid w:val="009B727C"/>
    <w:rsid w:val="009B7377"/>
    <w:rsid w:val="009B765B"/>
    <w:rsid w:val="009B7901"/>
    <w:rsid w:val="009B7B4C"/>
    <w:rsid w:val="009B7ECF"/>
    <w:rsid w:val="009B7FA1"/>
    <w:rsid w:val="009C0059"/>
    <w:rsid w:val="009C02D1"/>
    <w:rsid w:val="009C042C"/>
    <w:rsid w:val="009C064D"/>
    <w:rsid w:val="009C07C8"/>
    <w:rsid w:val="009C08B9"/>
    <w:rsid w:val="009C0AA6"/>
    <w:rsid w:val="009C0D74"/>
    <w:rsid w:val="009C0DC1"/>
    <w:rsid w:val="009C110E"/>
    <w:rsid w:val="009C1278"/>
    <w:rsid w:val="009C1CA4"/>
    <w:rsid w:val="009C2262"/>
    <w:rsid w:val="009C2692"/>
    <w:rsid w:val="009C2A0E"/>
    <w:rsid w:val="009C2B38"/>
    <w:rsid w:val="009C2EA4"/>
    <w:rsid w:val="009C320F"/>
    <w:rsid w:val="009C3240"/>
    <w:rsid w:val="009C32FE"/>
    <w:rsid w:val="009C3380"/>
    <w:rsid w:val="009C35DA"/>
    <w:rsid w:val="009C419B"/>
    <w:rsid w:val="009C435C"/>
    <w:rsid w:val="009C46B8"/>
    <w:rsid w:val="009C483B"/>
    <w:rsid w:val="009C4A83"/>
    <w:rsid w:val="009C5317"/>
    <w:rsid w:val="009C5365"/>
    <w:rsid w:val="009C57CF"/>
    <w:rsid w:val="009C5ADC"/>
    <w:rsid w:val="009C5D2B"/>
    <w:rsid w:val="009C601D"/>
    <w:rsid w:val="009C6389"/>
    <w:rsid w:val="009C64FC"/>
    <w:rsid w:val="009C67E0"/>
    <w:rsid w:val="009C687B"/>
    <w:rsid w:val="009C6AC6"/>
    <w:rsid w:val="009C6C9E"/>
    <w:rsid w:val="009C6CE1"/>
    <w:rsid w:val="009C710A"/>
    <w:rsid w:val="009C7488"/>
    <w:rsid w:val="009C7D16"/>
    <w:rsid w:val="009D011A"/>
    <w:rsid w:val="009D0570"/>
    <w:rsid w:val="009D0E6E"/>
    <w:rsid w:val="009D115D"/>
    <w:rsid w:val="009D141B"/>
    <w:rsid w:val="009D1DF2"/>
    <w:rsid w:val="009D1E80"/>
    <w:rsid w:val="009D2138"/>
    <w:rsid w:val="009D2A89"/>
    <w:rsid w:val="009D2C99"/>
    <w:rsid w:val="009D2DA7"/>
    <w:rsid w:val="009D2DBC"/>
    <w:rsid w:val="009D3809"/>
    <w:rsid w:val="009D3DDD"/>
    <w:rsid w:val="009D4CE8"/>
    <w:rsid w:val="009D4EA5"/>
    <w:rsid w:val="009D51AB"/>
    <w:rsid w:val="009D556A"/>
    <w:rsid w:val="009D557B"/>
    <w:rsid w:val="009D5CAE"/>
    <w:rsid w:val="009D5ED3"/>
    <w:rsid w:val="009D64E9"/>
    <w:rsid w:val="009D677B"/>
    <w:rsid w:val="009D6FC3"/>
    <w:rsid w:val="009D6FCA"/>
    <w:rsid w:val="009D721A"/>
    <w:rsid w:val="009D7CEA"/>
    <w:rsid w:val="009D7E39"/>
    <w:rsid w:val="009E05F2"/>
    <w:rsid w:val="009E101E"/>
    <w:rsid w:val="009E1144"/>
    <w:rsid w:val="009E1980"/>
    <w:rsid w:val="009E2174"/>
    <w:rsid w:val="009E21E7"/>
    <w:rsid w:val="009E22E2"/>
    <w:rsid w:val="009E270E"/>
    <w:rsid w:val="009E2929"/>
    <w:rsid w:val="009E2DE0"/>
    <w:rsid w:val="009E3111"/>
    <w:rsid w:val="009E315E"/>
    <w:rsid w:val="009E3300"/>
    <w:rsid w:val="009E3491"/>
    <w:rsid w:val="009E353E"/>
    <w:rsid w:val="009E36F2"/>
    <w:rsid w:val="009E3825"/>
    <w:rsid w:val="009E3AEF"/>
    <w:rsid w:val="009E3CC7"/>
    <w:rsid w:val="009E4492"/>
    <w:rsid w:val="009E46CF"/>
    <w:rsid w:val="009E4889"/>
    <w:rsid w:val="009E48AF"/>
    <w:rsid w:val="009E4956"/>
    <w:rsid w:val="009E4B3A"/>
    <w:rsid w:val="009E4B59"/>
    <w:rsid w:val="009E4C59"/>
    <w:rsid w:val="009E567F"/>
    <w:rsid w:val="009E5A36"/>
    <w:rsid w:val="009E60B2"/>
    <w:rsid w:val="009E6332"/>
    <w:rsid w:val="009E650F"/>
    <w:rsid w:val="009E66E4"/>
    <w:rsid w:val="009E70B3"/>
    <w:rsid w:val="009E79F5"/>
    <w:rsid w:val="009E7A0A"/>
    <w:rsid w:val="009E7DEF"/>
    <w:rsid w:val="009F059D"/>
    <w:rsid w:val="009F0D53"/>
    <w:rsid w:val="009F1533"/>
    <w:rsid w:val="009F16C7"/>
    <w:rsid w:val="009F17E9"/>
    <w:rsid w:val="009F1A7F"/>
    <w:rsid w:val="009F212C"/>
    <w:rsid w:val="009F2816"/>
    <w:rsid w:val="009F29E6"/>
    <w:rsid w:val="009F2D39"/>
    <w:rsid w:val="009F356D"/>
    <w:rsid w:val="009F3920"/>
    <w:rsid w:val="009F3970"/>
    <w:rsid w:val="009F3C22"/>
    <w:rsid w:val="009F3CF8"/>
    <w:rsid w:val="009F3FFF"/>
    <w:rsid w:val="009F46AE"/>
    <w:rsid w:val="009F4851"/>
    <w:rsid w:val="009F4FF5"/>
    <w:rsid w:val="009F54C5"/>
    <w:rsid w:val="009F5544"/>
    <w:rsid w:val="009F5834"/>
    <w:rsid w:val="009F5991"/>
    <w:rsid w:val="009F5D2B"/>
    <w:rsid w:val="009F68F1"/>
    <w:rsid w:val="009F6B55"/>
    <w:rsid w:val="009F6C7D"/>
    <w:rsid w:val="009F7385"/>
    <w:rsid w:val="009F7660"/>
    <w:rsid w:val="009F7A2E"/>
    <w:rsid w:val="009F7D15"/>
    <w:rsid w:val="00A001AA"/>
    <w:rsid w:val="00A00346"/>
    <w:rsid w:val="00A003AA"/>
    <w:rsid w:val="00A0060D"/>
    <w:rsid w:val="00A00DFE"/>
    <w:rsid w:val="00A00ECA"/>
    <w:rsid w:val="00A00ECE"/>
    <w:rsid w:val="00A00F2A"/>
    <w:rsid w:val="00A00FAD"/>
    <w:rsid w:val="00A012DE"/>
    <w:rsid w:val="00A01404"/>
    <w:rsid w:val="00A01948"/>
    <w:rsid w:val="00A0195C"/>
    <w:rsid w:val="00A01AE3"/>
    <w:rsid w:val="00A02175"/>
    <w:rsid w:val="00A021DD"/>
    <w:rsid w:val="00A02371"/>
    <w:rsid w:val="00A027A0"/>
    <w:rsid w:val="00A02F0E"/>
    <w:rsid w:val="00A034ED"/>
    <w:rsid w:val="00A0364B"/>
    <w:rsid w:val="00A036E7"/>
    <w:rsid w:val="00A037C1"/>
    <w:rsid w:val="00A03BEE"/>
    <w:rsid w:val="00A03C15"/>
    <w:rsid w:val="00A03D14"/>
    <w:rsid w:val="00A03F83"/>
    <w:rsid w:val="00A04197"/>
    <w:rsid w:val="00A041A8"/>
    <w:rsid w:val="00A0425A"/>
    <w:rsid w:val="00A0445A"/>
    <w:rsid w:val="00A0454D"/>
    <w:rsid w:val="00A04DF7"/>
    <w:rsid w:val="00A05C43"/>
    <w:rsid w:val="00A05DF9"/>
    <w:rsid w:val="00A05E88"/>
    <w:rsid w:val="00A05F24"/>
    <w:rsid w:val="00A06092"/>
    <w:rsid w:val="00A0634E"/>
    <w:rsid w:val="00A0644E"/>
    <w:rsid w:val="00A06661"/>
    <w:rsid w:val="00A068A7"/>
    <w:rsid w:val="00A06A71"/>
    <w:rsid w:val="00A06C16"/>
    <w:rsid w:val="00A06CFE"/>
    <w:rsid w:val="00A06E3D"/>
    <w:rsid w:val="00A06EC8"/>
    <w:rsid w:val="00A06F18"/>
    <w:rsid w:val="00A0792F"/>
    <w:rsid w:val="00A07B39"/>
    <w:rsid w:val="00A07B9E"/>
    <w:rsid w:val="00A07EAB"/>
    <w:rsid w:val="00A10094"/>
    <w:rsid w:val="00A10246"/>
    <w:rsid w:val="00A105F0"/>
    <w:rsid w:val="00A10EC7"/>
    <w:rsid w:val="00A10FA3"/>
    <w:rsid w:val="00A1102E"/>
    <w:rsid w:val="00A114A1"/>
    <w:rsid w:val="00A11651"/>
    <w:rsid w:val="00A1184E"/>
    <w:rsid w:val="00A119AD"/>
    <w:rsid w:val="00A11E8D"/>
    <w:rsid w:val="00A12018"/>
    <w:rsid w:val="00A120AB"/>
    <w:rsid w:val="00A1298B"/>
    <w:rsid w:val="00A1354C"/>
    <w:rsid w:val="00A1380E"/>
    <w:rsid w:val="00A1381C"/>
    <w:rsid w:val="00A13948"/>
    <w:rsid w:val="00A13977"/>
    <w:rsid w:val="00A13C0F"/>
    <w:rsid w:val="00A141F4"/>
    <w:rsid w:val="00A1439D"/>
    <w:rsid w:val="00A14411"/>
    <w:rsid w:val="00A1462D"/>
    <w:rsid w:val="00A1494B"/>
    <w:rsid w:val="00A14B6F"/>
    <w:rsid w:val="00A153B5"/>
    <w:rsid w:val="00A15C39"/>
    <w:rsid w:val="00A1602B"/>
    <w:rsid w:val="00A1627D"/>
    <w:rsid w:val="00A16390"/>
    <w:rsid w:val="00A1655D"/>
    <w:rsid w:val="00A1674B"/>
    <w:rsid w:val="00A16777"/>
    <w:rsid w:val="00A16C63"/>
    <w:rsid w:val="00A16DBB"/>
    <w:rsid w:val="00A16FB2"/>
    <w:rsid w:val="00A17053"/>
    <w:rsid w:val="00A17831"/>
    <w:rsid w:val="00A17B70"/>
    <w:rsid w:val="00A17C59"/>
    <w:rsid w:val="00A20183"/>
    <w:rsid w:val="00A20380"/>
    <w:rsid w:val="00A2058C"/>
    <w:rsid w:val="00A20909"/>
    <w:rsid w:val="00A20915"/>
    <w:rsid w:val="00A20FF5"/>
    <w:rsid w:val="00A21798"/>
    <w:rsid w:val="00A217A5"/>
    <w:rsid w:val="00A21EC1"/>
    <w:rsid w:val="00A22489"/>
    <w:rsid w:val="00A22491"/>
    <w:rsid w:val="00A22D25"/>
    <w:rsid w:val="00A22D99"/>
    <w:rsid w:val="00A22DD0"/>
    <w:rsid w:val="00A233D4"/>
    <w:rsid w:val="00A23664"/>
    <w:rsid w:val="00A23AE6"/>
    <w:rsid w:val="00A23E91"/>
    <w:rsid w:val="00A23F4B"/>
    <w:rsid w:val="00A246E4"/>
    <w:rsid w:val="00A2549E"/>
    <w:rsid w:val="00A2589B"/>
    <w:rsid w:val="00A25DCD"/>
    <w:rsid w:val="00A25F4D"/>
    <w:rsid w:val="00A25F86"/>
    <w:rsid w:val="00A262FC"/>
    <w:rsid w:val="00A26609"/>
    <w:rsid w:val="00A268C2"/>
    <w:rsid w:val="00A26983"/>
    <w:rsid w:val="00A26BF3"/>
    <w:rsid w:val="00A26D6B"/>
    <w:rsid w:val="00A26E0B"/>
    <w:rsid w:val="00A27457"/>
    <w:rsid w:val="00A27478"/>
    <w:rsid w:val="00A27540"/>
    <w:rsid w:val="00A27C0F"/>
    <w:rsid w:val="00A300CB"/>
    <w:rsid w:val="00A3089D"/>
    <w:rsid w:val="00A309FE"/>
    <w:rsid w:val="00A30B0B"/>
    <w:rsid w:val="00A30B9C"/>
    <w:rsid w:val="00A30F20"/>
    <w:rsid w:val="00A319E6"/>
    <w:rsid w:val="00A31BB9"/>
    <w:rsid w:val="00A31BE3"/>
    <w:rsid w:val="00A31F07"/>
    <w:rsid w:val="00A322A5"/>
    <w:rsid w:val="00A32711"/>
    <w:rsid w:val="00A32849"/>
    <w:rsid w:val="00A328A1"/>
    <w:rsid w:val="00A32C76"/>
    <w:rsid w:val="00A32D4B"/>
    <w:rsid w:val="00A331BB"/>
    <w:rsid w:val="00A331C1"/>
    <w:rsid w:val="00A337E8"/>
    <w:rsid w:val="00A338F6"/>
    <w:rsid w:val="00A33AAB"/>
    <w:rsid w:val="00A33DC3"/>
    <w:rsid w:val="00A33E3B"/>
    <w:rsid w:val="00A34065"/>
    <w:rsid w:val="00A34076"/>
    <w:rsid w:val="00A340CB"/>
    <w:rsid w:val="00A34170"/>
    <w:rsid w:val="00A3494A"/>
    <w:rsid w:val="00A352A9"/>
    <w:rsid w:val="00A35396"/>
    <w:rsid w:val="00A353DB"/>
    <w:rsid w:val="00A35482"/>
    <w:rsid w:val="00A35BEF"/>
    <w:rsid w:val="00A35EBF"/>
    <w:rsid w:val="00A3628A"/>
    <w:rsid w:val="00A36362"/>
    <w:rsid w:val="00A36AEE"/>
    <w:rsid w:val="00A36C98"/>
    <w:rsid w:val="00A36F6A"/>
    <w:rsid w:val="00A36FE7"/>
    <w:rsid w:val="00A37217"/>
    <w:rsid w:val="00A376D3"/>
    <w:rsid w:val="00A37D82"/>
    <w:rsid w:val="00A37E0F"/>
    <w:rsid w:val="00A37E2E"/>
    <w:rsid w:val="00A4033F"/>
    <w:rsid w:val="00A4035D"/>
    <w:rsid w:val="00A40724"/>
    <w:rsid w:val="00A40976"/>
    <w:rsid w:val="00A40984"/>
    <w:rsid w:val="00A40A32"/>
    <w:rsid w:val="00A40FC8"/>
    <w:rsid w:val="00A41234"/>
    <w:rsid w:val="00A415CA"/>
    <w:rsid w:val="00A41817"/>
    <w:rsid w:val="00A41A5E"/>
    <w:rsid w:val="00A41DEB"/>
    <w:rsid w:val="00A41E1B"/>
    <w:rsid w:val="00A41E3A"/>
    <w:rsid w:val="00A4230F"/>
    <w:rsid w:val="00A42406"/>
    <w:rsid w:val="00A42444"/>
    <w:rsid w:val="00A42491"/>
    <w:rsid w:val="00A424F4"/>
    <w:rsid w:val="00A42A08"/>
    <w:rsid w:val="00A42AFC"/>
    <w:rsid w:val="00A42C41"/>
    <w:rsid w:val="00A4301D"/>
    <w:rsid w:val="00A4309A"/>
    <w:rsid w:val="00A434B8"/>
    <w:rsid w:val="00A434ED"/>
    <w:rsid w:val="00A439D0"/>
    <w:rsid w:val="00A441A0"/>
    <w:rsid w:val="00A4468C"/>
    <w:rsid w:val="00A446C6"/>
    <w:rsid w:val="00A44B30"/>
    <w:rsid w:val="00A44BF5"/>
    <w:rsid w:val="00A44D2E"/>
    <w:rsid w:val="00A459F1"/>
    <w:rsid w:val="00A45A14"/>
    <w:rsid w:val="00A45E28"/>
    <w:rsid w:val="00A45E4F"/>
    <w:rsid w:val="00A45F35"/>
    <w:rsid w:val="00A47523"/>
    <w:rsid w:val="00A47554"/>
    <w:rsid w:val="00A4756F"/>
    <w:rsid w:val="00A47790"/>
    <w:rsid w:val="00A47C31"/>
    <w:rsid w:val="00A502AC"/>
    <w:rsid w:val="00A5090D"/>
    <w:rsid w:val="00A50BF7"/>
    <w:rsid w:val="00A51628"/>
    <w:rsid w:val="00A51908"/>
    <w:rsid w:val="00A51C30"/>
    <w:rsid w:val="00A52016"/>
    <w:rsid w:val="00A52224"/>
    <w:rsid w:val="00A5260F"/>
    <w:rsid w:val="00A529DB"/>
    <w:rsid w:val="00A52B6F"/>
    <w:rsid w:val="00A52C19"/>
    <w:rsid w:val="00A52C6D"/>
    <w:rsid w:val="00A52DA2"/>
    <w:rsid w:val="00A52DF3"/>
    <w:rsid w:val="00A52EE6"/>
    <w:rsid w:val="00A53EC5"/>
    <w:rsid w:val="00A5419D"/>
    <w:rsid w:val="00A54859"/>
    <w:rsid w:val="00A54A5F"/>
    <w:rsid w:val="00A55045"/>
    <w:rsid w:val="00A5539B"/>
    <w:rsid w:val="00A5583E"/>
    <w:rsid w:val="00A55F48"/>
    <w:rsid w:val="00A560BD"/>
    <w:rsid w:val="00A566CC"/>
    <w:rsid w:val="00A567F8"/>
    <w:rsid w:val="00A569FA"/>
    <w:rsid w:val="00A56A25"/>
    <w:rsid w:val="00A56DCB"/>
    <w:rsid w:val="00A56ECE"/>
    <w:rsid w:val="00A57040"/>
    <w:rsid w:val="00A570AD"/>
    <w:rsid w:val="00A571B1"/>
    <w:rsid w:val="00A57659"/>
    <w:rsid w:val="00A57887"/>
    <w:rsid w:val="00A578DE"/>
    <w:rsid w:val="00A57910"/>
    <w:rsid w:val="00A57AA3"/>
    <w:rsid w:val="00A57BD3"/>
    <w:rsid w:val="00A57BDC"/>
    <w:rsid w:val="00A57CCB"/>
    <w:rsid w:val="00A57D58"/>
    <w:rsid w:val="00A57FDD"/>
    <w:rsid w:val="00A60154"/>
    <w:rsid w:val="00A604F6"/>
    <w:rsid w:val="00A605C1"/>
    <w:rsid w:val="00A606CF"/>
    <w:rsid w:val="00A60CD5"/>
    <w:rsid w:val="00A6119F"/>
    <w:rsid w:val="00A61283"/>
    <w:rsid w:val="00A6165E"/>
    <w:rsid w:val="00A619C2"/>
    <w:rsid w:val="00A61C9D"/>
    <w:rsid w:val="00A622C7"/>
    <w:rsid w:val="00A6239E"/>
    <w:rsid w:val="00A623A2"/>
    <w:rsid w:val="00A6256B"/>
    <w:rsid w:val="00A62643"/>
    <w:rsid w:val="00A62CE6"/>
    <w:rsid w:val="00A630AF"/>
    <w:rsid w:val="00A636D2"/>
    <w:rsid w:val="00A63A2B"/>
    <w:rsid w:val="00A63C41"/>
    <w:rsid w:val="00A63E6D"/>
    <w:rsid w:val="00A63F34"/>
    <w:rsid w:val="00A640EA"/>
    <w:rsid w:val="00A6470C"/>
    <w:rsid w:val="00A64787"/>
    <w:rsid w:val="00A64873"/>
    <w:rsid w:val="00A64923"/>
    <w:rsid w:val="00A64C84"/>
    <w:rsid w:val="00A64F49"/>
    <w:rsid w:val="00A65427"/>
    <w:rsid w:val="00A659B1"/>
    <w:rsid w:val="00A659E3"/>
    <w:rsid w:val="00A65C97"/>
    <w:rsid w:val="00A65F9F"/>
    <w:rsid w:val="00A66352"/>
    <w:rsid w:val="00A668CC"/>
    <w:rsid w:val="00A66B1B"/>
    <w:rsid w:val="00A66DB8"/>
    <w:rsid w:val="00A66E72"/>
    <w:rsid w:val="00A66F8E"/>
    <w:rsid w:val="00A670F4"/>
    <w:rsid w:val="00A6755B"/>
    <w:rsid w:val="00A67662"/>
    <w:rsid w:val="00A67715"/>
    <w:rsid w:val="00A678D3"/>
    <w:rsid w:val="00A678DF"/>
    <w:rsid w:val="00A679CB"/>
    <w:rsid w:val="00A67C95"/>
    <w:rsid w:val="00A67E4D"/>
    <w:rsid w:val="00A67FD9"/>
    <w:rsid w:val="00A70196"/>
    <w:rsid w:val="00A70280"/>
    <w:rsid w:val="00A7094F"/>
    <w:rsid w:val="00A70996"/>
    <w:rsid w:val="00A70D99"/>
    <w:rsid w:val="00A70E7A"/>
    <w:rsid w:val="00A7122D"/>
    <w:rsid w:val="00A712BD"/>
    <w:rsid w:val="00A715A7"/>
    <w:rsid w:val="00A7165F"/>
    <w:rsid w:val="00A717F6"/>
    <w:rsid w:val="00A719C2"/>
    <w:rsid w:val="00A71A07"/>
    <w:rsid w:val="00A72162"/>
    <w:rsid w:val="00A72702"/>
    <w:rsid w:val="00A72B10"/>
    <w:rsid w:val="00A72EDC"/>
    <w:rsid w:val="00A73699"/>
    <w:rsid w:val="00A736DE"/>
    <w:rsid w:val="00A73A5F"/>
    <w:rsid w:val="00A73C27"/>
    <w:rsid w:val="00A7450F"/>
    <w:rsid w:val="00A747E3"/>
    <w:rsid w:val="00A74B88"/>
    <w:rsid w:val="00A74D09"/>
    <w:rsid w:val="00A74F55"/>
    <w:rsid w:val="00A74FA4"/>
    <w:rsid w:val="00A75730"/>
    <w:rsid w:val="00A75967"/>
    <w:rsid w:val="00A76195"/>
    <w:rsid w:val="00A765A0"/>
    <w:rsid w:val="00A76AE3"/>
    <w:rsid w:val="00A76C89"/>
    <w:rsid w:val="00A774D0"/>
    <w:rsid w:val="00A7750B"/>
    <w:rsid w:val="00A77C72"/>
    <w:rsid w:val="00A77DE3"/>
    <w:rsid w:val="00A806C6"/>
    <w:rsid w:val="00A80E7D"/>
    <w:rsid w:val="00A80E98"/>
    <w:rsid w:val="00A81256"/>
    <w:rsid w:val="00A81358"/>
    <w:rsid w:val="00A81C18"/>
    <w:rsid w:val="00A82020"/>
    <w:rsid w:val="00A82A81"/>
    <w:rsid w:val="00A82C66"/>
    <w:rsid w:val="00A83037"/>
    <w:rsid w:val="00A83076"/>
    <w:rsid w:val="00A831CD"/>
    <w:rsid w:val="00A832EB"/>
    <w:rsid w:val="00A8388F"/>
    <w:rsid w:val="00A83979"/>
    <w:rsid w:val="00A83B87"/>
    <w:rsid w:val="00A83BEE"/>
    <w:rsid w:val="00A83FE8"/>
    <w:rsid w:val="00A84880"/>
    <w:rsid w:val="00A84A78"/>
    <w:rsid w:val="00A84BAF"/>
    <w:rsid w:val="00A84D9E"/>
    <w:rsid w:val="00A84E67"/>
    <w:rsid w:val="00A8505E"/>
    <w:rsid w:val="00A8506E"/>
    <w:rsid w:val="00A85079"/>
    <w:rsid w:val="00A8575D"/>
    <w:rsid w:val="00A85AC6"/>
    <w:rsid w:val="00A85BA5"/>
    <w:rsid w:val="00A85D3B"/>
    <w:rsid w:val="00A8600F"/>
    <w:rsid w:val="00A86481"/>
    <w:rsid w:val="00A874F5"/>
    <w:rsid w:val="00A8762E"/>
    <w:rsid w:val="00A87837"/>
    <w:rsid w:val="00A8792F"/>
    <w:rsid w:val="00A87A5C"/>
    <w:rsid w:val="00A87EE5"/>
    <w:rsid w:val="00A87EEF"/>
    <w:rsid w:val="00A90051"/>
    <w:rsid w:val="00A9096B"/>
    <w:rsid w:val="00A90AB3"/>
    <w:rsid w:val="00A90C2F"/>
    <w:rsid w:val="00A90F60"/>
    <w:rsid w:val="00A90FA0"/>
    <w:rsid w:val="00A91026"/>
    <w:rsid w:val="00A91292"/>
    <w:rsid w:val="00A91327"/>
    <w:rsid w:val="00A91330"/>
    <w:rsid w:val="00A93A04"/>
    <w:rsid w:val="00A94257"/>
    <w:rsid w:val="00A943D6"/>
    <w:rsid w:val="00A94656"/>
    <w:rsid w:val="00A94859"/>
    <w:rsid w:val="00A94BAC"/>
    <w:rsid w:val="00A94F40"/>
    <w:rsid w:val="00A95381"/>
    <w:rsid w:val="00A95408"/>
    <w:rsid w:val="00A959B0"/>
    <w:rsid w:val="00A95CBC"/>
    <w:rsid w:val="00A95D38"/>
    <w:rsid w:val="00A96035"/>
    <w:rsid w:val="00A96082"/>
    <w:rsid w:val="00A964EE"/>
    <w:rsid w:val="00A97213"/>
    <w:rsid w:val="00A9773C"/>
    <w:rsid w:val="00A977C4"/>
    <w:rsid w:val="00AA00FA"/>
    <w:rsid w:val="00AA091C"/>
    <w:rsid w:val="00AA09D7"/>
    <w:rsid w:val="00AA0E3A"/>
    <w:rsid w:val="00AA1114"/>
    <w:rsid w:val="00AA164B"/>
    <w:rsid w:val="00AA1A11"/>
    <w:rsid w:val="00AA1D5A"/>
    <w:rsid w:val="00AA25BA"/>
    <w:rsid w:val="00AA2624"/>
    <w:rsid w:val="00AA26BB"/>
    <w:rsid w:val="00AA271B"/>
    <w:rsid w:val="00AA2B90"/>
    <w:rsid w:val="00AA2BB4"/>
    <w:rsid w:val="00AA2E6B"/>
    <w:rsid w:val="00AA3036"/>
    <w:rsid w:val="00AA397F"/>
    <w:rsid w:val="00AA3C21"/>
    <w:rsid w:val="00AA40A8"/>
    <w:rsid w:val="00AA447D"/>
    <w:rsid w:val="00AA449F"/>
    <w:rsid w:val="00AA47A3"/>
    <w:rsid w:val="00AA5B6A"/>
    <w:rsid w:val="00AA61C9"/>
    <w:rsid w:val="00AA66C2"/>
    <w:rsid w:val="00AA67AD"/>
    <w:rsid w:val="00AA6912"/>
    <w:rsid w:val="00AA6B99"/>
    <w:rsid w:val="00AA6BC8"/>
    <w:rsid w:val="00AA728E"/>
    <w:rsid w:val="00AA76D8"/>
    <w:rsid w:val="00AA783E"/>
    <w:rsid w:val="00AA7F3B"/>
    <w:rsid w:val="00AB0465"/>
    <w:rsid w:val="00AB0699"/>
    <w:rsid w:val="00AB0A77"/>
    <w:rsid w:val="00AB18AC"/>
    <w:rsid w:val="00AB1957"/>
    <w:rsid w:val="00AB1B9C"/>
    <w:rsid w:val="00AB1BCC"/>
    <w:rsid w:val="00AB1C03"/>
    <w:rsid w:val="00AB1C8E"/>
    <w:rsid w:val="00AB1F2D"/>
    <w:rsid w:val="00AB215E"/>
    <w:rsid w:val="00AB24BD"/>
    <w:rsid w:val="00AB2BA6"/>
    <w:rsid w:val="00AB2F26"/>
    <w:rsid w:val="00AB30E7"/>
    <w:rsid w:val="00AB33B2"/>
    <w:rsid w:val="00AB3A3D"/>
    <w:rsid w:val="00AB44B3"/>
    <w:rsid w:val="00AB451C"/>
    <w:rsid w:val="00AB4920"/>
    <w:rsid w:val="00AB494A"/>
    <w:rsid w:val="00AB4C8C"/>
    <w:rsid w:val="00AB55B8"/>
    <w:rsid w:val="00AB563D"/>
    <w:rsid w:val="00AB59C6"/>
    <w:rsid w:val="00AB5B66"/>
    <w:rsid w:val="00AB5C5B"/>
    <w:rsid w:val="00AB5EE3"/>
    <w:rsid w:val="00AB5F88"/>
    <w:rsid w:val="00AB6280"/>
    <w:rsid w:val="00AB62EA"/>
    <w:rsid w:val="00AB6393"/>
    <w:rsid w:val="00AB7696"/>
    <w:rsid w:val="00AB7865"/>
    <w:rsid w:val="00AB78C0"/>
    <w:rsid w:val="00AB7CC9"/>
    <w:rsid w:val="00AC00EC"/>
    <w:rsid w:val="00AC07B2"/>
    <w:rsid w:val="00AC0AD4"/>
    <w:rsid w:val="00AC0CAC"/>
    <w:rsid w:val="00AC1481"/>
    <w:rsid w:val="00AC1909"/>
    <w:rsid w:val="00AC1EAC"/>
    <w:rsid w:val="00AC279D"/>
    <w:rsid w:val="00AC285E"/>
    <w:rsid w:val="00AC2C22"/>
    <w:rsid w:val="00AC3109"/>
    <w:rsid w:val="00AC325A"/>
    <w:rsid w:val="00AC32AA"/>
    <w:rsid w:val="00AC350A"/>
    <w:rsid w:val="00AC351D"/>
    <w:rsid w:val="00AC390D"/>
    <w:rsid w:val="00AC3ABE"/>
    <w:rsid w:val="00AC3BE8"/>
    <w:rsid w:val="00AC444E"/>
    <w:rsid w:val="00AC44BA"/>
    <w:rsid w:val="00AC46BD"/>
    <w:rsid w:val="00AC4DA4"/>
    <w:rsid w:val="00AC5364"/>
    <w:rsid w:val="00AC5513"/>
    <w:rsid w:val="00AC565A"/>
    <w:rsid w:val="00AC580E"/>
    <w:rsid w:val="00AC686B"/>
    <w:rsid w:val="00AC6C3D"/>
    <w:rsid w:val="00AC7228"/>
    <w:rsid w:val="00AC7382"/>
    <w:rsid w:val="00AC7394"/>
    <w:rsid w:val="00AC7399"/>
    <w:rsid w:val="00AC7621"/>
    <w:rsid w:val="00AC788E"/>
    <w:rsid w:val="00AC79E0"/>
    <w:rsid w:val="00AC7C1B"/>
    <w:rsid w:val="00AC7E5A"/>
    <w:rsid w:val="00AD0314"/>
    <w:rsid w:val="00AD0736"/>
    <w:rsid w:val="00AD07DD"/>
    <w:rsid w:val="00AD0BA3"/>
    <w:rsid w:val="00AD0BE2"/>
    <w:rsid w:val="00AD10B6"/>
    <w:rsid w:val="00AD16AA"/>
    <w:rsid w:val="00AD1B96"/>
    <w:rsid w:val="00AD1FEC"/>
    <w:rsid w:val="00AD21F1"/>
    <w:rsid w:val="00AD253C"/>
    <w:rsid w:val="00AD2628"/>
    <w:rsid w:val="00AD2735"/>
    <w:rsid w:val="00AD2FA8"/>
    <w:rsid w:val="00AD33DA"/>
    <w:rsid w:val="00AD38D4"/>
    <w:rsid w:val="00AD3B67"/>
    <w:rsid w:val="00AD40CD"/>
    <w:rsid w:val="00AD4534"/>
    <w:rsid w:val="00AD4921"/>
    <w:rsid w:val="00AD4B6A"/>
    <w:rsid w:val="00AD51C8"/>
    <w:rsid w:val="00AD5CA0"/>
    <w:rsid w:val="00AD61B0"/>
    <w:rsid w:val="00AD6589"/>
    <w:rsid w:val="00AD67EB"/>
    <w:rsid w:val="00AD6D0E"/>
    <w:rsid w:val="00AD6D14"/>
    <w:rsid w:val="00AD718E"/>
    <w:rsid w:val="00AD72EC"/>
    <w:rsid w:val="00AD7485"/>
    <w:rsid w:val="00AD76A4"/>
    <w:rsid w:val="00AD794D"/>
    <w:rsid w:val="00AD7B39"/>
    <w:rsid w:val="00AD7C79"/>
    <w:rsid w:val="00AD7DAB"/>
    <w:rsid w:val="00AE0476"/>
    <w:rsid w:val="00AE0495"/>
    <w:rsid w:val="00AE0498"/>
    <w:rsid w:val="00AE0C4A"/>
    <w:rsid w:val="00AE0C82"/>
    <w:rsid w:val="00AE0D89"/>
    <w:rsid w:val="00AE0F0C"/>
    <w:rsid w:val="00AE13D4"/>
    <w:rsid w:val="00AE140D"/>
    <w:rsid w:val="00AE178E"/>
    <w:rsid w:val="00AE17FA"/>
    <w:rsid w:val="00AE1901"/>
    <w:rsid w:val="00AE1CA1"/>
    <w:rsid w:val="00AE1D33"/>
    <w:rsid w:val="00AE1DDD"/>
    <w:rsid w:val="00AE22B8"/>
    <w:rsid w:val="00AE2704"/>
    <w:rsid w:val="00AE29AF"/>
    <w:rsid w:val="00AE2B8A"/>
    <w:rsid w:val="00AE2CC4"/>
    <w:rsid w:val="00AE3068"/>
    <w:rsid w:val="00AE3270"/>
    <w:rsid w:val="00AE350B"/>
    <w:rsid w:val="00AE4326"/>
    <w:rsid w:val="00AE4380"/>
    <w:rsid w:val="00AE49CC"/>
    <w:rsid w:val="00AE51AE"/>
    <w:rsid w:val="00AE562B"/>
    <w:rsid w:val="00AE5655"/>
    <w:rsid w:val="00AE5821"/>
    <w:rsid w:val="00AE5B78"/>
    <w:rsid w:val="00AE67AB"/>
    <w:rsid w:val="00AE6AE0"/>
    <w:rsid w:val="00AE6EB7"/>
    <w:rsid w:val="00AE7434"/>
    <w:rsid w:val="00AE7E72"/>
    <w:rsid w:val="00AE7EC6"/>
    <w:rsid w:val="00AE7FE9"/>
    <w:rsid w:val="00AF051B"/>
    <w:rsid w:val="00AF06F0"/>
    <w:rsid w:val="00AF08AC"/>
    <w:rsid w:val="00AF0B79"/>
    <w:rsid w:val="00AF0C08"/>
    <w:rsid w:val="00AF0F05"/>
    <w:rsid w:val="00AF139F"/>
    <w:rsid w:val="00AF1443"/>
    <w:rsid w:val="00AF15C0"/>
    <w:rsid w:val="00AF170E"/>
    <w:rsid w:val="00AF179E"/>
    <w:rsid w:val="00AF17AB"/>
    <w:rsid w:val="00AF1E24"/>
    <w:rsid w:val="00AF1F22"/>
    <w:rsid w:val="00AF1F78"/>
    <w:rsid w:val="00AF2155"/>
    <w:rsid w:val="00AF273B"/>
    <w:rsid w:val="00AF2782"/>
    <w:rsid w:val="00AF2829"/>
    <w:rsid w:val="00AF28F7"/>
    <w:rsid w:val="00AF29E5"/>
    <w:rsid w:val="00AF2A79"/>
    <w:rsid w:val="00AF2CA5"/>
    <w:rsid w:val="00AF2F48"/>
    <w:rsid w:val="00AF31C8"/>
    <w:rsid w:val="00AF3244"/>
    <w:rsid w:val="00AF3B43"/>
    <w:rsid w:val="00AF42A0"/>
    <w:rsid w:val="00AF42F6"/>
    <w:rsid w:val="00AF4645"/>
    <w:rsid w:val="00AF46DD"/>
    <w:rsid w:val="00AF46EC"/>
    <w:rsid w:val="00AF49EA"/>
    <w:rsid w:val="00AF4EC6"/>
    <w:rsid w:val="00AF5168"/>
    <w:rsid w:val="00AF5377"/>
    <w:rsid w:val="00AF5A99"/>
    <w:rsid w:val="00AF634D"/>
    <w:rsid w:val="00AF63C1"/>
    <w:rsid w:val="00AF66B8"/>
    <w:rsid w:val="00AF6A95"/>
    <w:rsid w:val="00AF721E"/>
    <w:rsid w:val="00AF7386"/>
    <w:rsid w:val="00AF775F"/>
    <w:rsid w:val="00AF7817"/>
    <w:rsid w:val="00AF7C11"/>
    <w:rsid w:val="00AF7C51"/>
    <w:rsid w:val="00B00A3E"/>
    <w:rsid w:val="00B012BE"/>
    <w:rsid w:val="00B01304"/>
    <w:rsid w:val="00B01751"/>
    <w:rsid w:val="00B01C66"/>
    <w:rsid w:val="00B021D6"/>
    <w:rsid w:val="00B02A77"/>
    <w:rsid w:val="00B02B68"/>
    <w:rsid w:val="00B03E4E"/>
    <w:rsid w:val="00B040EB"/>
    <w:rsid w:val="00B04325"/>
    <w:rsid w:val="00B04509"/>
    <w:rsid w:val="00B046D7"/>
    <w:rsid w:val="00B049E2"/>
    <w:rsid w:val="00B05384"/>
    <w:rsid w:val="00B05F57"/>
    <w:rsid w:val="00B06566"/>
    <w:rsid w:val="00B072A5"/>
    <w:rsid w:val="00B073BC"/>
    <w:rsid w:val="00B0742A"/>
    <w:rsid w:val="00B07787"/>
    <w:rsid w:val="00B0790B"/>
    <w:rsid w:val="00B07B5D"/>
    <w:rsid w:val="00B101E6"/>
    <w:rsid w:val="00B1022E"/>
    <w:rsid w:val="00B10945"/>
    <w:rsid w:val="00B10DC7"/>
    <w:rsid w:val="00B1140D"/>
    <w:rsid w:val="00B1178C"/>
    <w:rsid w:val="00B11809"/>
    <w:rsid w:val="00B11EDD"/>
    <w:rsid w:val="00B120E2"/>
    <w:rsid w:val="00B127DE"/>
    <w:rsid w:val="00B1280D"/>
    <w:rsid w:val="00B12A4F"/>
    <w:rsid w:val="00B12C59"/>
    <w:rsid w:val="00B13E87"/>
    <w:rsid w:val="00B13FE0"/>
    <w:rsid w:val="00B142CF"/>
    <w:rsid w:val="00B14686"/>
    <w:rsid w:val="00B14B59"/>
    <w:rsid w:val="00B15048"/>
    <w:rsid w:val="00B15370"/>
    <w:rsid w:val="00B15684"/>
    <w:rsid w:val="00B15EE0"/>
    <w:rsid w:val="00B15F21"/>
    <w:rsid w:val="00B15FD6"/>
    <w:rsid w:val="00B16D70"/>
    <w:rsid w:val="00B16ECC"/>
    <w:rsid w:val="00B17294"/>
    <w:rsid w:val="00B172AC"/>
    <w:rsid w:val="00B172BD"/>
    <w:rsid w:val="00B175FE"/>
    <w:rsid w:val="00B177C2"/>
    <w:rsid w:val="00B1784C"/>
    <w:rsid w:val="00B1790D"/>
    <w:rsid w:val="00B17939"/>
    <w:rsid w:val="00B17AC6"/>
    <w:rsid w:val="00B17ADF"/>
    <w:rsid w:val="00B17AE9"/>
    <w:rsid w:val="00B17DCB"/>
    <w:rsid w:val="00B2017A"/>
    <w:rsid w:val="00B202F8"/>
    <w:rsid w:val="00B20348"/>
    <w:rsid w:val="00B2038C"/>
    <w:rsid w:val="00B20A97"/>
    <w:rsid w:val="00B20C11"/>
    <w:rsid w:val="00B20DFD"/>
    <w:rsid w:val="00B210C7"/>
    <w:rsid w:val="00B2119F"/>
    <w:rsid w:val="00B212C1"/>
    <w:rsid w:val="00B213FB"/>
    <w:rsid w:val="00B21493"/>
    <w:rsid w:val="00B21684"/>
    <w:rsid w:val="00B217CA"/>
    <w:rsid w:val="00B220F4"/>
    <w:rsid w:val="00B222CB"/>
    <w:rsid w:val="00B22480"/>
    <w:rsid w:val="00B22489"/>
    <w:rsid w:val="00B23848"/>
    <w:rsid w:val="00B23A8A"/>
    <w:rsid w:val="00B23CFE"/>
    <w:rsid w:val="00B23E20"/>
    <w:rsid w:val="00B2433D"/>
    <w:rsid w:val="00B24362"/>
    <w:rsid w:val="00B24404"/>
    <w:rsid w:val="00B247A5"/>
    <w:rsid w:val="00B24A71"/>
    <w:rsid w:val="00B24A97"/>
    <w:rsid w:val="00B251ED"/>
    <w:rsid w:val="00B251F4"/>
    <w:rsid w:val="00B254BB"/>
    <w:rsid w:val="00B2568E"/>
    <w:rsid w:val="00B256B3"/>
    <w:rsid w:val="00B25D74"/>
    <w:rsid w:val="00B2616A"/>
    <w:rsid w:val="00B26CBD"/>
    <w:rsid w:val="00B26D0A"/>
    <w:rsid w:val="00B26D34"/>
    <w:rsid w:val="00B26DE5"/>
    <w:rsid w:val="00B26F30"/>
    <w:rsid w:val="00B277EA"/>
    <w:rsid w:val="00B278D3"/>
    <w:rsid w:val="00B27DD0"/>
    <w:rsid w:val="00B27F46"/>
    <w:rsid w:val="00B27F96"/>
    <w:rsid w:val="00B3031B"/>
    <w:rsid w:val="00B3040B"/>
    <w:rsid w:val="00B305A8"/>
    <w:rsid w:val="00B306BF"/>
    <w:rsid w:val="00B30D05"/>
    <w:rsid w:val="00B30DA8"/>
    <w:rsid w:val="00B30EAB"/>
    <w:rsid w:val="00B31324"/>
    <w:rsid w:val="00B318B5"/>
    <w:rsid w:val="00B31955"/>
    <w:rsid w:val="00B31F37"/>
    <w:rsid w:val="00B320E1"/>
    <w:rsid w:val="00B3258E"/>
    <w:rsid w:val="00B32E33"/>
    <w:rsid w:val="00B33377"/>
    <w:rsid w:val="00B336AB"/>
    <w:rsid w:val="00B33F96"/>
    <w:rsid w:val="00B34247"/>
    <w:rsid w:val="00B3441D"/>
    <w:rsid w:val="00B347E2"/>
    <w:rsid w:val="00B3491C"/>
    <w:rsid w:val="00B34C84"/>
    <w:rsid w:val="00B34E75"/>
    <w:rsid w:val="00B350A7"/>
    <w:rsid w:val="00B35244"/>
    <w:rsid w:val="00B35692"/>
    <w:rsid w:val="00B357A8"/>
    <w:rsid w:val="00B35B47"/>
    <w:rsid w:val="00B35E6C"/>
    <w:rsid w:val="00B35F2D"/>
    <w:rsid w:val="00B35F61"/>
    <w:rsid w:val="00B36161"/>
    <w:rsid w:val="00B36E7F"/>
    <w:rsid w:val="00B36F2C"/>
    <w:rsid w:val="00B3729A"/>
    <w:rsid w:val="00B373A1"/>
    <w:rsid w:val="00B3761F"/>
    <w:rsid w:val="00B377B0"/>
    <w:rsid w:val="00B378FB"/>
    <w:rsid w:val="00B37C62"/>
    <w:rsid w:val="00B403FE"/>
    <w:rsid w:val="00B4058E"/>
    <w:rsid w:val="00B40C1D"/>
    <w:rsid w:val="00B40E0A"/>
    <w:rsid w:val="00B40EF6"/>
    <w:rsid w:val="00B411B9"/>
    <w:rsid w:val="00B421E0"/>
    <w:rsid w:val="00B42D61"/>
    <w:rsid w:val="00B43082"/>
    <w:rsid w:val="00B4318F"/>
    <w:rsid w:val="00B433EC"/>
    <w:rsid w:val="00B43610"/>
    <w:rsid w:val="00B4378E"/>
    <w:rsid w:val="00B43B42"/>
    <w:rsid w:val="00B44700"/>
    <w:rsid w:val="00B4479B"/>
    <w:rsid w:val="00B44CA2"/>
    <w:rsid w:val="00B44E51"/>
    <w:rsid w:val="00B44EFD"/>
    <w:rsid w:val="00B456A0"/>
    <w:rsid w:val="00B45711"/>
    <w:rsid w:val="00B458E6"/>
    <w:rsid w:val="00B45BA3"/>
    <w:rsid w:val="00B4605E"/>
    <w:rsid w:val="00B46073"/>
    <w:rsid w:val="00B4646C"/>
    <w:rsid w:val="00B468A2"/>
    <w:rsid w:val="00B469A1"/>
    <w:rsid w:val="00B46BE5"/>
    <w:rsid w:val="00B46D68"/>
    <w:rsid w:val="00B472C8"/>
    <w:rsid w:val="00B47569"/>
    <w:rsid w:val="00B50A98"/>
    <w:rsid w:val="00B50B64"/>
    <w:rsid w:val="00B50BE7"/>
    <w:rsid w:val="00B50C66"/>
    <w:rsid w:val="00B50FA3"/>
    <w:rsid w:val="00B50FE3"/>
    <w:rsid w:val="00B512B1"/>
    <w:rsid w:val="00B5139C"/>
    <w:rsid w:val="00B514CC"/>
    <w:rsid w:val="00B51D23"/>
    <w:rsid w:val="00B51D51"/>
    <w:rsid w:val="00B52398"/>
    <w:rsid w:val="00B523E7"/>
    <w:rsid w:val="00B52810"/>
    <w:rsid w:val="00B533AE"/>
    <w:rsid w:val="00B535DD"/>
    <w:rsid w:val="00B53FBD"/>
    <w:rsid w:val="00B540C3"/>
    <w:rsid w:val="00B544B2"/>
    <w:rsid w:val="00B544C7"/>
    <w:rsid w:val="00B54636"/>
    <w:rsid w:val="00B54FE6"/>
    <w:rsid w:val="00B55202"/>
    <w:rsid w:val="00B553C3"/>
    <w:rsid w:val="00B55986"/>
    <w:rsid w:val="00B55DE7"/>
    <w:rsid w:val="00B55EC8"/>
    <w:rsid w:val="00B55EDF"/>
    <w:rsid w:val="00B56122"/>
    <w:rsid w:val="00B5697A"/>
    <w:rsid w:val="00B56E91"/>
    <w:rsid w:val="00B56F59"/>
    <w:rsid w:val="00B571D7"/>
    <w:rsid w:val="00B572C4"/>
    <w:rsid w:val="00B578F0"/>
    <w:rsid w:val="00B57DB3"/>
    <w:rsid w:val="00B57E6F"/>
    <w:rsid w:val="00B57EBF"/>
    <w:rsid w:val="00B60721"/>
    <w:rsid w:val="00B60A0A"/>
    <w:rsid w:val="00B61D15"/>
    <w:rsid w:val="00B62233"/>
    <w:rsid w:val="00B6236C"/>
    <w:rsid w:val="00B62440"/>
    <w:rsid w:val="00B629FF"/>
    <w:rsid w:val="00B62AE3"/>
    <w:rsid w:val="00B62EE4"/>
    <w:rsid w:val="00B63677"/>
    <w:rsid w:val="00B63937"/>
    <w:rsid w:val="00B63A3F"/>
    <w:rsid w:val="00B63F95"/>
    <w:rsid w:val="00B643D1"/>
    <w:rsid w:val="00B64451"/>
    <w:rsid w:val="00B64638"/>
    <w:rsid w:val="00B64784"/>
    <w:rsid w:val="00B648F0"/>
    <w:rsid w:val="00B64BEC"/>
    <w:rsid w:val="00B64BFB"/>
    <w:rsid w:val="00B64F92"/>
    <w:rsid w:val="00B64FDC"/>
    <w:rsid w:val="00B657D8"/>
    <w:rsid w:val="00B65E6E"/>
    <w:rsid w:val="00B6613B"/>
    <w:rsid w:val="00B661AE"/>
    <w:rsid w:val="00B6631C"/>
    <w:rsid w:val="00B663B2"/>
    <w:rsid w:val="00B6652A"/>
    <w:rsid w:val="00B6681D"/>
    <w:rsid w:val="00B6707B"/>
    <w:rsid w:val="00B6717F"/>
    <w:rsid w:val="00B671AA"/>
    <w:rsid w:val="00B67A14"/>
    <w:rsid w:val="00B701B2"/>
    <w:rsid w:val="00B70437"/>
    <w:rsid w:val="00B70443"/>
    <w:rsid w:val="00B71602"/>
    <w:rsid w:val="00B71867"/>
    <w:rsid w:val="00B71D9D"/>
    <w:rsid w:val="00B71DDB"/>
    <w:rsid w:val="00B726BE"/>
    <w:rsid w:val="00B72BA1"/>
    <w:rsid w:val="00B7327D"/>
    <w:rsid w:val="00B73283"/>
    <w:rsid w:val="00B7338A"/>
    <w:rsid w:val="00B7344D"/>
    <w:rsid w:val="00B73472"/>
    <w:rsid w:val="00B73E66"/>
    <w:rsid w:val="00B73F4D"/>
    <w:rsid w:val="00B741FC"/>
    <w:rsid w:val="00B746AC"/>
    <w:rsid w:val="00B74AD4"/>
    <w:rsid w:val="00B74AFF"/>
    <w:rsid w:val="00B74C35"/>
    <w:rsid w:val="00B74D08"/>
    <w:rsid w:val="00B7523A"/>
    <w:rsid w:val="00B75341"/>
    <w:rsid w:val="00B75EFE"/>
    <w:rsid w:val="00B76075"/>
    <w:rsid w:val="00B76490"/>
    <w:rsid w:val="00B76494"/>
    <w:rsid w:val="00B766D6"/>
    <w:rsid w:val="00B7673A"/>
    <w:rsid w:val="00B7686F"/>
    <w:rsid w:val="00B76E8F"/>
    <w:rsid w:val="00B76F88"/>
    <w:rsid w:val="00B76F8A"/>
    <w:rsid w:val="00B76FC1"/>
    <w:rsid w:val="00B7701D"/>
    <w:rsid w:val="00B77A9D"/>
    <w:rsid w:val="00B77E33"/>
    <w:rsid w:val="00B77F36"/>
    <w:rsid w:val="00B8023B"/>
    <w:rsid w:val="00B8029E"/>
    <w:rsid w:val="00B8036E"/>
    <w:rsid w:val="00B80745"/>
    <w:rsid w:val="00B80D5D"/>
    <w:rsid w:val="00B80DF0"/>
    <w:rsid w:val="00B80E40"/>
    <w:rsid w:val="00B81262"/>
    <w:rsid w:val="00B81B6F"/>
    <w:rsid w:val="00B81E9A"/>
    <w:rsid w:val="00B82416"/>
    <w:rsid w:val="00B82646"/>
    <w:rsid w:val="00B82837"/>
    <w:rsid w:val="00B82FC3"/>
    <w:rsid w:val="00B836FF"/>
    <w:rsid w:val="00B837F9"/>
    <w:rsid w:val="00B83D47"/>
    <w:rsid w:val="00B843DF"/>
    <w:rsid w:val="00B849A0"/>
    <w:rsid w:val="00B849C6"/>
    <w:rsid w:val="00B8521C"/>
    <w:rsid w:val="00B85383"/>
    <w:rsid w:val="00B853C6"/>
    <w:rsid w:val="00B862C7"/>
    <w:rsid w:val="00B867B6"/>
    <w:rsid w:val="00B86896"/>
    <w:rsid w:val="00B86CCE"/>
    <w:rsid w:val="00B87269"/>
    <w:rsid w:val="00B87399"/>
    <w:rsid w:val="00B877BF"/>
    <w:rsid w:val="00B87F11"/>
    <w:rsid w:val="00B87FAF"/>
    <w:rsid w:val="00B90565"/>
    <w:rsid w:val="00B90DA5"/>
    <w:rsid w:val="00B90ECA"/>
    <w:rsid w:val="00B912B0"/>
    <w:rsid w:val="00B91678"/>
    <w:rsid w:val="00B91FB1"/>
    <w:rsid w:val="00B921E8"/>
    <w:rsid w:val="00B92315"/>
    <w:rsid w:val="00B92371"/>
    <w:rsid w:val="00B92982"/>
    <w:rsid w:val="00B92A42"/>
    <w:rsid w:val="00B92B8D"/>
    <w:rsid w:val="00B92BD3"/>
    <w:rsid w:val="00B92C7C"/>
    <w:rsid w:val="00B92E04"/>
    <w:rsid w:val="00B92F38"/>
    <w:rsid w:val="00B93019"/>
    <w:rsid w:val="00B93079"/>
    <w:rsid w:val="00B94183"/>
    <w:rsid w:val="00B943E9"/>
    <w:rsid w:val="00B946E3"/>
    <w:rsid w:val="00B948C3"/>
    <w:rsid w:val="00B94D2D"/>
    <w:rsid w:val="00B94F26"/>
    <w:rsid w:val="00B95552"/>
    <w:rsid w:val="00B957D4"/>
    <w:rsid w:val="00B958C6"/>
    <w:rsid w:val="00B958D8"/>
    <w:rsid w:val="00B95E1C"/>
    <w:rsid w:val="00B96734"/>
    <w:rsid w:val="00B967E4"/>
    <w:rsid w:val="00B96A3D"/>
    <w:rsid w:val="00B96AD8"/>
    <w:rsid w:val="00B96BED"/>
    <w:rsid w:val="00B971B3"/>
    <w:rsid w:val="00B97213"/>
    <w:rsid w:val="00B972D7"/>
    <w:rsid w:val="00B9795B"/>
    <w:rsid w:val="00B97DF7"/>
    <w:rsid w:val="00B97E3B"/>
    <w:rsid w:val="00B97FC0"/>
    <w:rsid w:val="00BA045F"/>
    <w:rsid w:val="00BA0546"/>
    <w:rsid w:val="00BA058B"/>
    <w:rsid w:val="00BA0BD5"/>
    <w:rsid w:val="00BA1062"/>
    <w:rsid w:val="00BA10D6"/>
    <w:rsid w:val="00BA19A7"/>
    <w:rsid w:val="00BA1BE9"/>
    <w:rsid w:val="00BA1DD6"/>
    <w:rsid w:val="00BA1E10"/>
    <w:rsid w:val="00BA1F44"/>
    <w:rsid w:val="00BA2021"/>
    <w:rsid w:val="00BA210E"/>
    <w:rsid w:val="00BA22FB"/>
    <w:rsid w:val="00BA237D"/>
    <w:rsid w:val="00BA27D5"/>
    <w:rsid w:val="00BA2B1E"/>
    <w:rsid w:val="00BA2F2A"/>
    <w:rsid w:val="00BA3284"/>
    <w:rsid w:val="00BA375B"/>
    <w:rsid w:val="00BA3857"/>
    <w:rsid w:val="00BA39B3"/>
    <w:rsid w:val="00BA424C"/>
    <w:rsid w:val="00BA4497"/>
    <w:rsid w:val="00BA4D17"/>
    <w:rsid w:val="00BA5892"/>
    <w:rsid w:val="00BA5D08"/>
    <w:rsid w:val="00BA6740"/>
    <w:rsid w:val="00BA68C0"/>
    <w:rsid w:val="00BA6A03"/>
    <w:rsid w:val="00BA6ED3"/>
    <w:rsid w:val="00BA77D5"/>
    <w:rsid w:val="00BA7D21"/>
    <w:rsid w:val="00BA7EDD"/>
    <w:rsid w:val="00BB0084"/>
    <w:rsid w:val="00BB0F85"/>
    <w:rsid w:val="00BB10AA"/>
    <w:rsid w:val="00BB11D6"/>
    <w:rsid w:val="00BB152F"/>
    <w:rsid w:val="00BB15A2"/>
    <w:rsid w:val="00BB1B41"/>
    <w:rsid w:val="00BB1F07"/>
    <w:rsid w:val="00BB2512"/>
    <w:rsid w:val="00BB263B"/>
    <w:rsid w:val="00BB3306"/>
    <w:rsid w:val="00BB3330"/>
    <w:rsid w:val="00BB3632"/>
    <w:rsid w:val="00BB375B"/>
    <w:rsid w:val="00BB3956"/>
    <w:rsid w:val="00BB41AD"/>
    <w:rsid w:val="00BB41EC"/>
    <w:rsid w:val="00BB42C2"/>
    <w:rsid w:val="00BB497A"/>
    <w:rsid w:val="00BB4C4D"/>
    <w:rsid w:val="00BB4FA6"/>
    <w:rsid w:val="00BB5446"/>
    <w:rsid w:val="00BB54EB"/>
    <w:rsid w:val="00BB588C"/>
    <w:rsid w:val="00BB6040"/>
    <w:rsid w:val="00BB6067"/>
    <w:rsid w:val="00BB6077"/>
    <w:rsid w:val="00BB6857"/>
    <w:rsid w:val="00BB6992"/>
    <w:rsid w:val="00BB6B1D"/>
    <w:rsid w:val="00BB6D05"/>
    <w:rsid w:val="00BB779C"/>
    <w:rsid w:val="00BC0053"/>
    <w:rsid w:val="00BC0377"/>
    <w:rsid w:val="00BC03AA"/>
    <w:rsid w:val="00BC14AE"/>
    <w:rsid w:val="00BC14B4"/>
    <w:rsid w:val="00BC1936"/>
    <w:rsid w:val="00BC1A58"/>
    <w:rsid w:val="00BC1D03"/>
    <w:rsid w:val="00BC2246"/>
    <w:rsid w:val="00BC23EC"/>
    <w:rsid w:val="00BC2991"/>
    <w:rsid w:val="00BC2A1C"/>
    <w:rsid w:val="00BC2E35"/>
    <w:rsid w:val="00BC4592"/>
    <w:rsid w:val="00BC4DE7"/>
    <w:rsid w:val="00BC5BED"/>
    <w:rsid w:val="00BC5E59"/>
    <w:rsid w:val="00BC6031"/>
    <w:rsid w:val="00BC64C3"/>
    <w:rsid w:val="00BC679D"/>
    <w:rsid w:val="00BC6954"/>
    <w:rsid w:val="00BC6B6F"/>
    <w:rsid w:val="00BC6E85"/>
    <w:rsid w:val="00BC72DD"/>
    <w:rsid w:val="00BC733E"/>
    <w:rsid w:val="00BC7344"/>
    <w:rsid w:val="00BC76C8"/>
    <w:rsid w:val="00BC7767"/>
    <w:rsid w:val="00BC788E"/>
    <w:rsid w:val="00BC79EA"/>
    <w:rsid w:val="00BC7BF2"/>
    <w:rsid w:val="00BD0C59"/>
    <w:rsid w:val="00BD0E7D"/>
    <w:rsid w:val="00BD0EA5"/>
    <w:rsid w:val="00BD0EEE"/>
    <w:rsid w:val="00BD0F3A"/>
    <w:rsid w:val="00BD0F9D"/>
    <w:rsid w:val="00BD1295"/>
    <w:rsid w:val="00BD1486"/>
    <w:rsid w:val="00BD17C1"/>
    <w:rsid w:val="00BD17F3"/>
    <w:rsid w:val="00BD1BBC"/>
    <w:rsid w:val="00BD25A7"/>
    <w:rsid w:val="00BD2DF3"/>
    <w:rsid w:val="00BD30F9"/>
    <w:rsid w:val="00BD3ADD"/>
    <w:rsid w:val="00BD3EF6"/>
    <w:rsid w:val="00BD4720"/>
    <w:rsid w:val="00BD4949"/>
    <w:rsid w:val="00BD49B4"/>
    <w:rsid w:val="00BD534F"/>
    <w:rsid w:val="00BD5351"/>
    <w:rsid w:val="00BD53DF"/>
    <w:rsid w:val="00BD5591"/>
    <w:rsid w:val="00BD5752"/>
    <w:rsid w:val="00BD58D9"/>
    <w:rsid w:val="00BD5EC3"/>
    <w:rsid w:val="00BD60FC"/>
    <w:rsid w:val="00BD67F1"/>
    <w:rsid w:val="00BD6950"/>
    <w:rsid w:val="00BD6BDE"/>
    <w:rsid w:val="00BD6C4B"/>
    <w:rsid w:val="00BD6F32"/>
    <w:rsid w:val="00BD723C"/>
    <w:rsid w:val="00BD7BED"/>
    <w:rsid w:val="00BD7E2E"/>
    <w:rsid w:val="00BE0208"/>
    <w:rsid w:val="00BE067E"/>
    <w:rsid w:val="00BE1683"/>
    <w:rsid w:val="00BE18A1"/>
    <w:rsid w:val="00BE19F4"/>
    <w:rsid w:val="00BE1B50"/>
    <w:rsid w:val="00BE2248"/>
    <w:rsid w:val="00BE23CC"/>
    <w:rsid w:val="00BE2544"/>
    <w:rsid w:val="00BE2645"/>
    <w:rsid w:val="00BE2BBA"/>
    <w:rsid w:val="00BE35B9"/>
    <w:rsid w:val="00BE366F"/>
    <w:rsid w:val="00BE40B4"/>
    <w:rsid w:val="00BE450B"/>
    <w:rsid w:val="00BE4BF7"/>
    <w:rsid w:val="00BE5155"/>
    <w:rsid w:val="00BE5C37"/>
    <w:rsid w:val="00BE60C8"/>
    <w:rsid w:val="00BE641F"/>
    <w:rsid w:val="00BE6608"/>
    <w:rsid w:val="00BE665C"/>
    <w:rsid w:val="00BE69DA"/>
    <w:rsid w:val="00BE6F01"/>
    <w:rsid w:val="00BE781D"/>
    <w:rsid w:val="00BE79DF"/>
    <w:rsid w:val="00BE7C88"/>
    <w:rsid w:val="00BF007A"/>
    <w:rsid w:val="00BF0350"/>
    <w:rsid w:val="00BF0AF9"/>
    <w:rsid w:val="00BF0F65"/>
    <w:rsid w:val="00BF156B"/>
    <w:rsid w:val="00BF1B4C"/>
    <w:rsid w:val="00BF1DBD"/>
    <w:rsid w:val="00BF1E3D"/>
    <w:rsid w:val="00BF2096"/>
    <w:rsid w:val="00BF20E5"/>
    <w:rsid w:val="00BF2203"/>
    <w:rsid w:val="00BF24CB"/>
    <w:rsid w:val="00BF262B"/>
    <w:rsid w:val="00BF2833"/>
    <w:rsid w:val="00BF284D"/>
    <w:rsid w:val="00BF2864"/>
    <w:rsid w:val="00BF2A81"/>
    <w:rsid w:val="00BF2D22"/>
    <w:rsid w:val="00BF2F36"/>
    <w:rsid w:val="00BF33BC"/>
    <w:rsid w:val="00BF3C0E"/>
    <w:rsid w:val="00BF471B"/>
    <w:rsid w:val="00BF473D"/>
    <w:rsid w:val="00BF47C5"/>
    <w:rsid w:val="00BF4A16"/>
    <w:rsid w:val="00BF4D4C"/>
    <w:rsid w:val="00BF564C"/>
    <w:rsid w:val="00BF5955"/>
    <w:rsid w:val="00BF5AF9"/>
    <w:rsid w:val="00BF5E90"/>
    <w:rsid w:val="00BF69E9"/>
    <w:rsid w:val="00BF6B60"/>
    <w:rsid w:val="00BF6B9B"/>
    <w:rsid w:val="00BF71B5"/>
    <w:rsid w:val="00BF7431"/>
    <w:rsid w:val="00BF7468"/>
    <w:rsid w:val="00BF7C7F"/>
    <w:rsid w:val="00BF7EE5"/>
    <w:rsid w:val="00BF7FD1"/>
    <w:rsid w:val="00C00BCA"/>
    <w:rsid w:val="00C00EC5"/>
    <w:rsid w:val="00C01091"/>
    <w:rsid w:val="00C01259"/>
    <w:rsid w:val="00C01773"/>
    <w:rsid w:val="00C01B9E"/>
    <w:rsid w:val="00C01BA5"/>
    <w:rsid w:val="00C01C87"/>
    <w:rsid w:val="00C01DC3"/>
    <w:rsid w:val="00C0216C"/>
    <w:rsid w:val="00C02666"/>
    <w:rsid w:val="00C0296C"/>
    <w:rsid w:val="00C02A1D"/>
    <w:rsid w:val="00C02FF1"/>
    <w:rsid w:val="00C03355"/>
    <w:rsid w:val="00C0339F"/>
    <w:rsid w:val="00C033AE"/>
    <w:rsid w:val="00C034EB"/>
    <w:rsid w:val="00C0366D"/>
    <w:rsid w:val="00C03AF8"/>
    <w:rsid w:val="00C03E2F"/>
    <w:rsid w:val="00C03EDA"/>
    <w:rsid w:val="00C0433B"/>
    <w:rsid w:val="00C048BD"/>
    <w:rsid w:val="00C04A4D"/>
    <w:rsid w:val="00C04ABA"/>
    <w:rsid w:val="00C04C44"/>
    <w:rsid w:val="00C04D33"/>
    <w:rsid w:val="00C05320"/>
    <w:rsid w:val="00C05550"/>
    <w:rsid w:val="00C05DFB"/>
    <w:rsid w:val="00C05E06"/>
    <w:rsid w:val="00C05EA4"/>
    <w:rsid w:val="00C05EDD"/>
    <w:rsid w:val="00C06939"/>
    <w:rsid w:val="00C06AB4"/>
    <w:rsid w:val="00C06B2E"/>
    <w:rsid w:val="00C0713D"/>
    <w:rsid w:val="00C072C5"/>
    <w:rsid w:val="00C073D2"/>
    <w:rsid w:val="00C07912"/>
    <w:rsid w:val="00C07DB6"/>
    <w:rsid w:val="00C07E5C"/>
    <w:rsid w:val="00C10289"/>
    <w:rsid w:val="00C10526"/>
    <w:rsid w:val="00C10CA0"/>
    <w:rsid w:val="00C10DE6"/>
    <w:rsid w:val="00C1107F"/>
    <w:rsid w:val="00C112DA"/>
    <w:rsid w:val="00C11302"/>
    <w:rsid w:val="00C11880"/>
    <w:rsid w:val="00C11B45"/>
    <w:rsid w:val="00C11CB3"/>
    <w:rsid w:val="00C11FAF"/>
    <w:rsid w:val="00C12093"/>
    <w:rsid w:val="00C12827"/>
    <w:rsid w:val="00C12AB3"/>
    <w:rsid w:val="00C12C19"/>
    <w:rsid w:val="00C12DFF"/>
    <w:rsid w:val="00C12EBB"/>
    <w:rsid w:val="00C13022"/>
    <w:rsid w:val="00C13091"/>
    <w:rsid w:val="00C131FC"/>
    <w:rsid w:val="00C13ADD"/>
    <w:rsid w:val="00C13B90"/>
    <w:rsid w:val="00C13D02"/>
    <w:rsid w:val="00C14992"/>
    <w:rsid w:val="00C14A7F"/>
    <w:rsid w:val="00C14B09"/>
    <w:rsid w:val="00C155B8"/>
    <w:rsid w:val="00C15605"/>
    <w:rsid w:val="00C15804"/>
    <w:rsid w:val="00C15EA2"/>
    <w:rsid w:val="00C16004"/>
    <w:rsid w:val="00C16063"/>
    <w:rsid w:val="00C160D7"/>
    <w:rsid w:val="00C162E2"/>
    <w:rsid w:val="00C16D46"/>
    <w:rsid w:val="00C16DC1"/>
    <w:rsid w:val="00C16DD1"/>
    <w:rsid w:val="00C170A5"/>
    <w:rsid w:val="00C17364"/>
    <w:rsid w:val="00C17530"/>
    <w:rsid w:val="00C1762E"/>
    <w:rsid w:val="00C17839"/>
    <w:rsid w:val="00C17E1C"/>
    <w:rsid w:val="00C2014F"/>
    <w:rsid w:val="00C20474"/>
    <w:rsid w:val="00C20541"/>
    <w:rsid w:val="00C20A58"/>
    <w:rsid w:val="00C20BC1"/>
    <w:rsid w:val="00C20CA8"/>
    <w:rsid w:val="00C20FF5"/>
    <w:rsid w:val="00C215DC"/>
    <w:rsid w:val="00C21605"/>
    <w:rsid w:val="00C22838"/>
    <w:rsid w:val="00C22C8B"/>
    <w:rsid w:val="00C230DE"/>
    <w:rsid w:val="00C238AD"/>
    <w:rsid w:val="00C24155"/>
    <w:rsid w:val="00C241C5"/>
    <w:rsid w:val="00C24879"/>
    <w:rsid w:val="00C24C37"/>
    <w:rsid w:val="00C24EFF"/>
    <w:rsid w:val="00C25378"/>
    <w:rsid w:val="00C25437"/>
    <w:rsid w:val="00C2557F"/>
    <w:rsid w:val="00C25852"/>
    <w:rsid w:val="00C25A35"/>
    <w:rsid w:val="00C25BCD"/>
    <w:rsid w:val="00C25F29"/>
    <w:rsid w:val="00C26656"/>
    <w:rsid w:val="00C26785"/>
    <w:rsid w:val="00C2723D"/>
    <w:rsid w:val="00C27246"/>
    <w:rsid w:val="00C274B7"/>
    <w:rsid w:val="00C27503"/>
    <w:rsid w:val="00C278F2"/>
    <w:rsid w:val="00C279EA"/>
    <w:rsid w:val="00C27B60"/>
    <w:rsid w:val="00C27DA0"/>
    <w:rsid w:val="00C27E0F"/>
    <w:rsid w:val="00C30005"/>
    <w:rsid w:val="00C30210"/>
    <w:rsid w:val="00C30740"/>
    <w:rsid w:val="00C309C0"/>
    <w:rsid w:val="00C309F1"/>
    <w:rsid w:val="00C30B6E"/>
    <w:rsid w:val="00C30CBE"/>
    <w:rsid w:val="00C30D3E"/>
    <w:rsid w:val="00C30EC8"/>
    <w:rsid w:val="00C312A0"/>
    <w:rsid w:val="00C31AA6"/>
    <w:rsid w:val="00C31C82"/>
    <w:rsid w:val="00C32545"/>
    <w:rsid w:val="00C32718"/>
    <w:rsid w:val="00C32F99"/>
    <w:rsid w:val="00C330E4"/>
    <w:rsid w:val="00C334BB"/>
    <w:rsid w:val="00C334D9"/>
    <w:rsid w:val="00C335B8"/>
    <w:rsid w:val="00C33D38"/>
    <w:rsid w:val="00C33ED1"/>
    <w:rsid w:val="00C33F2F"/>
    <w:rsid w:val="00C33FBB"/>
    <w:rsid w:val="00C3401A"/>
    <w:rsid w:val="00C34139"/>
    <w:rsid w:val="00C3431F"/>
    <w:rsid w:val="00C3451F"/>
    <w:rsid w:val="00C3481F"/>
    <w:rsid w:val="00C34A3B"/>
    <w:rsid w:val="00C3528E"/>
    <w:rsid w:val="00C3551D"/>
    <w:rsid w:val="00C35A50"/>
    <w:rsid w:val="00C35AE2"/>
    <w:rsid w:val="00C35CAB"/>
    <w:rsid w:val="00C35EDC"/>
    <w:rsid w:val="00C3617B"/>
    <w:rsid w:val="00C366AB"/>
    <w:rsid w:val="00C36824"/>
    <w:rsid w:val="00C3691C"/>
    <w:rsid w:val="00C3744D"/>
    <w:rsid w:val="00C3746B"/>
    <w:rsid w:val="00C378FE"/>
    <w:rsid w:val="00C37AA5"/>
    <w:rsid w:val="00C37AD1"/>
    <w:rsid w:val="00C37F72"/>
    <w:rsid w:val="00C40512"/>
    <w:rsid w:val="00C407B1"/>
    <w:rsid w:val="00C40920"/>
    <w:rsid w:val="00C40DE0"/>
    <w:rsid w:val="00C40FEA"/>
    <w:rsid w:val="00C4167E"/>
    <w:rsid w:val="00C418CD"/>
    <w:rsid w:val="00C41EB2"/>
    <w:rsid w:val="00C4226C"/>
    <w:rsid w:val="00C422B4"/>
    <w:rsid w:val="00C42326"/>
    <w:rsid w:val="00C4232F"/>
    <w:rsid w:val="00C4248F"/>
    <w:rsid w:val="00C425B7"/>
    <w:rsid w:val="00C42AE9"/>
    <w:rsid w:val="00C42AEE"/>
    <w:rsid w:val="00C42C90"/>
    <w:rsid w:val="00C42FA7"/>
    <w:rsid w:val="00C42FA8"/>
    <w:rsid w:val="00C4349E"/>
    <w:rsid w:val="00C434F1"/>
    <w:rsid w:val="00C435AE"/>
    <w:rsid w:val="00C438AF"/>
    <w:rsid w:val="00C4399B"/>
    <w:rsid w:val="00C43BF5"/>
    <w:rsid w:val="00C43F94"/>
    <w:rsid w:val="00C443AC"/>
    <w:rsid w:val="00C445F8"/>
    <w:rsid w:val="00C448DF"/>
    <w:rsid w:val="00C44CA9"/>
    <w:rsid w:val="00C44F4B"/>
    <w:rsid w:val="00C44F65"/>
    <w:rsid w:val="00C45BD4"/>
    <w:rsid w:val="00C45EC1"/>
    <w:rsid w:val="00C45FBF"/>
    <w:rsid w:val="00C4624F"/>
    <w:rsid w:val="00C46261"/>
    <w:rsid w:val="00C468E9"/>
    <w:rsid w:val="00C479AA"/>
    <w:rsid w:val="00C47FA9"/>
    <w:rsid w:val="00C47FC4"/>
    <w:rsid w:val="00C50381"/>
    <w:rsid w:val="00C50E74"/>
    <w:rsid w:val="00C5192C"/>
    <w:rsid w:val="00C520A0"/>
    <w:rsid w:val="00C520D9"/>
    <w:rsid w:val="00C5210E"/>
    <w:rsid w:val="00C521EE"/>
    <w:rsid w:val="00C52207"/>
    <w:rsid w:val="00C52697"/>
    <w:rsid w:val="00C52744"/>
    <w:rsid w:val="00C52D27"/>
    <w:rsid w:val="00C530C3"/>
    <w:rsid w:val="00C53B14"/>
    <w:rsid w:val="00C5436D"/>
    <w:rsid w:val="00C5441E"/>
    <w:rsid w:val="00C54540"/>
    <w:rsid w:val="00C54704"/>
    <w:rsid w:val="00C54E23"/>
    <w:rsid w:val="00C54EC1"/>
    <w:rsid w:val="00C55010"/>
    <w:rsid w:val="00C555AC"/>
    <w:rsid w:val="00C555AD"/>
    <w:rsid w:val="00C5575C"/>
    <w:rsid w:val="00C56ACC"/>
    <w:rsid w:val="00C56B63"/>
    <w:rsid w:val="00C56DEB"/>
    <w:rsid w:val="00C5714D"/>
    <w:rsid w:val="00C57331"/>
    <w:rsid w:val="00C573D6"/>
    <w:rsid w:val="00C57486"/>
    <w:rsid w:val="00C57940"/>
    <w:rsid w:val="00C60295"/>
    <w:rsid w:val="00C6091F"/>
    <w:rsid w:val="00C612CB"/>
    <w:rsid w:val="00C614E8"/>
    <w:rsid w:val="00C61B44"/>
    <w:rsid w:val="00C61B47"/>
    <w:rsid w:val="00C61CD6"/>
    <w:rsid w:val="00C62392"/>
    <w:rsid w:val="00C626DB"/>
    <w:rsid w:val="00C62908"/>
    <w:rsid w:val="00C62D0D"/>
    <w:rsid w:val="00C63736"/>
    <w:rsid w:val="00C6382C"/>
    <w:rsid w:val="00C63B2B"/>
    <w:rsid w:val="00C63B3C"/>
    <w:rsid w:val="00C63C02"/>
    <w:rsid w:val="00C63F3C"/>
    <w:rsid w:val="00C64471"/>
    <w:rsid w:val="00C6493F"/>
    <w:rsid w:val="00C64B3F"/>
    <w:rsid w:val="00C64CE7"/>
    <w:rsid w:val="00C64EC1"/>
    <w:rsid w:val="00C65405"/>
    <w:rsid w:val="00C65607"/>
    <w:rsid w:val="00C65776"/>
    <w:rsid w:val="00C65B8F"/>
    <w:rsid w:val="00C65D3D"/>
    <w:rsid w:val="00C662AA"/>
    <w:rsid w:val="00C663C9"/>
    <w:rsid w:val="00C6643D"/>
    <w:rsid w:val="00C664BB"/>
    <w:rsid w:val="00C664CA"/>
    <w:rsid w:val="00C6669E"/>
    <w:rsid w:val="00C66804"/>
    <w:rsid w:val="00C66837"/>
    <w:rsid w:val="00C672CC"/>
    <w:rsid w:val="00C67663"/>
    <w:rsid w:val="00C67C9D"/>
    <w:rsid w:val="00C67DAB"/>
    <w:rsid w:val="00C67E6A"/>
    <w:rsid w:val="00C70496"/>
    <w:rsid w:val="00C7068A"/>
    <w:rsid w:val="00C70699"/>
    <w:rsid w:val="00C70734"/>
    <w:rsid w:val="00C71131"/>
    <w:rsid w:val="00C7118C"/>
    <w:rsid w:val="00C71421"/>
    <w:rsid w:val="00C714A1"/>
    <w:rsid w:val="00C71535"/>
    <w:rsid w:val="00C717C4"/>
    <w:rsid w:val="00C71904"/>
    <w:rsid w:val="00C71CE8"/>
    <w:rsid w:val="00C71D11"/>
    <w:rsid w:val="00C71DA2"/>
    <w:rsid w:val="00C72117"/>
    <w:rsid w:val="00C724B0"/>
    <w:rsid w:val="00C727BA"/>
    <w:rsid w:val="00C72AAF"/>
    <w:rsid w:val="00C72DFD"/>
    <w:rsid w:val="00C7309A"/>
    <w:rsid w:val="00C730A6"/>
    <w:rsid w:val="00C7382B"/>
    <w:rsid w:val="00C738A9"/>
    <w:rsid w:val="00C73C48"/>
    <w:rsid w:val="00C742CC"/>
    <w:rsid w:val="00C74371"/>
    <w:rsid w:val="00C745F8"/>
    <w:rsid w:val="00C74610"/>
    <w:rsid w:val="00C74C74"/>
    <w:rsid w:val="00C74D84"/>
    <w:rsid w:val="00C74EB8"/>
    <w:rsid w:val="00C75760"/>
    <w:rsid w:val="00C75794"/>
    <w:rsid w:val="00C75C1B"/>
    <w:rsid w:val="00C75C9C"/>
    <w:rsid w:val="00C7616E"/>
    <w:rsid w:val="00C7618D"/>
    <w:rsid w:val="00C761DD"/>
    <w:rsid w:val="00C76519"/>
    <w:rsid w:val="00C7651A"/>
    <w:rsid w:val="00C769B0"/>
    <w:rsid w:val="00C76C0E"/>
    <w:rsid w:val="00C76D56"/>
    <w:rsid w:val="00C76F59"/>
    <w:rsid w:val="00C775E3"/>
    <w:rsid w:val="00C7767F"/>
    <w:rsid w:val="00C77B8E"/>
    <w:rsid w:val="00C77BD8"/>
    <w:rsid w:val="00C77FB9"/>
    <w:rsid w:val="00C80008"/>
    <w:rsid w:val="00C802D5"/>
    <w:rsid w:val="00C8048C"/>
    <w:rsid w:val="00C804E0"/>
    <w:rsid w:val="00C80B5A"/>
    <w:rsid w:val="00C80D5D"/>
    <w:rsid w:val="00C815A9"/>
    <w:rsid w:val="00C81DDC"/>
    <w:rsid w:val="00C81F8E"/>
    <w:rsid w:val="00C821EE"/>
    <w:rsid w:val="00C82362"/>
    <w:rsid w:val="00C82453"/>
    <w:rsid w:val="00C82622"/>
    <w:rsid w:val="00C8298A"/>
    <w:rsid w:val="00C82B2A"/>
    <w:rsid w:val="00C8302C"/>
    <w:rsid w:val="00C8345A"/>
    <w:rsid w:val="00C834C0"/>
    <w:rsid w:val="00C8356A"/>
    <w:rsid w:val="00C83870"/>
    <w:rsid w:val="00C83957"/>
    <w:rsid w:val="00C83DCB"/>
    <w:rsid w:val="00C84018"/>
    <w:rsid w:val="00C84424"/>
    <w:rsid w:val="00C8471E"/>
    <w:rsid w:val="00C8492A"/>
    <w:rsid w:val="00C850C8"/>
    <w:rsid w:val="00C85384"/>
    <w:rsid w:val="00C85522"/>
    <w:rsid w:val="00C857D6"/>
    <w:rsid w:val="00C857FC"/>
    <w:rsid w:val="00C858CA"/>
    <w:rsid w:val="00C85AE2"/>
    <w:rsid w:val="00C85E1B"/>
    <w:rsid w:val="00C8653D"/>
    <w:rsid w:val="00C871F5"/>
    <w:rsid w:val="00C8732D"/>
    <w:rsid w:val="00C8739B"/>
    <w:rsid w:val="00C875F0"/>
    <w:rsid w:val="00C875F4"/>
    <w:rsid w:val="00C87AE5"/>
    <w:rsid w:val="00C87D61"/>
    <w:rsid w:val="00C87F11"/>
    <w:rsid w:val="00C900E5"/>
    <w:rsid w:val="00C90286"/>
    <w:rsid w:val="00C90525"/>
    <w:rsid w:val="00C9058B"/>
    <w:rsid w:val="00C90A3B"/>
    <w:rsid w:val="00C90C92"/>
    <w:rsid w:val="00C91285"/>
    <w:rsid w:val="00C915ED"/>
    <w:rsid w:val="00C91666"/>
    <w:rsid w:val="00C919C8"/>
    <w:rsid w:val="00C91C45"/>
    <w:rsid w:val="00C9226A"/>
    <w:rsid w:val="00C926AE"/>
    <w:rsid w:val="00C9273E"/>
    <w:rsid w:val="00C92A22"/>
    <w:rsid w:val="00C92B68"/>
    <w:rsid w:val="00C92C04"/>
    <w:rsid w:val="00C92D39"/>
    <w:rsid w:val="00C9337F"/>
    <w:rsid w:val="00C93977"/>
    <w:rsid w:val="00C93CC8"/>
    <w:rsid w:val="00C942D8"/>
    <w:rsid w:val="00C9430B"/>
    <w:rsid w:val="00C94359"/>
    <w:rsid w:val="00C9493B"/>
    <w:rsid w:val="00C94BC6"/>
    <w:rsid w:val="00C94C25"/>
    <w:rsid w:val="00C95659"/>
    <w:rsid w:val="00C956FE"/>
    <w:rsid w:val="00C957A3"/>
    <w:rsid w:val="00C95A3A"/>
    <w:rsid w:val="00C95B49"/>
    <w:rsid w:val="00C95ECB"/>
    <w:rsid w:val="00C96353"/>
    <w:rsid w:val="00C9647E"/>
    <w:rsid w:val="00C96A78"/>
    <w:rsid w:val="00C96AC0"/>
    <w:rsid w:val="00C975B6"/>
    <w:rsid w:val="00C975D0"/>
    <w:rsid w:val="00C97C50"/>
    <w:rsid w:val="00CA0067"/>
    <w:rsid w:val="00CA04DE"/>
    <w:rsid w:val="00CA0595"/>
    <w:rsid w:val="00CA0C25"/>
    <w:rsid w:val="00CA0DC2"/>
    <w:rsid w:val="00CA0F81"/>
    <w:rsid w:val="00CA1038"/>
    <w:rsid w:val="00CA13D9"/>
    <w:rsid w:val="00CA18D4"/>
    <w:rsid w:val="00CA1903"/>
    <w:rsid w:val="00CA1AE7"/>
    <w:rsid w:val="00CA1D7E"/>
    <w:rsid w:val="00CA21A6"/>
    <w:rsid w:val="00CA22B5"/>
    <w:rsid w:val="00CA27C0"/>
    <w:rsid w:val="00CA29E7"/>
    <w:rsid w:val="00CA2AA4"/>
    <w:rsid w:val="00CA2B1C"/>
    <w:rsid w:val="00CA2D6C"/>
    <w:rsid w:val="00CA2ECB"/>
    <w:rsid w:val="00CA2FB2"/>
    <w:rsid w:val="00CA30DD"/>
    <w:rsid w:val="00CA3106"/>
    <w:rsid w:val="00CA310B"/>
    <w:rsid w:val="00CA3223"/>
    <w:rsid w:val="00CA46E4"/>
    <w:rsid w:val="00CA47CC"/>
    <w:rsid w:val="00CA5140"/>
    <w:rsid w:val="00CA521F"/>
    <w:rsid w:val="00CA52D2"/>
    <w:rsid w:val="00CA54E9"/>
    <w:rsid w:val="00CA57E4"/>
    <w:rsid w:val="00CA5AE1"/>
    <w:rsid w:val="00CA5E86"/>
    <w:rsid w:val="00CA62B2"/>
    <w:rsid w:val="00CA66BC"/>
    <w:rsid w:val="00CA67CB"/>
    <w:rsid w:val="00CA6AD3"/>
    <w:rsid w:val="00CA7252"/>
    <w:rsid w:val="00CA78CF"/>
    <w:rsid w:val="00CA7913"/>
    <w:rsid w:val="00CA7EA3"/>
    <w:rsid w:val="00CB0130"/>
    <w:rsid w:val="00CB03F5"/>
    <w:rsid w:val="00CB0673"/>
    <w:rsid w:val="00CB0726"/>
    <w:rsid w:val="00CB08D3"/>
    <w:rsid w:val="00CB1688"/>
    <w:rsid w:val="00CB190A"/>
    <w:rsid w:val="00CB1B53"/>
    <w:rsid w:val="00CB1EAF"/>
    <w:rsid w:val="00CB2680"/>
    <w:rsid w:val="00CB2797"/>
    <w:rsid w:val="00CB2822"/>
    <w:rsid w:val="00CB29DF"/>
    <w:rsid w:val="00CB29F0"/>
    <w:rsid w:val="00CB2D1B"/>
    <w:rsid w:val="00CB2DBB"/>
    <w:rsid w:val="00CB3394"/>
    <w:rsid w:val="00CB347C"/>
    <w:rsid w:val="00CB382B"/>
    <w:rsid w:val="00CB4504"/>
    <w:rsid w:val="00CB4626"/>
    <w:rsid w:val="00CB466F"/>
    <w:rsid w:val="00CB4685"/>
    <w:rsid w:val="00CB4B80"/>
    <w:rsid w:val="00CB4C00"/>
    <w:rsid w:val="00CB4DE6"/>
    <w:rsid w:val="00CB5356"/>
    <w:rsid w:val="00CB55E3"/>
    <w:rsid w:val="00CB57BC"/>
    <w:rsid w:val="00CB598B"/>
    <w:rsid w:val="00CB5C74"/>
    <w:rsid w:val="00CB63DC"/>
    <w:rsid w:val="00CB7347"/>
    <w:rsid w:val="00CB73D3"/>
    <w:rsid w:val="00CB795D"/>
    <w:rsid w:val="00CB7FAF"/>
    <w:rsid w:val="00CC01CA"/>
    <w:rsid w:val="00CC02E2"/>
    <w:rsid w:val="00CC0360"/>
    <w:rsid w:val="00CC03C6"/>
    <w:rsid w:val="00CC0566"/>
    <w:rsid w:val="00CC0572"/>
    <w:rsid w:val="00CC0766"/>
    <w:rsid w:val="00CC0829"/>
    <w:rsid w:val="00CC0C2C"/>
    <w:rsid w:val="00CC0DA2"/>
    <w:rsid w:val="00CC0F6E"/>
    <w:rsid w:val="00CC1024"/>
    <w:rsid w:val="00CC1039"/>
    <w:rsid w:val="00CC169A"/>
    <w:rsid w:val="00CC1B34"/>
    <w:rsid w:val="00CC1C20"/>
    <w:rsid w:val="00CC1DE1"/>
    <w:rsid w:val="00CC2017"/>
    <w:rsid w:val="00CC210B"/>
    <w:rsid w:val="00CC2443"/>
    <w:rsid w:val="00CC260D"/>
    <w:rsid w:val="00CC2635"/>
    <w:rsid w:val="00CC2CA6"/>
    <w:rsid w:val="00CC2F69"/>
    <w:rsid w:val="00CC36A3"/>
    <w:rsid w:val="00CC376C"/>
    <w:rsid w:val="00CC38F2"/>
    <w:rsid w:val="00CC3A15"/>
    <w:rsid w:val="00CC4633"/>
    <w:rsid w:val="00CC4889"/>
    <w:rsid w:val="00CC4A6A"/>
    <w:rsid w:val="00CC5B22"/>
    <w:rsid w:val="00CC5B30"/>
    <w:rsid w:val="00CC5C04"/>
    <w:rsid w:val="00CC5E0F"/>
    <w:rsid w:val="00CC5EBA"/>
    <w:rsid w:val="00CC5ED1"/>
    <w:rsid w:val="00CC642A"/>
    <w:rsid w:val="00CC6C9E"/>
    <w:rsid w:val="00CC71E4"/>
    <w:rsid w:val="00CC740A"/>
    <w:rsid w:val="00CD0027"/>
    <w:rsid w:val="00CD021C"/>
    <w:rsid w:val="00CD05D7"/>
    <w:rsid w:val="00CD0940"/>
    <w:rsid w:val="00CD134B"/>
    <w:rsid w:val="00CD151E"/>
    <w:rsid w:val="00CD18FC"/>
    <w:rsid w:val="00CD1C44"/>
    <w:rsid w:val="00CD1CA7"/>
    <w:rsid w:val="00CD1D84"/>
    <w:rsid w:val="00CD1E76"/>
    <w:rsid w:val="00CD218C"/>
    <w:rsid w:val="00CD22B6"/>
    <w:rsid w:val="00CD238C"/>
    <w:rsid w:val="00CD2697"/>
    <w:rsid w:val="00CD3020"/>
    <w:rsid w:val="00CD3423"/>
    <w:rsid w:val="00CD36AA"/>
    <w:rsid w:val="00CD3BCA"/>
    <w:rsid w:val="00CD3C20"/>
    <w:rsid w:val="00CD4AAD"/>
    <w:rsid w:val="00CD53C5"/>
    <w:rsid w:val="00CD5C5B"/>
    <w:rsid w:val="00CD5F33"/>
    <w:rsid w:val="00CD6279"/>
    <w:rsid w:val="00CD6471"/>
    <w:rsid w:val="00CD660B"/>
    <w:rsid w:val="00CD6935"/>
    <w:rsid w:val="00CD6A3F"/>
    <w:rsid w:val="00CD6FCC"/>
    <w:rsid w:val="00CD731F"/>
    <w:rsid w:val="00CD799C"/>
    <w:rsid w:val="00CD7AD0"/>
    <w:rsid w:val="00CD7B5E"/>
    <w:rsid w:val="00CE02F5"/>
    <w:rsid w:val="00CE04A4"/>
    <w:rsid w:val="00CE04B7"/>
    <w:rsid w:val="00CE066F"/>
    <w:rsid w:val="00CE0725"/>
    <w:rsid w:val="00CE0835"/>
    <w:rsid w:val="00CE085C"/>
    <w:rsid w:val="00CE0A91"/>
    <w:rsid w:val="00CE0C02"/>
    <w:rsid w:val="00CE161C"/>
    <w:rsid w:val="00CE220A"/>
    <w:rsid w:val="00CE2304"/>
    <w:rsid w:val="00CE2445"/>
    <w:rsid w:val="00CE26D9"/>
    <w:rsid w:val="00CE2B0B"/>
    <w:rsid w:val="00CE3200"/>
    <w:rsid w:val="00CE34CC"/>
    <w:rsid w:val="00CE3994"/>
    <w:rsid w:val="00CE3D8B"/>
    <w:rsid w:val="00CE3F8C"/>
    <w:rsid w:val="00CE4650"/>
    <w:rsid w:val="00CE48F0"/>
    <w:rsid w:val="00CE4C4C"/>
    <w:rsid w:val="00CE6078"/>
    <w:rsid w:val="00CE6584"/>
    <w:rsid w:val="00CE6973"/>
    <w:rsid w:val="00CE6AA0"/>
    <w:rsid w:val="00CE6AB6"/>
    <w:rsid w:val="00CE6C1B"/>
    <w:rsid w:val="00CE6C8B"/>
    <w:rsid w:val="00CE6E1A"/>
    <w:rsid w:val="00CE6E29"/>
    <w:rsid w:val="00CE6FE6"/>
    <w:rsid w:val="00CE731D"/>
    <w:rsid w:val="00CE738F"/>
    <w:rsid w:val="00CE7765"/>
    <w:rsid w:val="00CE78C8"/>
    <w:rsid w:val="00CE7AF0"/>
    <w:rsid w:val="00CF0061"/>
    <w:rsid w:val="00CF0250"/>
    <w:rsid w:val="00CF03D5"/>
    <w:rsid w:val="00CF0714"/>
    <w:rsid w:val="00CF093E"/>
    <w:rsid w:val="00CF0A48"/>
    <w:rsid w:val="00CF1467"/>
    <w:rsid w:val="00CF1D0D"/>
    <w:rsid w:val="00CF1D63"/>
    <w:rsid w:val="00CF1E8B"/>
    <w:rsid w:val="00CF1FD8"/>
    <w:rsid w:val="00CF2029"/>
    <w:rsid w:val="00CF2223"/>
    <w:rsid w:val="00CF23DE"/>
    <w:rsid w:val="00CF28AF"/>
    <w:rsid w:val="00CF2F16"/>
    <w:rsid w:val="00CF30BB"/>
    <w:rsid w:val="00CF3298"/>
    <w:rsid w:val="00CF32FE"/>
    <w:rsid w:val="00CF3758"/>
    <w:rsid w:val="00CF4078"/>
    <w:rsid w:val="00CF484B"/>
    <w:rsid w:val="00CF4BC9"/>
    <w:rsid w:val="00CF4CE4"/>
    <w:rsid w:val="00CF5098"/>
    <w:rsid w:val="00CF55BB"/>
    <w:rsid w:val="00CF5D69"/>
    <w:rsid w:val="00CF5DFB"/>
    <w:rsid w:val="00CF6232"/>
    <w:rsid w:val="00CF66AF"/>
    <w:rsid w:val="00CF6923"/>
    <w:rsid w:val="00CF6A69"/>
    <w:rsid w:val="00CF6AAA"/>
    <w:rsid w:val="00CF6B48"/>
    <w:rsid w:val="00CF6D58"/>
    <w:rsid w:val="00CF6EF8"/>
    <w:rsid w:val="00CF6F16"/>
    <w:rsid w:val="00CF6F94"/>
    <w:rsid w:val="00CF7210"/>
    <w:rsid w:val="00CF7344"/>
    <w:rsid w:val="00CF735B"/>
    <w:rsid w:val="00CF7505"/>
    <w:rsid w:val="00CF7745"/>
    <w:rsid w:val="00CF77C9"/>
    <w:rsid w:val="00CF7A0D"/>
    <w:rsid w:val="00CF7ADB"/>
    <w:rsid w:val="00CF7BEC"/>
    <w:rsid w:val="00CF7BF0"/>
    <w:rsid w:val="00D00326"/>
    <w:rsid w:val="00D0034F"/>
    <w:rsid w:val="00D006E8"/>
    <w:rsid w:val="00D0126A"/>
    <w:rsid w:val="00D012B4"/>
    <w:rsid w:val="00D015AB"/>
    <w:rsid w:val="00D016DC"/>
    <w:rsid w:val="00D019DD"/>
    <w:rsid w:val="00D01AA9"/>
    <w:rsid w:val="00D02018"/>
    <w:rsid w:val="00D021F7"/>
    <w:rsid w:val="00D02618"/>
    <w:rsid w:val="00D02803"/>
    <w:rsid w:val="00D02C1C"/>
    <w:rsid w:val="00D02D83"/>
    <w:rsid w:val="00D0317B"/>
    <w:rsid w:val="00D034FB"/>
    <w:rsid w:val="00D038A6"/>
    <w:rsid w:val="00D03ABE"/>
    <w:rsid w:val="00D03D61"/>
    <w:rsid w:val="00D03D95"/>
    <w:rsid w:val="00D03E22"/>
    <w:rsid w:val="00D04049"/>
    <w:rsid w:val="00D040DC"/>
    <w:rsid w:val="00D042AD"/>
    <w:rsid w:val="00D04430"/>
    <w:rsid w:val="00D04A8D"/>
    <w:rsid w:val="00D04B8B"/>
    <w:rsid w:val="00D04C79"/>
    <w:rsid w:val="00D04D47"/>
    <w:rsid w:val="00D05150"/>
    <w:rsid w:val="00D05A44"/>
    <w:rsid w:val="00D05B6F"/>
    <w:rsid w:val="00D05FEE"/>
    <w:rsid w:val="00D065C0"/>
    <w:rsid w:val="00D06AA1"/>
    <w:rsid w:val="00D070F9"/>
    <w:rsid w:val="00D072C3"/>
    <w:rsid w:val="00D073ED"/>
    <w:rsid w:val="00D07C62"/>
    <w:rsid w:val="00D07D55"/>
    <w:rsid w:val="00D07E26"/>
    <w:rsid w:val="00D1039E"/>
    <w:rsid w:val="00D10609"/>
    <w:rsid w:val="00D10AB6"/>
    <w:rsid w:val="00D10C6D"/>
    <w:rsid w:val="00D10D59"/>
    <w:rsid w:val="00D1105E"/>
    <w:rsid w:val="00D116F8"/>
    <w:rsid w:val="00D117C6"/>
    <w:rsid w:val="00D12229"/>
    <w:rsid w:val="00D12774"/>
    <w:rsid w:val="00D12EBF"/>
    <w:rsid w:val="00D12EEB"/>
    <w:rsid w:val="00D134E8"/>
    <w:rsid w:val="00D13511"/>
    <w:rsid w:val="00D137B6"/>
    <w:rsid w:val="00D13A02"/>
    <w:rsid w:val="00D13B86"/>
    <w:rsid w:val="00D13F44"/>
    <w:rsid w:val="00D140F2"/>
    <w:rsid w:val="00D1464A"/>
    <w:rsid w:val="00D14969"/>
    <w:rsid w:val="00D149AC"/>
    <w:rsid w:val="00D14B7A"/>
    <w:rsid w:val="00D1531F"/>
    <w:rsid w:val="00D15439"/>
    <w:rsid w:val="00D15534"/>
    <w:rsid w:val="00D159E0"/>
    <w:rsid w:val="00D1629F"/>
    <w:rsid w:val="00D16592"/>
    <w:rsid w:val="00D165AB"/>
    <w:rsid w:val="00D168DA"/>
    <w:rsid w:val="00D170A5"/>
    <w:rsid w:val="00D17323"/>
    <w:rsid w:val="00D17353"/>
    <w:rsid w:val="00D17835"/>
    <w:rsid w:val="00D17954"/>
    <w:rsid w:val="00D17DB0"/>
    <w:rsid w:val="00D17F58"/>
    <w:rsid w:val="00D203A2"/>
    <w:rsid w:val="00D20668"/>
    <w:rsid w:val="00D20EC0"/>
    <w:rsid w:val="00D20F9B"/>
    <w:rsid w:val="00D21080"/>
    <w:rsid w:val="00D21BFD"/>
    <w:rsid w:val="00D21EDD"/>
    <w:rsid w:val="00D21FB5"/>
    <w:rsid w:val="00D22038"/>
    <w:rsid w:val="00D2315E"/>
    <w:rsid w:val="00D23A91"/>
    <w:rsid w:val="00D23CED"/>
    <w:rsid w:val="00D23EB2"/>
    <w:rsid w:val="00D244E1"/>
    <w:rsid w:val="00D245BE"/>
    <w:rsid w:val="00D24634"/>
    <w:rsid w:val="00D25024"/>
    <w:rsid w:val="00D2518E"/>
    <w:rsid w:val="00D253D4"/>
    <w:rsid w:val="00D25BE8"/>
    <w:rsid w:val="00D25DF7"/>
    <w:rsid w:val="00D25ECF"/>
    <w:rsid w:val="00D25F92"/>
    <w:rsid w:val="00D26567"/>
    <w:rsid w:val="00D2681C"/>
    <w:rsid w:val="00D269FE"/>
    <w:rsid w:val="00D26B9B"/>
    <w:rsid w:val="00D26D79"/>
    <w:rsid w:val="00D26DD0"/>
    <w:rsid w:val="00D275D4"/>
    <w:rsid w:val="00D27823"/>
    <w:rsid w:val="00D278BA"/>
    <w:rsid w:val="00D306E2"/>
    <w:rsid w:val="00D308E9"/>
    <w:rsid w:val="00D30C79"/>
    <w:rsid w:val="00D31283"/>
    <w:rsid w:val="00D31336"/>
    <w:rsid w:val="00D31A17"/>
    <w:rsid w:val="00D32217"/>
    <w:rsid w:val="00D32F01"/>
    <w:rsid w:val="00D331CE"/>
    <w:rsid w:val="00D334E8"/>
    <w:rsid w:val="00D335EE"/>
    <w:rsid w:val="00D3360A"/>
    <w:rsid w:val="00D3367F"/>
    <w:rsid w:val="00D33CE0"/>
    <w:rsid w:val="00D33E97"/>
    <w:rsid w:val="00D33FF6"/>
    <w:rsid w:val="00D3436D"/>
    <w:rsid w:val="00D35664"/>
    <w:rsid w:val="00D35A1D"/>
    <w:rsid w:val="00D35AA2"/>
    <w:rsid w:val="00D35DAE"/>
    <w:rsid w:val="00D35F7E"/>
    <w:rsid w:val="00D360FA"/>
    <w:rsid w:val="00D3614F"/>
    <w:rsid w:val="00D364F8"/>
    <w:rsid w:val="00D36774"/>
    <w:rsid w:val="00D36778"/>
    <w:rsid w:val="00D367DC"/>
    <w:rsid w:val="00D3683C"/>
    <w:rsid w:val="00D36BF9"/>
    <w:rsid w:val="00D36CB5"/>
    <w:rsid w:val="00D36D45"/>
    <w:rsid w:val="00D36ECB"/>
    <w:rsid w:val="00D37130"/>
    <w:rsid w:val="00D3720A"/>
    <w:rsid w:val="00D373B9"/>
    <w:rsid w:val="00D400F2"/>
    <w:rsid w:val="00D4011D"/>
    <w:rsid w:val="00D403A3"/>
    <w:rsid w:val="00D4040E"/>
    <w:rsid w:val="00D40796"/>
    <w:rsid w:val="00D40EAD"/>
    <w:rsid w:val="00D41176"/>
    <w:rsid w:val="00D413AB"/>
    <w:rsid w:val="00D415D8"/>
    <w:rsid w:val="00D41940"/>
    <w:rsid w:val="00D41A7D"/>
    <w:rsid w:val="00D41A82"/>
    <w:rsid w:val="00D41BE7"/>
    <w:rsid w:val="00D41EB7"/>
    <w:rsid w:val="00D41F58"/>
    <w:rsid w:val="00D42026"/>
    <w:rsid w:val="00D429DB"/>
    <w:rsid w:val="00D42A12"/>
    <w:rsid w:val="00D430BE"/>
    <w:rsid w:val="00D43193"/>
    <w:rsid w:val="00D43629"/>
    <w:rsid w:val="00D43758"/>
    <w:rsid w:val="00D43CFD"/>
    <w:rsid w:val="00D43DFB"/>
    <w:rsid w:val="00D4408E"/>
    <w:rsid w:val="00D44113"/>
    <w:rsid w:val="00D44149"/>
    <w:rsid w:val="00D443AD"/>
    <w:rsid w:val="00D44401"/>
    <w:rsid w:val="00D44C02"/>
    <w:rsid w:val="00D45004"/>
    <w:rsid w:val="00D4593D"/>
    <w:rsid w:val="00D45BEF"/>
    <w:rsid w:val="00D45D78"/>
    <w:rsid w:val="00D45DAC"/>
    <w:rsid w:val="00D45F78"/>
    <w:rsid w:val="00D45F8E"/>
    <w:rsid w:val="00D46038"/>
    <w:rsid w:val="00D46392"/>
    <w:rsid w:val="00D463CC"/>
    <w:rsid w:val="00D46574"/>
    <w:rsid w:val="00D46FAA"/>
    <w:rsid w:val="00D47061"/>
    <w:rsid w:val="00D470AF"/>
    <w:rsid w:val="00D47434"/>
    <w:rsid w:val="00D475ED"/>
    <w:rsid w:val="00D47AB6"/>
    <w:rsid w:val="00D47F7B"/>
    <w:rsid w:val="00D506FE"/>
    <w:rsid w:val="00D50DB5"/>
    <w:rsid w:val="00D51265"/>
    <w:rsid w:val="00D5140A"/>
    <w:rsid w:val="00D51D7E"/>
    <w:rsid w:val="00D52007"/>
    <w:rsid w:val="00D520D8"/>
    <w:rsid w:val="00D528F9"/>
    <w:rsid w:val="00D52B9E"/>
    <w:rsid w:val="00D52E97"/>
    <w:rsid w:val="00D53113"/>
    <w:rsid w:val="00D53A88"/>
    <w:rsid w:val="00D53DD5"/>
    <w:rsid w:val="00D541C6"/>
    <w:rsid w:val="00D5421D"/>
    <w:rsid w:val="00D542D1"/>
    <w:rsid w:val="00D5491F"/>
    <w:rsid w:val="00D54D30"/>
    <w:rsid w:val="00D55137"/>
    <w:rsid w:val="00D553BE"/>
    <w:rsid w:val="00D55526"/>
    <w:rsid w:val="00D558E2"/>
    <w:rsid w:val="00D560DD"/>
    <w:rsid w:val="00D563C1"/>
    <w:rsid w:val="00D566EC"/>
    <w:rsid w:val="00D5675D"/>
    <w:rsid w:val="00D56DEF"/>
    <w:rsid w:val="00D57B3B"/>
    <w:rsid w:val="00D57F99"/>
    <w:rsid w:val="00D60272"/>
    <w:rsid w:val="00D60978"/>
    <w:rsid w:val="00D60C78"/>
    <w:rsid w:val="00D61B59"/>
    <w:rsid w:val="00D61C9A"/>
    <w:rsid w:val="00D61E4F"/>
    <w:rsid w:val="00D62041"/>
    <w:rsid w:val="00D6230C"/>
    <w:rsid w:val="00D62434"/>
    <w:rsid w:val="00D62676"/>
    <w:rsid w:val="00D63739"/>
    <w:rsid w:val="00D638A8"/>
    <w:rsid w:val="00D63F81"/>
    <w:rsid w:val="00D64411"/>
    <w:rsid w:val="00D64565"/>
    <w:rsid w:val="00D645C9"/>
    <w:rsid w:val="00D646E6"/>
    <w:rsid w:val="00D647DA"/>
    <w:rsid w:val="00D649DB"/>
    <w:rsid w:val="00D64DE4"/>
    <w:rsid w:val="00D64DF8"/>
    <w:rsid w:val="00D64DF9"/>
    <w:rsid w:val="00D654CE"/>
    <w:rsid w:val="00D65AB2"/>
    <w:rsid w:val="00D65DA3"/>
    <w:rsid w:val="00D66669"/>
    <w:rsid w:val="00D6694F"/>
    <w:rsid w:val="00D66A36"/>
    <w:rsid w:val="00D66A4C"/>
    <w:rsid w:val="00D66D10"/>
    <w:rsid w:val="00D66D6E"/>
    <w:rsid w:val="00D66F0D"/>
    <w:rsid w:val="00D67A49"/>
    <w:rsid w:val="00D67D02"/>
    <w:rsid w:val="00D70233"/>
    <w:rsid w:val="00D7052D"/>
    <w:rsid w:val="00D70789"/>
    <w:rsid w:val="00D709E6"/>
    <w:rsid w:val="00D70A53"/>
    <w:rsid w:val="00D70D6F"/>
    <w:rsid w:val="00D7107A"/>
    <w:rsid w:val="00D71158"/>
    <w:rsid w:val="00D716EB"/>
    <w:rsid w:val="00D71B7B"/>
    <w:rsid w:val="00D721DB"/>
    <w:rsid w:val="00D72229"/>
    <w:rsid w:val="00D72248"/>
    <w:rsid w:val="00D72FA7"/>
    <w:rsid w:val="00D73EB1"/>
    <w:rsid w:val="00D740A9"/>
    <w:rsid w:val="00D74131"/>
    <w:rsid w:val="00D7480B"/>
    <w:rsid w:val="00D74D04"/>
    <w:rsid w:val="00D74EA7"/>
    <w:rsid w:val="00D74EE0"/>
    <w:rsid w:val="00D75094"/>
    <w:rsid w:val="00D75242"/>
    <w:rsid w:val="00D7571B"/>
    <w:rsid w:val="00D757C2"/>
    <w:rsid w:val="00D76083"/>
    <w:rsid w:val="00D771F6"/>
    <w:rsid w:val="00D773B1"/>
    <w:rsid w:val="00D775B5"/>
    <w:rsid w:val="00D77A3A"/>
    <w:rsid w:val="00D77F7A"/>
    <w:rsid w:val="00D80193"/>
    <w:rsid w:val="00D80312"/>
    <w:rsid w:val="00D803C0"/>
    <w:rsid w:val="00D80426"/>
    <w:rsid w:val="00D805EB"/>
    <w:rsid w:val="00D80838"/>
    <w:rsid w:val="00D80EFA"/>
    <w:rsid w:val="00D8153A"/>
    <w:rsid w:val="00D819C4"/>
    <w:rsid w:val="00D81AD9"/>
    <w:rsid w:val="00D81B9E"/>
    <w:rsid w:val="00D81C40"/>
    <w:rsid w:val="00D82142"/>
    <w:rsid w:val="00D82333"/>
    <w:rsid w:val="00D82BC0"/>
    <w:rsid w:val="00D82F62"/>
    <w:rsid w:val="00D83283"/>
    <w:rsid w:val="00D8335B"/>
    <w:rsid w:val="00D8374F"/>
    <w:rsid w:val="00D83750"/>
    <w:rsid w:val="00D837E8"/>
    <w:rsid w:val="00D83800"/>
    <w:rsid w:val="00D83CA2"/>
    <w:rsid w:val="00D83CCF"/>
    <w:rsid w:val="00D840A5"/>
    <w:rsid w:val="00D84261"/>
    <w:rsid w:val="00D849D1"/>
    <w:rsid w:val="00D84F46"/>
    <w:rsid w:val="00D854D6"/>
    <w:rsid w:val="00D859CC"/>
    <w:rsid w:val="00D85A4B"/>
    <w:rsid w:val="00D85AF4"/>
    <w:rsid w:val="00D86A27"/>
    <w:rsid w:val="00D871CB"/>
    <w:rsid w:val="00D87330"/>
    <w:rsid w:val="00D875EB"/>
    <w:rsid w:val="00D87A19"/>
    <w:rsid w:val="00D87E43"/>
    <w:rsid w:val="00D90AA5"/>
    <w:rsid w:val="00D90C47"/>
    <w:rsid w:val="00D9136C"/>
    <w:rsid w:val="00D915B9"/>
    <w:rsid w:val="00D918BB"/>
    <w:rsid w:val="00D91ED6"/>
    <w:rsid w:val="00D92287"/>
    <w:rsid w:val="00D92538"/>
    <w:rsid w:val="00D92607"/>
    <w:rsid w:val="00D92AB4"/>
    <w:rsid w:val="00D92B43"/>
    <w:rsid w:val="00D92B46"/>
    <w:rsid w:val="00D92B64"/>
    <w:rsid w:val="00D92CAA"/>
    <w:rsid w:val="00D93018"/>
    <w:rsid w:val="00D93249"/>
    <w:rsid w:val="00D94090"/>
    <w:rsid w:val="00D94170"/>
    <w:rsid w:val="00D948DC"/>
    <w:rsid w:val="00D94B3F"/>
    <w:rsid w:val="00D94BAC"/>
    <w:rsid w:val="00D94F70"/>
    <w:rsid w:val="00D95129"/>
    <w:rsid w:val="00D95220"/>
    <w:rsid w:val="00D9522F"/>
    <w:rsid w:val="00D95543"/>
    <w:rsid w:val="00D95A26"/>
    <w:rsid w:val="00D95C35"/>
    <w:rsid w:val="00D95D36"/>
    <w:rsid w:val="00D95E1B"/>
    <w:rsid w:val="00D963CD"/>
    <w:rsid w:val="00D967DC"/>
    <w:rsid w:val="00D96B2E"/>
    <w:rsid w:val="00D96B37"/>
    <w:rsid w:val="00D96D14"/>
    <w:rsid w:val="00D96EEB"/>
    <w:rsid w:val="00D970A7"/>
    <w:rsid w:val="00D975F8"/>
    <w:rsid w:val="00D97614"/>
    <w:rsid w:val="00D97656"/>
    <w:rsid w:val="00D979FA"/>
    <w:rsid w:val="00D97BF2"/>
    <w:rsid w:val="00D97D28"/>
    <w:rsid w:val="00D97E89"/>
    <w:rsid w:val="00DA0286"/>
    <w:rsid w:val="00DA072A"/>
    <w:rsid w:val="00DA09F0"/>
    <w:rsid w:val="00DA0A85"/>
    <w:rsid w:val="00DA0CC9"/>
    <w:rsid w:val="00DA10AF"/>
    <w:rsid w:val="00DA1488"/>
    <w:rsid w:val="00DA1A7D"/>
    <w:rsid w:val="00DA1ACD"/>
    <w:rsid w:val="00DA21DD"/>
    <w:rsid w:val="00DA22E7"/>
    <w:rsid w:val="00DA23D0"/>
    <w:rsid w:val="00DA2489"/>
    <w:rsid w:val="00DA27DF"/>
    <w:rsid w:val="00DA2DD2"/>
    <w:rsid w:val="00DA3146"/>
    <w:rsid w:val="00DA327D"/>
    <w:rsid w:val="00DA34B3"/>
    <w:rsid w:val="00DA37F8"/>
    <w:rsid w:val="00DA3889"/>
    <w:rsid w:val="00DA39F3"/>
    <w:rsid w:val="00DA3A86"/>
    <w:rsid w:val="00DA3C11"/>
    <w:rsid w:val="00DA40B1"/>
    <w:rsid w:val="00DA4182"/>
    <w:rsid w:val="00DA42B6"/>
    <w:rsid w:val="00DA46D6"/>
    <w:rsid w:val="00DA4A25"/>
    <w:rsid w:val="00DA4BF9"/>
    <w:rsid w:val="00DA4C8E"/>
    <w:rsid w:val="00DA4E1F"/>
    <w:rsid w:val="00DA548D"/>
    <w:rsid w:val="00DA5B91"/>
    <w:rsid w:val="00DA5CAF"/>
    <w:rsid w:val="00DA61A3"/>
    <w:rsid w:val="00DA6229"/>
    <w:rsid w:val="00DA6650"/>
    <w:rsid w:val="00DA7142"/>
    <w:rsid w:val="00DA7391"/>
    <w:rsid w:val="00DA7F6B"/>
    <w:rsid w:val="00DB0302"/>
    <w:rsid w:val="00DB0476"/>
    <w:rsid w:val="00DB0623"/>
    <w:rsid w:val="00DB0A1E"/>
    <w:rsid w:val="00DB0CD4"/>
    <w:rsid w:val="00DB0EE7"/>
    <w:rsid w:val="00DB1294"/>
    <w:rsid w:val="00DB1516"/>
    <w:rsid w:val="00DB16CF"/>
    <w:rsid w:val="00DB1B7C"/>
    <w:rsid w:val="00DB1C76"/>
    <w:rsid w:val="00DB1E72"/>
    <w:rsid w:val="00DB22E5"/>
    <w:rsid w:val="00DB24B8"/>
    <w:rsid w:val="00DB2F94"/>
    <w:rsid w:val="00DB39BB"/>
    <w:rsid w:val="00DB3A4D"/>
    <w:rsid w:val="00DB3B89"/>
    <w:rsid w:val="00DB3CFA"/>
    <w:rsid w:val="00DB40FD"/>
    <w:rsid w:val="00DB4EE4"/>
    <w:rsid w:val="00DB4FE9"/>
    <w:rsid w:val="00DB5031"/>
    <w:rsid w:val="00DB52F7"/>
    <w:rsid w:val="00DB5429"/>
    <w:rsid w:val="00DB54E4"/>
    <w:rsid w:val="00DB56C7"/>
    <w:rsid w:val="00DB5BAE"/>
    <w:rsid w:val="00DB5D7A"/>
    <w:rsid w:val="00DB6047"/>
    <w:rsid w:val="00DB6272"/>
    <w:rsid w:val="00DB6399"/>
    <w:rsid w:val="00DB68E4"/>
    <w:rsid w:val="00DB6BD9"/>
    <w:rsid w:val="00DB7511"/>
    <w:rsid w:val="00DB7C0B"/>
    <w:rsid w:val="00DB7E54"/>
    <w:rsid w:val="00DB7FC4"/>
    <w:rsid w:val="00DB7FD6"/>
    <w:rsid w:val="00DC0748"/>
    <w:rsid w:val="00DC0E8D"/>
    <w:rsid w:val="00DC1274"/>
    <w:rsid w:val="00DC1446"/>
    <w:rsid w:val="00DC21B9"/>
    <w:rsid w:val="00DC23F9"/>
    <w:rsid w:val="00DC2AD7"/>
    <w:rsid w:val="00DC2D9D"/>
    <w:rsid w:val="00DC3371"/>
    <w:rsid w:val="00DC3661"/>
    <w:rsid w:val="00DC3958"/>
    <w:rsid w:val="00DC3CAB"/>
    <w:rsid w:val="00DC3E15"/>
    <w:rsid w:val="00DC4174"/>
    <w:rsid w:val="00DC48A7"/>
    <w:rsid w:val="00DC4F72"/>
    <w:rsid w:val="00DC50BD"/>
    <w:rsid w:val="00DC54AE"/>
    <w:rsid w:val="00DC5720"/>
    <w:rsid w:val="00DC5813"/>
    <w:rsid w:val="00DC5881"/>
    <w:rsid w:val="00DC5C58"/>
    <w:rsid w:val="00DC61CC"/>
    <w:rsid w:val="00DC66FD"/>
    <w:rsid w:val="00DC72FA"/>
    <w:rsid w:val="00DC7347"/>
    <w:rsid w:val="00DC7636"/>
    <w:rsid w:val="00DC7D66"/>
    <w:rsid w:val="00DC7F37"/>
    <w:rsid w:val="00DC7F44"/>
    <w:rsid w:val="00DC7F8D"/>
    <w:rsid w:val="00DD0517"/>
    <w:rsid w:val="00DD0A15"/>
    <w:rsid w:val="00DD0EFA"/>
    <w:rsid w:val="00DD18CA"/>
    <w:rsid w:val="00DD1BAB"/>
    <w:rsid w:val="00DD1BB6"/>
    <w:rsid w:val="00DD30F5"/>
    <w:rsid w:val="00DD3302"/>
    <w:rsid w:val="00DD3858"/>
    <w:rsid w:val="00DD3985"/>
    <w:rsid w:val="00DD3C14"/>
    <w:rsid w:val="00DD3C82"/>
    <w:rsid w:val="00DD3D43"/>
    <w:rsid w:val="00DD469D"/>
    <w:rsid w:val="00DD4C69"/>
    <w:rsid w:val="00DD50D6"/>
    <w:rsid w:val="00DD52BB"/>
    <w:rsid w:val="00DD53BF"/>
    <w:rsid w:val="00DD5773"/>
    <w:rsid w:val="00DD582A"/>
    <w:rsid w:val="00DD5CE8"/>
    <w:rsid w:val="00DD5F5A"/>
    <w:rsid w:val="00DD6307"/>
    <w:rsid w:val="00DD63C5"/>
    <w:rsid w:val="00DD65C7"/>
    <w:rsid w:val="00DD6DD4"/>
    <w:rsid w:val="00DD718A"/>
    <w:rsid w:val="00DD75E4"/>
    <w:rsid w:val="00DD77E0"/>
    <w:rsid w:val="00DD791A"/>
    <w:rsid w:val="00DE05E1"/>
    <w:rsid w:val="00DE0942"/>
    <w:rsid w:val="00DE0AB5"/>
    <w:rsid w:val="00DE0DED"/>
    <w:rsid w:val="00DE1025"/>
    <w:rsid w:val="00DE1237"/>
    <w:rsid w:val="00DE146C"/>
    <w:rsid w:val="00DE1799"/>
    <w:rsid w:val="00DE1F4E"/>
    <w:rsid w:val="00DE2093"/>
    <w:rsid w:val="00DE2682"/>
    <w:rsid w:val="00DE2AAB"/>
    <w:rsid w:val="00DE2DCC"/>
    <w:rsid w:val="00DE31EC"/>
    <w:rsid w:val="00DE3F28"/>
    <w:rsid w:val="00DE419F"/>
    <w:rsid w:val="00DE41F4"/>
    <w:rsid w:val="00DE4BE6"/>
    <w:rsid w:val="00DE4CD6"/>
    <w:rsid w:val="00DE4DB4"/>
    <w:rsid w:val="00DE53BD"/>
    <w:rsid w:val="00DE55EE"/>
    <w:rsid w:val="00DE5629"/>
    <w:rsid w:val="00DE59F0"/>
    <w:rsid w:val="00DE5BF8"/>
    <w:rsid w:val="00DE5CE9"/>
    <w:rsid w:val="00DE5E8F"/>
    <w:rsid w:val="00DE6020"/>
    <w:rsid w:val="00DE63AF"/>
    <w:rsid w:val="00DE68BC"/>
    <w:rsid w:val="00DE6A5B"/>
    <w:rsid w:val="00DE6A93"/>
    <w:rsid w:val="00DE6AD2"/>
    <w:rsid w:val="00DE6FCD"/>
    <w:rsid w:val="00DE7005"/>
    <w:rsid w:val="00DE76F1"/>
    <w:rsid w:val="00DE7802"/>
    <w:rsid w:val="00DE79CC"/>
    <w:rsid w:val="00DE7F7C"/>
    <w:rsid w:val="00DF002D"/>
    <w:rsid w:val="00DF0258"/>
    <w:rsid w:val="00DF032B"/>
    <w:rsid w:val="00DF042B"/>
    <w:rsid w:val="00DF04CB"/>
    <w:rsid w:val="00DF06CD"/>
    <w:rsid w:val="00DF0A91"/>
    <w:rsid w:val="00DF0CD7"/>
    <w:rsid w:val="00DF1196"/>
    <w:rsid w:val="00DF13BC"/>
    <w:rsid w:val="00DF1A7D"/>
    <w:rsid w:val="00DF1BCC"/>
    <w:rsid w:val="00DF1F84"/>
    <w:rsid w:val="00DF2334"/>
    <w:rsid w:val="00DF25B6"/>
    <w:rsid w:val="00DF2846"/>
    <w:rsid w:val="00DF28C7"/>
    <w:rsid w:val="00DF2973"/>
    <w:rsid w:val="00DF297C"/>
    <w:rsid w:val="00DF2BC3"/>
    <w:rsid w:val="00DF32FB"/>
    <w:rsid w:val="00DF3A2E"/>
    <w:rsid w:val="00DF3CB1"/>
    <w:rsid w:val="00DF3E66"/>
    <w:rsid w:val="00DF4150"/>
    <w:rsid w:val="00DF43F8"/>
    <w:rsid w:val="00DF46F7"/>
    <w:rsid w:val="00DF46FA"/>
    <w:rsid w:val="00DF4853"/>
    <w:rsid w:val="00DF4C79"/>
    <w:rsid w:val="00DF4D04"/>
    <w:rsid w:val="00DF4D5A"/>
    <w:rsid w:val="00DF4E4F"/>
    <w:rsid w:val="00DF5324"/>
    <w:rsid w:val="00DF556D"/>
    <w:rsid w:val="00DF5718"/>
    <w:rsid w:val="00DF5964"/>
    <w:rsid w:val="00DF62D0"/>
    <w:rsid w:val="00DF6316"/>
    <w:rsid w:val="00DF7700"/>
    <w:rsid w:val="00DF7E6E"/>
    <w:rsid w:val="00E003AE"/>
    <w:rsid w:val="00E0057D"/>
    <w:rsid w:val="00E0071C"/>
    <w:rsid w:val="00E00DE3"/>
    <w:rsid w:val="00E013B4"/>
    <w:rsid w:val="00E013C8"/>
    <w:rsid w:val="00E01AF7"/>
    <w:rsid w:val="00E01EA2"/>
    <w:rsid w:val="00E0212F"/>
    <w:rsid w:val="00E02222"/>
    <w:rsid w:val="00E02618"/>
    <w:rsid w:val="00E02758"/>
    <w:rsid w:val="00E02D7F"/>
    <w:rsid w:val="00E02F7E"/>
    <w:rsid w:val="00E030AD"/>
    <w:rsid w:val="00E03596"/>
    <w:rsid w:val="00E03D6A"/>
    <w:rsid w:val="00E03DFB"/>
    <w:rsid w:val="00E03E3B"/>
    <w:rsid w:val="00E040F3"/>
    <w:rsid w:val="00E04190"/>
    <w:rsid w:val="00E04220"/>
    <w:rsid w:val="00E043E3"/>
    <w:rsid w:val="00E0450A"/>
    <w:rsid w:val="00E04ABA"/>
    <w:rsid w:val="00E05091"/>
    <w:rsid w:val="00E0526C"/>
    <w:rsid w:val="00E0531C"/>
    <w:rsid w:val="00E05320"/>
    <w:rsid w:val="00E0552B"/>
    <w:rsid w:val="00E0578D"/>
    <w:rsid w:val="00E05799"/>
    <w:rsid w:val="00E05F34"/>
    <w:rsid w:val="00E06816"/>
    <w:rsid w:val="00E0712C"/>
    <w:rsid w:val="00E071F0"/>
    <w:rsid w:val="00E0733B"/>
    <w:rsid w:val="00E07365"/>
    <w:rsid w:val="00E0742A"/>
    <w:rsid w:val="00E07E35"/>
    <w:rsid w:val="00E10082"/>
    <w:rsid w:val="00E1049C"/>
    <w:rsid w:val="00E10BD7"/>
    <w:rsid w:val="00E10D93"/>
    <w:rsid w:val="00E10E89"/>
    <w:rsid w:val="00E11167"/>
    <w:rsid w:val="00E1185E"/>
    <w:rsid w:val="00E11E2C"/>
    <w:rsid w:val="00E123CD"/>
    <w:rsid w:val="00E123FC"/>
    <w:rsid w:val="00E12477"/>
    <w:rsid w:val="00E12509"/>
    <w:rsid w:val="00E1274D"/>
    <w:rsid w:val="00E12808"/>
    <w:rsid w:val="00E130CD"/>
    <w:rsid w:val="00E132D0"/>
    <w:rsid w:val="00E13368"/>
    <w:rsid w:val="00E13486"/>
    <w:rsid w:val="00E13CD5"/>
    <w:rsid w:val="00E13E81"/>
    <w:rsid w:val="00E13EA1"/>
    <w:rsid w:val="00E143F5"/>
    <w:rsid w:val="00E1460B"/>
    <w:rsid w:val="00E14AA6"/>
    <w:rsid w:val="00E14DDA"/>
    <w:rsid w:val="00E14F41"/>
    <w:rsid w:val="00E14FCF"/>
    <w:rsid w:val="00E15407"/>
    <w:rsid w:val="00E1546C"/>
    <w:rsid w:val="00E15540"/>
    <w:rsid w:val="00E15885"/>
    <w:rsid w:val="00E159D0"/>
    <w:rsid w:val="00E15A4E"/>
    <w:rsid w:val="00E15A54"/>
    <w:rsid w:val="00E15B77"/>
    <w:rsid w:val="00E16139"/>
    <w:rsid w:val="00E16214"/>
    <w:rsid w:val="00E16353"/>
    <w:rsid w:val="00E163D6"/>
    <w:rsid w:val="00E16702"/>
    <w:rsid w:val="00E16B44"/>
    <w:rsid w:val="00E16EE0"/>
    <w:rsid w:val="00E16F84"/>
    <w:rsid w:val="00E1713E"/>
    <w:rsid w:val="00E173B2"/>
    <w:rsid w:val="00E1785D"/>
    <w:rsid w:val="00E2082F"/>
    <w:rsid w:val="00E20D27"/>
    <w:rsid w:val="00E20DAD"/>
    <w:rsid w:val="00E2128C"/>
    <w:rsid w:val="00E216E4"/>
    <w:rsid w:val="00E219C7"/>
    <w:rsid w:val="00E21FE1"/>
    <w:rsid w:val="00E22037"/>
    <w:rsid w:val="00E223AB"/>
    <w:rsid w:val="00E225C7"/>
    <w:rsid w:val="00E22744"/>
    <w:rsid w:val="00E22F3A"/>
    <w:rsid w:val="00E22FA7"/>
    <w:rsid w:val="00E231D5"/>
    <w:rsid w:val="00E23401"/>
    <w:rsid w:val="00E23584"/>
    <w:rsid w:val="00E23730"/>
    <w:rsid w:val="00E239CE"/>
    <w:rsid w:val="00E241DA"/>
    <w:rsid w:val="00E24DDD"/>
    <w:rsid w:val="00E24FF2"/>
    <w:rsid w:val="00E2506C"/>
    <w:rsid w:val="00E254F1"/>
    <w:rsid w:val="00E25AC5"/>
    <w:rsid w:val="00E25BCE"/>
    <w:rsid w:val="00E25CFC"/>
    <w:rsid w:val="00E25F44"/>
    <w:rsid w:val="00E2614D"/>
    <w:rsid w:val="00E261AE"/>
    <w:rsid w:val="00E262AC"/>
    <w:rsid w:val="00E264B6"/>
    <w:rsid w:val="00E26568"/>
    <w:rsid w:val="00E266E0"/>
    <w:rsid w:val="00E26791"/>
    <w:rsid w:val="00E26C6E"/>
    <w:rsid w:val="00E2714F"/>
    <w:rsid w:val="00E27B19"/>
    <w:rsid w:val="00E27E7F"/>
    <w:rsid w:val="00E30669"/>
    <w:rsid w:val="00E30738"/>
    <w:rsid w:val="00E307A6"/>
    <w:rsid w:val="00E30831"/>
    <w:rsid w:val="00E30AB8"/>
    <w:rsid w:val="00E31330"/>
    <w:rsid w:val="00E31375"/>
    <w:rsid w:val="00E31421"/>
    <w:rsid w:val="00E3149C"/>
    <w:rsid w:val="00E31F9F"/>
    <w:rsid w:val="00E32181"/>
    <w:rsid w:val="00E32580"/>
    <w:rsid w:val="00E32E1F"/>
    <w:rsid w:val="00E3323E"/>
    <w:rsid w:val="00E3386E"/>
    <w:rsid w:val="00E33B40"/>
    <w:rsid w:val="00E34160"/>
    <w:rsid w:val="00E34DA5"/>
    <w:rsid w:val="00E3513D"/>
    <w:rsid w:val="00E351DB"/>
    <w:rsid w:val="00E35690"/>
    <w:rsid w:val="00E35854"/>
    <w:rsid w:val="00E3659D"/>
    <w:rsid w:val="00E36E9A"/>
    <w:rsid w:val="00E3700C"/>
    <w:rsid w:val="00E37674"/>
    <w:rsid w:val="00E37A63"/>
    <w:rsid w:val="00E37B0E"/>
    <w:rsid w:val="00E37D16"/>
    <w:rsid w:val="00E40530"/>
    <w:rsid w:val="00E4059A"/>
    <w:rsid w:val="00E405DF"/>
    <w:rsid w:val="00E40633"/>
    <w:rsid w:val="00E407A1"/>
    <w:rsid w:val="00E40CAE"/>
    <w:rsid w:val="00E410B4"/>
    <w:rsid w:val="00E41335"/>
    <w:rsid w:val="00E414BC"/>
    <w:rsid w:val="00E414F8"/>
    <w:rsid w:val="00E41CEE"/>
    <w:rsid w:val="00E421A6"/>
    <w:rsid w:val="00E4289C"/>
    <w:rsid w:val="00E4292A"/>
    <w:rsid w:val="00E43002"/>
    <w:rsid w:val="00E43802"/>
    <w:rsid w:val="00E4382E"/>
    <w:rsid w:val="00E43ADE"/>
    <w:rsid w:val="00E43D97"/>
    <w:rsid w:val="00E43F6C"/>
    <w:rsid w:val="00E441F6"/>
    <w:rsid w:val="00E44247"/>
    <w:rsid w:val="00E44495"/>
    <w:rsid w:val="00E444EF"/>
    <w:rsid w:val="00E4464D"/>
    <w:rsid w:val="00E44854"/>
    <w:rsid w:val="00E44925"/>
    <w:rsid w:val="00E449E9"/>
    <w:rsid w:val="00E44AE5"/>
    <w:rsid w:val="00E44F15"/>
    <w:rsid w:val="00E452CF"/>
    <w:rsid w:val="00E45658"/>
    <w:rsid w:val="00E45807"/>
    <w:rsid w:val="00E45887"/>
    <w:rsid w:val="00E45FC7"/>
    <w:rsid w:val="00E46237"/>
    <w:rsid w:val="00E4665C"/>
    <w:rsid w:val="00E46718"/>
    <w:rsid w:val="00E4714A"/>
    <w:rsid w:val="00E4742F"/>
    <w:rsid w:val="00E47553"/>
    <w:rsid w:val="00E4773A"/>
    <w:rsid w:val="00E47897"/>
    <w:rsid w:val="00E47D77"/>
    <w:rsid w:val="00E47EE7"/>
    <w:rsid w:val="00E505F5"/>
    <w:rsid w:val="00E5061E"/>
    <w:rsid w:val="00E50754"/>
    <w:rsid w:val="00E5083A"/>
    <w:rsid w:val="00E50D1B"/>
    <w:rsid w:val="00E5120C"/>
    <w:rsid w:val="00E519D0"/>
    <w:rsid w:val="00E519D5"/>
    <w:rsid w:val="00E51AE4"/>
    <w:rsid w:val="00E51BAA"/>
    <w:rsid w:val="00E51E21"/>
    <w:rsid w:val="00E52305"/>
    <w:rsid w:val="00E523EA"/>
    <w:rsid w:val="00E52696"/>
    <w:rsid w:val="00E527F6"/>
    <w:rsid w:val="00E52842"/>
    <w:rsid w:val="00E52CCA"/>
    <w:rsid w:val="00E53659"/>
    <w:rsid w:val="00E53941"/>
    <w:rsid w:val="00E539B6"/>
    <w:rsid w:val="00E53A26"/>
    <w:rsid w:val="00E5422E"/>
    <w:rsid w:val="00E5446A"/>
    <w:rsid w:val="00E544EC"/>
    <w:rsid w:val="00E5456F"/>
    <w:rsid w:val="00E5477A"/>
    <w:rsid w:val="00E54A9E"/>
    <w:rsid w:val="00E55252"/>
    <w:rsid w:val="00E55B82"/>
    <w:rsid w:val="00E56193"/>
    <w:rsid w:val="00E564ED"/>
    <w:rsid w:val="00E566A2"/>
    <w:rsid w:val="00E566A9"/>
    <w:rsid w:val="00E567A2"/>
    <w:rsid w:val="00E56EC4"/>
    <w:rsid w:val="00E56EDD"/>
    <w:rsid w:val="00E57106"/>
    <w:rsid w:val="00E57297"/>
    <w:rsid w:val="00E57AEA"/>
    <w:rsid w:val="00E602A6"/>
    <w:rsid w:val="00E605C7"/>
    <w:rsid w:val="00E6098C"/>
    <w:rsid w:val="00E60C04"/>
    <w:rsid w:val="00E60F46"/>
    <w:rsid w:val="00E61771"/>
    <w:rsid w:val="00E6246A"/>
    <w:rsid w:val="00E628E8"/>
    <w:rsid w:val="00E62968"/>
    <w:rsid w:val="00E62CE8"/>
    <w:rsid w:val="00E635F8"/>
    <w:rsid w:val="00E63631"/>
    <w:rsid w:val="00E63815"/>
    <w:rsid w:val="00E638E6"/>
    <w:rsid w:val="00E64246"/>
    <w:rsid w:val="00E643AC"/>
    <w:rsid w:val="00E6450E"/>
    <w:rsid w:val="00E64571"/>
    <w:rsid w:val="00E64682"/>
    <w:rsid w:val="00E6470A"/>
    <w:rsid w:val="00E64831"/>
    <w:rsid w:val="00E64857"/>
    <w:rsid w:val="00E64DA9"/>
    <w:rsid w:val="00E6542C"/>
    <w:rsid w:val="00E65A8C"/>
    <w:rsid w:val="00E65E5A"/>
    <w:rsid w:val="00E65F22"/>
    <w:rsid w:val="00E6600B"/>
    <w:rsid w:val="00E66030"/>
    <w:rsid w:val="00E668C9"/>
    <w:rsid w:val="00E66DDF"/>
    <w:rsid w:val="00E66E01"/>
    <w:rsid w:val="00E672A1"/>
    <w:rsid w:val="00E6736C"/>
    <w:rsid w:val="00E67579"/>
    <w:rsid w:val="00E6769D"/>
    <w:rsid w:val="00E677CF"/>
    <w:rsid w:val="00E67A8C"/>
    <w:rsid w:val="00E67F63"/>
    <w:rsid w:val="00E67FAB"/>
    <w:rsid w:val="00E700B8"/>
    <w:rsid w:val="00E70207"/>
    <w:rsid w:val="00E70B57"/>
    <w:rsid w:val="00E70CE7"/>
    <w:rsid w:val="00E71408"/>
    <w:rsid w:val="00E718B7"/>
    <w:rsid w:val="00E7197C"/>
    <w:rsid w:val="00E71CFA"/>
    <w:rsid w:val="00E71DC3"/>
    <w:rsid w:val="00E71F43"/>
    <w:rsid w:val="00E7203A"/>
    <w:rsid w:val="00E72572"/>
    <w:rsid w:val="00E7280B"/>
    <w:rsid w:val="00E72983"/>
    <w:rsid w:val="00E72B91"/>
    <w:rsid w:val="00E72CCD"/>
    <w:rsid w:val="00E73200"/>
    <w:rsid w:val="00E73240"/>
    <w:rsid w:val="00E73521"/>
    <w:rsid w:val="00E7388C"/>
    <w:rsid w:val="00E73C73"/>
    <w:rsid w:val="00E73FBE"/>
    <w:rsid w:val="00E74087"/>
    <w:rsid w:val="00E7410A"/>
    <w:rsid w:val="00E741B0"/>
    <w:rsid w:val="00E74297"/>
    <w:rsid w:val="00E75839"/>
    <w:rsid w:val="00E75C0D"/>
    <w:rsid w:val="00E761AD"/>
    <w:rsid w:val="00E7629D"/>
    <w:rsid w:val="00E767CB"/>
    <w:rsid w:val="00E76F56"/>
    <w:rsid w:val="00E7723D"/>
    <w:rsid w:val="00E7734E"/>
    <w:rsid w:val="00E77435"/>
    <w:rsid w:val="00E7755C"/>
    <w:rsid w:val="00E775F9"/>
    <w:rsid w:val="00E776D9"/>
    <w:rsid w:val="00E807EC"/>
    <w:rsid w:val="00E80ADB"/>
    <w:rsid w:val="00E810B7"/>
    <w:rsid w:val="00E81385"/>
    <w:rsid w:val="00E816D5"/>
    <w:rsid w:val="00E81F90"/>
    <w:rsid w:val="00E821F0"/>
    <w:rsid w:val="00E828E5"/>
    <w:rsid w:val="00E82CE7"/>
    <w:rsid w:val="00E83366"/>
    <w:rsid w:val="00E836EF"/>
    <w:rsid w:val="00E83922"/>
    <w:rsid w:val="00E83E11"/>
    <w:rsid w:val="00E83EEC"/>
    <w:rsid w:val="00E8476B"/>
    <w:rsid w:val="00E84A5E"/>
    <w:rsid w:val="00E8519A"/>
    <w:rsid w:val="00E851CA"/>
    <w:rsid w:val="00E851D8"/>
    <w:rsid w:val="00E852AD"/>
    <w:rsid w:val="00E852F3"/>
    <w:rsid w:val="00E85454"/>
    <w:rsid w:val="00E8548B"/>
    <w:rsid w:val="00E85567"/>
    <w:rsid w:val="00E85667"/>
    <w:rsid w:val="00E85727"/>
    <w:rsid w:val="00E85B16"/>
    <w:rsid w:val="00E860C7"/>
    <w:rsid w:val="00E86AF6"/>
    <w:rsid w:val="00E87410"/>
    <w:rsid w:val="00E875B2"/>
    <w:rsid w:val="00E87914"/>
    <w:rsid w:val="00E87931"/>
    <w:rsid w:val="00E87C52"/>
    <w:rsid w:val="00E87C72"/>
    <w:rsid w:val="00E87E86"/>
    <w:rsid w:val="00E90749"/>
    <w:rsid w:val="00E90B33"/>
    <w:rsid w:val="00E90B4C"/>
    <w:rsid w:val="00E911AA"/>
    <w:rsid w:val="00E915B6"/>
    <w:rsid w:val="00E917C9"/>
    <w:rsid w:val="00E91B13"/>
    <w:rsid w:val="00E92164"/>
    <w:rsid w:val="00E92A90"/>
    <w:rsid w:val="00E92ADD"/>
    <w:rsid w:val="00E92FD3"/>
    <w:rsid w:val="00E93548"/>
    <w:rsid w:val="00E93BC3"/>
    <w:rsid w:val="00E94264"/>
    <w:rsid w:val="00E94266"/>
    <w:rsid w:val="00E94627"/>
    <w:rsid w:val="00E94985"/>
    <w:rsid w:val="00E94C84"/>
    <w:rsid w:val="00E952EA"/>
    <w:rsid w:val="00E955B9"/>
    <w:rsid w:val="00E95978"/>
    <w:rsid w:val="00E95AA0"/>
    <w:rsid w:val="00E95DF5"/>
    <w:rsid w:val="00E95E08"/>
    <w:rsid w:val="00E961B0"/>
    <w:rsid w:val="00E96301"/>
    <w:rsid w:val="00E96B06"/>
    <w:rsid w:val="00E970F3"/>
    <w:rsid w:val="00E9710F"/>
    <w:rsid w:val="00E97393"/>
    <w:rsid w:val="00E97484"/>
    <w:rsid w:val="00E97CCE"/>
    <w:rsid w:val="00EA004E"/>
    <w:rsid w:val="00EA01A8"/>
    <w:rsid w:val="00EA08AB"/>
    <w:rsid w:val="00EA0923"/>
    <w:rsid w:val="00EA0D1A"/>
    <w:rsid w:val="00EA132D"/>
    <w:rsid w:val="00EA14C4"/>
    <w:rsid w:val="00EA151D"/>
    <w:rsid w:val="00EA15AF"/>
    <w:rsid w:val="00EA16F5"/>
    <w:rsid w:val="00EA1915"/>
    <w:rsid w:val="00EA1C16"/>
    <w:rsid w:val="00EA1D27"/>
    <w:rsid w:val="00EA1DE8"/>
    <w:rsid w:val="00EA1DEB"/>
    <w:rsid w:val="00EA1E18"/>
    <w:rsid w:val="00EA2046"/>
    <w:rsid w:val="00EA21A6"/>
    <w:rsid w:val="00EA2366"/>
    <w:rsid w:val="00EA26ED"/>
    <w:rsid w:val="00EA2758"/>
    <w:rsid w:val="00EA282D"/>
    <w:rsid w:val="00EA2BEE"/>
    <w:rsid w:val="00EA31D4"/>
    <w:rsid w:val="00EA33D4"/>
    <w:rsid w:val="00EA34B7"/>
    <w:rsid w:val="00EA36E4"/>
    <w:rsid w:val="00EA379F"/>
    <w:rsid w:val="00EA3C2E"/>
    <w:rsid w:val="00EA3FB7"/>
    <w:rsid w:val="00EA4420"/>
    <w:rsid w:val="00EA47AA"/>
    <w:rsid w:val="00EA4A26"/>
    <w:rsid w:val="00EA5463"/>
    <w:rsid w:val="00EA613A"/>
    <w:rsid w:val="00EA6999"/>
    <w:rsid w:val="00EA72E9"/>
    <w:rsid w:val="00EA739A"/>
    <w:rsid w:val="00EA7798"/>
    <w:rsid w:val="00EA786F"/>
    <w:rsid w:val="00EB01D1"/>
    <w:rsid w:val="00EB03CF"/>
    <w:rsid w:val="00EB08C5"/>
    <w:rsid w:val="00EB0AD1"/>
    <w:rsid w:val="00EB0F45"/>
    <w:rsid w:val="00EB0F8E"/>
    <w:rsid w:val="00EB0FF2"/>
    <w:rsid w:val="00EB126C"/>
    <w:rsid w:val="00EB17F5"/>
    <w:rsid w:val="00EB1988"/>
    <w:rsid w:val="00EB2370"/>
    <w:rsid w:val="00EB23CA"/>
    <w:rsid w:val="00EB2A28"/>
    <w:rsid w:val="00EB2C9D"/>
    <w:rsid w:val="00EB2E89"/>
    <w:rsid w:val="00EB2F35"/>
    <w:rsid w:val="00EB32AD"/>
    <w:rsid w:val="00EB3C08"/>
    <w:rsid w:val="00EB3C70"/>
    <w:rsid w:val="00EB3DB8"/>
    <w:rsid w:val="00EB41AF"/>
    <w:rsid w:val="00EB4682"/>
    <w:rsid w:val="00EB486C"/>
    <w:rsid w:val="00EB4A41"/>
    <w:rsid w:val="00EB4DBB"/>
    <w:rsid w:val="00EB6581"/>
    <w:rsid w:val="00EB66D1"/>
    <w:rsid w:val="00EB66F2"/>
    <w:rsid w:val="00EB6966"/>
    <w:rsid w:val="00EB6B75"/>
    <w:rsid w:val="00EB6D8F"/>
    <w:rsid w:val="00EB6D91"/>
    <w:rsid w:val="00EB6FCF"/>
    <w:rsid w:val="00EB7360"/>
    <w:rsid w:val="00EB74DA"/>
    <w:rsid w:val="00EB7AF6"/>
    <w:rsid w:val="00EB7F19"/>
    <w:rsid w:val="00EC0145"/>
    <w:rsid w:val="00EC01E2"/>
    <w:rsid w:val="00EC01F7"/>
    <w:rsid w:val="00EC02BD"/>
    <w:rsid w:val="00EC0511"/>
    <w:rsid w:val="00EC065D"/>
    <w:rsid w:val="00EC072C"/>
    <w:rsid w:val="00EC0B44"/>
    <w:rsid w:val="00EC0EDD"/>
    <w:rsid w:val="00EC0F01"/>
    <w:rsid w:val="00EC12BA"/>
    <w:rsid w:val="00EC165F"/>
    <w:rsid w:val="00EC1BEE"/>
    <w:rsid w:val="00EC2539"/>
    <w:rsid w:val="00EC2581"/>
    <w:rsid w:val="00EC2B83"/>
    <w:rsid w:val="00EC2F09"/>
    <w:rsid w:val="00EC332B"/>
    <w:rsid w:val="00EC3A22"/>
    <w:rsid w:val="00EC3ADE"/>
    <w:rsid w:val="00EC3B24"/>
    <w:rsid w:val="00EC3BD8"/>
    <w:rsid w:val="00EC3CAB"/>
    <w:rsid w:val="00EC41CF"/>
    <w:rsid w:val="00EC4570"/>
    <w:rsid w:val="00EC4916"/>
    <w:rsid w:val="00EC497D"/>
    <w:rsid w:val="00EC49FC"/>
    <w:rsid w:val="00EC4A6B"/>
    <w:rsid w:val="00EC4CFA"/>
    <w:rsid w:val="00EC4DEA"/>
    <w:rsid w:val="00EC564D"/>
    <w:rsid w:val="00EC5B24"/>
    <w:rsid w:val="00EC5D68"/>
    <w:rsid w:val="00EC5F06"/>
    <w:rsid w:val="00EC5F41"/>
    <w:rsid w:val="00EC6189"/>
    <w:rsid w:val="00EC637B"/>
    <w:rsid w:val="00EC6828"/>
    <w:rsid w:val="00EC6B42"/>
    <w:rsid w:val="00EC6B57"/>
    <w:rsid w:val="00EC6E8C"/>
    <w:rsid w:val="00EC7972"/>
    <w:rsid w:val="00EC7EDC"/>
    <w:rsid w:val="00EC7F1F"/>
    <w:rsid w:val="00ED0102"/>
    <w:rsid w:val="00ED05A6"/>
    <w:rsid w:val="00ED0CBC"/>
    <w:rsid w:val="00ED0F35"/>
    <w:rsid w:val="00ED1012"/>
    <w:rsid w:val="00ED105D"/>
    <w:rsid w:val="00ED1215"/>
    <w:rsid w:val="00ED14C3"/>
    <w:rsid w:val="00ED1784"/>
    <w:rsid w:val="00ED1F12"/>
    <w:rsid w:val="00ED2090"/>
    <w:rsid w:val="00ED2402"/>
    <w:rsid w:val="00ED2C39"/>
    <w:rsid w:val="00ED2DBE"/>
    <w:rsid w:val="00ED3135"/>
    <w:rsid w:val="00ED3364"/>
    <w:rsid w:val="00ED3785"/>
    <w:rsid w:val="00ED3A5B"/>
    <w:rsid w:val="00ED3ACC"/>
    <w:rsid w:val="00ED4EC3"/>
    <w:rsid w:val="00ED4EEB"/>
    <w:rsid w:val="00ED54C9"/>
    <w:rsid w:val="00ED55F3"/>
    <w:rsid w:val="00ED597C"/>
    <w:rsid w:val="00ED5B0E"/>
    <w:rsid w:val="00ED5D23"/>
    <w:rsid w:val="00ED6402"/>
    <w:rsid w:val="00ED665D"/>
    <w:rsid w:val="00ED670C"/>
    <w:rsid w:val="00ED679C"/>
    <w:rsid w:val="00ED699C"/>
    <w:rsid w:val="00ED6D4D"/>
    <w:rsid w:val="00ED725D"/>
    <w:rsid w:val="00ED7479"/>
    <w:rsid w:val="00ED754C"/>
    <w:rsid w:val="00ED755E"/>
    <w:rsid w:val="00ED77D6"/>
    <w:rsid w:val="00ED7BE8"/>
    <w:rsid w:val="00EE040C"/>
    <w:rsid w:val="00EE09E4"/>
    <w:rsid w:val="00EE0BE1"/>
    <w:rsid w:val="00EE0C7C"/>
    <w:rsid w:val="00EE1077"/>
    <w:rsid w:val="00EE1864"/>
    <w:rsid w:val="00EE1A48"/>
    <w:rsid w:val="00EE1B37"/>
    <w:rsid w:val="00EE1C45"/>
    <w:rsid w:val="00EE2261"/>
    <w:rsid w:val="00EE22EA"/>
    <w:rsid w:val="00EE26D2"/>
    <w:rsid w:val="00EE26FA"/>
    <w:rsid w:val="00EE299F"/>
    <w:rsid w:val="00EE2ABF"/>
    <w:rsid w:val="00EE2C2D"/>
    <w:rsid w:val="00EE2CA4"/>
    <w:rsid w:val="00EE3568"/>
    <w:rsid w:val="00EE35F3"/>
    <w:rsid w:val="00EE36A6"/>
    <w:rsid w:val="00EE379B"/>
    <w:rsid w:val="00EE39FC"/>
    <w:rsid w:val="00EE4017"/>
    <w:rsid w:val="00EE464F"/>
    <w:rsid w:val="00EE481E"/>
    <w:rsid w:val="00EE4B0F"/>
    <w:rsid w:val="00EE4B5D"/>
    <w:rsid w:val="00EE4E70"/>
    <w:rsid w:val="00EE503C"/>
    <w:rsid w:val="00EE5128"/>
    <w:rsid w:val="00EE5C68"/>
    <w:rsid w:val="00EE5C8A"/>
    <w:rsid w:val="00EE5EC1"/>
    <w:rsid w:val="00EE6076"/>
    <w:rsid w:val="00EE64CC"/>
    <w:rsid w:val="00EE6845"/>
    <w:rsid w:val="00EE6BBF"/>
    <w:rsid w:val="00EE6FAA"/>
    <w:rsid w:val="00EE75D5"/>
    <w:rsid w:val="00EE75EF"/>
    <w:rsid w:val="00EF04CC"/>
    <w:rsid w:val="00EF0828"/>
    <w:rsid w:val="00EF0909"/>
    <w:rsid w:val="00EF0AD2"/>
    <w:rsid w:val="00EF1DB8"/>
    <w:rsid w:val="00EF1E08"/>
    <w:rsid w:val="00EF24C9"/>
    <w:rsid w:val="00EF26F0"/>
    <w:rsid w:val="00EF2831"/>
    <w:rsid w:val="00EF2CBE"/>
    <w:rsid w:val="00EF3125"/>
    <w:rsid w:val="00EF312C"/>
    <w:rsid w:val="00EF3154"/>
    <w:rsid w:val="00EF352C"/>
    <w:rsid w:val="00EF3580"/>
    <w:rsid w:val="00EF402A"/>
    <w:rsid w:val="00EF40FC"/>
    <w:rsid w:val="00EF42D0"/>
    <w:rsid w:val="00EF453A"/>
    <w:rsid w:val="00EF4802"/>
    <w:rsid w:val="00EF48CD"/>
    <w:rsid w:val="00EF520E"/>
    <w:rsid w:val="00EF54F8"/>
    <w:rsid w:val="00EF5886"/>
    <w:rsid w:val="00EF5924"/>
    <w:rsid w:val="00EF5C10"/>
    <w:rsid w:val="00EF5C15"/>
    <w:rsid w:val="00EF5F99"/>
    <w:rsid w:val="00EF6876"/>
    <w:rsid w:val="00EF6BC9"/>
    <w:rsid w:val="00EF736D"/>
    <w:rsid w:val="00EF73B0"/>
    <w:rsid w:val="00EF75FE"/>
    <w:rsid w:val="00EF773F"/>
    <w:rsid w:val="00EF7AB6"/>
    <w:rsid w:val="00EF7AE0"/>
    <w:rsid w:val="00EF7DBF"/>
    <w:rsid w:val="00F003ED"/>
    <w:rsid w:val="00F00619"/>
    <w:rsid w:val="00F00B7F"/>
    <w:rsid w:val="00F00D66"/>
    <w:rsid w:val="00F015B7"/>
    <w:rsid w:val="00F016BA"/>
    <w:rsid w:val="00F02106"/>
    <w:rsid w:val="00F021A8"/>
    <w:rsid w:val="00F0253C"/>
    <w:rsid w:val="00F02E7C"/>
    <w:rsid w:val="00F033AD"/>
    <w:rsid w:val="00F037DA"/>
    <w:rsid w:val="00F03966"/>
    <w:rsid w:val="00F03AF4"/>
    <w:rsid w:val="00F03EF1"/>
    <w:rsid w:val="00F04071"/>
    <w:rsid w:val="00F04495"/>
    <w:rsid w:val="00F04549"/>
    <w:rsid w:val="00F04584"/>
    <w:rsid w:val="00F04B6F"/>
    <w:rsid w:val="00F053B7"/>
    <w:rsid w:val="00F062DE"/>
    <w:rsid w:val="00F067AB"/>
    <w:rsid w:val="00F06952"/>
    <w:rsid w:val="00F06B14"/>
    <w:rsid w:val="00F06C71"/>
    <w:rsid w:val="00F07447"/>
    <w:rsid w:val="00F07EEC"/>
    <w:rsid w:val="00F07EF2"/>
    <w:rsid w:val="00F07F88"/>
    <w:rsid w:val="00F1010D"/>
    <w:rsid w:val="00F1024E"/>
    <w:rsid w:val="00F10353"/>
    <w:rsid w:val="00F10359"/>
    <w:rsid w:val="00F106AD"/>
    <w:rsid w:val="00F1082A"/>
    <w:rsid w:val="00F11B3E"/>
    <w:rsid w:val="00F1248F"/>
    <w:rsid w:val="00F12F39"/>
    <w:rsid w:val="00F12F3E"/>
    <w:rsid w:val="00F13452"/>
    <w:rsid w:val="00F1378F"/>
    <w:rsid w:val="00F1382C"/>
    <w:rsid w:val="00F139CE"/>
    <w:rsid w:val="00F139FA"/>
    <w:rsid w:val="00F13A51"/>
    <w:rsid w:val="00F13F54"/>
    <w:rsid w:val="00F14070"/>
    <w:rsid w:val="00F140C0"/>
    <w:rsid w:val="00F14159"/>
    <w:rsid w:val="00F1437E"/>
    <w:rsid w:val="00F147A4"/>
    <w:rsid w:val="00F14B7E"/>
    <w:rsid w:val="00F14ECC"/>
    <w:rsid w:val="00F150E5"/>
    <w:rsid w:val="00F1518A"/>
    <w:rsid w:val="00F1534C"/>
    <w:rsid w:val="00F1568F"/>
    <w:rsid w:val="00F16294"/>
    <w:rsid w:val="00F163AE"/>
    <w:rsid w:val="00F16487"/>
    <w:rsid w:val="00F1656F"/>
    <w:rsid w:val="00F168E7"/>
    <w:rsid w:val="00F16A89"/>
    <w:rsid w:val="00F173D3"/>
    <w:rsid w:val="00F17690"/>
    <w:rsid w:val="00F1782D"/>
    <w:rsid w:val="00F17904"/>
    <w:rsid w:val="00F17E45"/>
    <w:rsid w:val="00F201C6"/>
    <w:rsid w:val="00F20E14"/>
    <w:rsid w:val="00F20F0B"/>
    <w:rsid w:val="00F2108C"/>
    <w:rsid w:val="00F213C8"/>
    <w:rsid w:val="00F214BE"/>
    <w:rsid w:val="00F21549"/>
    <w:rsid w:val="00F21E34"/>
    <w:rsid w:val="00F22011"/>
    <w:rsid w:val="00F22788"/>
    <w:rsid w:val="00F227F9"/>
    <w:rsid w:val="00F228B6"/>
    <w:rsid w:val="00F22E21"/>
    <w:rsid w:val="00F22F62"/>
    <w:rsid w:val="00F23027"/>
    <w:rsid w:val="00F2321E"/>
    <w:rsid w:val="00F234BF"/>
    <w:rsid w:val="00F23BA4"/>
    <w:rsid w:val="00F23CF9"/>
    <w:rsid w:val="00F23E48"/>
    <w:rsid w:val="00F2414A"/>
    <w:rsid w:val="00F241B4"/>
    <w:rsid w:val="00F24995"/>
    <w:rsid w:val="00F24EAF"/>
    <w:rsid w:val="00F250D9"/>
    <w:rsid w:val="00F2513C"/>
    <w:rsid w:val="00F252E4"/>
    <w:rsid w:val="00F25783"/>
    <w:rsid w:val="00F25ADC"/>
    <w:rsid w:val="00F260C3"/>
    <w:rsid w:val="00F26213"/>
    <w:rsid w:val="00F26325"/>
    <w:rsid w:val="00F26480"/>
    <w:rsid w:val="00F2718B"/>
    <w:rsid w:val="00F273BD"/>
    <w:rsid w:val="00F277D5"/>
    <w:rsid w:val="00F278D4"/>
    <w:rsid w:val="00F27959"/>
    <w:rsid w:val="00F27A2E"/>
    <w:rsid w:val="00F27BC3"/>
    <w:rsid w:val="00F27D0E"/>
    <w:rsid w:val="00F30074"/>
    <w:rsid w:val="00F30237"/>
    <w:rsid w:val="00F30E29"/>
    <w:rsid w:val="00F311F6"/>
    <w:rsid w:val="00F3175F"/>
    <w:rsid w:val="00F31A83"/>
    <w:rsid w:val="00F31D81"/>
    <w:rsid w:val="00F31F23"/>
    <w:rsid w:val="00F323A7"/>
    <w:rsid w:val="00F32435"/>
    <w:rsid w:val="00F32878"/>
    <w:rsid w:val="00F33099"/>
    <w:rsid w:val="00F330F5"/>
    <w:rsid w:val="00F333A2"/>
    <w:rsid w:val="00F33516"/>
    <w:rsid w:val="00F33B09"/>
    <w:rsid w:val="00F33BE8"/>
    <w:rsid w:val="00F343B1"/>
    <w:rsid w:val="00F343EF"/>
    <w:rsid w:val="00F34511"/>
    <w:rsid w:val="00F348C6"/>
    <w:rsid w:val="00F34C4D"/>
    <w:rsid w:val="00F34F00"/>
    <w:rsid w:val="00F35489"/>
    <w:rsid w:val="00F35903"/>
    <w:rsid w:val="00F36123"/>
    <w:rsid w:val="00F36593"/>
    <w:rsid w:val="00F367B2"/>
    <w:rsid w:val="00F36864"/>
    <w:rsid w:val="00F3696F"/>
    <w:rsid w:val="00F37463"/>
    <w:rsid w:val="00F37546"/>
    <w:rsid w:val="00F37EC0"/>
    <w:rsid w:val="00F40AEA"/>
    <w:rsid w:val="00F40B20"/>
    <w:rsid w:val="00F40DCC"/>
    <w:rsid w:val="00F4119A"/>
    <w:rsid w:val="00F41239"/>
    <w:rsid w:val="00F413E1"/>
    <w:rsid w:val="00F41513"/>
    <w:rsid w:val="00F41841"/>
    <w:rsid w:val="00F41AA0"/>
    <w:rsid w:val="00F41D7A"/>
    <w:rsid w:val="00F42265"/>
    <w:rsid w:val="00F423C1"/>
    <w:rsid w:val="00F4259B"/>
    <w:rsid w:val="00F42859"/>
    <w:rsid w:val="00F42867"/>
    <w:rsid w:val="00F4292A"/>
    <w:rsid w:val="00F42B59"/>
    <w:rsid w:val="00F42C91"/>
    <w:rsid w:val="00F42DFF"/>
    <w:rsid w:val="00F430F2"/>
    <w:rsid w:val="00F43136"/>
    <w:rsid w:val="00F431B9"/>
    <w:rsid w:val="00F43398"/>
    <w:rsid w:val="00F438CF"/>
    <w:rsid w:val="00F43E26"/>
    <w:rsid w:val="00F44397"/>
    <w:rsid w:val="00F4469A"/>
    <w:rsid w:val="00F44781"/>
    <w:rsid w:val="00F44F74"/>
    <w:rsid w:val="00F45010"/>
    <w:rsid w:val="00F452CB"/>
    <w:rsid w:val="00F45548"/>
    <w:rsid w:val="00F45929"/>
    <w:rsid w:val="00F45A5E"/>
    <w:rsid w:val="00F45AB6"/>
    <w:rsid w:val="00F45BEE"/>
    <w:rsid w:val="00F45D8F"/>
    <w:rsid w:val="00F4602F"/>
    <w:rsid w:val="00F4625C"/>
    <w:rsid w:val="00F4640C"/>
    <w:rsid w:val="00F464BE"/>
    <w:rsid w:val="00F466B1"/>
    <w:rsid w:val="00F46990"/>
    <w:rsid w:val="00F46B76"/>
    <w:rsid w:val="00F47191"/>
    <w:rsid w:val="00F47245"/>
    <w:rsid w:val="00F47518"/>
    <w:rsid w:val="00F47AE2"/>
    <w:rsid w:val="00F47F46"/>
    <w:rsid w:val="00F50742"/>
    <w:rsid w:val="00F50B6C"/>
    <w:rsid w:val="00F50BC3"/>
    <w:rsid w:val="00F50C75"/>
    <w:rsid w:val="00F5161E"/>
    <w:rsid w:val="00F517B4"/>
    <w:rsid w:val="00F51BB6"/>
    <w:rsid w:val="00F53AB5"/>
    <w:rsid w:val="00F53CB2"/>
    <w:rsid w:val="00F53E55"/>
    <w:rsid w:val="00F544AD"/>
    <w:rsid w:val="00F54930"/>
    <w:rsid w:val="00F54A50"/>
    <w:rsid w:val="00F54AF4"/>
    <w:rsid w:val="00F54D17"/>
    <w:rsid w:val="00F54F79"/>
    <w:rsid w:val="00F5506B"/>
    <w:rsid w:val="00F552B8"/>
    <w:rsid w:val="00F55C19"/>
    <w:rsid w:val="00F55D91"/>
    <w:rsid w:val="00F55EA1"/>
    <w:rsid w:val="00F55F66"/>
    <w:rsid w:val="00F5659A"/>
    <w:rsid w:val="00F56975"/>
    <w:rsid w:val="00F56A2D"/>
    <w:rsid w:val="00F56F4D"/>
    <w:rsid w:val="00F56FE3"/>
    <w:rsid w:val="00F573EE"/>
    <w:rsid w:val="00F578A0"/>
    <w:rsid w:val="00F578B3"/>
    <w:rsid w:val="00F57F71"/>
    <w:rsid w:val="00F6046A"/>
    <w:rsid w:val="00F604F9"/>
    <w:rsid w:val="00F611B0"/>
    <w:rsid w:val="00F617DA"/>
    <w:rsid w:val="00F61CF1"/>
    <w:rsid w:val="00F62047"/>
    <w:rsid w:val="00F62255"/>
    <w:rsid w:val="00F622C8"/>
    <w:rsid w:val="00F62975"/>
    <w:rsid w:val="00F63173"/>
    <w:rsid w:val="00F631D7"/>
    <w:rsid w:val="00F6323B"/>
    <w:rsid w:val="00F6334A"/>
    <w:rsid w:val="00F6334C"/>
    <w:rsid w:val="00F6391F"/>
    <w:rsid w:val="00F63DC6"/>
    <w:rsid w:val="00F63ED3"/>
    <w:rsid w:val="00F63F3D"/>
    <w:rsid w:val="00F6400E"/>
    <w:rsid w:val="00F64A08"/>
    <w:rsid w:val="00F6506F"/>
    <w:rsid w:val="00F655BB"/>
    <w:rsid w:val="00F66F24"/>
    <w:rsid w:val="00F6712D"/>
    <w:rsid w:val="00F671EF"/>
    <w:rsid w:val="00F672D8"/>
    <w:rsid w:val="00F677EB"/>
    <w:rsid w:val="00F67B5C"/>
    <w:rsid w:val="00F67D9A"/>
    <w:rsid w:val="00F67E61"/>
    <w:rsid w:val="00F70AD6"/>
    <w:rsid w:val="00F70B05"/>
    <w:rsid w:val="00F70F60"/>
    <w:rsid w:val="00F70FAC"/>
    <w:rsid w:val="00F713F3"/>
    <w:rsid w:val="00F7148D"/>
    <w:rsid w:val="00F71679"/>
    <w:rsid w:val="00F71969"/>
    <w:rsid w:val="00F71A1E"/>
    <w:rsid w:val="00F71A51"/>
    <w:rsid w:val="00F71A6C"/>
    <w:rsid w:val="00F71DA2"/>
    <w:rsid w:val="00F71F4C"/>
    <w:rsid w:val="00F721B2"/>
    <w:rsid w:val="00F72369"/>
    <w:rsid w:val="00F7275C"/>
    <w:rsid w:val="00F72B6F"/>
    <w:rsid w:val="00F7345C"/>
    <w:rsid w:val="00F736D4"/>
    <w:rsid w:val="00F73BAC"/>
    <w:rsid w:val="00F73F0E"/>
    <w:rsid w:val="00F74863"/>
    <w:rsid w:val="00F74E28"/>
    <w:rsid w:val="00F75976"/>
    <w:rsid w:val="00F76227"/>
    <w:rsid w:val="00F7660D"/>
    <w:rsid w:val="00F770B3"/>
    <w:rsid w:val="00F7735B"/>
    <w:rsid w:val="00F77883"/>
    <w:rsid w:val="00F77AF7"/>
    <w:rsid w:val="00F77D4D"/>
    <w:rsid w:val="00F80285"/>
    <w:rsid w:val="00F802FF"/>
    <w:rsid w:val="00F807AD"/>
    <w:rsid w:val="00F80CBD"/>
    <w:rsid w:val="00F81024"/>
    <w:rsid w:val="00F8185B"/>
    <w:rsid w:val="00F81975"/>
    <w:rsid w:val="00F81C45"/>
    <w:rsid w:val="00F81C98"/>
    <w:rsid w:val="00F81E07"/>
    <w:rsid w:val="00F81EF1"/>
    <w:rsid w:val="00F8282A"/>
    <w:rsid w:val="00F82A09"/>
    <w:rsid w:val="00F82C43"/>
    <w:rsid w:val="00F82E94"/>
    <w:rsid w:val="00F83862"/>
    <w:rsid w:val="00F83940"/>
    <w:rsid w:val="00F83D8F"/>
    <w:rsid w:val="00F84293"/>
    <w:rsid w:val="00F844F6"/>
    <w:rsid w:val="00F8457C"/>
    <w:rsid w:val="00F84698"/>
    <w:rsid w:val="00F849CC"/>
    <w:rsid w:val="00F84C5E"/>
    <w:rsid w:val="00F84E32"/>
    <w:rsid w:val="00F84EF3"/>
    <w:rsid w:val="00F850A4"/>
    <w:rsid w:val="00F8524A"/>
    <w:rsid w:val="00F8540B"/>
    <w:rsid w:val="00F855EA"/>
    <w:rsid w:val="00F8566F"/>
    <w:rsid w:val="00F85763"/>
    <w:rsid w:val="00F85870"/>
    <w:rsid w:val="00F85B09"/>
    <w:rsid w:val="00F85DC1"/>
    <w:rsid w:val="00F8622E"/>
    <w:rsid w:val="00F86A42"/>
    <w:rsid w:val="00F86E9E"/>
    <w:rsid w:val="00F86F09"/>
    <w:rsid w:val="00F874A0"/>
    <w:rsid w:val="00F8768E"/>
    <w:rsid w:val="00F87834"/>
    <w:rsid w:val="00F87A71"/>
    <w:rsid w:val="00F87CA0"/>
    <w:rsid w:val="00F87CB9"/>
    <w:rsid w:val="00F87ED5"/>
    <w:rsid w:val="00F904F8"/>
    <w:rsid w:val="00F9056F"/>
    <w:rsid w:val="00F906AB"/>
    <w:rsid w:val="00F9084F"/>
    <w:rsid w:val="00F90AEC"/>
    <w:rsid w:val="00F91022"/>
    <w:rsid w:val="00F91057"/>
    <w:rsid w:val="00F913DC"/>
    <w:rsid w:val="00F915BC"/>
    <w:rsid w:val="00F91607"/>
    <w:rsid w:val="00F9169C"/>
    <w:rsid w:val="00F91989"/>
    <w:rsid w:val="00F91B66"/>
    <w:rsid w:val="00F91C82"/>
    <w:rsid w:val="00F92218"/>
    <w:rsid w:val="00F928ED"/>
    <w:rsid w:val="00F92902"/>
    <w:rsid w:val="00F92A4C"/>
    <w:rsid w:val="00F92A90"/>
    <w:rsid w:val="00F92DBF"/>
    <w:rsid w:val="00F936AF"/>
    <w:rsid w:val="00F93AA3"/>
    <w:rsid w:val="00F93F95"/>
    <w:rsid w:val="00F94102"/>
    <w:rsid w:val="00F943A3"/>
    <w:rsid w:val="00F9449B"/>
    <w:rsid w:val="00F944D3"/>
    <w:rsid w:val="00F95084"/>
    <w:rsid w:val="00F954BD"/>
    <w:rsid w:val="00F954CE"/>
    <w:rsid w:val="00F954DA"/>
    <w:rsid w:val="00F9596D"/>
    <w:rsid w:val="00F95D2D"/>
    <w:rsid w:val="00F9647B"/>
    <w:rsid w:val="00F96BEC"/>
    <w:rsid w:val="00F97099"/>
    <w:rsid w:val="00F975D4"/>
    <w:rsid w:val="00F976E3"/>
    <w:rsid w:val="00F977DD"/>
    <w:rsid w:val="00F97F6D"/>
    <w:rsid w:val="00FA000F"/>
    <w:rsid w:val="00FA004F"/>
    <w:rsid w:val="00FA0250"/>
    <w:rsid w:val="00FA05ED"/>
    <w:rsid w:val="00FA0CA6"/>
    <w:rsid w:val="00FA0CFF"/>
    <w:rsid w:val="00FA10A2"/>
    <w:rsid w:val="00FA133A"/>
    <w:rsid w:val="00FA1452"/>
    <w:rsid w:val="00FA1514"/>
    <w:rsid w:val="00FA1A28"/>
    <w:rsid w:val="00FA218E"/>
    <w:rsid w:val="00FA21C0"/>
    <w:rsid w:val="00FA23B1"/>
    <w:rsid w:val="00FA2431"/>
    <w:rsid w:val="00FA2A12"/>
    <w:rsid w:val="00FA3263"/>
    <w:rsid w:val="00FA35C7"/>
    <w:rsid w:val="00FA36DB"/>
    <w:rsid w:val="00FA3737"/>
    <w:rsid w:val="00FA376F"/>
    <w:rsid w:val="00FA396C"/>
    <w:rsid w:val="00FA3ED6"/>
    <w:rsid w:val="00FA464F"/>
    <w:rsid w:val="00FA4802"/>
    <w:rsid w:val="00FA486B"/>
    <w:rsid w:val="00FA48F9"/>
    <w:rsid w:val="00FA4AD9"/>
    <w:rsid w:val="00FA4D41"/>
    <w:rsid w:val="00FA4DD0"/>
    <w:rsid w:val="00FA5A20"/>
    <w:rsid w:val="00FA5B97"/>
    <w:rsid w:val="00FA5BC7"/>
    <w:rsid w:val="00FA61B3"/>
    <w:rsid w:val="00FA652D"/>
    <w:rsid w:val="00FA65B1"/>
    <w:rsid w:val="00FA6E5F"/>
    <w:rsid w:val="00FA6FE4"/>
    <w:rsid w:val="00FA7140"/>
    <w:rsid w:val="00FA7214"/>
    <w:rsid w:val="00FA778C"/>
    <w:rsid w:val="00FA7944"/>
    <w:rsid w:val="00FA795D"/>
    <w:rsid w:val="00FA7BF7"/>
    <w:rsid w:val="00FB010B"/>
    <w:rsid w:val="00FB01D4"/>
    <w:rsid w:val="00FB0A22"/>
    <w:rsid w:val="00FB0B8B"/>
    <w:rsid w:val="00FB0C4C"/>
    <w:rsid w:val="00FB11C1"/>
    <w:rsid w:val="00FB175E"/>
    <w:rsid w:val="00FB1ADF"/>
    <w:rsid w:val="00FB241F"/>
    <w:rsid w:val="00FB2501"/>
    <w:rsid w:val="00FB298B"/>
    <w:rsid w:val="00FB2FB2"/>
    <w:rsid w:val="00FB3149"/>
    <w:rsid w:val="00FB3213"/>
    <w:rsid w:val="00FB3A3E"/>
    <w:rsid w:val="00FB3C1C"/>
    <w:rsid w:val="00FB3E4D"/>
    <w:rsid w:val="00FB402B"/>
    <w:rsid w:val="00FB431C"/>
    <w:rsid w:val="00FB457D"/>
    <w:rsid w:val="00FB4DC0"/>
    <w:rsid w:val="00FB4E0D"/>
    <w:rsid w:val="00FB524D"/>
    <w:rsid w:val="00FB59A4"/>
    <w:rsid w:val="00FB59C8"/>
    <w:rsid w:val="00FB5A18"/>
    <w:rsid w:val="00FB5A75"/>
    <w:rsid w:val="00FB5B9F"/>
    <w:rsid w:val="00FB5BA2"/>
    <w:rsid w:val="00FB5D81"/>
    <w:rsid w:val="00FB5FFB"/>
    <w:rsid w:val="00FB60EC"/>
    <w:rsid w:val="00FB61FD"/>
    <w:rsid w:val="00FB62CB"/>
    <w:rsid w:val="00FB6476"/>
    <w:rsid w:val="00FB6622"/>
    <w:rsid w:val="00FB6792"/>
    <w:rsid w:val="00FB6BFD"/>
    <w:rsid w:val="00FB6C82"/>
    <w:rsid w:val="00FB76B8"/>
    <w:rsid w:val="00FB7747"/>
    <w:rsid w:val="00FB7849"/>
    <w:rsid w:val="00FB7867"/>
    <w:rsid w:val="00FB796D"/>
    <w:rsid w:val="00FB7FB8"/>
    <w:rsid w:val="00FC00D4"/>
    <w:rsid w:val="00FC01F8"/>
    <w:rsid w:val="00FC0222"/>
    <w:rsid w:val="00FC044B"/>
    <w:rsid w:val="00FC05A1"/>
    <w:rsid w:val="00FC07FB"/>
    <w:rsid w:val="00FC090E"/>
    <w:rsid w:val="00FC12AF"/>
    <w:rsid w:val="00FC1499"/>
    <w:rsid w:val="00FC1AF0"/>
    <w:rsid w:val="00FC20ED"/>
    <w:rsid w:val="00FC2668"/>
    <w:rsid w:val="00FC273D"/>
    <w:rsid w:val="00FC2B50"/>
    <w:rsid w:val="00FC2C9D"/>
    <w:rsid w:val="00FC313D"/>
    <w:rsid w:val="00FC33AE"/>
    <w:rsid w:val="00FC3599"/>
    <w:rsid w:val="00FC3858"/>
    <w:rsid w:val="00FC39B3"/>
    <w:rsid w:val="00FC3B8C"/>
    <w:rsid w:val="00FC47B5"/>
    <w:rsid w:val="00FC486A"/>
    <w:rsid w:val="00FC4A00"/>
    <w:rsid w:val="00FC4A88"/>
    <w:rsid w:val="00FC4C95"/>
    <w:rsid w:val="00FC53A6"/>
    <w:rsid w:val="00FC5680"/>
    <w:rsid w:val="00FC579F"/>
    <w:rsid w:val="00FC59F9"/>
    <w:rsid w:val="00FC5A5F"/>
    <w:rsid w:val="00FC62F9"/>
    <w:rsid w:val="00FC6706"/>
    <w:rsid w:val="00FC6C71"/>
    <w:rsid w:val="00FC6C83"/>
    <w:rsid w:val="00FC6F93"/>
    <w:rsid w:val="00FC7926"/>
    <w:rsid w:val="00FC799C"/>
    <w:rsid w:val="00FC7ADE"/>
    <w:rsid w:val="00FC7CFE"/>
    <w:rsid w:val="00FD027C"/>
    <w:rsid w:val="00FD0285"/>
    <w:rsid w:val="00FD039B"/>
    <w:rsid w:val="00FD05B0"/>
    <w:rsid w:val="00FD0BAF"/>
    <w:rsid w:val="00FD0F04"/>
    <w:rsid w:val="00FD136A"/>
    <w:rsid w:val="00FD143C"/>
    <w:rsid w:val="00FD14BC"/>
    <w:rsid w:val="00FD153C"/>
    <w:rsid w:val="00FD191D"/>
    <w:rsid w:val="00FD1CF2"/>
    <w:rsid w:val="00FD1E47"/>
    <w:rsid w:val="00FD27A6"/>
    <w:rsid w:val="00FD2F98"/>
    <w:rsid w:val="00FD36B8"/>
    <w:rsid w:val="00FD3A82"/>
    <w:rsid w:val="00FD4027"/>
    <w:rsid w:val="00FD4531"/>
    <w:rsid w:val="00FD46C4"/>
    <w:rsid w:val="00FD4C29"/>
    <w:rsid w:val="00FD4CAE"/>
    <w:rsid w:val="00FD4F5D"/>
    <w:rsid w:val="00FD505F"/>
    <w:rsid w:val="00FD5513"/>
    <w:rsid w:val="00FD5849"/>
    <w:rsid w:val="00FD5DED"/>
    <w:rsid w:val="00FD5E6F"/>
    <w:rsid w:val="00FD62B4"/>
    <w:rsid w:val="00FD62BD"/>
    <w:rsid w:val="00FD654B"/>
    <w:rsid w:val="00FD69A4"/>
    <w:rsid w:val="00FD69CC"/>
    <w:rsid w:val="00FD6B38"/>
    <w:rsid w:val="00FD7440"/>
    <w:rsid w:val="00FD74C7"/>
    <w:rsid w:val="00FD7783"/>
    <w:rsid w:val="00FE050A"/>
    <w:rsid w:val="00FE0B04"/>
    <w:rsid w:val="00FE0BBC"/>
    <w:rsid w:val="00FE103E"/>
    <w:rsid w:val="00FE11FB"/>
    <w:rsid w:val="00FE15D1"/>
    <w:rsid w:val="00FE1937"/>
    <w:rsid w:val="00FE19E0"/>
    <w:rsid w:val="00FE1A28"/>
    <w:rsid w:val="00FE1B64"/>
    <w:rsid w:val="00FE1E01"/>
    <w:rsid w:val="00FE1EE9"/>
    <w:rsid w:val="00FE22FE"/>
    <w:rsid w:val="00FE264E"/>
    <w:rsid w:val="00FE2DC7"/>
    <w:rsid w:val="00FE3273"/>
    <w:rsid w:val="00FE32CA"/>
    <w:rsid w:val="00FE357F"/>
    <w:rsid w:val="00FE3615"/>
    <w:rsid w:val="00FE373A"/>
    <w:rsid w:val="00FE3BC3"/>
    <w:rsid w:val="00FE3EDC"/>
    <w:rsid w:val="00FE40E2"/>
    <w:rsid w:val="00FE450F"/>
    <w:rsid w:val="00FE49DA"/>
    <w:rsid w:val="00FE4A20"/>
    <w:rsid w:val="00FE4C35"/>
    <w:rsid w:val="00FE514A"/>
    <w:rsid w:val="00FE553A"/>
    <w:rsid w:val="00FE5BBF"/>
    <w:rsid w:val="00FE5F7C"/>
    <w:rsid w:val="00FE624D"/>
    <w:rsid w:val="00FE659D"/>
    <w:rsid w:val="00FE65D3"/>
    <w:rsid w:val="00FE662F"/>
    <w:rsid w:val="00FE6B8E"/>
    <w:rsid w:val="00FE6E47"/>
    <w:rsid w:val="00FE716A"/>
    <w:rsid w:val="00FE7360"/>
    <w:rsid w:val="00FE751D"/>
    <w:rsid w:val="00FE7856"/>
    <w:rsid w:val="00FE7A37"/>
    <w:rsid w:val="00FE7F17"/>
    <w:rsid w:val="00FF037C"/>
    <w:rsid w:val="00FF05F0"/>
    <w:rsid w:val="00FF07A4"/>
    <w:rsid w:val="00FF0A79"/>
    <w:rsid w:val="00FF0DF5"/>
    <w:rsid w:val="00FF0F52"/>
    <w:rsid w:val="00FF10F3"/>
    <w:rsid w:val="00FF1258"/>
    <w:rsid w:val="00FF129B"/>
    <w:rsid w:val="00FF12C0"/>
    <w:rsid w:val="00FF12DF"/>
    <w:rsid w:val="00FF138E"/>
    <w:rsid w:val="00FF1648"/>
    <w:rsid w:val="00FF170D"/>
    <w:rsid w:val="00FF1EB0"/>
    <w:rsid w:val="00FF20DB"/>
    <w:rsid w:val="00FF21CD"/>
    <w:rsid w:val="00FF2BB5"/>
    <w:rsid w:val="00FF310D"/>
    <w:rsid w:val="00FF3307"/>
    <w:rsid w:val="00FF35C3"/>
    <w:rsid w:val="00FF36A0"/>
    <w:rsid w:val="00FF39B8"/>
    <w:rsid w:val="00FF3CF5"/>
    <w:rsid w:val="00FF3D70"/>
    <w:rsid w:val="00FF3DF8"/>
    <w:rsid w:val="00FF3F9A"/>
    <w:rsid w:val="00FF525E"/>
    <w:rsid w:val="00FF54F9"/>
    <w:rsid w:val="00FF5678"/>
    <w:rsid w:val="00FF5DB6"/>
    <w:rsid w:val="00FF61CC"/>
    <w:rsid w:val="00FF6327"/>
    <w:rsid w:val="00FF6598"/>
    <w:rsid w:val="00FF6870"/>
    <w:rsid w:val="00FF6CCE"/>
    <w:rsid w:val="00FF7A46"/>
    <w:rsid w:val="00FF7C03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8E0EC"/>
  <w15:docId w15:val="{F53BD3F9-1E06-421C-A023-3ADFFC7E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iPriority="0" w:unhideWhenUsed="1"/>
    <w:lsdException w:name="Default Paragraph Font" w:locked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3E8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6F7A7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6F7A7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6F7A7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6F7A7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5F5FA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5F5FAD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locked/>
    <w:rsid w:val="005F5FAD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C334D9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C334D9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sid w:val="00C334D9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sid w:val="00C334D9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C334D9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C334D9"/>
    <w:rPr>
      <w:rFonts w:ascii="Cambria" w:hAnsi="Cambria" w:cs="Angsana New"/>
    </w:rPr>
  </w:style>
  <w:style w:type="paragraph" w:styleId="Header">
    <w:name w:val="header"/>
    <w:basedOn w:val="Normal"/>
    <w:link w:val="Head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C334D9"/>
    <w:rPr>
      <w:rFonts w:ascii="Arial" w:hAnsi="Arial" w:cs="Times New Roman"/>
      <w:sz w:val="22"/>
      <w:szCs w:val="22"/>
    </w:rPr>
  </w:style>
  <w:style w:type="character" w:customStyle="1" w:styleId="AAAddress">
    <w:name w:val="AA Address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F7A7A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6F7A7A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C334D9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qFormat/>
    <w:rsid w:val="006F7A7A"/>
    <w:rPr>
      <w:rFonts w:cs="Times New Roman"/>
      <w:b/>
      <w:bCs/>
    </w:rPr>
  </w:style>
  <w:style w:type="paragraph" w:styleId="ListBullet">
    <w:name w:val="List Bullet"/>
    <w:basedOn w:val="Normal"/>
    <w:rsid w:val="006F7A7A"/>
    <w:pPr>
      <w:numPr>
        <w:numId w:val="3"/>
      </w:numPr>
      <w:tabs>
        <w:tab w:val="clear" w:pos="926"/>
        <w:tab w:val="left" w:pos="284"/>
        <w:tab w:val="left" w:pos="907"/>
      </w:tabs>
      <w:ind w:left="284" w:hanging="284"/>
    </w:pPr>
  </w:style>
  <w:style w:type="paragraph" w:styleId="ListBullet2">
    <w:name w:val="List Bullet 2"/>
    <w:basedOn w:val="Normal"/>
    <w:rsid w:val="006F7A7A"/>
    <w:pPr>
      <w:numPr>
        <w:numId w:val="4"/>
      </w:numPr>
      <w:tabs>
        <w:tab w:val="clear" w:pos="1209"/>
        <w:tab w:val="left" w:pos="567"/>
      </w:tabs>
      <w:ind w:left="851" w:hanging="284"/>
    </w:pPr>
  </w:style>
  <w:style w:type="paragraph" w:styleId="ListBullet3">
    <w:name w:val="List Bullet 3"/>
    <w:basedOn w:val="Normal"/>
    <w:rsid w:val="006F7A7A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6F7A7A"/>
    <w:pPr>
      <w:numPr>
        <w:numId w:val="2"/>
      </w:numPr>
      <w:tabs>
        <w:tab w:val="clear" w:pos="643"/>
        <w:tab w:val="left" w:pos="1134"/>
      </w:tabs>
      <w:ind w:left="1418" w:hanging="284"/>
    </w:pPr>
  </w:style>
  <w:style w:type="paragraph" w:styleId="ListNumber">
    <w:name w:val="List Number"/>
    <w:basedOn w:val="Normal"/>
    <w:rsid w:val="006F7A7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6F7A7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6F7A7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6F7A7A"/>
    <w:pPr>
      <w:ind w:left="284"/>
    </w:pPr>
  </w:style>
  <w:style w:type="paragraph" w:customStyle="1" w:styleId="AAFrameAddress">
    <w:name w:val="AA Frame Address"/>
    <w:basedOn w:val="Heading1"/>
    <w:rsid w:val="006F7A7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6F7A7A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6F7A7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6F7A7A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6F7A7A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6F7A7A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6F7A7A"/>
    <w:pPr>
      <w:ind w:left="851" w:hanging="284"/>
    </w:pPr>
  </w:style>
  <w:style w:type="paragraph" w:styleId="Index4">
    <w:name w:val="index 4"/>
    <w:basedOn w:val="Normal"/>
    <w:next w:val="Normal"/>
    <w:semiHidden/>
    <w:rsid w:val="006F7A7A"/>
    <w:pPr>
      <w:ind w:left="1135" w:hanging="284"/>
    </w:pPr>
  </w:style>
  <w:style w:type="paragraph" w:styleId="Index6">
    <w:name w:val="index 6"/>
    <w:basedOn w:val="Normal"/>
    <w:next w:val="Normal"/>
    <w:semiHidden/>
    <w:rsid w:val="006F7A7A"/>
    <w:pPr>
      <w:ind w:left="1702" w:hanging="284"/>
    </w:pPr>
  </w:style>
  <w:style w:type="paragraph" w:styleId="Index5">
    <w:name w:val="index 5"/>
    <w:basedOn w:val="Normal"/>
    <w:next w:val="Normal"/>
    <w:semiHidden/>
    <w:rsid w:val="006F7A7A"/>
    <w:pPr>
      <w:ind w:left="1418" w:hanging="284"/>
    </w:pPr>
  </w:style>
  <w:style w:type="paragraph" w:styleId="Index7">
    <w:name w:val="index 7"/>
    <w:basedOn w:val="Normal"/>
    <w:next w:val="Normal"/>
    <w:semiHidden/>
    <w:rsid w:val="006F7A7A"/>
    <w:pPr>
      <w:ind w:left="1985" w:hanging="284"/>
    </w:pPr>
  </w:style>
  <w:style w:type="paragraph" w:styleId="Index8">
    <w:name w:val="index 8"/>
    <w:basedOn w:val="Normal"/>
    <w:next w:val="Normal"/>
    <w:semiHidden/>
    <w:rsid w:val="006F7A7A"/>
    <w:pPr>
      <w:ind w:left="2269" w:hanging="284"/>
    </w:pPr>
  </w:style>
  <w:style w:type="paragraph" w:styleId="Index9">
    <w:name w:val="index 9"/>
    <w:basedOn w:val="Normal"/>
    <w:next w:val="Normal"/>
    <w:semiHidden/>
    <w:rsid w:val="006F7A7A"/>
    <w:pPr>
      <w:ind w:left="2552" w:hanging="284"/>
    </w:pPr>
  </w:style>
  <w:style w:type="paragraph" w:styleId="TOC2">
    <w:name w:val="toc 2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6F7A7A"/>
    <w:pPr>
      <w:ind w:left="851"/>
    </w:pPr>
  </w:style>
  <w:style w:type="paragraph" w:styleId="TOC5">
    <w:name w:val="toc 5"/>
    <w:basedOn w:val="Normal"/>
    <w:next w:val="Normal"/>
    <w:semiHidden/>
    <w:rsid w:val="006F7A7A"/>
    <w:pPr>
      <w:ind w:left="1134"/>
    </w:pPr>
  </w:style>
  <w:style w:type="paragraph" w:styleId="TOC6">
    <w:name w:val="toc 6"/>
    <w:basedOn w:val="Normal"/>
    <w:next w:val="Normal"/>
    <w:semiHidden/>
    <w:rsid w:val="006F7A7A"/>
    <w:pPr>
      <w:ind w:left="1418"/>
    </w:pPr>
  </w:style>
  <w:style w:type="paragraph" w:styleId="TOC7">
    <w:name w:val="toc 7"/>
    <w:basedOn w:val="Normal"/>
    <w:next w:val="Normal"/>
    <w:semiHidden/>
    <w:rsid w:val="006F7A7A"/>
    <w:pPr>
      <w:ind w:left="1701"/>
    </w:pPr>
  </w:style>
  <w:style w:type="paragraph" w:styleId="TOC8">
    <w:name w:val="toc 8"/>
    <w:basedOn w:val="Normal"/>
    <w:next w:val="Normal"/>
    <w:semiHidden/>
    <w:rsid w:val="006F7A7A"/>
    <w:pPr>
      <w:ind w:left="1985"/>
    </w:pPr>
  </w:style>
  <w:style w:type="paragraph" w:styleId="TOC9">
    <w:name w:val="toc 9"/>
    <w:basedOn w:val="Normal"/>
    <w:next w:val="Normal"/>
    <w:semiHidden/>
    <w:rsid w:val="006F7A7A"/>
    <w:pPr>
      <w:ind w:left="2268"/>
    </w:pPr>
  </w:style>
  <w:style w:type="paragraph" w:styleId="TableofFigures">
    <w:name w:val="table of figures"/>
    <w:basedOn w:val="Normal"/>
    <w:next w:val="Normal"/>
    <w:semiHidden/>
    <w:rsid w:val="006F7A7A"/>
    <w:pPr>
      <w:ind w:left="567" w:hanging="567"/>
    </w:pPr>
  </w:style>
  <w:style w:type="paragraph" w:styleId="ListBullet5">
    <w:name w:val="List Bullet 5"/>
    <w:basedOn w:val="Normal"/>
    <w:rsid w:val="006F7A7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6F7A7A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locked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6F7A7A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C334D9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6F7A7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334D9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rsid w:val="006F7A7A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C334D9"/>
    <w:rPr>
      <w:rFonts w:ascii="Arial" w:hAnsi="Arial" w:cs="Times New Roman"/>
      <w:sz w:val="22"/>
      <w:szCs w:val="22"/>
    </w:rPr>
  </w:style>
  <w:style w:type="character" w:styleId="Strong">
    <w:name w:val="Strong"/>
    <w:qFormat/>
    <w:rsid w:val="006F7A7A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6F7A7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6F7A7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6F7A7A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6F7A7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rsid w:val="006F7A7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F7A7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F7A7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6F7A7A"/>
    <w:pPr>
      <w:framePr w:h="1054" w:wrap="around" w:y="5920"/>
    </w:pPr>
  </w:style>
  <w:style w:type="paragraph" w:customStyle="1" w:styleId="ReportHeading3">
    <w:name w:val="ReportHeading3"/>
    <w:basedOn w:val="ReportHeading2"/>
    <w:rsid w:val="006F7A7A"/>
    <w:pPr>
      <w:framePr w:h="443" w:wrap="around" w:y="8223"/>
    </w:pPr>
  </w:style>
  <w:style w:type="paragraph" w:customStyle="1" w:styleId="a">
    <w:name w:val="¢éÍ¤ÇÒ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6F7A7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6F7A7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6F7A7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6F7A7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6F7A7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6F7A7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C334D9"/>
    <w:rPr>
      <w:rFonts w:ascii="Arial" w:hAnsi="Arial" w:cs="Times New Roman"/>
      <w:sz w:val="22"/>
      <w:szCs w:val="22"/>
    </w:rPr>
  </w:style>
  <w:style w:type="character" w:styleId="PageNumber">
    <w:name w:val="page number"/>
    <w:rsid w:val="006F7A7A"/>
    <w:rPr>
      <w:rFonts w:cs="Times New Roman"/>
    </w:rPr>
  </w:style>
  <w:style w:type="paragraph" w:customStyle="1" w:styleId="a0">
    <w:name w:val="ºÇ¡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uiPriority w:val="99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C334D9"/>
    <w:rPr>
      <w:rFonts w:ascii="Arial" w:hAnsi="Arial" w:cs="Times New Roman"/>
      <w:sz w:val="22"/>
      <w:szCs w:val="22"/>
    </w:rPr>
  </w:style>
  <w:style w:type="paragraph" w:customStyle="1" w:styleId="a2">
    <w:name w:val="??"/>
    <w:basedOn w:val="Normal"/>
    <w:rsid w:val="006F7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0">
    <w:name w:val="accpolicyheading"/>
    <w:basedOn w:val="Normal"/>
    <w:uiPriority w:val="99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"/>
    <w:rsid w:val="00BD6B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locked/>
    <w:rsid w:val="00C334D9"/>
    <w:rPr>
      <w:rFonts w:ascii="Arial" w:hAnsi="Arial" w:cs="Times New Roman"/>
      <w:sz w:val="20"/>
      <w:szCs w:val="20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C334D9"/>
    <w:rPr>
      <w:rFonts w:cs="Times New Roman"/>
      <w:sz w:val="2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5">
    <w:name w:val="อักขระ"/>
    <w:basedOn w:val="Normal"/>
    <w:uiPriority w:val="99"/>
    <w:rsid w:val="00BC5B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uiPriority w:val="99"/>
    <w:rsid w:val="00E728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5281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T0">
    <w:name w:val="????? 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6">
    <w:name w:val="ลบ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F5FAD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5F5FAD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5F5FAD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locked/>
    <w:rsid w:val="005F5FAD"/>
    <w:rPr>
      <w:rFonts w:ascii="Arial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5F5FAD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5F5F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5FAD"/>
    <w:pPr>
      <w:spacing w:after="0"/>
    </w:pPr>
  </w:style>
  <w:style w:type="paragraph" w:customStyle="1" w:styleId="acctdividends">
    <w:name w:val="acct dividends"/>
    <w:aliases w:val="a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F5FAD"/>
    <w:pPr>
      <w:spacing w:after="0"/>
    </w:pPr>
  </w:style>
  <w:style w:type="paragraph" w:customStyle="1" w:styleId="acctindent">
    <w:name w:val="acct indent"/>
    <w:aliases w:val="ai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F5FA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5FAD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F5FA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5F5FA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5FA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5FA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5FA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F5FA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5F5FAD"/>
    <w:pPr>
      <w:spacing w:after="0"/>
    </w:pPr>
  </w:style>
  <w:style w:type="paragraph" w:customStyle="1" w:styleId="List1a">
    <w:name w:val="List 1a"/>
    <w:aliases w:val="1a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5F5F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locked/>
    <w:rsid w:val="005F5FAD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5F5FAD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F5FAD"/>
  </w:style>
  <w:style w:type="paragraph" w:customStyle="1" w:styleId="zreportaddinfo">
    <w:name w:val="zreport addinfo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F5FAD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F5FAD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F5FA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F5FA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F5FAD"/>
    <w:rPr>
      <w:b/>
      <w:bCs/>
    </w:rPr>
  </w:style>
  <w:style w:type="paragraph" w:customStyle="1" w:styleId="nineptbodytext">
    <w:name w:val="nine pt body text"/>
    <w:aliases w:val="9bt"/>
    <w:basedOn w:val="nineptnormal"/>
    <w:rsid w:val="005F5FAD"/>
    <w:pPr>
      <w:spacing w:after="220"/>
    </w:pPr>
  </w:style>
  <w:style w:type="paragraph" w:customStyle="1" w:styleId="nineptnormal">
    <w:name w:val="nine pt normal"/>
    <w:aliases w:val="9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F5FAD"/>
    <w:pPr>
      <w:jc w:val="center"/>
    </w:pPr>
  </w:style>
  <w:style w:type="paragraph" w:customStyle="1" w:styleId="heading">
    <w:name w:val="heading"/>
    <w:aliases w:val="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F5FA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5FAD"/>
  </w:style>
  <w:style w:type="paragraph" w:customStyle="1" w:styleId="nineptheadingcentredbold">
    <w:name w:val="nine pt heading centred bold"/>
    <w:aliases w:val="9hc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5FA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5FA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5FAD"/>
    <w:rPr>
      <w:b/>
    </w:rPr>
  </w:style>
  <w:style w:type="paragraph" w:customStyle="1" w:styleId="nineptcolumntab1">
    <w:name w:val="nine pt column tab1"/>
    <w:aliases w:val="a91"/>
    <w:basedOn w:val="nineptnormal"/>
    <w:rsid w:val="005F5FA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F5FA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5FAD"/>
    <w:pPr>
      <w:jc w:val="center"/>
    </w:pPr>
  </w:style>
  <w:style w:type="paragraph" w:customStyle="1" w:styleId="Normalheading">
    <w:name w:val="Normal heading"/>
    <w:aliases w:val="nh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F5FAD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F5FAD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5FA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F5FA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5F5FA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F5FA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5FA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5FA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F5FA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5FA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5FAD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5F5FA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5F5FA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F5FA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5F5FA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5FA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5FA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5FAD"/>
    <w:pPr>
      <w:spacing w:after="0"/>
    </w:pPr>
  </w:style>
  <w:style w:type="paragraph" w:customStyle="1" w:styleId="smallreturn">
    <w:name w:val="small return"/>
    <w:aliases w:val="sr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5FAD"/>
    <w:pPr>
      <w:spacing w:after="0"/>
    </w:pPr>
  </w:style>
  <w:style w:type="paragraph" w:customStyle="1" w:styleId="headingbolditalic">
    <w:name w:val="heading bold italic"/>
    <w:aliases w:val="hbi"/>
    <w:basedOn w:val="heading"/>
    <w:rsid w:val="005F5FA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F5FA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F5FA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rsid w:val="005F5FAD"/>
    <w:pPr>
      <w:numPr>
        <w:numId w:val="17"/>
      </w:numPr>
      <w:tabs>
        <w:tab w:val="clear" w:pos="340"/>
        <w:tab w:val="left" w:pos="851"/>
        <w:tab w:val="left" w:pos="1134"/>
      </w:tabs>
      <w:spacing w:line="260" w:lineRule="atLeast"/>
      <w:ind w:left="284" w:firstLine="0"/>
    </w:pPr>
    <w:rPr>
      <w:rFonts w:cs="Times New Roman"/>
      <w:sz w:val="22"/>
      <w:lang w:val="en-GB" w:bidi="ar-SA"/>
    </w:rPr>
  </w:style>
  <w:style w:type="paragraph" w:customStyle="1" w:styleId="blockbullet">
    <w:name w:val="block bullet"/>
    <w:aliases w:val="bb"/>
    <w:basedOn w:val="block"/>
    <w:rsid w:val="005F5FAD"/>
    <w:pPr>
      <w:tabs>
        <w:tab w:val="num" w:pos="518"/>
        <w:tab w:val="num" w:pos="907"/>
      </w:tabs>
      <w:ind w:left="907" w:hanging="518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F5FA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5FAD"/>
    <w:pPr>
      <w:spacing w:after="0"/>
    </w:pPr>
  </w:style>
  <w:style w:type="paragraph" w:customStyle="1" w:styleId="eightptnormal">
    <w:name w:val="eight pt normal"/>
    <w:aliases w:val="8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F5FA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5FA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5FA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5FAD"/>
    <w:rPr>
      <w:b/>
      <w:bCs/>
    </w:rPr>
  </w:style>
  <w:style w:type="paragraph" w:customStyle="1" w:styleId="eightptbodytext">
    <w:name w:val="eight pt body text"/>
    <w:aliases w:val="8bt"/>
    <w:basedOn w:val="eightptnormal"/>
    <w:rsid w:val="005F5FA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5FA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5FA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5FA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5FAD"/>
    <w:pPr>
      <w:spacing w:after="0"/>
    </w:pPr>
  </w:style>
  <w:style w:type="paragraph" w:customStyle="1" w:styleId="eightptblock">
    <w:name w:val="eight pt block"/>
    <w:aliases w:val="8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5FA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5FA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5FA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F5FAD"/>
    <w:pPr>
      <w:spacing w:after="0"/>
    </w:pPr>
  </w:style>
  <w:style w:type="paragraph" w:customStyle="1" w:styleId="blockindent">
    <w:name w:val="block indent"/>
    <w:aliases w:val="bi"/>
    <w:basedOn w:val="block"/>
    <w:rsid w:val="005F5FA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5F5FAD"/>
    <w:pPr>
      <w:jc w:val="center"/>
    </w:pPr>
  </w:style>
  <w:style w:type="paragraph" w:customStyle="1" w:styleId="nineptcol">
    <w:name w:val="nine pt %col"/>
    <w:aliases w:val="9%"/>
    <w:basedOn w:val="nineptnormal"/>
    <w:rsid w:val="005F5FA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5FA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5FA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5FAD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5FA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5FA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5FA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5FA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5FA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5FA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5FA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5FA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5FA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5FA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5FA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5FAD"/>
    <w:pPr>
      <w:spacing w:after="80"/>
    </w:pPr>
  </w:style>
  <w:style w:type="paragraph" w:customStyle="1" w:styleId="nineptratecol">
    <w:name w:val="nine pt rate col"/>
    <w:aliases w:val="a9r"/>
    <w:basedOn w:val="nineptnormal"/>
    <w:rsid w:val="005F5FA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5FA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5FA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5FA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5FA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F5FA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5FA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5FA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5FA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5FA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5FA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5FA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5F5FA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5FA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5FA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5FA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5FA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5FA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5FA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5FAD"/>
    <w:pPr>
      <w:spacing w:after="80"/>
    </w:pPr>
  </w:style>
  <w:style w:type="paragraph" w:customStyle="1" w:styleId="blockbullet2">
    <w:name w:val="block bullet 2"/>
    <w:aliases w:val="bb2"/>
    <w:basedOn w:val="BodyText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5FA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5FAD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B1A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6B1A03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spacing w:line="260" w:lineRule="atLeast"/>
      <w:ind w:left="518" w:hanging="518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B1653"/>
    <w:pPr>
      <w:spacing w:after="0" w:line="240" w:lineRule="auto"/>
      <w:ind w:right="65" w:hanging="540"/>
      <w:jc w:val="thaiDistribute"/>
    </w:pPr>
    <w:rPr>
      <w:rFonts w:ascii="Angsana New" w:hAnsi="Angsana New" w:cs="Angsana New"/>
      <w:b/>
      <w:bCs w:val="0"/>
      <w:i w:val="0"/>
      <w:iCs w:val="0"/>
      <w:sz w:val="30"/>
      <w:szCs w:val="30"/>
    </w:rPr>
  </w:style>
  <w:style w:type="character" w:customStyle="1" w:styleId="AccPolicyalternativeChar">
    <w:name w:val="Acc Policy alternative Char"/>
    <w:link w:val="AccPolicyalternative"/>
    <w:locked/>
    <w:rsid w:val="005B1653"/>
    <w:rPr>
      <w:rFonts w:ascii="Angsana New" w:hAnsi="Angsana New" w:cs="Times New Roman"/>
      <w:b/>
      <w:bCs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5FA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F5F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5F5FA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locked/>
    <w:rsid w:val="005F5FA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5F5FAD"/>
    <w:rPr>
      <w:rFonts w:cs="Times New Roman"/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086C4B"/>
    <w:pPr>
      <w:ind w:left="720"/>
      <w:contextualSpacing/>
    </w:pPr>
    <w:rPr>
      <w:szCs w:val="22"/>
    </w:rPr>
  </w:style>
  <w:style w:type="paragraph" w:customStyle="1" w:styleId="Default">
    <w:name w:val="Default"/>
    <w:rsid w:val="00A3548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EC4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EC4DEA"/>
    <w:rPr>
      <w:rFonts w:ascii="Consolas" w:hAnsi="Consolas"/>
      <w:sz w:val="21"/>
      <w:szCs w:val="26"/>
    </w:rPr>
  </w:style>
  <w:style w:type="character" w:customStyle="1" w:styleId="Heading1Char1">
    <w:name w:val="Heading 1 Char1"/>
    <w:rsid w:val="00517D4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17D4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517D4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517D4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semiHidden/>
    <w:rsid w:val="00517D4E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17D4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17D4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17D4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17D4E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517D4E"/>
    <w:rPr>
      <w:sz w:val="29"/>
      <w:szCs w:val="29"/>
    </w:rPr>
  </w:style>
  <w:style w:type="character" w:customStyle="1" w:styleId="shorttext">
    <w:name w:val="short_text"/>
    <w:basedOn w:val="DefaultParagraphFont"/>
    <w:rsid w:val="00517D4E"/>
  </w:style>
  <w:style w:type="paragraph" w:styleId="CommentText">
    <w:name w:val="annotation text"/>
    <w:basedOn w:val="Normal"/>
    <w:link w:val="CommentTextChar"/>
    <w:rsid w:val="00517D4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517D4E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17D4E"/>
    <w:rPr>
      <w:b/>
      <w:bCs/>
    </w:rPr>
  </w:style>
  <w:style w:type="character" w:customStyle="1" w:styleId="CommentSubjectChar">
    <w:name w:val="Comment Subject Char"/>
    <w:link w:val="CommentSubject"/>
    <w:rsid w:val="00517D4E"/>
    <w:rPr>
      <w:rFonts w:ascii="Arial" w:hAnsi="Arial"/>
      <w:b/>
      <w:bCs/>
      <w:szCs w:val="25"/>
    </w:rPr>
  </w:style>
  <w:style w:type="character" w:customStyle="1" w:styleId="hps">
    <w:name w:val="hps"/>
    <w:rsid w:val="00517D4E"/>
    <w:rPr>
      <w:rFonts w:cs="Times New Roman"/>
    </w:rPr>
  </w:style>
  <w:style w:type="character" w:customStyle="1" w:styleId="gt-icon-text1">
    <w:name w:val="gt-icon-text1"/>
    <w:rsid w:val="00517D4E"/>
    <w:rPr>
      <w:rFonts w:cs="Times New Roman"/>
    </w:rPr>
  </w:style>
  <w:style w:type="character" w:customStyle="1" w:styleId="longtext">
    <w:name w:val="long_text"/>
    <w:rsid w:val="00517D4E"/>
    <w:rPr>
      <w:rFonts w:cs="Times New Roman"/>
    </w:rPr>
  </w:style>
  <w:style w:type="character" w:styleId="CommentReference">
    <w:name w:val="annotation reference"/>
    <w:rsid w:val="00517D4E"/>
    <w:rPr>
      <w:rFonts w:cs="Times New Roman"/>
      <w:sz w:val="16"/>
      <w:szCs w:val="16"/>
    </w:rPr>
  </w:style>
  <w:style w:type="character" w:customStyle="1" w:styleId="CharChar22">
    <w:name w:val="Char Char22"/>
    <w:rsid w:val="00517D4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517D4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517D4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17D4E"/>
  </w:style>
  <w:style w:type="character" w:styleId="Emphasis">
    <w:name w:val="Emphasis"/>
    <w:uiPriority w:val="20"/>
    <w:qFormat/>
    <w:locked/>
    <w:rsid w:val="00517D4E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17D4E"/>
  </w:style>
  <w:style w:type="paragraph" w:styleId="Revision">
    <w:name w:val="Revision"/>
    <w:hidden/>
    <w:uiPriority w:val="99"/>
    <w:semiHidden/>
    <w:rsid w:val="00517D4E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517D4E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517D4E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517D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RNormal">
    <w:name w:val="RNormal"/>
    <w:basedOn w:val="Normal"/>
    <w:rsid w:val="00443F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443F3D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572868"/>
    <w:rPr>
      <w:sz w:val="22"/>
      <w:lang w:val="en-GB" w:bidi="ar-SA"/>
    </w:rPr>
  </w:style>
  <w:style w:type="paragraph" w:styleId="NoSpacing">
    <w:name w:val="No Spacing"/>
    <w:uiPriority w:val="1"/>
    <w:qFormat/>
    <w:rsid w:val="00643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E0552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E0552B"/>
    <w:rPr>
      <w:rFonts w:ascii="Univers 45 Light" w:hAnsi="Univers 45 Light" w:cs="Univers 45 Light"/>
      <w:color w:val="000000"/>
      <w:lang w:val="en-GB" w:bidi="ar-SA"/>
    </w:rPr>
  </w:style>
  <w:style w:type="table" w:styleId="GridTable1Light">
    <w:name w:val="Grid Table 1 Light"/>
    <w:basedOn w:val="TableNormal"/>
    <w:uiPriority w:val="46"/>
    <w:rsid w:val="008E082E"/>
    <w:rPr>
      <w:rFonts w:ascii="CG Times (W1)" w:eastAsia="Times New Roman" w:hAnsi="CG Times (W1)" w:cs="CG Times (W1)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26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4FEA9-2C63-4416-B05D-02543A867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513</TotalTime>
  <Pages>9</Pages>
  <Words>1535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10265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thippapha_670</dc:creator>
  <cp:keywords/>
  <cp:lastModifiedBy>Pichittree, Lertlaksanaporn</cp:lastModifiedBy>
  <cp:revision>66</cp:revision>
  <cp:lastPrinted>2020-02-20T04:59:00Z</cp:lastPrinted>
  <dcterms:created xsi:type="dcterms:W3CDTF">2020-02-14T07:49:00Z</dcterms:created>
  <dcterms:modified xsi:type="dcterms:W3CDTF">2020-02-20T05:36:00Z</dcterms:modified>
</cp:coreProperties>
</file>